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B6D5040" w14:textId="77777777" w:rsidR="00D87296" w:rsidRPr="004D3E5A" w:rsidRDefault="00A10488" w:rsidP="009A42D8">
      <w:pPr>
        <w:pStyle w:val="Heading6"/>
        <w:spacing w:line="240" w:lineRule="auto"/>
        <w:rPr>
          <w:rFonts w:ascii="Angsana New" w:hAnsi="Angsana New" w:cs="Angsana New"/>
        </w:rPr>
      </w:pPr>
      <w:r w:rsidRPr="004D3E5A">
        <w:rPr>
          <w:rFonts w:ascii="Angsana New" w:hAnsi="Angsana New" w:cs="Angsana New"/>
          <w:cs/>
        </w:rPr>
        <w:t>บริษัท ริช สปอร์ต จำกัด (มหาชน)</w:t>
      </w:r>
      <w:r w:rsidR="00D87296" w:rsidRPr="004D3E5A">
        <w:rPr>
          <w:rFonts w:ascii="Angsana New" w:hAnsi="Angsana New" w:cs="Angsana New"/>
          <w:cs/>
        </w:rPr>
        <w:t xml:space="preserve"> และบริษัทย่อย</w:t>
      </w:r>
    </w:p>
    <w:p w14:paraId="5BAC904C" w14:textId="77777777" w:rsidR="00D87296" w:rsidRPr="004D3E5A" w:rsidRDefault="00D87296" w:rsidP="009A42D8">
      <w:pPr>
        <w:pStyle w:val="Heading6"/>
        <w:spacing w:line="240" w:lineRule="auto"/>
        <w:rPr>
          <w:rFonts w:ascii="Angsana New" w:hAnsi="Angsana New" w:cs="Angsana New"/>
        </w:rPr>
      </w:pPr>
      <w:r w:rsidRPr="004D3E5A">
        <w:rPr>
          <w:rFonts w:ascii="Angsana New" w:hAnsi="Angsana New" w:cs="Angsana New"/>
          <w:cs/>
        </w:rPr>
        <w:t>หมายเหตุประกอบงบการเงิน</w:t>
      </w:r>
      <w:r w:rsidR="00B5707F" w:rsidRPr="004D3E5A">
        <w:rPr>
          <w:rFonts w:ascii="Angsana New" w:hAnsi="Angsana New" w:cs="Angsana New" w:hint="cs"/>
          <w:cs/>
        </w:rPr>
        <w:t>รวม</w:t>
      </w:r>
    </w:p>
    <w:p w14:paraId="0628A6EE" w14:textId="77777777" w:rsidR="00D87296" w:rsidRPr="004D3E5A" w:rsidRDefault="00A10488" w:rsidP="009A42D8">
      <w:pPr>
        <w:pStyle w:val="Heading6"/>
        <w:spacing w:line="240" w:lineRule="auto"/>
        <w:rPr>
          <w:rFonts w:ascii="Angsana New" w:hAnsi="Angsana New" w:cs="Angsana New"/>
        </w:rPr>
      </w:pPr>
      <w:r w:rsidRPr="004D3E5A">
        <w:rPr>
          <w:rFonts w:ascii="Angsana New" w:hAnsi="Angsana New" w:cs="Angsana New"/>
          <w:cs/>
        </w:rPr>
        <w:t>สำหรับปีสิ้นสุดวันที่</w:t>
      </w:r>
      <w:r w:rsidRPr="004D3E5A">
        <w:rPr>
          <w:rFonts w:ascii="Angsana New" w:hAnsi="Angsana New" w:cs="Angsana New"/>
        </w:rPr>
        <w:t xml:space="preserve"> </w:t>
      </w:r>
      <w:r w:rsidR="00226653" w:rsidRPr="004D3E5A">
        <w:rPr>
          <w:rFonts w:ascii="Angsana New" w:hAnsi="Angsana New" w:cs="Angsana New"/>
        </w:rPr>
        <w:t xml:space="preserve">31 </w:t>
      </w:r>
      <w:r w:rsidR="00226653" w:rsidRPr="004D3E5A">
        <w:rPr>
          <w:rFonts w:ascii="Angsana New" w:hAnsi="Angsana New" w:cs="Angsana New"/>
          <w:cs/>
        </w:rPr>
        <w:t xml:space="preserve">ธันวาคม </w:t>
      </w:r>
      <w:r w:rsidR="000A61AE" w:rsidRPr="004D3E5A">
        <w:rPr>
          <w:rFonts w:ascii="Angsana New" w:hAnsi="Angsana New" w:cs="Angsana New"/>
        </w:rPr>
        <w:t>2565</w:t>
      </w:r>
      <w:r w:rsidR="00226653" w:rsidRPr="004D3E5A">
        <w:rPr>
          <w:rFonts w:ascii="Angsana New" w:hAnsi="Angsana New" w:cs="Angsana New"/>
        </w:rPr>
        <w:t xml:space="preserve">   </w:t>
      </w:r>
    </w:p>
    <w:p w14:paraId="60989A7A" w14:textId="77777777" w:rsidR="00956AD2" w:rsidRPr="004D3E5A" w:rsidRDefault="00D966DE" w:rsidP="009A42D8">
      <w:pPr>
        <w:pStyle w:val="a1"/>
        <w:tabs>
          <w:tab w:val="clear" w:pos="360"/>
          <w:tab w:val="clear" w:pos="720"/>
          <w:tab w:val="clear" w:pos="1080"/>
          <w:tab w:val="left" w:pos="540"/>
        </w:tabs>
        <w:spacing w:before="360" w:after="120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D3E5A">
        <w:rPr>
          <w:rFonts w:ascii="Angsana New" w:hAnsi="Angsana New"/>
          <w:b/>
          <w:bCs/>
          <w:sz w:val="32"/>
          <w:szCs w:val="32"/>
          <w:lang w:val="en-US"/>
        </w:rPr>
        <w:t>1</w:t>
      </w:r>
      <w:r w:rsidR="00D87296" w:rsidRPr="004D3E5A">
        <w:rPr>
          <w:rFonts w:ascii="Angsana New" w:hAnsi="Angsana New"/>
          <w:b/>
          <w:bCs/>
          <w:sz w:val="32"/>
          <w:szCs w:val="32"/>
          <w:cs/>
        </w:rPr>
        <w:t>.</w:t>
      </w:r>
      <w:r w:rsidR="00956AD2" w:rsidRPr="004D3E5A">
        <w:rPr>
          <w:rFonts w:ascii="Angsana New" w:hAnsi="Angsana New"/>
          <w:b/>
          <w:bCs/>
          <w:sz w:val="32"/>
          <w:szCs w:val="32"/>
          <w:cs/>
        </w:rPr>
        <w:tab/>
        <w:t>ข้อมูลทั่วไป</w:t>
      </w:r>
    </w:p>
    <w:p w14:paraId="7E9D5BC9" w14:textId="524EB8D9" w:rsidR="00AB0F38" w:rsidRPr="004D3E5A" w:rsidRDefault="00AB0F38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A10488" w:rsidRPr="004D3E5A">
        <w:rPr>
          <w:rFonts w:ascii="Angsana New" w:hAnsi="Angsana New"/>
          <w:sz w:val="32"/>
          <w:szCs w:val="32"/>
          <w:cs/>
        </w:rPr>
        <w:t>บริษัท ริช สปอร์ต จำกัด (มหาชน)</w:t>
      </w:r>
      <w:r w:rsidRPr="004D3E5A">
        <w:rPr>
          <w:rFonts w:ascii="Angsana New" w:hAnsi="Angsana New"/>
          <w:sz w:val="32"/>
          <w:szCs w:val="32"/>
          <w:cs/>
        </w:rPr>
        <w:t xml:space="preserve"> (“บริษัทฯ”) </w:t>
      </w:r>
      <w:r w:rsidR="00A10488" w:rsidRPr="004D3E5A">
        <w:rPr>
          <w:rFonts w:ascii="Angsana New" w:hAnsi="Angsana New"/>
          <w:sz w:val="32"/>
          <w:szCs w:val="32"/>
          <w:cs/>
        </w:rPr>
        <w:t>เป็นบริษัทมหาชนซึ่งจัดตั้งและมีภูมิลำเนาในประเทศไทย ธุรกิจหลักของบริษัทฯคือ ผลิตและจำหน่ายรองเท้า เสื้อผ้า หมวก และกระเป๋า</w:t>
      </w:r>
      <w:r w:rsidR="00A10488" w:rsidRPr="004D3E5A">
        <w:rPr>
          <w:rFonts w:ascii="Angsana New" w:hAnsi="Angsana New" w:hint="cs"/>
          <w:sz w:val="32"/>
          <w:szCs w:val="32"/>
          <w:cs/>
        </w:rPr>
        <w:t xml:space="preserve"> </w:t>
      </w:r>
      <w:r w:rsidR="00A10488" w:rsidRPr="004D3E5A">
        <w:rPr>
          <w:rFonts w:ascii="Angsana New" w:hAnsi="Angsana New"/>
          <w:sz w:val="32"/>
          <w:szCs w:val="32"/>
          <w:cs/>
        </w:rPr>
        <w:t xml:space="preserve">ที่อยู่ตามที่จดทะเบียนของบริษัทฯตั้งอยู่ที่เลขที่ </w:t>
      </w:r>
      <w:r w:rsidR="00A10488" w:rsidRPr="004D3E5A">
        <w:rPr>
          <w:rFonts w:ascii="Angsana New" w:hAnsi="Angsana New"/>
          <w:sz w:val="32"/>
          <w:szCs w:val="32"/>
        </w:rPr>
        <w:t>116/20</w:t>
      </w:r>
      <w:r w:rsidR="00A10488" w:rsidRPr="004D3E5A">
        <w:rPr>
          <w:rFonts w:ascii="Angsana New" w:hAnsi="Angsana New"/>
          <w:sz w:val="32"/>
          <w:szCs w:val="32"/>
          <w:cs/>
        </w:rPr>
        <w:t xml:space="preserve"> ถนน ณ ระนอง แขวงคลองเตย เขตคลองเตย กรุงเทพมหานคร</w:t>
      </w:r>
      <w:r w:rsidR="00A10488" w:rsidRPr="004D3E5A">
        <w:rPr>
          <w:rFonts w:ascii="Angsana New" w:hAnsi="Angsana New" w:hint="cs"/>
          <w:sz w:val="32"/>
          <w:szCs w:val="32"/>
          <w:cs/>
        </w:rPr>
        <w:t xml:space="preserve"> ณ วันที่ </w:t>
      </w:r>
      <w:r w:rsidR="00FF1569" w:rsidRPr="004D3E5A">
        <w:rPr>
          <w:rFonts w:ascii="Angsana New" w:hAnsi="Angsana New"/>
          <w:sz w:val="32"/>
          <w:szCs w:val="32"/>
        </w:rPr>
        <w:t xml:space="preserve">                </w:t>
      </w:r>
      <w:r w:rsidR="00226653" w:rsidRPr="004D3E5A">
        <w:rPr>
          <w:rFonts w:ascii="Angsana New" w:hAnsi="Angsana New"/>
          <w:sz w:val="32"/>
          <w:szCs w:val="32"/>
        </w:rPr>
        <w:t xml:space="preserve">31 </w:t>
      </w:r>
      <w:r w:rsidR="00226653" w:rsidRPr="004D3E5A">
        <w:rPr>
          <w:rFonts w:ascii="Angsana New" w:hAnsi="Angsana New"/>
          <w:sz w:val="32"/>
          <w:szCs w:val="32"/>
          <w:cs/>
        </w:rPr>
        <w:t xml:space="preserve">ธันวาคม </w:t>
      </w:r>
      <w:r w:rsidR="00226653" w:rsidRPr="004D3E5A">
        <w:rPr>
          <w:rFonts w:ascii="Angsana New" w:hAnsi="Angsana New"/>
          <w:sz w:val="32"/>
          <w:szCs w:val="32"/>
        </w:rPr>
        <w:t>256</w:t>
      </w:r>
      <w:r w:rsidR="00644C36" w:rsidRPr="004D3E5A">
        <w:rPr>
          <w:rFonts w:ascii="Angsana New" w:hAnsi="Angsana New"/>
          <w:sz w:val="32"/>
          <w:szCs w:val="32"/>
        </w:rPr>
        <w:t xml:space="preserve">5 </w:t>
      </w:r>
      <w:r w:rsidR="00A10488" w:rsidRPr="004D3E5A">
        <w:rPr>
          <w:rFonts w:ascii="Angsana New" w:hAnsi="Angsana New" w:hint="cs"/>
          <w:sz w:val="32"/>
          <w:szCs w:val="32"/>
          <w:cs/>
        </w:rPr>
        <w:t>บริษัทฯมีสาขาจำนว</w:t>
      </w:r>
      <w:r w:rsidR="00067C1F" w:rsidRPr="004D3E5A">
        <w:rPr>
          <w:rFonts w:ascii="Angsana New" w:hAnsi="Angsana New" w:hint="cs"/>
          <w:sz w:val="32"/>
          <w:szCs w:val="32"/>
          <w:cs/>
        </w:rPr>
        <w:t>น</w:t>
      </w:r>
      <w:r w:rsidR="00067C1F" w:rsidRPr="004D3E5A">
        <w:rPr>
          <w:rFonts w:ascii="Angsana New" w:hAnsi="Angsana New"/>
          <w:sz w:val="32"/>
          <w:szCs w:val="32"/>
        </w:rPr>
        <w:t xml:space="preserve"> 6</w:t>
      </w:r>
      <w:r w:rsidR="000172AF" w:rsidRPr="004D3E5A">
        <w:rPr>
          <w:rFonts w:ascii="Angsana New" w:hAnsi="Angsana New"/>
          <w:sz w:val="32"/>
          <w:szCs w:val="32"/>
        </w:rPr>
        <w:t>0</w:t>
      </w:r>
      <w:r w:rsidR="001C64C3" w:rsidRPr="004D3E5A">
        <w:rPr>
          <w:rFonts w:ascii="Angsana New" w:hAnsi="Angsana New" w:hint="cs"/>
          <w:sz w:val="32"/>
          <w:szCs w:val="32"/>
          <w:cs/>
        </w:rPr>
        <w:t xml:space="preserve"> </w:t>
      </w:r>
      <w:r w:rsidR="00D64181" w:rsidRPr="004D3E5A">
        <w:rPr>
          <w:rFonts w:ascii="Angsana New" w:hAnsi="Angsana New" w:hint="cs"/>
          <w:sz w:val="32"/>
          <w:szCs w:val="32"/>
          <w:cs/>
        </w:rPr>
        <w:t>แห่ง</w:t>
      </w:r>
      <w:r w:rsidR="00A10488" w:rsidRPr="004D3E5A">
        <w:rPr>
          <w:rFonts w:ascii="Angsana New" w:hAnsi="Angsana New"/>
          <w:sz w:val="32"/>
          <w:szCs w:val="32"/>
        </w:rPr>
        <w:t xml:space="preserve"> (</w:t>
      </w:r>
      <w:r w:rsidR="00226653" w:rsidRPr="004D3E5A">
        <w:rPr>
          <w:rFonts w:ascii="Angsana New" w:hAnsi="Angsana New"/>
          <w:sz w:val="32"/>
          <w:szCs w:val="32"/>
        </w:rPr>
        <w:t>256</w:t>
      </w:r>
      <w:r w:rsidR="00644C36" w:rsidRPr="004D3E5A">
        <w:rPr>
          <w:rFonts w:ascii="Angsana New" w:hAnsi="Angsana New"/>
          <w:sz w:val="32"/>
          <w:szCs w:val="32"/>
        </w:rPr>
        <w:t>4</w:t>
      </w:r>
      <w:r w:rsidR="00A10488" w:rsidRPr="004D3E5A">
        <w:rPr>
          <w:rFonts w:ascii="Angsana New" w:hAnsi="Angsana New"/>
          <w:sz w:val="32"/>
          <w:szCs w:val="32"/>
        </w:rPr>
        <w:t>:</w:t>
      </w:r>
      <w:r w:rsidR="00365590" w:rsidRPr="004D3E5A">
        <w:rPr>
          <w:rFonts w:ascii="Angsana New" w:hAnsi="Angsana New"/>
          <w:sz w:val="32"/>
          <w:szCs w:val="32"/>
        </w:rPr>
        <w:t xml:space="preserve"> </w:t>
      </w:r>
      <w:r w:rsidR="00226653" w:rsidRPr="004D3E5A">
        <w:rPr>
          <w:rFonts w:ascii="Angsana New" w:hAnsi="Angsana New"/>
          <w:sz w:val="32"/>
          <w:szCs w:val="32"/>
        </w:rPr>
        <w:t>5</w:t>
      </w:r>
      <w:r w:rsidR="00644C36" w:rsidRPr="004D3E5A">
        <w:rPr>
          <w:rFonts w:ascii="Angsana New" w:hAnsi="Angsana New"/>
          <w:sz w:val="32"/>
          <w:szCs w:val="32"/>
        </w:rPr>
        <w:t>0</w:t>
      </w:r>
      <w:r w:rsidR="00226653" w:rsidRPr="004D3E5A">
        <w:rPr>
          <w:rFonts w:ascii="Angsana New" w:hAnsi="Angsana New" w:hint="cs"/>
          <w:sz w:val="32"/>
          <w:szCs w:val="32"/>
          <w:cs/>
        </w:rPr>
        <w:t xml:space="preserve"> </w:t>
      </w:r>
      <w:r w:rsidR="00D64181" w:rsidRPr="004D3E5A">
        <w:rPr>
          <w:rFonts w:ascii="Angsana New" w:hAnsi="Angsana New" w:hint="cs"/>
          <w:sz w:val="32"/>
          <w:szCs w:val="32"/>
          <w:cs/>
        </w:rPr>
        <w:t>แห่ง</w:t>
      </w:r>
      <w:r w:rsidR="00A10488" w:rsidRPr="004D3E5A">
        <w:rPr>
          <w:rFonts w:ascii="Angsana New" w:hAnsi="Angsana New" w:hint="cs"/>
          <w:sz w:val="32"/>
          <w:szCs w:val="32"/>
          <w:cs/>
        </w:rPr>
        <w:t>)</w:t>
      </w:r>
    </w:p>
    <w:p w14:paraId="75D7180A" w14:textId="77777777" w:rsidR="00C249B4" w:rsidRPr="004D3E5A" w:rsidRDefault="00D966DE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t>2</w:t>
      </w:r>
      <w:r w:rsidR="00CA749E" w:rsidRPr="004D3E5A">
        <w:rPr>
          <w:rFonts w:ascii="Angsana New" w:hAnsi="Angsana New"/>
          <w:b/>
          <w:bCs/>
          <w:sz w:val="32"/>
          <w:szCs w:val="32"/>
        </w:rPr>
        <w:t>.</w:t>
      </w:r>
      <w:r w:rsidR="00C249B4" w:rsidRPr="004D3E5A">
        <w:rPr>
          <w:rFonts w:ascii="Angsana New" w:hAnsi="Angsana New"/>
          <w:b/>
          <w:bCs/>
          <w:sz w:val="32"/>
          <w:szCs w:val="32"/>
          <w:cs/>
        </w:rPr>
        <w:tab/>
      </w:r>
      <w:r w:rsidR="002114C5" w:rsidRPr="004D3E5A">
        <w:rPr>
          <w:rFonts w:ascii="Angsana New" w:hAnsi="Angsana New"/>
          <w:b/>
          <w:bCs/>
          <w:sz w:val="32"/>
          <w:szCs w:val="32"/>
          <w:cs/>
        </w:rPr>
        <w:t>เกณฑ์ในการจัดทำงบการเงิน</w:t>
      </w:r>
    </w:p>
    <w:p w14:paraId="57C238BC" w14:textId="6F50E7A4" w:rsidR="005132AC" w:rsidRPr="004D3E5A" w:rsidRDefault="005132A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>2.1</w:t>
      </w: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/>
          <w:sz w:val="32"/>
          <w:szCs w:val="32"/>
          <w:cs/>
        </w:rPr>
        <w:t xml:space="preserve">งบการเงินนี้จัดทำขึ้นตามมาตรฐานการรายงานทางการเงินที่กำหนดในพระราชบัญญัติวิชาชีพบัญชี </w:t>
      </w:r>
      <w:r w:rsidR="00FF1569" w:rsidRPr="004D3E5A">
        <w:rPr>
          <w:rFonts w:ascii="Angsana New" w:hAnsi="Angsana New"/>
          <w:sz w:val="32"/>
          <w:szCs w:val="32"/>
        </w:rPr>
        <w:t xml:space="preserve">         </w:t>
      </w:r>
      <w:r w:rsidRPr="004D3E5A">
        <w:rPr>
          <w:rFonts w:ascii="Angsana New" w:hAnsi="Angsana New"/>
          <w:sz w:val="32"/>
          <w:szCs w:val="32"/>
          <w:cs/>
        </w:rPr>
        <w:t>พ</w:t>
      </w:r>
      <w:r w:rsidRPr="004D3E5A">
        <w:rPr>
          <w:rFonts w:ascii="Angsana New" w:hAnsi="Angsana New"/>
          <w:sz w:val="32"/>
          <w:szCs w:val="32"/>
        </w:rPr>
        <w:t>.</w:t>
      </w:r>
      <w:r w:rsidRPr="004D3E5A">
        <w:rPr>
          <w:rFonts w:ascii="Angsana New" w:hAnsi="Angsana New"/>
          <w:sz w:val="32"/>
          <w:szCs w:val="32"/>
          <w:cs/>
        </w:rPr>
        <w:t>ศ</w:t>
      </w:r>
      <w:r w:rsidRPr="004D3E5A">
        <w:rPr>
          <w:rFonts w:ascii="Angsana New" w:hAnsi="Angsana New"/>
          <w:sz w:val="32"/>
          <w:szCs w:val="32"/>
        </w:rPr>
        <w:t xml:space="preserve">. 2547 </w:t>
      </w:r>
      <w:r w:rsidRPr="004D3E5A">
        <w:rPr>
          <w:rFonts w:ascii="Angsana New" w:hAnsi="Angsana New"/>
          <w:sz w:val="32"/>
          <w:szCs w:val="32"/>
          <w:cs/>
        </w:rPr>
        <w:t>โดยแสดงรายการในงบการเงินตามข้อกำหนดในประกาศกรมพัฒนาธุรกิจการค้าออกตามความในพระราชบัญญัติการบัญชี พ</w:t>
      </w:r>
      <w:r w:rsidRPr="004D3E5A">
        <w:rPr>
          <w:rFonts w:ascii="Angsana New" w:hAnsi="Angsana New"/>
          <w:sz w:val="32"/>
          <w:szCs w:val="32"/>
        </w:rPr>
        <w:t>.</w:t>
      </w:r>
      <w:r w:rsidRPr="004D3E5A">
        <w:rPr>
          <w:rFonts w:ascii="Angsana New" w:hAnsi="Angsana New"/>
          <w:sz w:val="32"/>
          <w:szCs w:val="32"/>
          <w:cs/>
        </w:rPr>
        <w:t>ศ</w:t>
      </w:r>
      <w:r w:rsidRPr="004D3E5A">
        <w:rPr>
          <w:rFonts w:ascii="Angsana New" w:hAnsi="Angsana New"/>
          <w:sz w:val="32"/>
          <w:szCs w:val="32"/>
        </w:rPr>
        <w:t>. 2543</w:t>
      </w:r>
    </w:p>
    <w:p w14:paraId="51075CF0" w14:textId="0498AB17" w:rsidR="005132AC" w:rsidRPr="004D3E5A" w:rsidRDefault="005132A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ab/>
        <w:t>งบการเงินฉบับภาษาไทยเป็นงบการเงินฉบับที่บริษัทฯใช้เป็นทางการตามกฎหมาย งบการเงินฉบับ</w:t>
      </w:r>
      <w:r w:rsidRPr="004D3E5A">
        <w:rPr>
          <w:rFonts w:ascii="Angsana New" w:hAnsi="Angsana New"/>
          <w:sz w:val="32"/>
          <w:szCs w:val="32"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ภาษาอังกฤษแปลจากงบการเงินฉบับภาษาไทยนี้</w:t>
      </w:r>
    </w:p>
    <w:p w14:paraId="22853875" w14:textId="22914A9F" w:rsidR="005132AC" w:rsidRPr="004D3E5A" w:rsidRDefault="005132A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4D3E5A">
        <w:rPr>
          <w:rFonts w:ascii="Angsana New" w:hAnsi="Angsana New"/>
          <w:sz w:val="32"/>
          <w:szCs w:val="32"/>
          <w:cs/>
        </w:rPr>
        <w:tab/>
        <w:t>งบการเงินนี้ได้จัดทำขึ้นโดยใช้เกณฑ์ราคาทุนเดิมเว้นแต่จะได้เปิดเผยเป็นอย่างอื่นในนโยบายการบัญชี</w:t>
      </w:r>
    </w:p>
    <w:p w14:paraId="6BD3AF1A" w14:textId="48494B27" w:rsidR="002114C5" w:rsidRPr="004D3E5A" w:rsidRDefault="002114C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>2.2</w:t>
      </w: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/>
          <w:sz w:val="32"/>
          <w:szCs w:val="32"/>
          <w:cs/>
        </w:rPr>
        <w:t>เกณฑ์ในการจัดทำงบการเงินรวม</w:t>
      </w:r>
    </w:p>
    <w:p w14:paraId="32F1670A" w14:textId="449DACA9" w:rsidR="002114C5" w:rsidRPr="004D3E5A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900" w:right="-43" w:hanging="90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2114C5" w:rsidRPr="004D3E5A">
        <w:rPr>
          <w:rFonts w:ascii="Angsana New" w:hAnsi="Angsana New"/>
          <w:sz w:val="32"/>
          <w:szCs w:val="32"/>
          <w:cs/>
        </w:rPr>
        <w:t>ก)</w:t>
      </w:r>
      <w:r w:rsidR="002114C5" w:rsidRPr="004D3E5A">
        <w:rPr>
          <w:rFonts w:ascii="Angsana New" w:hAnsi="Angsana New"/>
          <w:sz w:val="32"/>
          <w:szCs w:val="32"/>
          <w:cs/>
        </w:rPr>
        <w:tab/>
        <w:t>งบการเงินรวมนี้ได้จัดทำขึ้นโดยรวมงบการเงินของ</w:t>
      </w:r>
      <w:r w:rsidR="001E561B" w:rsidRPr="004D3E5A">
        <w:rPr>
          <w:rFonts w:ascii="Angsana New" w:hAnsi="Angsana New"/>
          <w:sz w:val="32"/>
          <w:szCs w:val="32"/>
          <w:cs/>
        </w:rPr>
        <w:t>บริษัท ริช สปอร์ต จำกัด (มหาชน)</w:t>
      </w:r>
      <w:r w:rsidR="002114C5" w:rsidRPr="004D3E5A">
        <w:rPr>
          <w:rFonts w:ascii="Angsana New" w:hAnsi="Angsana New"/>
          <w:sz w:val="32"/>
          <w:szCs w:val="32"/>
          <w:cs/>
        </w:rPr>
        <w:t xml:space="preserve"> (ซึ่งต่อไปนี้เรียกว่า “บริษัทฯ”) และบริษัทย่อย (ซึ่งต่อไปนี้เรียกว่า “บริษัทย่อย”)</w:t>
      </w:r>
      <w:r w:rsidR="005132AC" w:rsidRPr="004D3E5A">
        <w:rPr>
          <w:rFonts w:ascii="Angsana New" w:hAnsi="Angsana New" w:hint="cs"/>
          <w:sz w:val="32"/>
          <w:szCs w:val="32"/>
          <w:cs/>
        </w:rPr>
        <w:t xml:space="preserve"> (รวมเรียกว่า “กลุ่มบริษัท”) </w:t>
      </w:r>
      <w:r w:rsidR="002114C5" w:rsidRPr="004D3E5A">
        <w:rPr>
          <w:rFonts w:ascii="Angsana New" w:hAnsi="Angsana New"/>
          <w:sz w:val="32"/>
          <w:szCs w:val="32"/>
          <w:cs/>
        </w:rPr>
        <w:t>ดังต่อไปนี้</w:t>
      </w:r>
    </w:p>
    <w:tbl>
      <w:tblPr>
        <w:tblW w:w="891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2700"/>
        <w:gridCol w:w="2340"/>
        <w:gridCol w:w="1470"/>
        <w:gridCol w:w="1200"/>
        <w:gridCol w:w="1200"/>
      </w:tblGrid>
      <w:tr w:rsidR="002114C5" w:rsidRPr="004D3E5A" w14:paraId="6903F773" w14:textId="77777777" w:rsidTr="0068251B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720AC85E" w14:textId="77777777" w:rsidR="002114C5" w:rsidRPr="004D3E5A" w:rsidRDefault="002114C5" w:rsidP="009A42D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22B5A0E8" w14:textId="77777777" w:rsidR="002114C5" w:rsidRPr="004D3E5A" w:rsidRDefault="002114C5" w:rsidP="009A42D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2CEAA758" w14:textId="77777777" w:rsidR="002114C5" w:rsidRPr="004D3E5A" w:rsidRDefault="002114C5" w:rsidP="009A42D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  <w:lang w:val="th-TH"/>
              </w:rPr>
              <w:t>จัดตั้งขึ้นใน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122A440" w14:textId="77777777" w:rsidR="002114C5" w:rsidRPr="004D3E5A" w:rsidRDefault="002114C5" w:rsidP="009A42D8">
            <w:pPr>
              <w:spacing w:line="240" w:lineRule="auto"/>
              <w:ind w:left="-108" w:right="-90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  <w:lang w:val="th-TH"/>
              </w:rPr>
              <w:t>อัตราร้อยละ</w:t>
            </w:r>
          </w:p>
        </w:tc>
      </w:tr>
      <w:tr w:rsidR="002114C5" w:rsidRPr="004D3E5A" w14:paraId="5DBFFE66" w14:textId="77777777" w:rsidTr="0068251B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5838EC90" w14:textId="1CC36206" w:rsidR="002114C5" w:rsidRPr="004D3E5A" w:rsidRDefault="002114C5" w:rsidP="009A42D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  <w:lang w:val="th-TH"/>
              </w:rPr>
              <w:t>บริษัท</w:t>
            </w:r>
            <w:r w:rsidR="00ED7D5C">
              <w:rPr>
                <w:rFonts w:ascii="Angsana New" w:hAnsi="Angsana New" w:hint="cs"/>
                <w:sz w:val="28"/>
                <w:szCs w:val="28"/>
                <w:cs/>
                <w:lang w:val="th-TH"/>
              </w:rPr>
              <w:t>ย่อย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1AD83ED6" w14:textId="77777777" w:rsidR="002114C5" w:rsidRPr="004D3E5A" w:rsidRDefault="002114C5" w:rsidP="009A42D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  <w:lang w:val="th-TH"/>
              </w:rPr>
              <w:t>ลักษณะธุรกิจ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74EF4825" w14:textId="77777777" w:rsidR="002114C5" w:rsidRPr="004D3E5A" w:rsidRDefault="002114C5" w:rsidP="009A42D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  <w:lang w:val="th-TH"/>
              </w:rPr>
              <w:t>ประเทศ</w:t>
            </w:r>
          </w:p>
        </w:tc>
        <w:tc>
          <w:tcPr>
            <w:tcW w:w="24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AAF9A52" w14:textId="77777777" w:rsidR="002114C5" w:rsidRPr="004D3E5A" w:rsidRDefault="002114C5" w:rsidP="009A42D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  <w:lang w:val="th-TH"/>
              </w:rPr>
              <w:t>ของการถือหุ้น</w:t>
            </w:r>
          </w:p>
        </w:tc>
      </w:tr>
      <w:tr w:rsidR="001E561B" w:rsidRPr="004D3E5A" w14:paraId="6465813C" w14:textId="77777777" w:rsidTr="0068251B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98F7B41" w14:textId="77777777" w:rsidR="001E561B" w:rsidRPr="004D3E5A" w:rsidRDefault="001E561B" w:rsidP="009A42D8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00782B2F" w14:textId="77777777" w:rsidR="001E561B" w:rsidRPr="004D3E5A" w:rsidRDefault="001E561B" w:rsidP="009A42D8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1D1D50E4" w14:textId="77777777" w:rsidR="001E561B" w:rsidRPr="004D3E5A" w:rsidRDefault="001E561B" w:rsidP="009A42D8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B4F1C1" w14:textId="77777777" w:rsidR="001E561B" w:rsidRPr="004D3E5A" w:rsidRDefault="000A61AE" w:rsidP="009A42D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2565</w:t>
            </w:r>
            <w:r w:rsidR="00226653" w:rsidRPr="004D3E5A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B3D90" w14:textId="77777777" w:rsidR="001E561B" w:rsidRPr="004D3E5A" w:rsidRDefault="000A61AE" w:rsidP="009A42D8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114C5" w:rsidRPr="004D3E5A" w14:paraId="7B4B8230" w14:textId="77777777" w:rsidTr="0068251B">
        <w:trPr>
          <w:tblHeader/>
        </w:trPr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251BBAAB" w14:textId="77777777" w:rsidR="002114C5" w:rsidRPr="004D3E5A" w:rsidRDefault="002114C5" w:rsidP="009A42D8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33D50871" w14:textId="77777777" w:rsidR="002114C5" w:rsidRPr="004D3E5A" w:rsidRDefault="002114C5" w:rsidP="009A42D8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0EB1941F" w14:textId="77777777" w:rsidR="002114C5" w:rsidRPr="004D3E5A" w:rsidRDefault="002114C5" w:rsidP="009A42D8">
            <w:pPr>
              <w:spacing w:line="240" w:lineRule="auto"/>
              <w:jc w:val="both"/>
              <w:rPr>
                <w:rFonts w:ascii="Angsana New" w:hAnsi="Angsana New"/>
                <w:sz w:val="28"/>
                <w:szCs w:val="28"/>
                <w:cs/>
                <w:lang w:val="th-TH"/>
              </w:rPr>
            </w:pP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4D8C1E29" w14:textId="77777777" w:rsidR="002114C5" w:rsidRPr="004D3E5A" w:rsidRDefault="00B5707F" w:rsidP="009A42D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(</w:t>
            </w:r>
            <w:r w:rsidR="002114C5" w:rsidRPr="004D3E5A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D3E5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136DEDE1" w14:textId="77777777" w:rsidR="002114C5" w:rsidRPr="004D3E5A" w:rsidRDefault="00B5707F" w:rsidP="009A42D8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(</w:t>
            </w:r>
            <w:r w:rsidR="002114C5" w:rsidRPr="004D3E5A">
              <w:rPr>
                <w:rFonts w:ascii="Angsana New" w:hAnsi="Angsana New"/>
                <w:sz w:val="28"/>
                <w:szCs w:val="28"/>
                <w:cs/>
              </w:rPr>
              <w:t>ร้อยละ</w:t>
            </w:r>
            <w:r w:rsidRPr="004D3E5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4C1836" w:rsidRPr="004D3E5A" w14:paraId="7E32E877" w14:textId="77777777" w:rsidTr="0068251B">
        <w:tc>
          <w:tcPr>
            <w:tcW w:w="2700" w:type="dxa"/>
            <w:tcBorders>
              <w:top w:val="nil"/>
              <w:left w:val="nil"/>
              <w:bottom w:val="nil"/>
              <w:right w:val="nil"/>
            </w:tcBorders>
          </w:tcPr>
          <w:p w14:paraId="1ACE6726" w14:textId="77777777" w:rsidR="004C1836" w:rsidRPr="004D3E5A" w:rsidRDefault="004C1836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Rich Avenue Company Limited</w:t>
            </w:r>
          </w:p>
        </w:tc>
        <w:tc>
          <w:tcPr>
            <w:tcW w:w="2340" w:type="dxa"/>
            <w:tcBorders>
              <w:top w:val="nil"/>
              <w:left w:val="nil"/>
              <w:bottom w:val="nil"/>
              <w:right w:val="nil"/>
            </w:tcBorders>
          </w:tcPr>
          <w:p w14:paraId="7B57CC15" w14:textId="77777777" w:rsidR="004C1836" w:rsidRPr="004D3E5A" w:rsidRDefault="004C1836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2" w:right="-45" w:hanging="162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จำหน่ายรองเท้า เสื้อผ้า หมวก และกระเป๋า</w:t>
            </w:r>
          </w:p>
        </w:tc>
        <w:tc>
          <w:tcPr>
            <w:tcW w:w="1470" w:type="dxa"/>
            <w:tcBorders>
              <w:top w:val="nil"/>
              <w:left w:val="nil"/>
              <w:bottom w:val="nil"/>
              <w:right w:val="nil"/>
            </w:tcBorders>
          </w:tcPr>
          <w:p w14:paraId="723D3311" w14:textId="77777777" w:rsidR="004C1836" w:rsidRPr="004D3E5A" w:rsidRDefault="004C1836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>กัมพูชา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30DD13AE" w14:textId="77777777" w:rsidR="004C1836" w:rsidRPr="004D3E5A" w:rsidRDefault="00107D12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51.00</w:t>
            </w:r>
          </w:p>
        </w:tc>
        <w:tc>
          <w:tcPr>
            <w:tcW w:w="1200" w:type="dxa"/>
            <w:tcBorders>
              <w:top w:val="nil"/>
              <w:left w:val="nil"/>
              <w:bottom w:val="nil"/>
              <w:right w:val="nil"/>
            </w:tcBorders>
          </w:tcPr>
          <w:p w14:paraId="2C48C178" w14:textId="77777777" w:rsidR="004C1836" w:rsidRPr="004D3E5A" w:rsidRDefault="00EC361D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51.00</w:t>
            </w:r>
          </w:p>
        </w:tc>
      </w:tr>
    </w:tbl>
    <w:p w14:paraId="020D0F33" w14:textId="19551CAC" w:rsidR="002114C5" w:rsidRPr="004D3E5A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907" w:right="-43" w:hanging="90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2114C5" w:rsidRPr="004D3E5A">
        <w:rPr>
          <w:rFonts w:ascii="Angsana New" w:hAnsi="Angsana New"/>
          <w:sz w:val="32"/>
          <w:szCs w:val="32"/>
          <w:cs/>
        </w:rPr>
        <w:t>ข)</w:t>
      </w:r>
      <w:r w:rsidR="002114C5" w:rsidRPr="004D3E5A">
        <w:rPr>
          <w:rFonts w:ascii="Angsana New" w:hAnsi="Angsana New"/>
          <w:sz w:val="32"/>
          <w:szCs w:val="32"/>
          <w:cs/>
        </w:rPr>
        <w:tab/>
        <w:t>บริษัทฯจะถือว่ามีการควบคุมกิจการที่เข้าไปลงทุนหรือบริษัทย่อยได้ หากบริษัทฯมีสิทธิได้รับหรือ</w:t>
      </w:r>
      <w:r w:rsidR="003633CA" w:rsidRPr="004D3E5A">
        <w:rPr>
          <w:rFonts w:ascii="Angsana New" w:hAnsi="Angsana New" w:hint="cs"/>
          <w:sz w:val="32"/>
          <w:szCs w:val="32"/>
          <w:cs/>
        </w:rPr>
        <w:t xml:space="preserve">        </w:t>
      </w:r>
      <w:r w:rsidR="002114C5" w:rsidRPr="004D3E5A">
        <w:rPr>
          <w:rFonts w:ascii="Angsana New" w:hAnsi="Angsana New"/>
          <w:sz w:val="32"/>
          <w:szCs w:val="32"/>
          <w:cs/>
        </w:rPr>
        <w:t>มีส่วนได้เสียในผลตอบแทนของกิจการที่เข้าไปลงทุน และสามารถใช้อำนาจในการสั่งการกิจกรรม</w:t>
      </w:r>
      <w:r w:rsidR="003633CA" w:rsidRPr="004D3E5A">
        <w:rPr>
          <w:rFonts w:ascii="Angsana New" w:hAnsi="Angsana New" w:hint="cs"/>
          <w:sz w:val="32"/>
          <w:szCs w:val="32"/>
          <w:cs/>
        </w:rPr>
        <w:t xml:space="preserve">        </w:t>
      </w:r>
      <w:r w:rsidR="002114C5" w:rsidRPr="004D3E5A">
        <w:rPr>
          <w:rFonts w:ascii="Angsana New" w:hAnsi="Angsana New"/>
          <w:sz w:val="32"/>
          <w:szCs w:val="32"/>
          <w:cs/>
        </w:rPr>
        <w:t xml:space="preserve">ที่ส่งผลกระทบอย่างมีนัยสำคัญต่อจำนวนเงินผลตอบแทนนั้นได้ </w:t>
      </w:r>
    </w:p>
    <w:p w14:paraId="4A0CD5A5" w14:textId="64B274D1" w:rsidR="002114C5" w:rsidRPr="004D3E5A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900" w:right="-43" w:hanging="90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lastRenderedPageBreak/>
        <w:tab/>
      </w:r>
      <w:r w:rsidR="002114C5" w:rsidRPr="004D3E5A">
        <w:rPr>
          <w:rFonts w:ascii="Angsana New" w:hAnsi="Angsana New"/>
          <w:sz w:val="32"/>
          <w:szCs w:val="32"/>
          <w:cs/>
        </w:rPr>
        <w:t xml:space="preserve">ค) </w:t>
      </w:r>
      <w:r w:rsidR="002114C5" w:rsidRPr="004D3E5A">
        <w:rPr>
          <w:rFonts w:ascii="Angsana New" w:hAnsi="Angsana New"/>
          <w:sz w:val="32"/>
          <w:szCs w:val="32"/>
          <w:cs/>
        </w:rPr>
        <w:tab/>
        <w:t>บริษัทฯนำงบการเงินของบริษัทย่อยมารวมในการจัดทำงบการเงินรวมตั้งแต่วันที่บริษัทฯมีอำนาจ</w:t>
      </w:r>
      <w:r w:rsidR="003633CA" w:rsidRPr="004D3E5A">
        <w:rPr>
          <w:rFonts w:ascii="Angsana New" w:hAnsi="Angsana New" w:hint="cs"/>
          <w:sz w:val="32"/>
          <w:szCs w:val="32"/>
          <w:cs/>
        </w:rPr>
        <w:t xml:space="preserve">        </w:t>
      </w:r>
      <w:r w:rsidR="002114C5" w:rsidRPr="004D3E5A">
        <w:rPr>
          <w:rFonts w:ascii="Angsana New" w:hAnsi="Angsana New"/>
          <w:sz w:val="32"/>
          <w:szCs w:val="32"/>
          <w:cs/>
        </w:rPr>
        <w:t>ในการควบคุมบริษัทย่อยจนถึงวันที่บริษัทฯสิ้นสุดการควบคุมบริษัทย่อยนั้น</w:t>
      </w:r>
      <w:r w:rsidR="002114C5" w:rsidRPr="004D3E5A">
        <w:rPr>
          <w:rFonts w:ascii="Angsana New" w:hAnsi="Angsana New"/>
          <w:sz w:val="32"/>
          <w:szCs w:val="32"/>
        </w:rPr>
        <w:t xml:space="preserve"> </w:t>
      </w:r>
      <w:r w:rsidR="002114C5" w:rsidRPr="004D3E5A">
        <w:rPr>
          <w:rFonts w:ascii="Angsana New" w:hAnsi="Angsana New"/>
          <w:sz w:val="32"/>
          <w:szCs w:val="32"/>
          <w:cs/>
        </w:rPr>
        <w:t xml:space="preserve"> </w:t>
      </w:r>
    </w:p>
    <w:p w14:paraId="696CE4AC" w14:textId="2D3860B3" w:rsidR="002114C5" w:rsidRPr="004D3E5A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900" w:right="-43" w:hanging="90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2114C5" w:rsidRPr="004D3E5A">
        <w:rPr>
          <w:rFonts w:ascii="Angsana New" w:hAnsi="Angsana New"/>
          <w:sz w:val="32"/>
          <w:szCs w:val="32"/>
          <w:cs/>
        </w:rPr>
        <w:t>ง)</w:t>
      </w:r>
      <w:r w:rsidR="002114C5" w:rsidRPr="004D3E5A">
        <w:rPr>
          <w:rFonts w:ascii="Angsana New" w:hAnsi="Angsana New"/>
          <w:sz w:val="32"/>
          <w:szCs w:val="32"/>
          <w:cs/>
        </w:rPr>
        <w:tab/>
        <w:t>งบการเงินของบริษัทย่อยได้จัดทำขึ้นโดยใช้นโยบายการบัญชีที่สำคัญเช่นเดียวกันกับของบริษัทฯ</w:t>
      </w:r>
    </w:p>
    <w:p w14:paraId="118D8124" w14:textId="7379B18E" w:rsidR="002114C5" w:rsidRPr="004D3E5A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900" w:right="-43" w:hanging="90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4D3E5A">
        <w:rPr>
          <w:rFonts w:ascii="Angsana New" w:hAnsi="Angsana New"/>
          <w:sz w:val="32"/>
          <w:szCs w:val="32"/>
        </w:rPr>
        <w:tab/>
      </w:r>
      <w:r w:rsidR="002114C5" w:rsidRPr="004D3E5A">
        <w:rPr>
          <w:rFonts w:ascii="Angsana New" w:hAnsi="Angsana New"/>
          <w:sz w:val="32"/>
          <w:szCs w:val="32"/>
          <w:cs/>
        </w:rPr>
        <w:t>จ)</w:t>
      </w:r>
      <w:r w:rsidR="002114C5" w:rsidRPr="004D3E5A">
        <w:rPr>
          <w:rFonts w:ascii="Angsana New" w:hAnsi="Angsana New"/>
          <w:sz w:val="32"/>
          <w:szCs w:val="32"/>
          <w:cs/>
        </w:rPr>
        <w:tab/>
        <w:t>สินทรัพย์และหนี้สินตามงบการเงินของบริษัทย่อยซึ่งจัดตั้งในต่างประเทศแปลงค่าเป็นเงินบาทโดยใช้อัตราแลกเปลี่ยน ณ วันสิ้นรอบระยะเวลารายงาน ส่วนรายได้และค่าใช้จ่ายแปลงค่าเป็นเงินบาทโดยใช้อัตราแลกเปลี่ยนถัวเฉลี่ยรายเดือน ผลต่างซึ่งเกิดขึ้นจากการแปลงค่าดังกล่าวได้แสดงไว้เป็นรายการ “ผลต่างจากการแปลงค่างบการเงินที่เป็นเงินตราต่างประเทศ” ในงบแสดงการเปลี่ยนแปลงส่วนของ</w:t>
      </w:r>
      <w:r w:rsidRPr="004D3E5A">
        <w:rPr>
          <w:rFonts w:ascii="Angsana New" w:hAnsi="Angsana New"/>
          <w:sz w:val="32"/>
          <w:szCs w:val="32"/>
        </w:rPr>
        <w:t xml:space="preserve">      </w:t>
      </w:r>
      <w:r w:rsidR="002114C5" w:rsidRPr="004D3E5A">
        <w:rPr>
          <w:rFonts w:ascii="Angsana New" w:hAnsi="Angsana New"/>
          <w:sz w:val="32"/>
          <w:szCs w:val="32"/>
          <w:cs/>
        </w:rPr>
        <w:t>ผู้ถือหุ้น</w:t>
      </w:r>
      <w:r w:rsidR="002114C5" w:rsidRPr="004D3E5A">
        <w:rPr>
          <w:rFonts w:ascii="Angsana New" w:hAnsi="Angsana New"/>
          <w:sz w:val="32"/>
          <w:szCs w:val="32"/>
        </w:rPr>
        <w:t xml:space="preserve">  </w:t>
      </w:r>
    </w:p>
    <w:p w14:paraId="7C9FEFB5" w14:textId="1B545D0F" w:rsidR="002114C5" w:rsidRPr="004D3E5A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900" w:right="-43" w:hanging="90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2114C5" w:rsidRPr="004D3E5A">
        <w:rPr>
          <w:rFonts w:ascii="Angsana New" w:hAnsi="Angsana New"/>
          <w:sz w:val="32"/>
          <w:szCs w:val="32"/>
          <w:cs/>
        </w:rPr>
        <w:t>ฉ)</w:t>
      </w:r>
      <w:r w:rsidR="002114C5" w:rsidRPr="004D3E5A">
        <w:rPr>
          <w:rFonts w:ascii="Angsana New" w:hAnsi="Angsana New"/>
          <w:sz w:val="32"/>
          <w:szCs w:val="32"/>
          <w:cs/>
        </w:rPr>
        <w:tab/>
        <w:t>ยอดคงค้างระหว่าง</w:t>
      </w:r>
      <w:r w:rsidR="00AA4556" w:rsidRPr="004D3E5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2114C5" w:rsidRPr="004D3E5A">
        <w:rPr>
          <w:rFonts w:ascii="Angsana New" w:hAnsi="Angsana New"/>
          <w:sz w:val="32"/>
          <w:szCs w:val="32"/>
          <w:cs/>
        </w:rPr>
        <w:t xml:space="preserve"> รายการค้าระหว่างกันที่มีสาระสำคัญได้ถูกตัดออกจากงบการเงินรวม</w:t>
      </w:r>
      <w:r w:rsidR="00AA4556" w:rsidRPr="004D3E5A">
        <w:rPr>
          <w:rFonts w:ascii="Angsana New" w:hAnsi="Angsana New" w:hint="cs"/>
          <w:sz w:val="32"/>
          <w:szCs w:val="32"/>
          <w:cs/>
        </w:rPr>
        <w:t xml:space="preserve">      </w:t>
      </w:r>
      <w:r w:rsidR="002114C5" w:rsidRPr="004D3E5A">
        <w:rPr>
          <w:rFonts w:ascii="Angsana New" w:hAnsi="Angsana New"/>
          <w:sz w:val="32"/>
          <w:szCs w:val="32"/>
          <w:cs/>
        </w:rPr>
        <w:t xml:space="preserve">นี้แล้ว </w:t>
      </w:r>
    </w:p>
    <w:p w14:paraId="1EBBE459" w14:textId="6A76F39D" w:rsidR="002114C5" w:rsidRPr="004D3E5A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900" w:right="-43" w:hanging="90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4D3E5A">
        <w:rPr>
          <w:rFonts w:ascii="Angsana New" w:hAnsi="Angsana New"/>
          <w:sz w:val="32"/>
          <w:szCs w:val="32"/>
        </w:rPr>
        <w:tab/>
      </w:r>
      <w:r w:rsidR="002114C5" w:rsidRPr="004D3E5A">
        <w:rPr>
          <w:rFonts w:ascii="Angsana New" w:hAnsi="Angsana New"/>
          <w:sz w:val="32"/>
          <w:szCs w:val="32"/>
          <w:cs/>
        </w:rPr>
        <w:t>ช)</w:t>
      </w:r>
      <w:r w:rsidR="002114C5" w:rsidRPr="004D3E5A">
        <w:rPr>
          <w:rFonts w:ascii="Angsana New" w:hAnsi="Angsana New"/>
          <w:sz w:val="32"/>
          <w:szCs w:val="32"/>
          <w:cs/>
        </w:rPr>
        <w:tab/>
        <w:t>ส่วนของผู้มีส่วนได้เสียที่ไม่มีอำนาจควบคุม คือ จำนวนกำไรหรือขาดทุนและสินทรัพย์สุทธิของ</w:t>
      </w:r>
      <w:r w:rsidRPr="004D3E5A">
        <w:rPr>
          <w:rFonts w:ascii="Angsana New" w:hAnsi="Angsana New"/>
          <w:sz w:val="32"/>
          <w:szCs w:val="32"/>
        </w:rPr>
        <w:t xml:space="preserve">     </w:t>
      </w:r>
      <w:r w:rsidR="002114C5" w:rsidRPr="004D3E5A">
        <w:rPr>
          <w:rFonts w:ascii="Angsana New" w:hAnsi="Angsana New"/>
          <w:sz w:val="32"/>
          <w:szCs w:val="32"/>
          <w:cs/>
        </w:rPr>
        <w:t>บริษัทย่อยส่วนที่ไม่ได้เป็นของบริษัทฯ และแสดงเป็นรายการแยกต่างหากในส่วนของกำไรหรือ</w:t>
      </w:r>
      <w:r w:rsidRPr="004D3E5A">
        <w:rPr>
          <w:rFonts w:ascii="Angsana New" w:hAnsi="Angsana New"/>
          <w:sz w:val="32"/>
          <w:szCs w:val="32"/>
        </w:rPr>
        <w:t xml:space="preserve">         </w:t>
      </w:r>
      <w:r w:rsidR="002114C5" w:rsidRPr="004D3E5A">
        <w:rPr>
          <w:rFonts w:ascii="Angsana New" w:hAnsi="Angsana New"/>
          <w:sz w:val="32"/>
          <w:szCs w:val="32"/>
          <w:cs/>
        </w:rPr>
        <w:t>ขาดทุนรวมและส่วนของผู้ถือหุ้นในงบแสดงฐานะการเงินรวม</w:t>
      </w:r>
    </w:p>
    <w:p w14:paraId="2933EBE5" w14:textId="77777777" w:rsidR="002114C5" w:rsidRPr="004D3E5A" w:rsidRDefault="002114C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>2.3</w:t>
      </w: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/>
          <w:spacing w:val="-4"/>
          <w:sz w:val="32"/>
          <w:szCs w:val="32"/>
          <w:cs/>
        </w:rPr>
        <w:t>บริษัทฯจัดทำงบการเงินเฉพาะกิจก</w:t>
      </w:r>
      <w:r w:rsidR="00500FC8" w:rsidRPr="004D3E5A">
        <w:rPr>
          <w:rFonts w:ascii="Angsana New" w:hAnsi="Angsana New"/>
          <w:spacing w:val="-4"/>
          <w:sz w:val="32"/>
          <w:szCs w:val="32"/>
          <w:cs/>
        </w:rPr>
        <w:t>าร</w:t>
      </w:r>
      <w:r w:rsidR="00B5707F" w:rsidRPr="004D3E5A">
        <w:rPr>
          <w:rFonts w:ascii="Angsana New" w:hAnsi="Angsana New"/>
          <w:spacing w:val="-4"/>
          <w:sz w:val="32"/>
          <w:szCs w:val="32"/>
          <w:cs/>
        </w:rPr>
        <w:t>โดยแสดงเงินลงทุนในบริษัทย่อย</w:t>
      </w:r>
      <w:r w:rsidRPr="004D3E5A">
        <w:rPr>
          <w:rFonts w:ascii="Angsana New" w:hAnsi="Angsana New"/>
          <w:spacing w:val="-4"/>
          <w:sz w:val="32"/>
          <w:szCs w:val="32"/>
          <w:cs/>
        </w:rPr>
        <w:t>ตามวิธีราคาทุน</w:t>
      </w:r>
    </w:p>
    <w:p w14:paraId="47ED878F" w14:textId="6661E0CF" w:rsidR="00EF5527" w:rsidRPr="004D3E5A" w:rsidRDefault="00EF5527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 w:hint="cs"/>
          <w:b/>
          <w:bCs/>
          <w:sz w:val="32"/>
          <w:szCs w:val="32"/>
          <w:cs/>
        </w:rPr>
        <w:t>3.</w:t>
      </w:r>
      <w:r w:rsidRPr="004D3E5A">
        <w:rPr>
          <w:rFonts w:ascii="Angsana New" w:hAnsi="Angsana New" w:hint="cs"/>
          <w:b/>
          <w:bCs/>
          <w:sz w:val="32"/>
          <w:szCs w:val="32"/>
          <w:cs/>
        </w:rPr>
        <w:tab/>
        <w:t>มาตรฐานการรายงานทางการเงินใหม่</w:t>
      </w:r>
    </w:p>
    <w:p w14:paraId="7E764AD8" w14:textId="77777777" w:rsidR="005E1B45" w:rsidRPr="004D3E5A" w:rsidRDefault="00AA4556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 w:hint="cs"/>
          <w:b/>
          <w:bCs/>
          <w:sz w:val="32"/>
          <w:szCs w:val="32"/>
          <w:cs/>
        </w:rPr>
        <w:t>3.1</w:t>
      </w:r>
      <w:r w:rsidR="005E1B45" w:rsidRPr="004D3E5A">
        <w:rPr>
          <w:rFonts w:ascii="Angsana New" w:hAnsi="Angsana New"/>
          <w:b/>
          <w:bCs/>
          <w:sz w:val="32"/>
          <w:szCs w:val="32"/>
        </w:rPr>
        <w:t> </w:t>
      </w:r>
      <w:r w:rsidR="005E1B45" w:rsidRPr="004D3E5A">
        <w:rPr>
          <w:rFonts w:ascii="Angsana New" w:hAnsi="Angsana New"/>
          <w:b/>
          <w:bCs/>
          <w:sz w:val="32"/>
          <w:szCs w:val="32"/>
        </w:rPr>
        <w:tab/>
      </w:r>
      <w:r w:rsidR="005E1B45" w:rsidRPr="004D3E5A">
        <w:rPr>
          <w:rFonts w:ascii="Angsana New" w:hAnsi="Angsana New"/>
          <w:b/>
          <w:bCs/>
          <w:sz w:val="32"/>
          <w:szCs w:val="32"/>
          <w:cs/>
        </w:rPr>
        <w:t>มาตรฐานการรายงานทางการเงินใหม่ที่เริ่มมีผลบังคับใช้ใน</w:t>
      </w:r>
      <w:r w:rsidR="00C7708D" w:rsidRPr="004D3E5A">
        <w:rPr>
          <w:rFonts w:ascii="Angsana New" w:hAnsi="Angsana New" w:hint="cs"/>
          <w:b/>
          <w:bCs/>
          <w:sz w:val="32"/>
          <w:szCs w:val="32"/>
          <w:cs/>
        </w:rPr>
        <w:t>ปี</w:t>
      </w:r>
      <w:r w:rsidR="005E1B45" w:rsidRPr="004D3E5A">
        <w:rPr>
          <w:rFonts w:ascii="Angsana New" w:hAnsi="Angsana New"/>
          <w:b/>
          <w:bCs/>
          <w:sz w:val="32"/>
          <w:szCs w:val="32"/>
          <w:cs/>
        </w:rPr>
        <w:t xml:space="preserve">ปัจจุบัน </w:t>
      </w:r>
    </w:p>
    <w:p w14:paraId="1B222EC4" w14:textId="4A189039" w:rsidR="00644C36" w:rsidRPr="004D3E5A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644C36" w:rsidRPr="004D3E5A">
        <w:rPr>
          <w:rFonts w:ascii="Angsana New" w:hAnsi="Angsana New"/>
          <w:sz w:val="32"/>
          <w:szCs w:val="32"/>
          <w:cs/>
        </w:rPr>
        <w:t>ในระหว่าง</w:t>
      </w:r>
      <w:r w:rsidR="00644C36" w:rsidRPr="004D3E5A">
        <w:rPr>
          <w:rFonts w:ascii="Angsana New" w:hAnsi="Angsana New" w:hint="cs"/>
          <w:sz w:val="32"/>
          <w:szCs w:val="32"/>
          <w:cs/>
        </w:rPr>
        <w:t>ปี</w:t>
      </w:r>
      <w:r w:rsidR="00644C36" w:rsidRPr="004D3E5A">
        <w:rPr>
          <w:rFonts w:ascii="Angsana New" w:hAnsi="Angsana New"/>
          <w:sz w:val="32"/>
          <w:szCs w:val="32"/>
          <w:cs/>
        </w:rPr>
        <w:t xml:space="preserve"> </w:t>
      </w:r>
      <w:r w:rsidR="00644C36" w:rsidRPr="004D3E5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644C36" w:rsidRPr="004D3E5A">
        <w:rPr>
          <w:rFonts w:ascii="Angsana New" w:hAnsi="Angsana New"/>
          <w:sz w:val="32"/>
          <w:szCs w:val="32"/>
          <w:cs/>
        </w:rPr>
        <w:t>ได้นำมาตรฐานการรายงานทางการเงินและการตีความมาตรฐานการรายงาน</w:t>
      </w:r>
      <w:r w:rsidR="003633CA" w:rsidRPr="004D3E5A">
        <w:rPr>
          <w:rFonts w:ascii="Angsana New" w:hAnsi="Angsana New" w:hint="cs"/>
          <w:sz w:val="32"/>
          <w:szCs w:val="32"/>
          <w:cs/>
        </w:rPr>
        <w:t xml:space="preserve">        </w:t>
      </w:r>
      <w:r w:rsidR="00644C36" w:rsidRPr="004D3E5A">
        <w:rPr>
          <w:rFonts w:ascii="Angsana New" w:hAnsi="Angsana New"/>
          <w:sz w:val="32"/>
          <w:szCs w:val="32"/>
          <w:cs/>
        </w:rPr>
        <w:t xml:space="preserve">ทางการเงินฉบับปรับปรุงจำนวนหลายฉบับ ซึ่งมีผลบังคับใช้สำหรับงบการเงินที่มีรอบระยะเวลาบัญชีที่เริ่มในหรือหลังวันที่ </w:t>
      </w:r>
      <w:r w:rsidR="00644C36" w:rsidRPr="004D3E5A">
        <w:rPr>
          <w:rFonts w:ascii="Angsana New" w:hAnsi="Angsana New"/>
          <w:sz w:val="32"/>
          <w:szCs w:val="32"/>
        </w:rPr>
        <w:t>1</w:t>
      </w:r>
      <w:r w:rsidR="00644C36" w:rsidRPr="004D3E5A">
        <w:rPr>
          <w:rFonts w:ascii="Angsana New" w:hAnsi="Angsana New"/>
          <w:sz w:val="32"/>
          <w:szCs w:val="32"/>
          <w:cs/>
        </w:rPr>
        <w:t xml:space="preserve"> มกราคม </w:t>
      </w:r>
      <w:r w:rsidR="00644C36" w:rsidRPr="004D3E5A">
        <w:rPr>
          <w:rFonts w:ascii="Angsana New" w:hAnsi="Angsana New"/>
          <w:sz w:val="32"/>
          <w:szCs w:val="32"/>
        </w:rPr>
        <w:t>2565</w:t>
      </w:r>
      <w:r w:rsidR="00644C36" w:rsidRPr="004D3E5A">
        <w:rPr>
          <w:rFonts w:ascii="Angsana New" w:hAnsi="Angsana New"/>
          <w:sz w:val="32"/>
          <w:szCs w:val="32"/>
          <w:cs/>
        </w:rPr>
        <w:t xml:space="preserve"> มาถือปฏิบัติ 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0968D712" w14:textId="38227D83" w:rsidR="005E1B45" w:rsidRPr="004D3E5A" w:rsidRDefault="00644C36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/>
          <w:sz w:val="32"/>
          <w:szCs w:val="32"/>
          <w:cs/>
        </w:rPr>
        <w:t>การนำมาตรฐานการรายงานทางการเงินดังกล่าวมาถือปฏิบัตินี้ไม่มีผลกระทบอย่างเป็นสาระสำคัญต่อ</w:t>
      </w:r>
      <w:r w:rsidR="003633CA" w:rsidRPr="004D3E5A">
        <w:rPr>
          <w:rFonts w:ascii="Angsana New" w:hAnsi="Angsana New" w:hint="cs"/>
          <w:sz w:val="32"/>
          <w:szCs w:val="32"/>
          <w:cs/>
        </w:rPr>
        <w:t xml:space="preserve">        </w:t>
      </w:r>
      <w:r w:rsidRPr="004D3E5A">
        <w:rPr>
          <w:rFonts w:ascii="Angsana New" w:hAnsi="Angsana New"/>
          <w:sz w:val="32"/>
          <w:szCs w:val="32"/>
          <w:cs/>
        </w:rPr>
        <w:t>งบการเงินของกลุ่มบริษัท</w:t>
      </w:r>
    </w:p>
    <w:p w14:paraId="44A9D370" w14:textId="77777777" w:rsidR="009E42C6" w:rsidRPr="004D3E5A" w:rsidRDefault="009E4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color w:val="000000"/>
          <w:sz w:val="32"/>
          <w:szCs w:val="32"/>
          <w:cs/>
        </w:rPr>
      </w:pPr>
      <w:r w:rsidRPr="004D3E5A">
        <w:rPr>
          <w:rFonts w:ascii="Angsana New" w:hAnsi="Angsana New"/>
          <w:b/>
          <w:bCs/>
          <w:color w:val="000000"/>
          <w:sz w:val="32"/>
          <w:szCs w:val="32"/>
          <w:cs/>
        </w:rPr>
        <w:br w:type="page"/>
      </w:r>
    </w:p>
    <w:p w14:paraId="160F740E" w14:textId="712C1EE3" w:rsidR="005E1B45" w:rsidRPr="004D3E5A" w:rsidRDefault="00AA4556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 w:hint="cs"/>
          <w:b/>
          <w:bCs/>
          <w:sz w:val="32"/>
          <w:szCs w:val="32"/>
          <w:cs/>
        </w:rPr>
        <w:lastRenderedPageBreak/>
        <w:t>3.2</w:t>
      </w:r>
      <w:r w:rsidR="005E1B45" w:rsidRPr="004D3E5A">
        <w:rPr>
          <w:rFonts w:ascii="Angsana New" w:hAnsi="Angsana New"/>
          <w:b/>
          <w:bCs/>
          <w:sz w:val="32"/>
          <w:szCs w:val="32"/>
        </w:rPr>
        <w:t xml:space="preserve">  </w:t>
      </w:r>
      <w:r w:rsidRPr="004D3E5A">
        <w:rPr>
          <w:rFonts w:ascii="Angsana New" w:hAnsi="Angsana New"/>
          <w:b/>
          <w:bCs/>
          <w:sz w:val="32"/>
          <w:szCs w:val="32"/>
          <w:cs/>
        </w:rPr>
        <w:tab/>
      </w:r>
      <w:r w:rsidR="00644C36" w:rsidRPr="004D3E5A">
        <w:rPr>
          <w:rFonts w:ascii="Angsana New" w:hAnsi="Angsana New"/>
          <w:b/>
          <w:bCs/>
          <w:sz w:val="32"/>
          <w:szCs w:val="32"/>
          <w:cs/>
        </w:rPr>
        <w:t xml:space="preserve">มาตรฐานการรายงานทางการเงินที่จะมีผลบังคับใช้สำหรับงบการเงินที่มีรอบระยะเวลาบัญชีที่เริ่มในหรือหลังวันที่ </w:t>
      </w:r>
      <w:r w:rsidR="00644C36" w:rsidRPr="004D3E5A">
        <w:rPr>
          <w:rFonts w:ascii="Angsana New" w:hAnsi="Angsana New"/>
          <w:b/>
          <w:bCs/>
          <w:sz w:val="32"/>
          <w:szCs w:val="32"/>
        </w:rPr>
        <w:t>1</w:t>
      </w:r>
      <w:r w:rsidR="00644C36" w:rsidRPr="004D3E5A">
        <w:rPr>
          <w:rFonts w:ascii="Angsana New" w:hAnsi="Angsana New"/>
          <w:b/>
          <w:bCs/>
          <w:sz w:val="32"/>
          <w:szCs w:val="32"/>
          <w:cs/>
        </w:rPr>
        <w:t xml:space="preserve"> มกราคม </w:t>
      </w:r>
      <w:r w:rsidR="00644C36" w:rsidRPr="004D3E5A">
        <w:rPr>
          <w:rFonts w:ascii="Angsana New" w:hAnsi="Angsana New"/>
          <w:b/>
          <w:bCs/>
          <w:sz w:val="32"/>
          <w:szCs w:val="32"/>
        </w:rPr>
        <w:t>2566</w:t>
      </w:r>
    </w:p>
    <w:p w14:paraId="69E3FE7F" w14:textId="71D594C6" w:rsidR="005E1B45" w:rsidRPr="004D3E5A" w:rsidRDefault="00AA4556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ab/>
      </w:r>
      <w:r w:rsidR="00644C36" w:rsidRPr="004D3E5A">
        <w:rPr>
          <w:rFonts w:ascii="Angsana New" w:hAnsi="Angsana New"/>
          <w:sz w:val="32"/>
          <w:szCs w:val="32"/>
          <w:cs/>
        </w:rPr>
        <w:t>สภาวิชาชีพบัญชีได้ประกาศใช้มาตรฐานการรายงานทางการเงินฉบับปรับปรุงหลายฉบับ ซึ่งจะมีผลบังคับใช้สำหรับงบการเงินที่มีรอบระยะเวลาบัญชีที่เริ่มในหรือหลังวันที่</w:t>
      </w:r>
      <w:r w:rsidR="00644C36" w:rsidRPr="004D3E5A">
        <w:rPr>
          <w:rFonts w:ascii="Angsana New" w:hAnsi="Angsana New"/>
          <w:sz w:val="32"/>
          <w:szCs w:val="32"/>
        </w:rPr>
        <w:t xml:space="preserve"> 1 </w:t>
      </w:r>
      <w:r w:rsidR="00644C36" w:rsidRPr="004D3E5A">
        <w:rPr>
          <w:rFonts w:ascii="Angsana New" w:hAnsi="Angsana New"/>
          <w:sz w:val="32"/>
          <w:szCs w:val="32"/>
          <w:cs/>
        </w:rPr>
        <w:t>มกราคม</w:t>
      </w:r>
      <w:r w:rsidR="00644C36" w:rsidRPr="004D3E5A">
        <w:rPr>
          <w:rFonts w:ascii="Angsana New" w:hAnsi="Angsana New"/>
          <w:sz w:val="32"/>
          <w:szCs w:val="32"/>
        </w:rPr>
        <w:t xml:space="preserve"> 2566 </w:t>
      </w:r>
      <w:r w:rsidR="00644C36" w:rsidRPr="004D3E5A">
        <w:rPr>
          <w:rFonts w:ascii="Angsana New" w:hAnsi="Angsana New"/>
          <w:sz w:val="32"/>
          <w:szCs w:val="32"/>
          <w:cs/>
        </w:rPr>
        <w:t>มาตรฐานการรายงานทางการเงินดังกล่าวได้รับการปรับปรุงหรือจัดให้มีขึ้นเพื่อให้มีเนื้อหาเท่าเทียมกับมาตรฐานการรายงานทางการเงินระหว่างประเทศ โดยส่วนใหญ่เป็นการอธิบายให้ชัดเจนเกี่ยวกับวิธีปฏิบัติทางการบัญชีและการให้แนวปฏิบัติทางการบัญชีกับผู้ใช้มาตรฐาน</w:t>
      </w:r>
    </w:p>
    <w:p w14:paraId="6AA73DED" w14:textId="47385AE5" w:rsidR="005E1B45" w:rsidRPr="004D3E5A" w:rsidRDefault="00AA4556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ab/>
      </w:r>
      <w:r w:rsidR="00644C36" w:rsidRPr="004D3E5A">
        <w:rPr>
          <w:rFonts w:ascii="Angsana New" w:hAnsi="Angsana New"/>
          <w:sz w:val="32"/>
          <w:szCs w:val="32"/>
          <w:cs/>
        </w:rPr>
        <w:t>ฝ่ายบริหารของกลุ่มบริษัทเชื่อว่าการปรับปรุงมาตรฐานนี้จะไม่มีผลกระทบอย่างเป็นสาระสำคัญต่องบการเงินของกลุ่มบริษัท</w:t>
      </w:r>
    </w:p>
    <w:p w14:paraId="2CFFAD9A" w14:textId="77777777" w:rsidR="00956AD2" w:rsidRPr="004D3E5A" w:rsidRDefault="000D2526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t>4</w:t>
      </w:r>
      <w:r w:rsidR="00CA749E" w:rsidRPr="004D3E5A">
        <w:rPr>
          <w:rFonts w:ascii="Angsana New" w:hAnsi="Angsana New"/>
          <w:b/>
          <w:bCs/>
          <w:sz w:val="32"/>
          <w:szCs w:val="32"/>
        </w:rPr>
        <w:t>.</w:t>
      </w:r>
      <w:r w:rsidR="00D356E7" w:rsidRPr="004D3E5A">
        <w:rPr>
          <w:rFonts w:ascii="Angsana New" w:hAnsi="Angsana New"/>
          <w:b/>
          <w:bCs/>
          <w:sz w:val="32"/>
          <w:szCs w:val="32"/>
        </w:rPr>
        <w:tab/>
      </w:r>
      <w:r w:rsidR="00BD0D12" w:rsidRPr="004D3E5A">
        <w:rPr>
          <w:rFonts w:ascii="Angsana New" w:hAnsi="Angsana New"/>
          <w:b/>
          <w:bCs/>
          <w:sz w:val="32"/>
          <w:szCs w:val="32"/>
          <w:cs/>
        </w:rPr>
        <w:t>นโยบายการบัญชีที่สำคัญ</w:t>
      </w:r>
    </w:p>
    <w:p w14:paraId="67B3B420" w14:textId="77777777" w:rsidR="00814DDE" w:rsidRPr="004D3E5A" w:rsidRDefault="000D2526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t>4</w:t>
      </w:r>
      <w:r w:rsidR="00814DDE" w:rsidRPr="004D3E5A">
        <w:rPr>
          <w:rFonts w:ascii="Angsana New" w:hAnsi="Angsana New"/>
          <w:b/>
          <w:bCs/>
          <w:sz w:val="32"/>
          <w:szCs w:val="32"/>
        </w:rPr>
        <w:t>.1</w:t>
      </w:r>
      <w:r w:rsidR="00814DDE" w:rsidRPr="004D3E5A">
        <w:rPr>
          <w:rFonts w:ascii="Angsana New" w:hAnsi="Angsana New"/>
          <w:b/>
          <w:bCs/>
          <w:sz w:val="32"/>
          <w:szCs w:val="32"/>
        </w:rPr>
        <w:tab/>
      </w:r>
      <w:r w:rsidR="00814DDE" w:rsidRPr="004D3E5A">
        <w:rPr>
          <w:rFonts w:ascii="Angsana New" w:hAnsi="Angsana New"/>
          <w:b/>
          <w:bCs/>
          <w:sz w:val="32"/>
          <w:szCs w:val="32"/>
          <w:cs/>
        </w:rPr>
        <w:t>การรับรู้รายได้</w:t>
      </w:r>
      <w:r w:rsidR="000C1C81" w:rsidRPr="004D3E5A">
        <w:rPr>
          <w:rFonts w:ascii="Angsana New" w:hAnsi="Angsana New"/>
          <w:b/>
          <w:bCs/>
          <w:sz w:val="32"/>
          <w:szCs w:val="32"/>
          <w:cs/>
        </w:rPr>
        <w:t>และค่าใช้จ่าย</w:t>
      </w:r>
    </w:p>
    <w:p w14:paraId="74121EE4" w14:textId="77777777" w:rsidR="00814DDE" w:rsidRPr="004D3E5A" w:rsidRDefault="00814DDE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i/>
          <w:iCs/>
          <w:spacing w:val="-4"/>
          <w:sz w:val="32"/>
          <w:szCs w:val="32"/>
        </w:rPr>
      </w:pPr>
      <w:r w:rsidRPr="004D3E5A">
        <w:rPr>
          <w:rFonts w:ascii="Angsana New" w:hAnsi="Angsana New"/>
          <w:i/>
          <w:iCs/>
          <w:sz w:val="32"/>
          <w:szCs w:val="32"/>
          <w:cs/>
        </w:rPr>
        <w:tab/>
        <w:t>ขาย</w:t>
      </w:r>
      <w:r w:rsidRPr="004D3E5A">
        <w:rPr>
          <w:rFonts w:ascii="Angsana New" w:hAnsi="Angsana New"/>
          <w:i/>
          <w:iCs/>
          <w:spacing w:val="-4"/>
          <w:sz w:val="32"/>
          <w:szCs w:val="32"/>
          <w:cs/>
        </w:rPr>
        <w:t>สินค้า</w:t>
      </w:r>
    </w:p>
    <w:p w14:paraId="763806EA" w14:textId="77777777" w:rsidR="00421804" w:rsidRPr="004D3E5A" w:rsidRDefault="00513703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421804" w:rsidRPr="004D3E5A">
        <w:rPr>
          <w:rFonts w:ascii="Angsana New" w:hAnsi="Angsana New"/>
          <w:sz w:val="32"/>
          <w:szCs w:val="32"/>
          <w:cs/>
        </w:rPr>
        <w:t>รายได้จากการขายสินค้ารับรู้เมื่อกลุ่มบริษัทได้โอนอำนาจควบคุมในสินค้าให้แก่ลูกค้าแล้ว กล่าวคือ เมื่อมีการส่งมอบสินค้า รายได้จากการขายแสดงตามมูลค่าที่ได้รับหรือคาดว่าจะได้รับสำหรับสินค้าที่ได้ส่งมอบหลังจากหักประมาณการสินค้ารับคืนและส่วนลด โดยไม่รวมภาษีมูลค่าเพิ่ม</w:t>
      </w:r>
    </w:p>
    <w:p w14:paraId="5E6E2309" w14:textId="5EFD941B" w:rsidR="0042662B" w:rsidRPr="004D3E5A" w:rsidRDefault="0042662B" w:rsidP="009A42D8">
      <w:pPr>
        <w:spacing w:before="120" w:after="120" w:line="240" w:lineRule="auto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4D3E5A">
        <w:rPr>
          <w:rFonts w:ascii="Angsana New" w:hAnsi="Angsana New"/>
          <w:i/>
          <w:iCs/>
          <w:sz w:val="32"/>
          <w:szCs w:val="32"/>
          <w:cs/>
        </w:rPr>
        <w:t xml:space="preserve">รายได้ดอกเบี้ย </w:t>
      </w:r>
    </w:p>
    <w:p w14:paraId="4242FCFE" w14:textId="4FFF6218" w:rsidR="0042662B" w:rsidRPr="004D3E5A" w:rsidRDefault="0042662B" w:rsidP="009A42D8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>รายได้ดอกเบี้ยรับรู้</w:t>
      </w:r>
      <w:r w:rsidRPr="004D3E5A">
        <w:rPr>
          <w:rFonts w:ascii="Angsana New" w:hAnsi="Angsana New" w:hint="cs"/>
          <w:sz w:val="32"/>
          <w:szCs w:val="32"/>
          <w:cs/>
        </w:rPr>
        <w:t>ตาม</w:t>
      </w:r>
      <w:r w:rsidRPr="004D3E5A">
        <w:rPr>
          <w:rFonts w:ascii="Angsana New" w:hAnsi="Angsana New"/>
          <w:sz w:val="32"/>
          <w:szCs w:val="32"/>
          <w:cs/>
        </w:rPr>
        <w:t>เกณฑ์คงค้าง</w:t>
      </w:r>
      <w:r w:rsidRPr="004D3E5A">
        <w:rPr>
          <w:rFonts w:ascii="Angsana New" w:hAnsi="Angsana New" w:hint="cs"/>
          <w:sz w:val="32"/>
          <w:szCs w:val="32"/>
          <w:cs/>
        </w:rPr>
        <w:t>ด้วย</w:t>
      </w:r>
      <w:r w:rsidRPr="004D3E5A">
        <w:rPr>
          <w:rFonts w:ascii="Angsana New" w:hAnsi="Angsana New"/>
          <w:sz w:val="32"/>
          <w:szCs w:val="32"/>
          <w:cs/>
        </w:rPr>
        <w:t xml:space="preserve">วิธีดอกเบี้ยที่แท้จริง </w:t>
      </w:r>
      <w:r w:rsidRPr="004D3E5A">
        <w:rPr>
          <w:rFonts w:ascii="Angsana New" w:hAnsi="Angsana New" w:hint="cs"/>
          <w:sz w:val="32"/>
          <w:szCs w:val="32"/>
          <w:cs/>
        </w:rPr>
        <w:t>โดยจะนำ</w:t>
      </w:r>
      <w:r w:rsidRPr="004D3E5A">
        <w:rPr>
          <w:rFonts w:ascii="Angsana New" w:hAnsi="Angsana New"/>
          <w:sz w:val="32"/>
          <w:szCs w:val="32"/>
          <w:cs/>
        </w:rPr>
        <w:t>มูลค่าตามบัญชีขั้นต้นของสินทรัพย์ทางการเงิน</w:t>
      </w:r>
      <w:r w:rsidRPr="004D3E5A">
        <w:rPr>
          <w:rFonts w:ascii="Angsana New" w:hAnsi="Angsana New" w:hint="cs"/>
          <w:sz w:val="32"/>
          <w:szCs w:val="32"/>
          <w:cs/>
        </w:rPr>
        <w:t>มาคูณกับอัตราดอกเบี้ยที่แท้จริง</w:t>
      </w:r>
      <w:r w:rsidRPr="004D3E5A">
        <w:rPr>
          <w:rFonts w:ascii="Angsana New" w:hAnsi="Angsana New"/>
          <w:sz w:val="32"/>
          <w:szCs w:val="32"/>
          <w:cs/>
        </w:rPr>
        <w:t xml:space="preserve"> ยกเว้นสินทรัพย์ทางการเงินที่เกิดการด้อยค่าด้านเครดิต</w:t>
      </w:r>
      <w:r w:rsidR="003633CA" w:rsidRPr="004D3E5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D3E5A">
        <w:rPr>
          <w:rFonts w:ascii="Angsana New" w:hAnsi="Angsana New"/>
          <w:sz w:val="32"/>
          <w:szCs w:val="32"/>
          <w:cs/>
        </w:rPr>
        <w:t>ในภายหลัง</w:t>
      </w:r>
      <w:r w:rsidRPr="004D3E5A">
        <w:rPr>
          <w:rFonts w:ascii="Angsana New" w:hAnsi="Angsana New" w:hint="cs"/>
          <w:sz w:val="32"/>
          <w:szCs w:val="32"/>
          <w:cs/>
        </w:rPr>
        <w:t xml:space="preserve"> ที่</w:t>
      </w:r>
      <w:r w:rsidRPr="004D3E5A">
        <w:rPr>
          <w:rFonts w:ascii="Angsana New" w:hAnsi="Angsana New"/>
          <w:sz w:val="32"/>
          <w:szCs w:val="32"/>
          <w:cs/>
        </w:rPr>
        <w:t>จะ</w:t>
      </w:r>
      <w:r w:rsidRPr="004D3E5A">
        <w:rPr>
          <w:rFonts w:ascii="Angsana New" w:hAnsi="Angsana New" w:hint="cs"/>
          <w:sz w:val="32"/>
          <w:szCs w:val="32"/>
          <w:cs/>
        </w:rPr>
        <w:t>นำ</w:t>
      </w:r>
      <w:r w:rsidRPr="004D3E5A">
        <w:rPr>
          <w:rFonts w:ascii="Angsana New" w:hAnsi="Angsana New"/>
          <w:sz w:val="32"/>
          <w:szCs w:val="32"/>
          <w:cs/>
        </w:rPr>
        <w:t>มูลค่าตามบัญชีสุทธิของสินทรัพย์ทางการเงิน (สุทธ</w:t>
      </w:r>
      <w:r w:rsidRPr="004D3E5A">
        <w:rPr>
          <w:rFonts w:ascii="Angsana New" w:hAnsi="Angsana New" w:hint="cs"/>
          <w:sz w:val="32"/>
          <w:szCs w:val="32"/>
          <w:cs/>
        </w:rPr>
        <w:t>ิ</w:t>
      </w:r>
      <w:r w:rsidRPr="004D3E5A">
        <w:rPr>
          <w:rFonts w:ascii="Angsana New" w:hAnsi="Angsana New"/>
          <w:sz w:val="32"/>
          <w:szCs w:val="32"/>
          <w:cs/>
        </w:rPr>
        <w:t>จากค่าเผื่อผลขาดทุนด้านเครดิต</w:t>
      </w:r>
      <w:r w:rsidR="003633CA" w:rsidRPr="004D3E5A">
        <w:rPr>
          <w:rFonts w:ascii="Angsana New" w:hAnsi="Angsana New" w:hint="cs"/>
          <w:sz w:val="32"/>
          <w:szCs w:val="32"/>
          <w:cs/>
        </w:rPr>
        <w:t xml:space="preserve">       </w:t>
      </w:r>
      <w:r w:rsidRPr="004D3E5A">
        <w:rPr>
          <w:rFonts w:ascii="Angsana New" w:hAnsi="Angsana New"/>
          <w:sz w:val="32"/>
          <w:szCs w:val="32"/>
          <w:cs/>
        </w:rPr>
        <w:t>ที่คาดว่าจะเกิดขึ้น)</w:t>
      </w:r>
      <w:r w:rsidRPr="004D3E5A">
        <w:rPr>
          <w:rFonts w:ascii="Angsana New" w:hAnsi="Angsana New" w:hint="cs"/>
          <w:sz w:val="32"/>
          <w:szCs w:val="32"/>
          <w:cs/>
        </w:rPr>
        <w:t xml:space="preserve"> มาคูณกับอัตราดอกเบี้ยที่แท้จริง</w:t>
      </w:r>
    </w:p>
    <w:p w14:paraId="1EF06542" w14:textId="77777777" w:rsidR="0042662B" w:rsidRPr="004D3E5A" w:rsidRDefault="0042662B" w:rsidP="009A42D8">
      <w:pPr>
        <w:spacing w:before="120" w:after="120" w:line="240" w:lineRule="auto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4D3E5A">
        <w:rPr>
          <w:rFonts w:ascii="Angsana New" w:hAnsi="Angsana New"/>
          <w:i/>
          <w:iCs/>
          <w:sz w:val="32"/>
          <w:szCs w:val="32"/>
          <w:cs/>
        </w:rPr>
        <w:t>ต้นทุนทางการเงิน</w:t>
      </w:r>
    </w:p>
    <w:p w14:paraId="0769454F" w14:textId="4EB789B9" w:rsidR="009E7E72" w:rsidRPr="004D3E5A" w:rsidRDefault="0042662B" w:rsidP="009A42D8">
      <w:pPr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>ค่าใช้จ่ายดอกเบี้ยจากหนี้สินทางการเงินที่วัดมูลค่าด้วยราคาทุนตัดจำหน่ายคำนวณ</w:t>
      </w:r>
      <w:r w:rsidRPr="004D3E5A">
        <w:rPr>
          <w:rFonts w:ascii="Angsana New" w:hAnsi="Angsana New" w:hint="cs"/>
          <w:sz w:val="32"/>
          <w:szCs w:val="32"/>
          <w:cs/>
        </w:rPr>
        <w:t>โดยใช้</w:t>
      </w:r>
      <w:r w:rsidRPr="004D3E5A">
        <w:rPr>
          <w:rFonts w:ascii="Angsana New" w:hAnsi="Angsana New"/>
          <w:sz w:val="32"/>
          <w:szCs w:val="32"/>
          <w:cs/>
        </w:rPr>
        <w:t>วิธีดอกเบี้ย</w:t>
      </w:r>
      <w:r w:rsidR="003633CA" w:rsidRPr="004D3E5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D3E5A">
        <w:rPr>
          <w:rFonts w:ascii="Angsana New" w:hAnsi="Angsana New"/>
          <w:sz w:val="32"/>
          <w:szCs w:val="32"/>
          <w:cs/>
        </w:rPr>
        <w:t>ที่แท้จริงและรับรู้</w:t>
      </w:r>
      <w:r w:rsidRPr="004D3E5A">
        <w:rPr>
          <w:rFonts w:ascii="Angsana New" w:hAnsi="Angsana New" w:hint="cs"/>
          <w:sz w:val="32"/>
          <w:szCs w:val="32"/>
          <w:cs/>
        </w:rPr>
        <w:t>ตาม</w:t>
      </w:r>
      <w:r w:rsidRPr="004D3E5A">
        <w:rPr>
          <w:rFonts w:ascii="Angsana New" w:hAnsi="Angsana New"/>
          <w:sz w:val="32"/>
          <w:szCs w:val="32"/>
          <w:cs/>
        </w:rPr>
        <w:t>เกณฑ์คงค้าง</w:t>
      </w:r>
    </w:p>
    <w:p w14:paraId="6C94A13E" w14:textId="77777777" w:rsidR="00814DDE" w:rsidRPr="004D3E5A" w:rsidRDefault="000D2526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t>4</w:t>
      </w:r>
      <w:r w:rsidR="00814DDE" w:rsidRPr="004D3E5A">
        <w:rPr>
          <w:rFonts w:ascii="Angsana New" w:hAnsi="Angsana New"/>
          <w:b/>
          <w:bCs/>
          <w:sz w:val="32"/>
          <w:szCs w:val="32"/>
        </w:rPr>
        <w:t>.</w:t>
      </w:r>
      <w:r w:rsidR="00D966DE" w:rsidRPr="004D3E5A">
        <w:rPr>
          <w:rFonts w:ascii="Angsana New" w:hAnsi="Angsana New"/>
          <w:b/>
          <w:bCs/>
          <w:sz w:val="32"/>
          <w:szCs w:val="32"/>
        </w:rPr>
        <w:t>2</w:t>
      </w:r>
      <w:r w:rsidR="00814DDE" w:rsidRPr="004D3E5A">
        <w:rPr>
          <w:rFonts w:ascii="Angsana New" w:hAnsi="Angsana New"/>
          <w:b/>
          <w:bCs/>
          <w:sz w:val="32"/>
          <w:szCs w:val="32"/>
          <w:cs/>
        </w:rPr>
        <w:tab/>
        <w:t>เงินสดและรายการเทียบเท่าเงินสด</w:t>
      </w:r>
    </w:p>
    <w:p w14:paraId="1CFAB48C" w14:textId="75C5F08D" w:rsidR="00644C36" w:rsidRPr="004D3E5A" w:rsidRDefault="00814DDE" w:rsidP="00644C3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/>
          <w:sz w:val="32"/>
          <w:szCs w:val="32"/>
          <w:cs/>
        </w:rPr>
        <w:t>เงินสดและรายการเทียบเท่าเงินสด หมายถึง เงินสดและเงินฝากธนาคาร และเงินลงทุนระยะสั้นที่มี</w:t>
      </w:r>
      <w:r w:rsidR="0068251B" w:rsidRPr="004D3E5A">
        <w:rPr>
          <w:rFonts w:ascii="Angsana New" w:hAnsi="Angsana New"/>
          <w:sz w:val="32"/>
          <w:szCs w:val="32"/>
        </w:rPr>
        <w:t xml:space="preserve">         </w:t>
      </w:r>
      <w:r w:rsidRPr="004D3E5A">
        <w:rPr>
          <w:rFonts w:ascii="Angsana New" w:hAnsi="Angsana New"/>
          <w:sz w:val="32"/>
          <w:szCs w:val="32"/>
          <w:cs/>
        </w:rPr>
        <w:t xml:space="preserve">สภาพคล่องสูง ซึ่งถึงกำหนดจ่ายคืนภายในระยะเวลาไม่เกิน </w:t>
      </w:r>
      <w:r w:rsidRPr="004D3E5A">
        <w:rPr>
          <w:rFonts w:ascii="Angsana New" w:hAnsi="Angsana New"/>
          <w:sz w:val="32"/>
          <w:szCs w:val="32"/>
        </w:rPr>
        <w:t>3</w:t>
      </w:r>
      <w:r w:rsidRPr="004D3E5A">
        <w:rPr>
          <w:rFonts w:ascii="Angsana New" w:hAnsi="Angsana New"/>
          <w:sz w:val="32"/>
          <w:szCs w:val="32"/>
          <w:cs/>
        </w:rPr>
        <w:t xml:space="preserve"> เดือนนับจากวันที่ได้มาและไม่มีข้อจำกัด</w:t>
      </w:r>
      <w:r w:rsidR="003633CA" w:rsidRPr="004D3E5A">
        <w:rPr>
          <w:rFonts w:ascii="Angsana New" w:hAnsi="Angsana New" w:hint="cs"/>
          <w:sz w:val="32"/>
          <w:szCs w:val="32"/>
          <w:cs/>
        </w:rPr>
        <w:t xml:space="preserve">       </w:t>
      </w:r>
      <w:r w:rsidRPr="004D3E5A">
        <w:rPr>
          <w:rFonts w:ascii="Angsana New" w:hAnsi="Angsana New"/>
          <w:sz w:val="32"/>
          <w:szCs w:val="32"/>
          <w:cs/>
        </w:rPr>
        <w:t>ในการเบิกใช้</w:t>
      </w:r>
    </w:p>
    <w:p w14:paraId="2C9AF4D6" w14:textId="77777777" w:rsidR="009E42C6" w:rsidRPr="004D3E5A" w:rsidRDefault="009E4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br w:type="page"/>
      </w:r>
    </w:p>
    <w:p w14:paraId="58ED1D6C" w14:textId="4127BD6E" w:rsidR="008D5D16" w:rsidRPr="004D3E5A" w:rsidRDefault="000D2526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8D5D16" w:rsidRPr="004D3E5A">
        <w:rPr>
          <w:rFonts w:ascii="Angsana New" w:hAnsi="Angsana New"/>
          <w:b/>
          <w:bCs/>
          <w:sz w:val="32"/>
          <w:szCs w:val="32"/>
        </w:rPr>
        <w:t>.</w:t>
      </w:r>
      <w:r w:rsidR="00CE7E38" w:rsidRPr="004D3E5A">
        <w:rPr>
          <w:rFonts w:ascii="Angsana New" w:hAnsi="Angsana New"/>
          <w:b/>
          <w:bCs/>
          <w:sz w:val="32"/>
          <w:szCs w:val="32"/>
        </w:rPr>
        <w:t>3</w:t>
      </w:r>
      <w:r w:rsidR="008D5D16" w:rsidRPr="004D3E5A">
        <w:rPr>
          <w:rFonts w:ascii="Angsana New" w:hAnsi="Angsana New"/>
          <w:b/>
          <w:bCs/>
          <w:sz w:val="32"/>
          <w:szCs w:val="32"/>
        </w:rPr>
        <w:tab/>
      </w:r>
      <w:r w:rsidR="008D5D16" w:rsidRPr="004D3E5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p w14:paraId="1B8EABC7" w14:textId="77777777" w:rsidR="008D5D16" w:rsidRPr="004D3E5A" w:rsidRDefault="008D5D16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/>
          <w:sz w:val="32"/>
          <w:szCs w:val="32"/>
          <w:cs/>
        </w:rPr>
        <w:t>สินค้าสำเร็จรูป</w:t>
      </w:r>
      <w:r w:rsidR="000E4527" w:rsidRPr="004D3E5A">
        <w:rPr>
          <w:rFonts w:ascii="Angsana New" w:hAnsi="Angsana New"/>
          <w:spacing w:val="-4"/>
          <w:sz w:val="32"/>
          <w:szCs w:val="32"/>
          <w:cs/>
        </w:rPr>
        <w:t>และสินค้าระหว่างผลิต</w:t>
      </w:r>
      <w:r w:rsidRPr="004D3E5A">
        <w:rPr>
          <w:rFonts w:ascii="Angsana New" w:hAnsi="Angsana New"/>
          <w:sz w:val="32"/>
          <w:szCs w:val="32"/>
          <w:cs/>
        </w:rPr>
        <w:t>แสดงมูลค่าตามราคาทุน</w:t>
      </w:r>
      <w:r w:rsidRPr="004D3E5A">
        <w:rPr>
          <w:rFonts w:ascii="Angsana New" w:hAnsi="Angsana New"/>
          <w:sz w:val="32"/>
          <w:szCs w:val="32"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ตามวิธีถัวเฉลี่ยถ่วงน้ำหนักหรือมูลค่าสุทธิ</w:t>
      </w:r>
      <w:r w:rsidR="0068251B" w:rsidRPr="004D3E5A">
        <w:rPr>
          <w:rFonts w:ascii="Angsana New" w:hAnsi="Angsana New"/>
          <w:sz w:val="32"/>
          <w:szCs w:val="32"/>
        </w:rPr>
        <w:t xml:space="preserve">        </w:t>
      </w:r>
      <w:r w:rsidRPr="004D3E5A">
        <w:rPr>
          <w:rFonts w:ascii="Angsana New" w:hAnsi="Angsana New"/>
          <w:sz w:val="32"/>
          <w:szCs w:val="32"/>
          <w:cs/>
        </w:rPr>
        <w:t xml:space="preserve">ที่จะได้รับแล้วแต่ราคาใดจะต่ำกว่า </w:t>
      </w:r>
      <w:r w:rsidR="005A4F02" w:rsidRPr="004D3E5A">
        <w:rPr>
          <w:rFonts w:ascii="Angsana New" w:hAnsi="Angsana New" w:hint="cs"/>
          <w:sz w:val="32"/>
          <w:szCs w:val="32"/>
          <w:cs/>
        </w:rPr>
        <w:t>และประกอบด้วยต้นทุนวัตถุดิบ แรงงานและค่าโสหุ้ยในการผลิต</w:t>
      </w:r>
    </w:p>
    <w:p w14:paraId="4B60A837" w14:textId="77777777" w:rsidR="003A067F" w:rsidRPr="004D3E5A" w:rsidRDefault="000E4527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/>
          <w:sz w:val="32"/>
          <w:szCs w:val="32"/>
          <w:cs/>
        </w:rPr>
        <w:t>วัตถุดิบแสดงมูลค่าตามราคาทุนถัวเฉลี่ย</w:t>
      </w:r>
      <w:r w:rsidR="005A4F02" w:rsidRPr="004D3E5A">
        <w:rPr>
          <w:rFonts w:ascii="Angsana New" w:hAnsi="Angsana New" w:hint="cs"/>
          <w:sz w:val="32"/>
          <w:szCs w:val="32"/>
          <w:cs/>
        </w:rPr>
        <w:t>ถ่วงน้ำหนัก</w:t>
      </w:r>
      <w:r w:rsidRPr="004D3E5A">
        <w:rPr>
          <w:rFonts w:ascii="Angsana New" w:hAnsi="Angsana New"/>
          <w:sz w:val="32"/>
          <w:szCs w:val="32"/>
          <w:cs/>
        </w:rPr>
        <w:t>หรือมูลค่าสุทธิที่จะได้รับแล้วแต่ราคาใดจะต่ำกว่า และจะถือเป็นส่วนหนึ่งของต้นทุนการผลิตเมื่อมีการเบิกใช้</w:t>
      </w:r>
    </w:p>
    <w:p w14:paraId="5622254A" w14:textId="77777777" w:rsidR="00B43922" w:rsidRPr="004D3E5A" w:rsidRDefault="000D2526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t>4</w:t>
      </w:r>
      <w:r w:rsidR="00B43922" w:rsidRPr="004D3E5A">
        <w:rPr>
          <w:rFonts w:ascii="Angsana New" w:hAnsi="Angsana New"/>
          <w:b/>
          <w:bCs/>
          <w:sz w:val="32"/>
          <w:szCs w:val="32"/>
        </w:rPr>
        <w:t>.</w:t>
      </w:r>
      <w:r w:rsidR="00CE7E38" w:rsidRPr="004D3E5A">
        <w:rPr>
          <w:rFonts w:ascii="Angsana New" w:hAnsi="Angsana New"/>
          <w:b/>
          <w:bCs/>
          <w:sz w:val="32"/>
          <w:szCs w:val="32"/>
        </w:rPr>
        <w:t>4</w:t>
      </w:r>
      <w:r w:rsidR="00B43922" w:rsidRPr="004D3E5A">
        <w:rPr>
          <w:rFonts w:ascii="Angsana New" w:hAnsi="Angsana New"/>
          <w:b/>
          <w:bCs/>
          <w:sz w:val="32"/>
          <w:szCs w:val="32"/>
          <w:cs/>
        </w:rPr>
        <w:tab/>
        <w:t>ที่ดิน อาคารและอุปกรณ์ และค่าเสื่อมราคา</w:t>
      </w:r>
    </w:p>
    <w:p w14:paraId="76FD6384" w14:textId="77777777" w:rsidR="00B43922" w:rsidRPr="004D3E5A" w:rsidRDefault="00B43922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/>
          <w:sz w:val="32"/>
          <w:szCs w:val="32"/>
          <w:cs/>
        </w:rPr>
        <w:t>ที่ดินแสดงมูลค่าตามราคาทุน อาคารและอุปกรณ์แสดงมูลค่าตามราคาทุนหักค่าเสื่อมราคาสะสม และ</w:t>
      </w:r>
      <w:r w:rsidR="00C2517E" w:rsidRPr="004D3E5A">
        <w:rPr>
          <w:rFonts w:ascii="Angsana New" w:hAnsi="Angsana New"/>
          <w:sz w:val="32"/>
          <w:szCs w:val="32"/>
          <w:cs/>
        </w:rPr>
        <w:t xml:space="preserve">                  </w:t>
      </w:r>
      <w:r w:rsidRPr="004D3E5A">
        <w:rPr>
          <w:rFonts w:ascii="Angsana New" w:hAnsi="Angsana New"/>
          <w:sz w:val="32"/>
          <w:szCs w:val="32"/>
          <w:cs/>
        </w:rPr>
        <w:t xml:space="preserve">ค่าเผื่อการด้อยค่าของสินทรัพย์ </w:t>
      </w:r>
      <w:r w:rsidRPr="004D3E5A">
        <w:rPr>
          <w:rFonts w:ascii="Angsana New" w:hAnsi="Angsana New"/>
          <w:sz w:val="32"/>
          <w:szCs w:val="32"/>
        </w:rPr>
        <w:t>(</w:t>
      </w:r>
      <w:r w:rsidRPr="004D3E5A">
        <w:rPr>
          <w:rFonts w:ascii="Angsana New" w:hAnsi="Angsana New"/>
          <w:sz w:val="32"/>
          <w:szCs w:val="32"/>
          <w:cs/>
        </w:rPr>
        <w:t>ถ้ามี</w:t>
      </w:r>
      <w:r w:rsidR="003107A0" w:rsidRPr="004D3E5A">
        <w:rPr>
          <w:rFonts w:ascii="Angsana New" w:hAnsi="Angsana New"/>
          <w:sz w:val="32"/>
          <w:szCs w:val="32"/>
        </w:rPr>
        <w:t>)</w:t>
      </w:r>
    </w:p>
    <w:p w14:paraId="71DFC4C6" w14:textId="77777777" w:rsidR="00B43922" w:rsidRPr="004D3E5A" w:rsidRDefault="00B43922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/>
          <w:sz w:val="32"/>
          <w:szCs w:val="32"/>
          <w:cs/>
        </w:rPr>
        <w:t>ค่าเสื่อมราคาของอาคารและอุปกรณ์คำนวณจากราคาทุนของสินทรัพย์โดยวิธีเส้นตรงตามอายุการให้ประโยชน์โดยประมาณดังนี้</w:t>
      </w:r>
    </w:p>
    <w:tbl>
      <w:tblPr>
        <w:tblW w:w="837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6480"/>
        <w:gridCol w:w="1350"/>
        <w:gridCol w:w="540"/>
      </w:tblGrid>
      <w:tr w:rsidR="00B43922" w:rsidRPr="004D3E5A" w14:paraId="3CE69953" w14:textId="77777777" w:rsidTr="00EF69BA">
        <w:tc>
          <w:tcPr>
            <w:tcW w:w="6480" w:type="dxa"/>
          </w:tcPr>
          <w:p w14:paraId="308CC9A8" w14:textId="77777777" w:rsidR="00B43922" w:rsidRPr="004D3E5A" w:rsidRDefault="00B43922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350" w:type="dxa"/>
            <w:shd w:val="clear" w:color="auto" w:fill="auto"/>
          </w:tcPr>
          <w:p w14:paraId="2420F0E6" w14:textId="77777777" w:rsidR="00B43922" w:rsidRPr="004D3E5A" w:rsidRDefault="00C2517E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5</w:t>
            </w:r>
            <w:r w:rsidR="00952EAD" w:rsidRPr="004D3E5A">
              <w:rPr>
                <w:rFonts w:ascii="Angsana New" w:hAnsi="Angsana New"/>
                <w:sz w:val="32"/>
                <w:szCs w:val="32"/>
              </w:rPr>
              <w:t xml:space="preserve"> - </w:t>
            </w:r>
            <w:r w:rsidR="00500FC8" w:rsidRPr="004D3E5A">
              <w:rPr>
                <w:rFonts w:ascii="Angsana New" w:hAnsi="Angsana New"/>
                <w:sz w:val="32"/>
                <w:szCs w:val="32"/>
              </w:rPr>
              <w:t>20</w:t>
            </w:r>
          </w:p>
        </w:tc>
        <w:tc>
          <w:tcPr>
            <w:tcW w:w="540" w:type="dxa"/>
          </w:tcPr>
          <w:p w14:paraId="1EC66A3E" w14:textId="77777777" w:rsidR="00B43922" w:rsidRPr="004D3E5A" w:rsidRDefault="00B43922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43922" w:rsidRPr="004D3E5A" w14:paraId="5662095D" w14:textId="77777777" w:rsidTr="00EF69BA">
        <w:tc>
          <w:tcPr>
            <w:tcW w:w="6480" w:type="dxa"/>
          </w:tcPr>
          <w:p w14:paraId="7594E5F5" w14:textId="77777777" w:rsidR="00B43922" w:rsidRPr="004D3E5A" w:rsidRDefault="00B43922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350" w:type="dxa"/>
          </w:tcPr>
          <w:p w14:paraId="6C46DBEA" w14:textId="77777777" w:rsidR="00B43922" w:rsidRPr="004D3E5A" w:rsidRDefault="00B43922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="00952EAD" w:rsidRPr="004D3E5A">
              <w:rPr>
                <w:rFonts w:ascii="Angsana New" w:hAnsi="Angsana New"/>
                <w:sz w:val="32"/>
                <w:szCs w:val="32"/>
              </w:rPr>
              <w:t>-</w:t>
            </w:r>
            <w:r w:rsidRPr="004D3E5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D3E5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540" w:type="dxa"/>
          </w:tcPr>
          <w:p w14:paraId="756FA035" w14:textId="77777777" w:rsidR="00B43922" w:rsidRPr="004D3E5A" w:rsidRDefault="00B43922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  <w:tr w:rsidR="00B43922" w:rsidRPr="004D3E5A" w14:paraId="33FC1692" w14:textId="77777777" w:rsidTr="00EF69BA">
        <w:tc>
          <w:tcPr>
            <w:tcW w:w="6480" w:type="dxa"/>
          </w:tcPr>
          <w:p w14:paraId="0A0E1539" w14:textId="77777777" w:rsidR="00B43922" w:rsidRPr="004D3E5A" w:rsidRDefault="00B43922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ยานพาหนะ</w:t>
            </w:r>
          </w:p>
        </w:tc>
        <w:tc>
          <w:tcPr>
            <w:tcW w:w="1350" w:type="dxa"/>
          </w:tcPr>
          <w:p w14:paraId="5950D66A" w14:textId="77777777" w:rsidR="00B43922" w:rsidRPr="004D3E5A" w:rsidRDefault="00B43922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5</w:t>
            </w:r>
            <w:r w:rsidR="00C2517E" w:rsidRPr="004D3E5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="00952EAD" w:rsidRPr="004D3E5A">
              <w:rPr>
                <w:rFonts w:ascii="Angsana New" w:hAnsi="Angsana New"/>
                <w:sz w:val="32"/>
                <w:szCs w:val="32"/>
              </w:rPr>
              <w:t>-</w:t>
            </w:r>
            <w:r w:rsidR="003D6C13" w:rsidRPr="004D3E5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="003A067F" w:rsidRPr="004D3E5A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540" w:type="dxa"/>
          </w:tcPr>
          <w:p w14:paraId="0D3E8EE1" w14:textId="77777777" w:rsidR="00B43922" w:rsidRPr="004D3E5A" w:rsidRDefault="00B43922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ปี</w:t>
            </w:r>
          </w:p>
        </w:tc>
      </w:tr>
    </w:tbl>
    <w:p w14:paraId="68FAA7CB" w14:textId="77777777" w:rsidR="00B43922" w:rsidRPr="004D3E5A" w:rsidRDefault="00B43922" w:rsidP="009A42D8">
      <w:pPr>
        <w:tabs>
          <w:tab w:val="clear" w:pos="454"/>
          <w:tab w:val="clear" w:pos="68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>ไม่มีการคิดค่าเสื่อมราคาสำหรับที่ดินและสินทรัพย์ระหว่างติดตั้ง</w:t>
      </w:r>
      <w:r w:rsidR="00E359AC" w:rsidRPr="004D3E5A">
        <w:rPr>
          <w:rFonts w:ascii="Angsana New" w:hAnsi="Angsana New" w:hint="cs"/>
          <w:sz w:val="32"/>
          <w:szCs w:val="32"/>
          <w:cs/>
        </w:rPr>
        <w:t>และก่อสร้าง</w:t>
      </w:r>
    </w:p>
    <w:p w14:paraId="7303FEE5" w14:textId="72701EC1" w:rsidR="00B43922" w:rsidRPr="004D3E5A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C27DF1" w:rsidRPr="004D3E5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43922" w:rsidRPr="004D3E5A">
        <w:rPr>
          <w:rFonts w:ascii="Angsana New" w:hAnsi="Angsana New"/>
          <w:sz w:val="32"/>
          <w:szCs w:val="32"/>
          <w:cs/>
        </w:rPr>
        <w:t>ตัดรายการที่ดิน อาคาร และอุปกรณ์ ออกจากบัญชี เมื่อจำหน่ายสินทรัพย์หรือคาดว่าจะไม่ได้รับประโยชน์เชิงเศรษฐกิจในอนาคตจากการใช้หรือการจำหน่ายสินทรัพย์ รายการผลกำไรหรือขาดทุนจากการจำหน่ายสินทรัพย์จะรับรู้ในส่วนของกำไรหรือขาดทุนเมื่อ</w:t>
      </w:r>
      <w:r w:rsidR="00C27DF1" w:rsidRPr="004D3E5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43922" w:rsidRPr="004D3E5A">
        <w:rPr>
          <w:rFonts w:ascii="Angsana New" w:hAnsi="Angsana New"/>
          <w:sz w:val="32"/>
          <w:szCs w:val="32"/>
          <w:cs/>
        </w:rPr>
        <w:t>ตัดรายการสินทรัพย์นั้นออกจากบัญชี</w:t>
      </w:r>
    </w:p>
    <w:p w14:paraId="7B568376" w14:textId="77777777" w:rsidR="00B43922" w:rsidRPr="004D3E5A" w:rsidRDefault="000D2526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4D3E5A">
        <w:rPr>
          <w:rFonts w:ascii="Angsana New" w:hAnsi="Angsana New"/>
          <w:b/>
          <w:bCs/>
          <w:sz w:val="32"/>
          <w:szCs w:val="32"/>
        </w:rPr>
        <w:t>4</w:t>
      </w:r>
      <w:r w:rsidR="00B43922" w:rsidRPr="004D3E5A">
        <w:rPr>
          <w:rFonts w:ascii="Angsana New" w:hAnsi="Angsana New"/>
          <w:b/>
          <w:bCs/>
          <w:sz w:val="32"/>
          <w:szCs w:val="32"/>
        </w:rPr>
        <w:t>.</w:t>
      </w:r>
      <w:r w:rsidR="00CE7E38" w:rsidRPr="004D3E5A">
        <w:rPr>
          <w:rFonts w:ascii="Angsana New" w:hAnsi="Angsana New"/>
          <w:b/>
          <w:bCs/>
          <w:sz w:val="32"/>
          <w:szCs w:val="32"/>
        </w:rPr>
        <w:t>5</w:t>
      </w:r>
      <w:r w:rsidR="00B43922" w:rsidRPr="004D3E5A">
        <w:rPr>
          <w:rFonts w:ascii="Angsana New" w:hAnsi="Angsana New"/>
          <w:b/>
          <w:bCs/>
          <w:sz w:val="32"/>
          <w:szCs w:val="32"/>
          <w:cs/>
        </w:rPr>
        <w:tab/>
        <w:t>สินทรัพย์ไม่มีตัวตน</w:t>
      </w:r>
    </w:p>
    <w:p w14:paraId="40FE31D7" w14:textId="5258BD1C" w:rsidR="00B43922" w:rsidRPr="004D3E5A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C27DF1" w:rsidRPr="004D3E5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43922" w:rsidRPr="004D3E5A">
        <w:rPr>
          <w:rFonts w:ascii="Angsana New" w:hAnsi="Angsana New"/>
          <w:sz w:val="32"/>
          <w:szCs w:val="32"/>
          <w:cs/>
        </w:rPr>
        <w:t>จะบันทึกต้นทุนเริ่มแรกของสินทรัพย์</w:t>
      </w:r>
      <w:r w:rsidR="003107A0" w:rsidRPr="004D3E5A">
        <w:rPr>
          <w:rFonts w:ascii="Angsana New" w:hAnsi="Angsana New"/>
          <w:sz w:val="32"/>
          <w:szCs w:val="32"/>
          <w:cs/>
        </w:rPr>
        <w:t>ไม่มีตัวตน</w:t>
      </w:r>
      <w:r w:rsidR="00B43922" w:rsidRPr="004D3E5A">
        <w:rPr>
          <w:rFonts w:ascii="Angsana New" w:hAnsi="Angsana New"/>
          <w:sz w:val="32"/>
          <w:szCs w:val="32"/>
          <w:cs/>
        </w:rPr>
        <w:t>ตามราคาทุน ภายหลังการรับรู้รายการเริ่มแรก สินทรัพย์ไม่มีตัวตนแสดงมูลค่าตามราคาทุนหักค่าตัดจำหน่ายสะสมและค่าเผื่อการด้อยค่าสะสม</w:t>
      </w:r>
      <w:r w:rsidR="00D966DE" w:rsidRPr="004D3E5A">
        <w:rPr>
          <w:rFonts w:ascii="Angsana New" w:hAnsi="Angsana New"/>
          <w:sz w:val="32"/>
          <w:szCs w:val="32"/>
        </w:rPr>
        <w:t xml:space="preserve"> </w:t>
      </w:r>
      <w:r w:rsidR="00B43922" w:rsidRPr="004D3E5A">
        <w:rPr>
          <w:rFonts w:ascii="Angsana New" w:hAnsi="Angsana New"/>
          <w:sz w:val="32"/>
          <w:szCs w:val="32"/>
          <w:cs/>
        </w:rPr>
        <w:t>(ถ้ามี) ของสินทรัพย์นั้น</w:t>
      </w:r>
    </w:p>
    <w:p w14:paraId="72CAD533" w14:textId="315BC3B3" w:rsidR="00B43922" w:rsidRPr="004D3E5A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C27DF1" w:rsidRPr="004D3E5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43922" w:rsidRPr="004D3E5A">
        <w:rPr>
          <w:rFonts w:ascii="Angsana New" w:hAnsi="Angsana New"/>
          <w:sz w:val="32"/>
          <w:szCs w:val="32"/>
          <w:cs/>
        </w:rPr>
        <w:t>ตัดจำหน่ายสินทรัพย์ไม่มีตัวตนที่มีอายุการให้ประโยชน์จำกัด</w:t>
      </w:r>
      <w:r w:rsidR="005E1B45" w:rsidRPr="004D3E5A">
        <w:rPr>
          <w:rFonts w:ascii="Angsana New" w:hAnsi="Angsana New" w:hint="cs"/>
          <w:sz w:val="32"/>
          <w:szCs w:val="32"/>
          <w:cs/>
        </w:rPr>
        <w:t xml:space="preserve"> โดยใช้วิธีเส้นตรงตาม</w:t>
      </w:r>
      <w:r w:rsidR="00B43922" w:rsidRPr="004D3E5A">
        <w:rPr>
          <w:rFonts w:ascii="Angsana New" w:hAnsi="Angsana New"/>
          <w:sz w:val="32"/>
          <w:szCs w:val="32"/>
          <w:cs/>
        </w:rPr>
        <w:t xml:space="preserve">อายุการให้ประโยชน์เชิงเศรษฐกิจของสินทรัพย์นั้น และจะประเมินการด้อยค่าของสินทรัพย์ดังกล่าวเมื่อมีข้อบ่งชี้ว่าสินทรัพย์นั้นเกิดการด้อยค่า </w:t>
      </w:r>
      <w:r w:rsidR="00C27DF1" w:rsidRPr="004D3E5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43922" w:rsidRPr="004D3E5A">
        <w:rPr>
          <w:rFonts w:ascii="Angsana New" w:hAnsi="Angsana New"/>
          <w:sz w:val="32"/>
          <w:szCs w:val="32"/>
          <w:cs/>
        </w:rPr>
        <w:t>จะทบทวนระยะเวลาการตัดจำหน่ายและวิธีการตัดจำหน่าย</w:t>
      </w:r>
      <w:r w:rsidR="003633CA" w:rsidRPr="004D3E5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B43922" w:rsidRPr="004D3E5A">
        <w:rPr>
          <w:rFonts w:ascii="Angsana New" w:hAnsi="Angsana New"/>
          <w:sz w:val="32"/>
          <w:szCs w:val="32"/>
          <w:cs/>
        </w:rPr>
        <w:t>ของสินทรัพย์ไม่มีตัวตนดังกล่าวทุกสิ้นปีเป็นอย่างน้อยค่าตัดจำหน่ายรับรู้เป็นค่าใช้จ่ายในส่วนของกำไรหรือขาดทุน</w:t>
      </w:r>
    </w:p>
    <w:p w14:paraId="6A620C65" w14:textId="286F6C6A" w:rsidR="00B43922" w:rsidRPr="004D3E5A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B43922" w:rsidRPr="004D3E5A">
        <w:rPr>
          <w:rFonts w:ascii="Angsana New" w:hAnsi="Angsana New"/>
          <w:sz w:val="32"/>
          <w:szCs w:val="32"/>
          <w:cs/>
        </w:rPr>
        <w:t>สินทรัพย์ไม่มีตัวตนที่มีอายุการให้ประโยชน์จำกัดมีดังนี้</w:t>
      </w:r>
    </w:p>
    <w:p w14:paraId="4E827D18" w14:textId="77777777" w:rsidR="00C632A3" w:rsidRPr="004D3E5A" w:rsidRDefault="00C632A3" w:rsidP="009A42D8">
      <w:pPr>
        <w:tabs>
          <w:tab w:val="clear" w:pos="68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  <w:u w:val="single"/>
          <w:cs/>
        </w:rPr>
      </w:pP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 w:hint="cs"/>
          <w:sz w:val="32"/>
          <w:szCs w:val="32"/>
          <w:cs/>
        </w:rPr>
        <w:t xml:space="preserve">   </w:t>
      </w: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 w:hint="cs"/>
          <w:sz w:val="32"/>
          <w:szCs w:val="32"/>
          <w:u w:val="single"/>
          <w:cs/>
        </w:rPr>
        <w:t>อายุการให้ประโยชน์</w:t>
      </w:r>
    </w:p>
    <w:tbl>
      <w:tblPr>
        <w:tblW w:w="65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08"/>
        <w:gridCol w:w="1980"/>
      </w:tblGrid>
      <w:tr w:rsidR="00D40FA9" w:rsidRPr="004D3E5A" w14:paraId="55741948" w14:textId="77777777" w:rsidTr="00BA6831">
        <w:tc>
          <w:tcPr>
            <w:tcW w:w="4608" w:type="dxa"/>
          </w:tcPr>
          <w:p w14:paraId="7F05EBF7" w14:textId="77777777" w:rsidR="00D40FA9" w:rsidRPr="004D3E5A" w:rsidRDefault="00D40FA9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คอมพิวเตอร์ซอฟต์แวร์</w:t>
            </w:r>
          </w:p>
        </w:tc>
        <w:tc>
          <w:tcPr>
            <w:tcW w:w="1980" w:type="dxa"/>
            <w:shd w:val="clear" w:color="auto" w:fill="auto"/>
          </w:tcPr>
          <w:p w14:paraId="213A524D" w14:textId="77777777" w:rsidR="00D40FA9" w:rsidRPr="004D3E5A" w:rsidRDefault="00D40FA9" w:rsidP="009A42D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 xml:space="preserve">3 </w:t>
            </w:r>
            <w:r w:rsidR="00952EAD" w:rsidRPr="004D3E5A">
              <w:rPr>
                <w:rFonts w:ascii="Angsana New" w:hAnsi="Angsana New"/>
                <w:sz w:val="32"/>
                <w:szCs w:val="32"/>
              </w:rPr>
              <w:t>-</w:t>
            </w:r>
            <w:r w:rsidRPr="004D3E5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D3E5A">
              <w:rPr>
                <w:rFonts w:ascii="Angsana New" w:hAnsi="Angsana New"/>
                <w:sz w:val="32"/>
                <w:szCs w:val="32"/>
              </w:rPr>
              <w:t>10</w:t>
            </w: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</w:tbl>
    <w:p w14:paraId="61FAB9AB" w14:textId="77777777" w:rsidR="00206DFD" w:rsidRPr="004D3E5A" w:rsidRDefault="000D2526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4D3E5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206DFD" w:rsidRPr="004D3E5A">
        <w:rPr>
          <w:rFonts w:ascii="Angsana New" w:hAnsi="Angsana New"/>
          <w:b/>
          <w:bCs/>
          <w:sz w:val="32"/>
          <w:szCs w:val="32"/>
        </w:rPr>
        <w:t>.</w:t>
      </w:r>
      <w:r w:rsidR="009A7F50" w:rsidRPr="004D3E5A">
        <w:rPr>
          <w:rFonts w:ascii="Angsana New" w:hAnsi="Angsana New"/>
          <w:b/>
          <w:bCs/>
          <w:sz w:val="32"/>
          <w:szCs w:val="32"/>
        </w:rPr>
        <w:t>6</w:t>
      </w:r>
      <w:r w:rsidR="00206DFD" w:rsidRPr="004D3E5A">
        <w:rPr>
          <w:rFonts w:ascii="Angsana New" w:hAnsi="Angsana New"/>
          <w:b/>
          <w:bCs/>
          <w:sz w:val="32"/>
          <w:szCs w:val="32"/>
        </w:rPr>
        <w:tab/>
      </w:r>
      <w:r w:rsidR="00206DFD" w:rsidRPr="004D3E5A">
        <w:rPr>
          <w:rFonts w:ascii="Angsana New" w:hAnsi="Angsana New"/>
          <w:b/>
          <w:bCs/>
          <w:sz w:val="32"/>
          <w:szCs w:val="32"/>
          <w:cs/>
        </w:rPr>
        <w:t>สัญญาเช่า</w:t>
      </w:r>
    </w:p>
    <w:p w14:paraId="6AB1BF24" w14:textId="5B7E8BDE" w:rsidR="00C67F3C" w:rsidRPr="004D3E5A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C67F3C" w:rsidRPr="004D3E5A">
        <w:rPr>
          <w:rFonts w:ascii="Angsana New" w:hAnsi="Angsana New"/>
          <w:sz w:val="32"/>
          <w:szCs w:val="32"/>
          <w:cs/>
        </w:rPr>
        <w:t>ณ วันเริ่มต้นของสัญญาเช่า กลุ่มบริษัทจะประเมินว่าสัญญาเป็นสัญญาเช่าหรือประกอบด้วยสัญญาเช่าหรือไม่ โดยสัญญาจะเป็นสัญญาเช่าหรือประกอบด้วยสัญญาเช่า ก็ต่อเมื่อสัญญานั้นมีการให้สิทธิในการควบคุมการใช้สินทรัพย์ที่ระบุได้สำหรับช่วงเวลาหนึ่งเพื่อเป็นการแลกเปลี่ยนกับสิ่งตอบแทน</w:t>
      </w:r>
    </w:p>
    <w:p w14:paraId="3FFEC91B" w14:textId="77777777" w:rsidR="00C67F3C" w:rsidRPr="004D3E5A" w:rsidRDefault="00C67F3C" w:rsidP="00670B1C">
      <w:pPr>
        <w:spacing w:before="120" w:after="120" w:line="240" w:lineRule="auto"/>
        <w:ind w:left="540"/>
        <w:jc w:val="thaiDistribute"/>
        <w:rPr>
          <w:rFonts w:ascii="Angsana New" w:hAnsi="Angsana New"/>
          <w:spacing w:val="-4"/>
          <w:sz w:val="32"/>
          <w:szCs w:val="32"/>
        </w:rPr>
      </w:pPr>
      <w:r w:rsidRPr="004D3E5A">
        <w:rPr>
          <w:rFonts w:ascii="Angsana New" w:hAnsi="Angsana New"/>
          <w:b/>
          <w:bCs/>
          <w:spacing w:val="-4"/>
          <w:sz w:val="32"/>
          <w:szCs w:val="32"/>
          <w:cs/>
        </w:rPr>
        <w:t>กลุ่มบริษัทในฐานะผู้เช่า</w:t>
      </w:r>
    </w:p>
    <w:p w14:paraId="2C75E268" w14:textId="2D2316F6" w:rsidR="00C67F3C" w:rsidRPr="004D3E5A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C67F3C" w:rsidRPr="004D3E5A">
        <w:rPr>
          <w:rFonts w:ascii="Angsana New" w:hAnsi="Angsana New"/>
          <w:sz w:val="32"/>
          <w:szCs w:val="32"/>
          <w:cs/>
        </w:rPr>
        <w:t>กลุ่มบริษัทใช้วิธีการบัญชีเดียวสำหรับการรับรู้รายการและการวัดมูลค่าสัญญาเช่าทุกสัญญา</w:t>
      </w:r>
      <w:r w:rsidR="00C67F3C" w:rsidRPr="004D3E5A">
        <w:rPr>
          <w:rFonts w:ascii="Angsana New" w:hAnsi="Angsana New"/>
          <w:sz w:val="32"/>
          <w:szCs w:val="32"/>
        </w:rPr>
        <w:t xml:space="preserve"> </w:t>
      </w:r>
      <w:r w:rsidR="00C67F3C" w:rsidRPr="004D3E5A">
        <w:rPr>
          <w:rFonts w:ascii="Angsana New" w:hAnsi="Angsana New"/>
          <w:sz w:val="32"/>
          <w:szCs w:val="32"/>
          <w:cs/>
        </w:rPr>
        <w:t>เว้นแต่</w:t>
      </w:r>
      <w:r w:rsidRPr="004D3E5A">
        <w:rPr>
          <w:rFonts w:ascii="Angsana New" w:hAnsi="Angsana New"/>
          <w:sz w:val="32"/>
          <w:szCs w:val="32"/>
        </w:rPr>
        <w:t xml:space="preserve">        </w:t>
      </w:r>
      <w:r w:rsidR="00C67F3C" w:rsidRPr="004D3E5A">
        <w:rPr>
          <w:rFonts w:ascii="Angsana New" w:hAnsi="Angsana New"/>
          <w:sz w:val="32"/>
          <w:szCs w:val="32"/>
          <w:cs/>
        </w:rPr>
        <w:t>สัญญาเช่าระยะสั้นและสัญญาเช่าที่สินทรัพย์อ้างอิงมีมูลค่าต่ำ ณ วันที่สัญญาเช่าเริ่มมีผล (วันที่สินทรัพย์อ้างอิงพร้อมใช้งาน)</w:t>
      </w:r>
      <w:r w:rsidR="00C67F3C" w:rsidRPr="004D3E5A">
        <w:rPr>
          <w:rFonts w:ascii="Angsana New" w:hAnsi="Angsana New"/>
          <w:sz w:val="32"/>
          <w:szCs w:val="32"/>
        </w:rPr>
        <w:t xml:space="preserve"> </w:t>
      </w:r>
      <w:r w:rsidR="00C67F3C" w:rsidRPr="004D3E5A">
        <w:rPr>
          <w:rFonts w:ascii="Angsana New" w:hAnsi="Angsana New"/>
          <w:sz w:val="32"/>
          <w:szCs w:val="32"/>
          <w:cs/>
        </w:rPr>
        <w:t>กลุ่มบริษัทบันทึกสินทรัพย์สิทธิการใช้ซึ่งแสดงสิทธิในการใช้สินทรัพย์อ้างอิงและหนี้สินตามสัญญาเช่าตามการจ่ายชำระตามสัญญาเช่า</w:t>
      </w:r>
      <w:r w:rsidR="00C67F3C" w:rsidRPr="004D3E5A">
        <w:rPr>
          <w:rFonts w:ascii="Angsana New" w:hAnsi="Angsana New"/>
          <w:sz w:val="32"/>
          <w:szCs w:val="32"/>
        </w:rPr>
        <w:tab/>
      </w:r>
    </w:p>
    <w:p w14:paraId="417B8234" w14:textId="77777777" w:rsidR="00C67F3C" w:rsidRPr="004D3E5A" w:rsidRDefault="00C67F3C" w:rsidP="00670B1C">
      <w:pPr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i/>
          <w:iCs/>
          <w:color w:val="FF0000"/>
          <w:spacing w:val="-4"/>
          <w:sz w:val="32"/>
          <w:szCs w:val="32"/>
        </w:rPr>
      </w:pPr>
      <w:r w:rsidRPr="004D3E5A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t xml:space="preserve">สินทรัพย์สิทธิการใช้ </w:t>
      </w:r>
    </w:p>
    <w:p w14:paraId="3A3ED73D" w14:textId="47908149" w:rsidR="00C67F3C" w:rsidRPr="004D3E5A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C67F3C" w:rsidRPr="004D3E5A">
        <w:rPr>
          <w:rFonts w:ascii="Angsana New" w:hAnsi="Angsana New"/>
          <w:sz w:val="32"/>
          <w:szCs w:val="32"/>
          <w:cs/>
        </w:rPr>
        <w:t>สินทรัพย์สิทธิการใช้วัดมูลค่าด้วยราคาทุนหักค่าเสื่อมราคาสะสม ผลขาดทุนจากการด้อยค่าสะสม และปรับปรุงด้วยการวัดมูลค่าของหนี้สินตามสัญญาเช่าใหม่ ราคาทุนของสินทรัพย์สิทธิการใช้ประกอบด้วยจำนวนเงินของหนี้สินตามสัญญาเช่าจากการ</w:t>
      </w:r>
      <w:r w:rsidR="00C67F3C" w:rsidRPr="004D3E5A">
        <w:rPr>
          <w:rFonts w:ascii="Angsana New" w:hAnsi="Angsana New" w:hint="cs"/>
          <w:sz w:val="32"/>
          <w:szCs w:val="32"/>
          <w:cs/>
        </w:rPr>
        <w:t>รับรู้</w:t>
      </w:r>
      <w:r w:rsidR="00C67F3C" w:rsidRPr="004D3E5A">
        <w:rPr>
          <w:rFonts w:ascii="Angsana New" w:hAnsi="Angsana New"/>
          <w:sz w:val="32"/>
          <w:szCs w:val="32"/>
          <w:cs/>
        </w:rPr>
        <w:t>เริ่มแรก ต้นทุนทางตรงเริ่มแรกที่เกิดขึ้น จำนวนเงินที่จ่ายชำระตามสัญญาเช่า ณ วันที่สัญญาเช่าเริ่มมีผลหรือก่อนวันที่สัญญาเช่าเริ่มมีผล</w:t>
      </w:r>
      <w:r w:rsidR="00C7708D" w:rsidRPr="004D3E5A">
        <w:rPr>
          <w:rFonts w:ascii="Angsana New" w:hAnsi="Angsana New"/>
          <w:sz w:val="32"/>
          <w:szCs w:val="32"/>
        </w:rPr>
        <w:t xml:space="preserve"> </w:t>
      </w:r>
      <w:r w:rsidR="00AA4556" w:rsidRPr="004D3E5A">
        <w:rPr>
          <w:rFonts w:ascii="Angsana New" w:hAnsi="Angsana New" w:hint="cs"/>
          <w:sz w:val="32"/>
          <w:szCs w:val="32"/>
          <w:cs/>
        </w:rPr>
        <w:t>ประมาณการต้นทุนในการรื้อถอนและการขนย้ายสินทรัพย์อ้างอิง หร</w:t>
      </w:r>
      <w:r w:rsidR="00C7708D" w:rsidRPr="004D3E5A">
        <w:rPr>
          <w:rFonts w:ascii="Angsana New" w:hAnsi="Angsana New" w:hint="cs"/>
          <w:sz w:val="32"/>
          <w:szCs w:val="32"/>
          <w:cs/>
        </w:rPr>
        <w:t>ื</w:t>
      </w:r>
      <w:r w:rsidR="00AA4556" w:rsidRPr="004D3E5A">
        <w:rPr>
          <w:rFonts w:ascii="Angsana New" w:hAnsi="Angsana New" w:hint="cs"/>
          <w:sz w:val="32"/>
          <w:szCs w:val="32"/>
          <w:cs/>
        </w:rPr>
        <w:t>อการบูรณะสินทรัพย์อ้างอิงหรือสถานที่ตั้งของสินทรัพย์อ้างอิง</w:t>
      </w:r>
      <w:r w:rsidR="00C67F3C" w:rsidRPr="004D3E5A">
        <w:rPr>
          <w:rFonts w:ascii="Angsana New" w:hAnsi="Angsana New"/>
          <w:sz w:val="32"/>
          <w:szCs w:val="32"/>
          <w:cs/>
        </w:rPr>
        <w:t xml:space="preserve"> และหักด้วยสิ่งจูงใจตามสัญญาเช่าที่ได้รับ</w:t>
      </w:r>
    </w:p>
    <w:p w14:paraId="17D40A8A" w14:textId="0DBC9FDE" w:rsidR="00C67F3C" w:rsidRPr="004D3E5A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C67F3C" w:rsidRPr="004D3E5A">
        <w:rPr>
          <w:rFonts w:ascii="Angsana New" w:hAnsi="Angsana New"/>
          <w:sz w:val="32"/>
          <w:szCs w:val="32"/>
          <w:cs/>
        </w:rPr>
        <w:t>ค่าเสื่อมราคาของสินทรัพย์สิทธิการใช้คำนวณจากราคาทุน</w:t>
      </w:r>
      <w:r w:rsidR="00783416" w:rsidRPr="004D3E5A">
        <w:rPr>
          <w:rFonts w:ascii="Angsana New" w:hAnsi="Angsana New"/>
          <w:sz w:val="32"/>
          <w:szCs w:val="32"/>
        </w:rPr>
        <w:t xml:space="preserve"> </w:t>
      </w:r>
      <w:r w:rsidR="00C67F3C" w:rsidRPr="004D3E5A">
        <w:rPr>
          <w:rFonts w:ascii="Angsana New" w:hAnsi="Angsana New"/>
          <w:sz w:val="32"/>
          <w:szCs w:val="32"/>
          <w:cs/>
        </w:rPr>
        <w:t>โดยวิธีเส้นตรงตามอายุสัญญาเช่าหรืออายุ</w:t>
      </w:r>
      <w:r w:rsidR="003633CA" w:rsidRPr="004D3E5A">
        <w:rPr>
          <w:rFonts w:ascii="Angsana New" w:hAnsi="Angsana New" w:hint="cs"/>
          <w:sz w:val="32"/>
          <w:szCs w:val="32"/>
          <w:cs/>
        </w:rPr>
        <w:t xml:space="preserve">       </w:t>
      </w:r>
      <w:r w:rsidR="00C67F3C" w:rsidRPr="004D3E5A">
        <w:rPr>
          <w:rFonts w:ascii="Angsana New" w:hAnsi="Angsana New"/>
          <w:sz w:val="32"/>
          <w:szCs w:val="32"/>
          <w:cs/>
        </w:rPr>
        <w:t>การให้ประโยชน์โดยประมาณของสินทรัพย์สิทธิการใช้แล้วแต่ระยะเวลาใดจะสั้นกว่า ดังนี้</w:t>
      </w:r>
    </w:p>
    <w:tbl>
      <w:tblPr>
        <w:tblW w:w="6588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4608"/>
        <w:gridCol w:w="1980"/>
      </w:tblGrid>
      <w:tr w:rsidR="00BA6831" w:rsidRPr="004D3E5A" w14:paraId="1F514178" w14:textId="77777777" w:rsidTr="00BA6831">
        <w:tc>
          <w:tcPr>
            <w:tcW w:w="4608" w:type="dxa"/>
          </w:tcPr>
          <w:p w14:paraId="3CA51FA2" w14:textId="77777777" w:rsidR="00BA6831" w:rsidRPr="004D3E5A" w:rsidRDefault="00BA6831" w:rsidP="00A20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อาคาร</w:t>
            </w:r>
          </w:p>
        </w:tc>
        <w:tc>
          <w:tcPr>
            <w:tcW w:w="1980" w:type="dxa"/>
            <w:shd w:val="clear" w:color="auto" w:fill="auto"/>
          </w:tcPr>
          <w:p w14:paraId="25BB58FA" w14:textId="77777777" w:rsidR="00BA6831" w:rsidRPr="004D3E5A" w:rsidRDefault="00BA6831" w:rsidP="00A20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1 -</w:t>
            </w:r>
            <w:r w:rsidRPr="004D3E5A">
              <w:rPr>
                <w:rFonts w:ascii="Angsana New" w:hAnsi="Angsana New"/>
                <w:sz w:val="32"/>
                <w:szCs w:val="32"/>
                <w:cs/>
              </w:rPr>
              <w:t xml:space="preserve"> </w:t>
            </w:r>
            <w:r w:rsidRPr="004D3E5A">
              <w:rPr>
                <w:rFonts w:ascii="Angsana New" w:hAnsi="Angsana New"/>
                <w:sz w:val="32"/>
                <w:szCs w:val="32"/>
              </w:rPr>
              <w:t>6</w:t>
            </w: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</w:tr>
      <w:tr w:rsidR="00BA6831" w:rsidRPr="004D3E5A" w14:paraId="06349B70" w14:textId="77777777" w:rsidTr="00BA6831">
        <w:tc>
          <w:tcPr>
            <w:tcW w:w="4608" w:type="dxa"/>
          </w:tcPr>
          <w:p w14:paraId="0B49597C" w14:textId="77777777" w:rsidR="00BA6831" w:rsidRPr="004D3E5A" w:rsidRDefault="00BA6831" w:rsidP="00A20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ยานพาหน</w:t>
            </w: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>ะ</w:t>
            </w:r>
          </w:p>
        </w:tc>
        <w:tc>
          <w:tcPr>
            <w:tcW w:w="1980" w:type="dxa"/>
            <w:shd w:val="clear" w:color="auto" w:fill="auto"/>
          </w:tcPr>
          <w:p w14:paraId="17FAA910" w14:textId="77777777" w:rsidR="00BA6831" w:rsidRPr="004D3E5A" w:rsidRDefault="00BA6831" w:rsidP="00A20BD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29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 xml:space="preserve">8 </w:t>
            </w: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>ปี</w:t>
            </w:r>
          </w:p>
        </w:tc>
      </w:tr>
    </w:tbl>
    <w:p w14:paraId="2B3BDC40" w14:textId="6684BDD4" w:rsidR="00C67F3C" w:rsidRPr="004D3E5A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C67F3C" w:rsidRPr="004D3E5A">
        <w:rPr>
          <w:rFonts w:ascii="Angsana New" w:hAnsi="Angsana New"/>
          <w:sz w:val="32"/>
          <w:szCs w:val="32"/>
          <w:cs/>
        </w:rPr>
        <w:t>หากความเป็นเจ้าของในสินทรัพย์อ้างอิงได้โอนให้กับกลุ่มบริษัทเมื่อสิ้นสุดอายุสัญญาเช่าหรือราคาทุนของสินทรัพย์ดังกล่าวได้รวมถึงการใช้สิทธิเลือกซื้อ ค่าเสื่อมราคาจะคำนวณจากอายุการให้ประโยชน์โดยประมาณของสินทรัพย์</w:t>
      </w:r>
    </w:p>
    <w:p w14:paraId="70CA0220" w14:textId="77777777" w:rsidR="009E42C6" w:rsidRPr="004D3E5A" w:rsidRDefault="009E42C6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4D3E5A">
        <w:rPr>
          <w:rFonts w:ascii="Angsana New" w:hAnsi="Angsana New"/>
          <w:sz w:val="32"/>
          <w:szCs w:val="32"/>
          <w:cs/>
        </w:rPr>
        <w:br w:type="page"/>
      </w:r>
    </w:p>
    <w:p w14:paraId="327D3E72" w14:textId="13A66053" w:rsidR="00C67F3C" w:rsidRPr="004D3E5A" w:rsidRDefault="00C67F3C" w:rsidP="00AA4556">
      <w:pPr>
        <w:keepNext/>
        <w:spacing w:before="60" w:after="60" w:line="240" w:lineRule="auto"/>
        <w:ind w:left="547"/>
        <w:jc w:val="thaiDistribute"/>
        <w:rPr>
          <w:rFonts w:ascii="Angsana New" w:hAnsi="Angsana New"/>
          <w:b/>
          <w:bCs/>
          <w:i/>
          <w:iCs/>
          <w:spacing w:val="-4"/>
          <w:sz w:val="32"/>
          <w:szCs w:val="32"/>
        </w:rPr>
      </w:pPr>
      <w:r w:rsidRPr="004D3E5A">
        <w:rPr>
          <w:rFonts w:ascii="Angsana New" w:hAnsi="Angsana New"/>
          <w:b/>
          <w:bCs/>
          <w:i/>
          <w:iCs/>
          <w:spacing w:val="-4"/>
          <w:sz w:val="32"/>
          <w:szCs w:val="32"/>
          <w:cs/>
        </w:rPr>
        <w:lastRenderedPageBreak/>
        <w:t>หนี้สินตามสัญญาเช่า</w:t>
      </w:r>
    </w:p>
    <w:p w14:paraId="09D161ED" w14:textId="77E3409D" w:rsidR="00C67F3C" w:rsidRPr="004D3E5A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C67F3C" w:rsidRPr="004D3E5A">
        <w:rPr>
          <w:rFonts w:ascii="Angsana New" w:hAnsi="Angsana New"/>
          <w:sz w:val="32"/>
          <w:szCs w:val="32"/>
          <w:cs/>
        </w:rPr>
        <w:t>หนี้สินตามสัญญาเช่าวัดมูลค่าด้วยมูลค่าปัจจุบันของจำนวนเงินที่ต้องจ่ายตามสัญญาเช่า</w:t>
      </w:r>
      <w:r w:rsidR="00C67F3C" w:rsidRPr="004D3E5A">
        <w:rPr>
          <w:rFonts w:ascii="Angsana New" w:hAnsi="Angsana New" w:hint="cs"/>
          <w:sz w:val="32"/>
          <w:szCs w:val="32"/>
          <w:cs/>
        </w:rPr>
        <w:t>ตลอดอายุสัญญาเช่า</w:t>
      </w:r>
      <w:r w:rsidR="00C67F3C" w:rsidRPr="004D3E5A">
        <w:rPr>
          <w:rFonts w:ascii="Angsana New" w:hAnsi="Angsana New"/>
          <w:sz w:val="32"/>
          <w:szCs w:val="32"/>
          <w:cs/>
        </w:rPr>
        <w:t xml:space="preserve"> จำนวนเงินที่ต้องจ่ายตามสัญญาเช่าประกอบด้วยค่าเช่าคงที่หักด้วยสิ่งจูงใจตามสัญญาเช่า ค่าเช่าผันแปร</w:t>
      </w:r>
      <w:r w:rsidR="003633CA" w:rsidRPr="004D3E5A">
        <w:rPr>
          <w:rFonts w:ascii="Angsana New" w:hAnsi="Angsana New" w:hint="cs"/>
          <w:sz w:val="32"/>
          <w:szCs w:val="32"/>
          <w:cs/>
        </w:rPr>
        <w:t xml:space="preserve">        </w:t>
      </w:r>
      <w:r w:rsidR="00C67F3C" w:rsidRPr="004D3E5A">
        <w:rPr>
          <w:rFonts w:ascii="Angsana New" w:hAnsi="Angsana New"/>
          <w:sz w:val="32"/>
          <w:szCs w:val="32"/>
          <w:cs/>
        </w:rPr>
        <w:t>ที่ขึ้นอยู่กับดัชนีหรืออัตรา จำนวนเงินที่คาดว่าจะจ่ายภายใต้การรับประกันมูลค่าคงเหลือ รวมถึงราคาใช้สิทธิของสิทธิเลือกซื้อซึ่งมีความแน่นอนอย่างสมเหตุสมผลที่กลุ่มบริษัทจะใช้สิทธินั้น และการจ่ายค่าปรับเพื่อการยกเลิกสัญญาเช่า หากข้อกำหนดของสัญญาเช่าแสดงให้เห็นว่ากลุ่มบริษัทจะใช้สิทธิในการยกเลิก</w:t>
      </w:r>
      <w:r w:rsidR="009E42C6" w:rsidRPr="004D3E5A">
        <w:rPr>
          <w:rFonts w:ascii="Angsana New" w:hAnsi="Angsana New"/>
          <w:sz w:val="32"/>
          <w:szCs w:val="32"/>
        </w:rPr>
        <w:t xml:space="preserve">      </w:t>
      </w:r>
      <w:r w:rsidR="00C67F3C" w:rsidRPr="004D3E5A">
        <w:rPr>
          <w:rFonts w:ascii="Angsana New" w:hAnsi="Angsana New"/>
          <w:sz w:val="32"/>
          <w:szCs w:val="32"/>
          <w:cs/>
        </w:rPr>
        <w:t>สัญญาเช่า</w:t>
      </w:r>
      <w:r w:rsidR="00C67F3C" w:rsidRPr="004D3E5A">
        <w:rPr>
          <w:rFonts w:ascii="Angsana New" w:hAnsi="Angsana New"/>
          <w:sz w:val="32"/>
          <w:szCs w:val="32"/>
        </w:rPr>
        <w:t xml:space="preserve"> </w:t>
      </w:r>
      <w:r w:rsidR="00C67F3C" w:rsidRPr="004D3E5A">
        <w:rPr>
          <w:rFonts w:ascii="Angsana New" w:hAnsi="Angsana New"/>
          <w:sz w:val="32"/>
          <w:szCs w:val="32"/>
          <w:cs/>
        </w:rPr>
        <w:t>กลุ่มบริษัทบันทึกค่าเช่าผันแปรที่ไม่ขึ้นอยู่กับดัชนีหรืออัตราเป็นค่าใช้จ่ายในงวดที่เหตุการณ์หรือเงื่อนไขซึ่งเกี่ยวข้องกับการจ่ายชำระนั้นได้เกิดขึ้น</w:t>
      </w:r>
      <w:r w:rsidR="00C67F3C" w:rsidRPr="004D3E5A">
        <w:rPr>
          <w:rFonts w:ascii="Angsana New" w:hAnsi="Angsana New"/>
          <w:sz w:val="32"/>
          <w:szCs w:val="32"/>
        </w:rPr>
        <w:t xml:space="preserve"> </w:t>
      </w:r>
    </w:p>
    <w:p w14:paraId="40A671A7" w14:textId="61B813A3" w:rsidR="00C67F3C" w:rsidRPr="004D3E5A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4D3E5A">
        <w:rPr>
          <w:rFonts w:ascii="Angsana New" w:hAnsi="Angsana New"/>
          <w:sz w:val="32"/>
          <w:szCs w:val="32"/>
        </w:rPr>
        <w:tab/>
      </w:r>
      <w:r w:rsidR="00C67F3C" w:rsidRPr="004D3E5A">
        <w:rPr>
          <w:rFonts w:ascii="Angsana New" w:hAnsi="Angsana New"/>
          <w:sz w:val="32"/>
          <w:szCs w:val="32"/>
          <w:cs/>
        </w:rPr>
        <w:t>กลุ่มบริษัทคิดลดมูลค่าปัจจุบันของจำนวนเงินที่ต้องจ่ายตามสัญญาเช่าด้วยอัตราดอกเบี้ยตามนัยของ</w:t>
      </w:r>
      <w:r w:rsidRPr="004D3E5A">
        <w:rPr>
          <w:rFonts w:ascii="Angsana New" w:hAnsi="Angsana New"/>
          <w:sz w:val="32"/>
          <w:szCs w:val="32"/>
        </w:rPr>
        <w:t xml:space="preserve">       </w:t>
      </w:r>
      <w:r w:rsidR="00C67F3C" w:rsidRPr="004D3E5A">
        <w:rPr>
          <w:rFonts w:ascii="Angsana New" w:hAnsi="Angsana New"/>
          <w:sz w:val="32"/>
          <w:szCs w:val="32"/>
          <w:cs/>
        </w:rPr>
        <w:t>สัญญาเช่าหรืออัตราดอกเบี้ยการกู้ยืมส่วนเพิ่มของกลุ่มบริษัท หลังจากวันที่สัญญาเช่าเริ่มมีผล มูลค่าตามบัญชีของหนี้สินตามสัญญาเช่าจะเพิ่มขึ้นจากดอกเบี้ยของหนี้สินตามสัญญาเช่าและลดลงจากการจ่ายชำระหนี้สินตามสัญญาเช่า นอกจากนี้ มูลค่าตามบัญชีของหนี้สินตามสัญญาเช่าจะถูกวัดมูลค่าใหม่เมื่อมีการเปลี่ยนแปลงอายุสัญญาเช่า การเปลี่ยนแปลงการจ่ายชำระตามสัญญาเช่า หรือการเปลี่ยนแปลงในการประเมินสิทธิเลือกซื้อสินทรัพย์อ้างอิง</w:t>
      </w:r>
    </w:p>
    <w:p w14:paraId="4C62E21E" w14:textId="50928221" w:rsidR="00C67F3C" w:rsidRPr="004D3E5A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b/>
          <w:bCs/>
          <w:i/>
          <w:iCs/>
          <w:sz w:val="32"/>
          <w:szCs w:val="32"/>
        </w:rPr>
      </w:pPr>
      <w:r w:rsidRPr="004D3E5A">
        <w:rPr>
          <w:rFonts w:ascii="Angsana New" w:hAnsi="Angsana New"/>
          <w:b/>
          <w:bCs/>
          <w:i/>
          <w:iCs/>
          <w:sz w:val="32"/>
          <w:szCs w:val="32"/>
        </w:rPr>
        <w:tab/>
      </w:r>
      <w:r w:rsidR="00C67F3C" w:rsidRPr="004D3E5A">
        <w:rPr>
          <w:rFonts w:ascii="Angsana New" w:hAnsi="Angsana New"/>
          <w:b/>
          <w:bCs/>
          <w:i/>
          <w:iCs/>
          <w:sz w:val="32"/>
          <w:szCs w:val="32"/>
          <w:cs/>
        </w:rPr>
        <w:t>สัญญาเช่าระยะสั้นและสัญญาเช่าซึ่งสินทรัพย์อ้างอิงมีมูลค่าต่ำ</w:t>
      </w:r>
    </w:p>
    <w:p w14:paraId="0889798F" w14:textId="13A3CE2A" w:rsidR="00C67F3C" w:rsidRPr="004D3E5A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C67F3C" w:rsidRPr="004D3E5A">
        <w:rPr>
          <w:rFonts w:ascii="Angsana New" w:hAnsi="Angsana New"/>
          <w:sz w:val="32"/>
          <w:szCs w:val="32"/>
          <w:cs/>
        </w:rPr>
        <w:t xml:space="preserve">สัญญาเช่าที่มีอายุสัญญาเช่า </w:t>
      </w:r>
      <w:r w:rsidR="00C67F3C" w:rsidRPr="004D3E5A">
        <w:rPr>
          <w:rFonts w:ascii="Angsana New" w:hAnsi="Angsana New"/>
          <w:sz w:val="32"/>
          <w:szCs w:val="32"/>
        </w:rPr>
        <w:t xml:space="preserve">12 </w:t>
      </w:r>
      <w:r w:rsidR="00C67F3C" w:rsidRPr="004D3E5A">
        <w:rPr>
          <w:rFonts w:ascii="Angsana New" w:hAnsi="Angsana New"/>
          <w:sz w:val="32"/>
          <w:szCs w:val="32"/>
          <w:cs/>
        </w:rPr>
        <w:t>เดือนหรือน้อยกว่านับตั้งแต่วันที่สัญญาเช่าเริ่มมีผล หรือสัญญาเช่าซึ่งสินทรัพย์อ้างอิงมีมูลค่าต่ำ จะบันทึกเป็นค่าใช้จ่ายตามวิธีเส้นตรงตลอดอายุสัญญาเช่า</w:t>
      </w:r>
    </w:p>
    <w:p w14:paraId="1D092291" w14:textId="77777777" w:rsidR="003A1C73" w:rsidRPr="004D3E5A" w:rsidRDefault="000D2526" w:rsidP="00AA4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60" w:after="6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4D3E5A">
        <w:rPr>
          <w:rFonts w:ascii="Angsana New" w:hAnsi="Angsana New"/>
          <w:b/>
          <w:bCs/>
          <w:sz w:val="32"/>
          <w:szCs w:val="32"/>
        </w:rPr>
        <w:t>4</w:t>
      </w:r>
      <w:r w:rsidR="003A1C73" w:rsidRPr="004D3E5A">
        <w:rPr>
          <w:rFonts w:ascii="Angsana New" w:hAnsi="Angsana New"/>
          <w:b/>
          <w:bCs/>
          <w:sz w:val="32"/>
          <w:szCs w:val="32"/>
        </w:rPr>
        <w:t>.</w:t>
      </w:r>
      <w:r w:rsidR="00AE4A02" w:rsidRPr="004D3E5A">
        <w:rPr>
          <w:rFonts w:ascii="Angsana New" w:hAnsi="Angsana New"/>
          <w:b/>
          <w:bCs/>
          <w:sz w:val="32"/>
          <w:szCs w:val="32"/>
        </w:rPr>
        <w:t>7</w:t>
      </w:r>
      <w:r w:rsidR="003A1C73" w:rsidRPr="004D3E5A">
        <w:rPr>
          <w:rFonts w:ascii="Angsana New" w:hAnsi="Angsana New"/>
          <w:b/>
          <w:bCs/>
          <w:sz w:val="32"/>
          <w:szCs w:val="32"/>
        </w:rPr>
        <w:tab/>
      </w:r>
      <w:r w:rsidR="003A1C73" w:rsidRPr="004D3E5A">
        <w:rPr>
          <w:rFonts w:ascii="Angsana New" w:hAnsi="Angsana New"/>
          <w:b/>
          <w:bCs/>
          <w:sz w:val="32"/>
          <w:szCs w:val="32"/>
          <w:cs/>
        </w:rPr>
        <w:t>รายการธุรกิจกับบุคคลหรือกิจการที่เกี่ยวข้องกัน</w:t>
      </w:r>
    </w:p>
    <w:p w14:paraId="027FD053" w14:textId="77777777" w:rsidR="003A1C73" w:rsidRPr="004D3E5A" w:rsidRDefault="003A1C73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ab/>
        <w:t>บุคคลหรือกิจการที่เกี่ยวข้องกันกับบริษัทฯ หมายถึง บุคคลหรือกิจการที่มีอำนาจควบคุมบริษัทฯ หรือถูกบริษัทฯควบคุมไม่ว่าจะเป็นโดยทางตรงหรือทางอ้อม หรืออยู่ภายใต้การควบคุมเดียวกันกับบริษัทฯ</w:t>
      </w:r>
    </w:p>
    <w:p w14:paraId="7C67A3BD" w14:textId="5EDA6CF8" w:rsidR="003A1C73" w:rsidRPr="004D3E5A" w:rsidRDefault="003A1C73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ab/>
        <w:t>นอกจากนี้บุคคลหรือกิจการที่เกี่ยวข้องกันยังหมายรวมถึงบุคคลหรือกิจการที่มีสิทธิออกเสียงโดยทางตรงหรือทางอ้อมซึ่งทำให้มีอิทธิพลอย่างเป็นสาระสำคัญต่อบริษัทฯ ผู้บริหารสำคัญ กรรมการหรือพนักงานของบริษัทฯที่มีอำนาจในการวางแผนและควบคุมการดำเนินงานของบริษัทฯ</w:t>
      </w:r>
    </w:p>
    <w:p w14:paraId="2F019495" w14:textId="77777777" w:rsidR="00206DFD" w:rsidRPr="004D3E5A" w:rsidRDefault="000D2526" w:rsidP="00AA4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60" w:after="6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t>4</w:t>
      </w:r>
      <w:r w:rsidR="00206DFD" w:rsidRPr="004D3E5A">
        <w:rPr>
          <w:rFonts w:ascii="Angsana New" w:hAnsi="Angsana New"/>
          <w:b/>
          <w:bCs/>
          <w:sz w:val="32"/>
          <w:szCs w:val="32"/>
        </w:rPr>
        <w:t>.</w:t>
      </w:r>
      <w:r w:rsidR="00AE4A02" w:rsidRPr="004D3E5A">
        <w:rPr>
          <w:rFonts w:ascii="Angsana New" w:hAnsi="Angsana New"/>
          <w:b/>
          <w:bCs/>
          <w:sz w:val="32"/>
          <w:szCs w:val="32"/>
        </w:rPr>
        <w:t>8</w:t>
      </w:r>
      <w:r w:rsidR="00206DFD" w:rsidRPr="004D3E5A">
        <w:rPr>
          <w:rFonts w:ascii="Angsana New" w:hAnsi="Angsana New"/>
          <w:b/>
          <w:bCs/>
          <w:sz w:val="32"/>
          <w:szCs w:val="32"/>
        </w:rPr>
        <w:tab/>
      </w:r>
      <w:r w:rsidR="00206DFD" w:rsidRPr="004D3E5A">
        <w:rPr>
          <w:rFonts w:ascii="Angsana New" w:hAnsi="Angsana New"/>
          <w:b/>
          <w:bCs/>
          <w:sz w:val="32"/>
          <w:szCs w:val="32"/>
          <w:cs/>
        </w:rPr>
        <w:t>เงินตราต่างประเทศ</w:t>
      </w:r>
    </w:p>
    <w:p w14:paraId="6AADD98A" w14:textId="77777777" w:rsidR="00206DFD" w:rsidRPr="004D3E5A" w:rsidRDefault="00206DFD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/>
          <w:sz w:val="32"/>
          <w:szCs w:val="32"/>
          <w:cs/>
        </w:rPr>
        <w:t>บริษัทฯแสดงงบการเงินรวมและงบการเงินเฉพาะกิจการเป็นสกุลเงินบาท ซึ่งเป็นสกุลเงินที่ใช้ในการดำเนินงานของบริษัทฯ รายการต่าง</w:t>
      </w:r>
      <w:r w:rsidR="00C27DF1" w:rsidRPr="004D3E5A">
        <w:rPr>
          <w:rFonts w:ascii="Angsana New" w:hAnsi="Angsana New" w:hint="cs"/>
          <w:sz w:val="32"/>
          <w:szCs w:val="32"/>
          <w:cs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ๆ</w:t>
      </w:r>
      <w:r w:rsidR="00C27DF1" w:rsidRPr="004D3E5A">
        <w:rPr>
          <w:rFonts w:ascii="Angsana New" w:hAnsi="Angsana New" w:hint="cs"/>
          <w:sz w:val="32"/>
          <w:szCs w:val="32"/>
          <w:cs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ของแต่ละกิจการที่รวมอยู่ในงบการเงินรวมวัดมูลค่าด้วยสกุลเงินที่ใช้ในการดำเนินงานของแต่ละกิจการนั้น</w:t>
      </w:r>
    </w:p>
    <w:p w14:paraId="64246E5F" w14:textId="77777777" w:rsidR="00670B1C" w:rsidRPr="004D3E5A" w:rsidRDefault="00206DFD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</w:p>
    <w:p w14:paraId="15E8121D" w14:textId="77777777" w:rsidR="00670B1C" w:rsidRPr="004D3E5A" w:rsidRDefault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br w:type="page"/>
      </w:r>
    </w:p>
    <w:p w14:paraId="2A7F72ED" w14:textId="030B9FFB" w:rsidR="00206DFD" w:rsidRPr="004D3E5A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lastRenderedPageBreak/>
        <w:tab/>
      </w:r>
      <w:r w:rsidR="00206DFD" w:rsidRPr="004D3E5A">
        <w:rPr>
          <w:rFonts w:ascii="Angsana New" w:hAnsi="Angsana New"/>
          <w:sz w:val="32"/>
          <w:szCs w:val="32"/>
          <w:cs/>
        </w:rPr>
        <w:t>รายการที่เป็นเงินตราต่างประเทศแปลงค่าเป็นเงินบาทโดยใช้อัตราแลกเปลี่ยน</w:t>
      </w:r>
      <w:r w:rsidR="00206DFD" w:rsidRPr="004D3E5A">
        <w:rPr>
          <w:rFonts w:ascii="Angsana New" w:hAnsi="Angsana New"/>
          <w:sz w:val="32"/>
          <w:szCs w:val="32"/>
        </w:rPr>
        <w:t xml:space="preserve"> </w:t>
      </w:r>
      <w:r w:rsidR="00206DFD" w:rsidRPr="004D3E5A">
        <w:rPr>
          <w:rFonts w:ascii="Angsana New" w:hAnsi="Angsana New"/>
          <w:sz w:val="32"/>
          <w:szCs w:val="32"/>
          <w:cs/>
        </w:rPr>
        <w:t>ณ</w:t>
      </w:r>
      <w:r w:rsidR="00206DFD" w:rsidRPr="004D3E5A">
        <w:rPr>
          <w:rFonts w:ascii="Angsana New" w:hAnsi="Angsana New"/>
          <w:sz w:val="32"/>
          <w:szCs w:val="32"/>
        </w:rPr>
        <w:t xml:space="preserve"> </w:t>
      </w:r>
      <w:r w:rsidR="00206DFD" w:rsidRPr="004D3E5A">
        <w:rPr>
          <w:rFonts w:ascii="Angsana New" w:hAnsi="Angsana New"/>
          <w:sz w:val="32"/>
          <w:szCs w:val="32"/>
          <w:cs/>
        </w:rPr>
        <w:t>วันที่เกิดรายการ</w:t>
      </w:r>
      <w:r w:rsidR="00206DFD" w:rsidRPr="004D3E5A">
        <w:rPr>
          <w:rFonts w:ascii="Angsana New" w:hAnsi="Angsana New"/>
          <w:sz w:val="32"/>
          <w:szCs w:val="32"/>
        </w:rPr>
        <w:t xml:space="preserve"> </w:t>
      </w:r>
      <w:r w:rsidR="00206DFD" w:rsidRPr="004D3E5A">
        <w:rPr>
          <w:rFonts w:ascii="Angsana New" w:hAnsi="Angsana New"/>
          <w:sz w:val="32"/>
          <w:szCs w:val="32"/>
          <w:cs/>
        </w:rPr>
        <w:t>สินทรัพย์และหนี้สินที่เป็นตัวเงินซึ่งอยู่ในสกุลเงินตราต่างประเทศได้แปลงค่าเป็นเงินบาทโดยใช้อัตราแลกเปลี่ยน</w:t>
      </w:r>
      <w:r w:rsidR="009E42C6" w:rsidRPr="004D3E5A">
        <w:rPr>
          <w:rFonts w:ascii="Angsana New" w:hAnsi="Angsana New"/>
          <w:sz w:val="32"/>
          <w:szCs w:val="32"/>
        </w:rPr>
        <w:t xml:space="preserve">     </w:t>
      </w:r>
      <w:r w:rsidR="00206DFD" w:rsidRPr="004D3E5A">
        <w:rPr>
          <w:rFonts w:ascii="Angsana New" w:hAnsi="Angsana New"/>
          <w:sz w:val="32"/>
          <w:szCs w:val="32"/>
        </w:rPr>
        <w:t xml:space="preserve"> </w:t>
      </w:r>
      <w:r w:rsidR="00206DFD" w:rsidRPr="004D3E5A">
        <w:rPr>
          <w:rFonts w:ascii="Angsana New" w:hAnsi="Angsana New"/>
          <w:sz w:val="32"/>
          <w:szCs w:val="32"/>
          <w:cs/>
        </w:rPr>
        <w:t>ณ</w:t>
      </w:r>
      <w:r w:rsidR="00B5707F" w:rsidRPr="004D3E5A">
        <w:rPr>
          <w:rFonts w:ascii="Angsana New" w:hAnsi="Angsana New" w:hint="cs"/>
          <w:sz w:val="32"/>
          <w:szCs w:val="32"/>
          <w:cs/>
        </w:rPr>
        <w:t xml:space="preserve"> </w:t>
      </w:r>
      <w:r w:rsidR="00206DFD" w:rsidRPr="004D3E5A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206DFD" w:rsidRPr="004D3E5A">
        <w:rPr>
          <w:rFonts w:ascii="Angsana New" w:hAnsi="Angsana New"/>
          <w:sz w:val="32"/>
          <w:szCs w:val="32"/>
        </w:rPr>
        <w:t xml:space="preserve"> </w:t>
      </w:r>
    </w:p>
    <w:p w14:paraId="7668C83C" w14:textId="77777777" w:rsidR="00206DFD" w:rsidRPr="004D3E5A" w:rsidRDefault="00206DFD" w:rsidP="00AA455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60" w:after="6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ab/>
        <w:t>กําไรและขาดทุนที่เกิดจากการเปลี่ยนแปลงในอัตราแลกเปลี่ยนได้รวมอยู่ในการคำนวณผลการดำเนินงาน</w:t>
      </w:r>
    </w:p>
    <w:p w14:paraId="2CD69358" w14:textId="77777777" w:rsidR="009F6DC7" w:rsidRPr="004D3E5A" w:rsidRDefault="000D2526" w:rsidP="009A42D8">
      <w:pPr>
        <w:tabs>
          <w:tab w:val="left" w:pos="720"/>
        </w:tabs>
        <w:spacing w:before="120" w:after="120" w:line="240" w:lineRule="auto"/>
        <w:ind w:left="547" w:hanging="547"/>
        <w:jc w:val="thaiDistribute"/>
        <w:outlineLvl w:val="1"/>
        <w:rPr>
          <w:rFonts w:ascii="Angsana New" w:eastAsia="Arial Unicode MS" w:hAnsi="Angsana New"/>
          <w:b/>
          <w:bCs/>
          <w:sz w:val="32"/>
          <w:szCs w:val="32"/>
        </w:rPr>
      </w:pPr>
      <w:r w:rsidRPr="004D3E5A">
        <w:rPr>
          <w:rFonts w:ascii="Angsana New" w:eastAsia="Arial Unicode MS" w:hAnsi="Angsana New"/>
          <w:b/>
          <w:bCs/>
          <w:sz w:val="32"/>
          <w:szCs w:val="32"/>
        </w:rPr>
        <w:t>4</w:t>
      </w:r>
      <w:r w:rsidR="009F6DC7" w:rsidRPr="004D3E5A">
        <w:rPr>
          <w:rFonts w:ascii="Angsana New" w:eastAsia="Arial Unicode MS" w:hAnsi="Angsana New"/>
          <w:b/>
          <w:bCs/>
          <w:sz w:val="32"/>
          <w:szCs w:val="32"/>
        </w:rPr>
        <w:t>.</w:t>
      </w:r>
      <w:r w:rsidR="00AE4A02" w:rsidRPr="004D3E5A">
        <w:rPr>
          <w:rFonts w:ascii="Angsana New" w:eastAsia="Arial Unicode MS" w:hAnsi="Angsana New"/>
          <w:b/>
          <w:bCs/>
          <w:sz w:val="32"/>
          <w:szCs w:val="32"/>
        </w:rPr>
        <w:t>9</w:t>
      </w:r>
      <w:r w:rsidR="009F6DC7" w:rsidRPr="004D3E5A">
        <w:rPr>
          <w:rFonts w:ascii="Angsana New" w:eastAsia="Arial Unicode MS" w:hAnsi="Angsana New"/>
          <w:b/>
          <w:bCs/>
          <w:sz w:val="32"/>
          <w:szCs w:val="32"/>
          <w:cs/>
        </w:rPr>
        <w:tab/>
      </w:r>
      <w:r w:rsidR="009F6DC7" w:rsidRPr="004D3E5A">
        <w:rPr>
          <w:rFonts w:ascii="Angsana New" w:eastAsia="Arial Unicode MS" w:hAnsi="Angsana New"/>
          <w:b/>
          <w:bCs/>
          <w:sz w:val="32"/>
          <w:szCs w:val="32"/>
        </w:rPr>
        <w:tab/>
      </w:r>
      <w:r w:rsidR="009F6DC7" w:rsidRPr="004D3E5A">
        <w:rPr>
          <w:rFonts w:ascii="Angsana New" w:eastAsia="Arial Unicode MS" w:hAnsi="Angsana New"/>
          <w:b/>
          <w:bCs/>
          <w:sz w:val="32"/>
          <w:szCs w:val="32"/>
          <w:cs/>
        </w:rPr>
        <w:t>การด้อยค่าของสินทรัพย์</w:t>
      </w:r>
      <w:r w:rsidR="009F6DC7" w:rsidRPr="004D3E5A">
        <w:rPr>
          <w:rFonts w:ascii="Angsana New" w:eastAsia="Arial Unicode MS" w:hAnsi="Angsana New" w:hint="cs"/>
          <w:b/>
          <w:bCs/>
          <w:sz w:val="32"/>
          <w:szCs w:val="32"/>
          <w:cs/>
        </w:rPr>
        <w:t>ที่ไม่ใช่สินทรัพย์ทางการเงิน</w:t>
      </w:r>
    </w:p>
    <w:p w14:paraId="3EDF6006" w14:textId="185982B9" w:rsidR="00C7708D" w:rsidRPr="004D3E5A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9F6DC7" w:rsidRPr="004D3E5A">
        <w:rPr>
          <w:rFonts w:ascii="Angsana New" w:hAnsi="Angsana New"/>
          <w:sz w:val="32"/>
          <w:szCs w:val="32"/>
          <w:cs/>
        </w:rPr>
        <w:t>ทุก</w:t>
      </w:r>
      <w:r w:rsidR="009F6DC7" w:rsidRPr="004D3E5A">
        <w:rPr>
          <w:rFonts w:ascii="Angsana New" w:hAnsi="Angsana New" w:hint="cs"/>
          <w:sz w:val="32"/>
          <w:szCs w:val="32"/>
          <w:cs/>
        </w:rPr>
        <w:t>สิ้น</w:t>
      </w:r>
      <w:r w:rsidR="009F6DC7" w:rsidRPr="004D3E5A">
        <w:rPr>
          <w:rFonts w:ascii="Angsana New" w:hAnsi="Angsana New"/>
          <w:sz w:val="32"/>
          <w:szCs w:val="32"/>
          <w:cs/>
        </w:rPr>
        <w:t xml:space="preserve">รอบระยะเวลารายงาน </w:t>
      </w:r>
      <w:r w:rsidR="009F6DC7" w:rsidRPr="004D3E5A">
        <w:rPr>
          <w:rFonts w:ascii="Angsana New" w:hAnsi="Angsana New" w:hint="cs"/>
          <w:sz w:val="32"/>
          <w:szCs w:val="32"/>
          <w:cs/>
        </w:rPr>
        <w:t>กลุ่ม</w:t>
      </w:r>
      <w:r w:rsidR="009F6DC7" w:rsidRPr="004D3E5A">
        <w:rPr>
          <w:rFonts w:ascii="Angsana New" w:hAnsi="Angsana New"/>
          <w:sz w:val="32"/>
          <w:szCs w:val="32"/>
          <w:cs/>
        </w:rPr>
        <w:t xml:space="preserve">บริษัทจะทำการประเมินการด้อยค่าของที่ดิน อาคารและอุปกรณ์ </w:t>
      </w:r>
      <w:r w:rsidR="009F6DC7" w:rsidRPr="004D3E5A">
        <w:rPr>
          <w:rFonts w:ascii="Angsana New" w:hAnsi="Angsana New" w:hint="cs"/>
          <w:sz w:val="32"/>
          <w:szCs w:val="32"/>
          <w:cs/>
        </w:rPr>
        <w:t>สินทรัพย์สิทธิการใช้</w:t>
      </w:r>
      <w:r w:rsidR="009F6DC7" w:rsidRPr="004D3E5A">
        <w:rPr>
          <w:rFonts w:ascii="Angsana New" w:hAnsi="Angsana New"/>
          <w:sz w:val="32"/>
          <w:szCs w:val="32"/>
        </w:rPr>
        <w:t xml:space="preserve"> </w:t>
      </w:r>
      <w:r w:rsidR="009F6DC7" w:rsidRPr="004D3E5A">
        <w:rPr>
          <w:rFonts w:ascii="Angsana New" w:hAnsi="Angsana New" w:hint="cs"/>
          <w:sz w:val="32"/>
          <w:szCs w:val="32"/>
          <w:cs/>
        </w:rPr>
        <w:t>และ</w:t>
      </w:r>
      <w:r w:rsidR="009F6DC7" w:rsidRPr="004D3E5A">
        <w:rPr>
          <w:rFonts w:ascii="Angsana New" w:hAnsi="Angsana New"/>
          <w:sz w:val="32"/>
          <w:szCs w:val="32"/>
          <w:cs/>
        </w:rPr>
        <w:t>สินทรัพย์ที่ไม่มีตัวตนอื่นของ</w:t>
      </w:r>
      <w:r w:rsidR="009A42D8" w:rsidRPr="004D3E5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F6DC7" w:rsidRPr="004D3E5A">
        <w:rPr>
          <w:rFonts w:ascii="Angsana New" w:hAnsi="Angsana New"/>
          <w:sz w:val="32"/>
          <w:szCs w:val="32"/>
          <w:cs/>
        </w:rPr>
        <w:t xml:space="preserve">หากมีข้อบ่งชี้ว่าสินทรัพย์ดังกล่าวอาจด้อยค่า </w:t>
      </w:r>
      <w:r w:rsidR="009F6DC7" w:rsidRPr="004D3E5A">
        <w:rPr>
          <w:rFonts w:ascii="Angsana New" w:hAnsi="Angsana New" w:hint="cs"/>
          <w:sz w:val="32"/>
          <w:szCs w:val="32"/>
          <w:cs/>
        </w:rPr>
        <w:t>กลุ่ม</w:t>
      </w:r>
      <w:r w:rsidR="009F6DC7" w:rsidRPr="004D3E5A">
        <w:rPr>
          <w:rFonts w:ascii="Angsana New" w:hAnsi="Angsana New"/>
          <w:sz w:val="32"/>
          <w:szCs w:val="32"/>
          <w:cs/>
        </w:rPr>
        <w:t>บริษัทจะรับรู้ขาดทุนจากการด้อยค่าเมื่อมูลค่าที่คาดว่าจะได้รับคืนของสินทรัพย์มีมูลค่าต่ำกว่ามูลค่าตามบัญชีของสินทรัพย์นั้น ทั้งนี้มูลค่าที่คาดว่าจะได้รับคืนหมายถึงมูลค่ายุติธรรมหักต้นทุนในการขายของสินทรัพย์หรือมูลค่าจากการใช้สินทรัพย์แล้วแต่ราคาใดจะสูงกว่า</w:t>
      </w:r>
      <w:r w:rsidR="001743D8" w:rsidRPr="004D3E5A">
        <w:rPr>
          <w:rFonts w:ascii="Angsana New" w:hAnsi="Angsana New"/>
          <w:sz w:val="32"/>
          <w:szCs w:val="32"/>
        </w:rPr>
        <w:t xml:space="preserve"> </w:t>
      </w:r>
    </w:p>
    <w:p w14:paraId="1A73A3D8" w14:textId="3CF8AF86" w:rsidR="009F6DC7" w:rsidRPr="004D3E5A" w:rsidRDefault="00670B1C" w:rsidP="00670B1C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C0285F" w:rsidRPr="004D3E5A">
        <w:rPr>
          <w:rFonts w:ascii="Angsana New" w:hAnsi="Angsana New" w:hint="cs"/>
          <w:sz w:val="32"/>
          <w:szCs w:val="32"/>
          <w:cs/>
        </w:rPr>
        <w:t>ก</w:t>
      </w:r>
      <w:r w:rsidR="003A1C73" w:rsidRPr="004D3E5A">
        <w:rPr>
          <w:rFonts w:ascii="Angsana New" w:hAnsi="Angsana New" w:hint="cs"/>
          <w:sz w:val="32"/>
          <w:szCs w:val="32"/>
          <w:cs/>
        </w:rPr>
        <w:t>ลุ่มบริษัทจะรับรู้รายการขาดทุนจากการด้อยค่าในส่วนของกำไรหรือขาดทุน</w:t>
      </w:r>
    </w:p>
    <w:p w14:paraId="61614AE4" w14:textId="77777777" w:rsidR="000E0E75" w:rsidRPr="004D3E5A" w:rsidRDefault="000D2526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t>4</w:t>
      </w:r>
      <w:r w:rsidR="000E0E75" w:rsidRPr="004D3E5A">
        <w:rPr>
          <w:rFonts w:ascii="Angsana New" w:hAnsi="Angsana New"/>
          <w:b/>
          <w:bCs/>
          <w:sz w:val="32"/>
          <w:szCs w:val="32"/>
        </w:rPr>
        <w:t>.</w:t>
      </w:r>
      <w:r w:rsidR="00AE4A02" w:rsidRPr="004D3E5A">
        <w:rPr>
          <w:rFonts w:ascii="Angsana New" w:hAnsi="Angsana New"/>
          <w:b/>
          <w:bCs/>
          <w:sz w:val="32"/>
          <w:szCs w:val="32"/>
        </w:rPr>
        <w:t>10</w:t>
      </w:r>
      <w:r w:rsidR="000E0E75" w:rsidRPr="004D3E5A">
        <w:rPr>
          <w:rFonts w:ascii="Angsana New" w:hAnsi="Angsana New"/>
          <w:b/>
          <w:bCs/>
          <w:sz w:val="32"/>
          <w:szCs w:val="32"/>
          <w:cs/>
        </w:rPr>
        <w:tab/>
        <w:t>ผลประโยชน์ของพนักงาน</w:t>
      </w:r>
    </w:p>
    <w:p w14:paraId="6C82FA39" w14:textId="77777777" w:rsidR="000E0E75" w:rsidRPr="004D3E5A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i/>
          <w:i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  <w:cs/>
        </w:rPr>
        <w:tab/>
      </w:r>
      <w:r w:rsidRPr="004D3E5A">
        <w:rPr>
          <w:rFonts w:ascii="Angsana New" w:hAnsi="Angsana New"/>
          <w:b/>
          <w:bCs/>
          <w:i/>
          <w:iCs/>
          <w:sz w:val="32"/>
          <w:szCs w:val="32"/>
          <w:cs/>
        </w:rPr>
        <w:t>ผลประโยชน์ระยะสั้นของพนักงาน</w:t>
      </w:r>
    </w:p>
    <w:p w14:paraId="77C63E09" w14:textId="77777777" w:rsidR="000E0E75" w:rsidRPr="004D3E5A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ab/>
      </w:r>
      <w:r w:rsidR="00C27DF1" w:rsidRPr="004D3E5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4D3E5A">
        <w:rPr>
          <w:rFonts w:ascii="Angsana New" w:hAnsi="Angsana New"/>
          <w:sz w:val="32"/>
          <w:szCs w:val="32"/>
          <w:cs/>
        </w:rPr>
        <w:t>รับรู้เงินเดือน ค่าจ้าง โบนัส และเงินสมทบกองทุนประกันสังคมเป็นค่าใช้จ่ายเมื่อเกิดรายการ</w:t>
      </w:r>
    </w:p>
    <w:p w14:paraId="0B46DDAD" w14:textId="77777777" w:rsidR="000E0E75" w:rsidRPr="004D3E5A" w:rsidRDefault="000E0E75" w:rsidP="00F621BB">
      <w:pPr>
        <w:tabs>
          <w:tab w:val="clear" w:pos="227"/>
          <w:tab w:val="clear" w:pos="454"/>
          <w:tab w:val="clear" w:pos="680"/>
        </w:tabs>
        <w:ind w:left="540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  <w:cs/>
        </w:rPr>
        <w:t>ผลประโยชน์หลังออกจากงานของพนักงา</w:t>
      </w:r>
      <w:r w:rsidR="00901366" w:rsidRPr="004D3E5A">
        <w:rPr>
          <w:rFonts w:ascii="Angsana New" w:hAnsi="Angsana New"/>
          <w:b/>
          <w:bCs/>
          <w:sz w:val="32"/>
          <w:szCs w:val="32"/>
          <w:cs/>
        </w:rPr>
        <w:t>น</w:t>
      </w:r>
    </w:p>
    <w:p w14:paraId="38B2F9CF" w14:textId="77777777" w:rsidR="000E0E75" w:rsidRPr="004D3E5A" w:rsidRDefault="000E0E75" w:rsidP="00F62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i/>
          <w:iCs/>
          <w:sz w:val="32"/>
          <w:szCs w:val="32"/>
        </w:rPr>
      </w:pPr>
      <w:r w:rsidRPr="004D3E5A">
        <w:rPr>
          <w:rFonts w:ascii="Angsana New" w:hAnsi="Angsana New"/>
          <w:i/>
          <w:iCs/>
          <w:sz w:val="32"/>
          <w:szCs w:val="32"/>
          <w:cs/>
        </w:rPr>
        <w:t>โครงการสมทบเงิน</w:t>
      </w:r>
    </w:p>
    <w:p w14:paraId="45264A5F" w14:textId="77777777" w:rsidR="000E0E75" w:rsidRPr="004D3E5A" w:rsidRDefault="00C27DF1" w:rsidP="00F62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0E0E75" w:rsidRPr="004D3E5A">
        <w:rPr>
          <w:rFonts w:ascii="Angsana New" w:hAnsi="Angsana New"/>
          <w:sz w:val="32"/>
          <w:szCs w:val="32"/>
          <w:cs/>
        </w:rPr>
        <w:t>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0E0E75" w:rsidRPr="004D3E5A">
        <w:rPr>
          <w:rFonts w:ascii="Angsana New" w:hAnsi="Angsana New"/>
          <w:sz w:val="32"/>
          <w:szCs w:val="32"/>
          <w:cs/>
        </w:rPr>
        <w:t>จ่ายสมทบให้เป็นรายเดือน สินทรัพย์ของกองทุนสำรองเลี้ยงชีพได้แยกออก</w:t>
      </w:r>
      <w:r w:rsidR="00635F9C" w:rsidRPr="004D3E5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="000E0E75" w:rsidRPr="004D3E5A">
        <w:rPr>
          <w:rFonts w:ascii="Angsana New" w:hAnsi="Angsana New"/>
          <w:sz w:val="32"/>
          <w:szCs w:val="32"/>
          <w:cs/>
        </w:rPr>
        <w:t>จากสินทรัพย์ของ</w:t>
      </w:r>
      <w:r w:rsidR="00635F9C" w:rsidRPr="004D3E5A">
        <w:rPr>
          <w:rFonts w:ascii="Angsana New" w:hAnsi="Angsana New" w:hint="cs"/>
          <w:sz w:val="32"/>
          <w:szCs w:val="32"/>
          <w:cs/>
        </w:rPr>
        <w:t>กลุ่ม</w:t>
      </w:r>
      <w:r w:rsidR="000E0E75" w:rsidRPr="004D3E5A">
        <w:rPr>
          <w:rFonts w:ascii="Angsana New" w:hAnsi="Angsana New"/>
          <w:sz w:val="32"/>
          <w:szCs w:val="32"/>
          <w:cs/>
        </w:rPr>
        <w:t>บริษัท เงินที่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0E0E75" w:rsidRPr="004D3E5A">
        <w:rPr>
          <w:rFonts w:ascii="Angsana New" w:hAnsi="Angsana New"/>
          <w:sz w:val="32"/>
          <w:szCs w:val="32"/>
          <w:cs/>
        </w:rPr>
        <w:t>จ่ายสมทบกองทุนสำรองเลี้ยงชีพบันทึกเป็นค่าใช้จ่ายในปี</w:t>
      </w:r>
      <w:r w:rsidR="00635F9C" w:rsidRPr="004D3E5A">
        <w:rPr>
          <w:rFonts w:ascii="Angsana New" w:hAnsi="Angsana New" w:hint="cs"/>
          <w:sz w:val="32"/>
          <w:szCs w:val="32"/>
          <w:cs/>
        </w:rPr>
        <w:t xml:space="preserve">       </w:t>
      </w:r>
      <w:r w:rsidR="000E0E75" w:rsidRPr="004D3E5A">
        <w:rPr>
          <w:rFonts w:ascii="Angsana New" w:hAnsi="Angsana New"/>
          <w:sz w:val="32"/>
          <w:szCs w:val="32"/>
          <w:cs/>
        </w:rPr>
        <w:t>ที่เกิดรายการ</w:t>
      </w:r>
    </w:p>
    <w:p w14:paraId="690005FC" w14:textId="77777777" w:rsidR="000E0E75" w:rsidRPr="004D3E5A" w:rsidRDefault="00B5707F" w:rsidP="000D252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i/>
          <w:iCs/>
          <w:sz w:val="32"/>
          <w:szCs w:val="32"/>
        </w:rPr>
      </w:pPr>
      <w:r w:rsidRPr="004D3E5A">
        <w:rPr>
          <w:rFonts w:ascii="Angsana New" w:hAnsi="Angsana New" w:hint="cs"/>
          <w:i/>
          <w:iCs/>
          <w:sz w:val="32"/>
          <w:szCs w:val="32"/>
          <w:cs/>
        </w:rPr>
        <w:tab/>
      </w:r>
      <w:r w:rsidR="000E0E75" w:rsidRPr="004D3E5A">
        <w:rPr>
          <w:rFonts w:ascii="Angsana New" w:hAnsi="Angsana New"/>
          <w:i/>
          <w:iCs/>
          <w:sz w:val="32"/>
          <w:szCs w:val="32"/>
          <w:cs/>
        </w:rPr>
        <w:t xml:space="preserve">โครงการผลประโยชน์หลังออกจากงาน </w:t>
      </w:r>
    </w:p>
    <w:p w14:paraId="40F28ED5" w14:textId="6D1A5EF1" w:rsidR="000E0E75" w:rsidRPr="004D3E5A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C27DF1" w:rsidRPr="004D3E5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4D3E5A">
        <w:rPr>
          <w:rFonts w:ascii="Angsana New" w:hAnsi="Angsana New"/>
          <w:sz w:val="32"/>
          <w:szCs w:val="32"/>
          <w:cs/>
        </w:rPr>
        <w:t>มีภาระสำหรับเงินชดเชยที่ต้องจ่ายให้แก่พนักง</w:t>
      </w:r>
      <w:r w:rsidR="00901366" w:rsidRPr="004D3E5A">
        <w:rPr>
          <w:rFonts w:ascii="Angsana New" w:hAnsi="Angsana New"/>
          <w:sz w:val="32"/>
          <w:szCs w:val="32"/>
          <w:cs/>
        </w:rPr>
        <w:t>านเมื่อออกจากงานตามกฎหมายแรงงาน</w:t>
      </w:r>
      <w:r w:rsidRPr="004D3E5A">
        <w:rPr>
          <w:rFonts w:ascii="Angsana New" w:hAnsi="Angsana New"/>
          <w:sz w:val="32"/>
          <w:szCs w:val="32"/>
        </w:rPr>
        <w:t xml:space="preserve"> </w:t>
      </w:r>
      <w:r w:rsidR="00C27DF1" w:rsidRPr="004D3E5A">
        <w:rPr>
          <w:rFonts w:ascii="Angsana New" w:hAnsi="Angsana New" w:hint="cs"/>
          <w:sz w:val="32"/>
          <w:szCs w:val="32"/>
          <w:cs/>
        </w:rPr>
        <w:t xml:space="preserve">          </w:t>
      </w:r>
      <w:r w:rsidR="009E42C6" w:rsidRPr="004D3E5A">
        <w:rPr>
          <w:rFonts w:ascii="Angsana New" w:hAnsi="Angsana New"/>
          <w:sz w:val="32"/>
          <w:szCs w:val="32"/>
        </w:rPr>
        <w:t xml:space="preserve">   </w:t>
      </w:r>
      <w:r w:rsidR="00C27DF1" w:rsidRPr="004D3E5A">
        <w:rPr>
          <w:rFonts w:ascii="Angsana New" w:hAnsi="Angsana New" w:hint="cs"/>
          <w:sz w:val="32"/>
          <w:szCs w:val="32"/>
          <w:cs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ซึ่ง</w:t>
      </w:r>
      <w:r w:rsidR="00C27DF1" w:rsidRPr="004D3E5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4D3E5A">
        <w:rPr>
          <w:rFonts w:ascii="Angsana New" w:hAnsi="Angsana New"/>
          <w:sz w:val="32"/>
          <w:szCs w:val="32"/>
          <w:cs/>
        </w:rPr>
        <w:t>ถือว่าเงินชดเชยดังกล่าวเป็นโครงการผลประ</w:t>
      </w:r>
      <w:r w:rsidR="00901366" w:rsidRPr="004D3E5A">
        <w:rPr>
          <w:rFonts w:ascii="Angsana New" w:hAnsi="Angsana New"/>
          <w:sz w:val="32"/>
          <w:szCs w:val="32"/>
          <w:cs/>
        </w:rPr>
        <w:t>โยชน์หลังออกจากงานสำหรับพนักงาน</w:t>
      </w:r>
    </w:p>
    <w:p w14:paraId="345E45A4" w14:textId="77777777" w:rsidR="000E0E75" w:rsidRPr="004D3E5A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ab/>
      </w:r>
      <w:r w:rsidR="00C27DF1" w:rsidRPr="004D3E5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4D3E5A">
        <w:rPr>
          <w:rFonts w:ascii="Angsana New" w:hAnsi="Angsana New"/>
          <w:sz w:val="32"/>
          <w:szCs w:val="32"/>
          <w:cs/>
        </w:rPr>
        <w:t>คำนวณหนี้สินตามโครงการผลประโยชน์หลังออกจากงานของพนักงาน</w:t>
      </w:r>
      <w:r w:rsidRPr="004D3E5A">
        <w:rPr>
          <w:rFonts w:ascii="Angsana New" w:hAnsi="Angsana New"/>
          <w:sz w:val="32"/>
          <w:szCs w:val="32"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โดยใช้วิธีคิดลดแต่ละหน่วยที่ประมาณการไว้ (</w:t>
      </w:r>
      <w:r w:rsidRPr="004D3E5A">
        <w:rPr>
          <w:rFonts w:ascii="Angsana New" w:hAnsi="Angsana New"/>
          <w:sz w:val="32"/>
          <w:szCs w:val="32"/>
        </w:rPr>
        <w:t>Projected</w:t>
      </w:r>
      <w:r w:rsidRPr="004D3E5A">
        <w:rPr>
          <w:rFonts w:ascii="Angsana New" w:hAnsi="Angsana New"/>
          <w:sz w:val="32"/>
          <w:szCs w:val="32"/>
          <w:cs/>
        </w:rPr>
        <w:t xml:space="preserve"> </w:t>
      </w:r>
      <w:r w:rsidRPr="004D3E5A">
        <w:rPr>
          <w:rFonts w:ascii="Angsana New" w:hAnsi="Angsana New"/>
          <w:sz w:val="32"/>
          <w:szCs w:val="32"/>
        </w:rPr>
        <w:t>Unit</w:t>
      </w:r>
      <w:r w:rsidRPr="004D3E5A">
        <w:rPr>
          <w:rFonts w:ascii="Angsana New" w:hAnsi="Angsana New"/>
          <w:sz w:val="32"/>
          <w:szCs w:val="32"/>
          <w:cs/>
        </w:rPr>
        <w:t xml:space="preserve"> </w:t>
      </w:r>
      <w:r w:rsidRPr="004D3E5A">
        <w:rPr>
          <w:rFonts w:ascii="Angsana New" w:hAnsi="Angsana New"/>
          <w:sz w:val="32"/>
          <w:szCs w:val="32"/>
        </w:rPr>
        <w:t>Credit</w:t>
      </w:r>
      <w:r w:rsidRPr="004D3E5A">
        <w:rPr>
          <w:rFonts w:ascii="Angsana New" w:hAnsi="Angsana New"/>
          <w:sz w:val="32"/>
          <w:szCs w:val="32"/>
          <w:cs/>
        </w:rPr>
        <w:t xml:space="preserve"> </w:t>
      </w:r>
      <w:r w:rsidRPr="004D3E5A">
        <w:rPr>
          <w:rFonts w:ascii="Angsana New" w:hAnsi="Angsana New"/>
          <w:sz w:val="32"/>
          <w:szCs w:val="32"/>
        </w:rPr>
        <w:t>Method)</w:t>
      </w:r>
      <w:r w:rsidR="00901366" w:rsidRPr="004D3E5A">
        <w:rPr>
          <w:rFonts w:ascii="Angsana New" w:hAnsi="Angsana New"/>
          <w:sz w:val="32"/>
          <w:szCs w:val="32"/>
          <w:cs/>
        </w:rPr>
        <w:t xml:space="preserve"> โดย</w:t>
      </w:r>
      <w:r w:rsidRPr="004D3E5A">
        <w:rPr>
          <w:rFonts w:ascii="Angsana New" w:hAnsi="Angsana New"/>
          <w:sz w:val="32"/>
          <w:szCs w:val="32"/>
          <w:cs/>
        </w:rPr>
        <w:t xml:space="preserve">ผู้เชี่ยวชาญอิสระได้ทำการประเมินภาระผูกพันดังกล่าวตามหลักคณิตศาสตร์ประกันภัย </w:t>
      </w:r>
    </w:p>
    <w:p w14:paraId="1FA26A44" w14:textId="77777777" w:rsidR="001671C4" w:rsidRPr="004D3E5A" w:rsidRDefault="000E0E75" w:rsidP="00F621BB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/>
          <w:sz w:val="32"/>
          <w:szCs w:val="32"/>
          <w:cs/>
        </w:rPr>
        <w:t>ผลกำไรหรือขาดทุนจากการประมาณการตามหลักคณิตศาสตร์ประกันภัย สำหรับโครงการผลประโยชน์หลังออกจากงานของพนักงานจะรับรู้ทันทีในกำไรขาดทุนเบ็ดเสร็จอื่น</w:t>
      </w:r>
    </w:p>
    <w:p w14:paraId="34D36355" w14:textId="77777777" w:rsidR="000E0E75" w:rsidRPr="004D3E5A" w:rsidRDefault="00333296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4D3E5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0E0E75" w:rsidRPr="004D3E5A">
        <w:rPr>
          <w:rFonts w:ascii="Angsana New" w:hAnsi="Angsana New"/>
          <w:b/>
          <w:bCs/>
          <w:sz w:val="32"/>
          <w:szCs w:val="32"/>
        </w:rPr>
        <w:t>.</w:t>
      </w:r>
      <w:r w:rsidR="00AE4A02" w:rsidRPr="004D3E5A">
        <w:rPr>
          <w:rFonts w:ascii="Angsana New" w:hAnsi="Angsana New"/>
          <w:b/>
          <w:bCs/>
          <w:sz w:val="32"/>
          <w:szCs w:val="32"/>
        </w:rPr>
        <w:t>11</w:t>
      </w:r>
      <w:r w:rsidR="000E0E75" w:rsidRPr="004D3E5A">
        <w:rPr>
          <w:rFonts w:ascii="Angsana New" w:hAnsi="Angsana New"/>
          <w:b/>
          <w:bCs/>
          <w:sz w:val="32"/>
          <w:szCs w:val="32"/>
          <w:cs/>
        </w:rPr>
        <w:tab/>
        <w:t>ประมาณการหนี้สิน</w:t>
      </w:r>
    </w:p>
    <w:p w14:paraId="2C96894C" w14:textId="77777777" w:rsidR="000E0E75" w:rsidRPr="004D3E5A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C27DF1" w:rsidRPr="004D3E5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4D3E5A">
        <w:rPr>
          <w:rFonts w:ascii="Angsana New" w:hAnsi="Angsana New"/>
          <w:sz w:val="32"/>
          <w:szCs w:val="32"/>
          <w:cs/>
        </w:rPr>
        <w:t>จะบันทึกประมาณการหนี้สินไว้ในบัญชีเมื่อภาระผูกพันซึ่งเป็นผลมาจากเหตุการณ์ในอดีตได้เกิดขึ้นแล้ว และมีความเป็นไปได้ค่อนข้างแน่นอนว่า</w:t>
      </w:r>
      <w:r w:rsidR="00C27DF1" w:rsidRPr="004D3E5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4D3E5A">
        <w:rPr>
          <w:rFonts w:ascii="Angsana New" w:hAnsi="Angsana New"/>
          <w:sz w:val="32"/>
          <w:szCs w:val="32"/>
          <w:cs/>
        </w:rPr>
        <w:t>จะเสียทรัพยากรเชิงเศรษฐกิจไปเพื่อ</w:t>
      </w:r>
      <w:r w:rsidR="00C27DF1" w:rsidRPr="004D3E5A">
        <w:rPr>
          <w:rFonts w:ascii="Angsana New" w:hAnsi="Angsana New" w:hint="cs"/>
          <w:sz w:val="32"/>
          <w:szCs w:val="32"/>
          <w:cs/>
        </w:rPr>
        <w:t xml:space="preserve">              </w:t>
      </w:r>
      <w:r w:rsidRPr="004D3E5A">
        <w:rPr>
          <w:rFonts w:ascii="Angsana New" w:hAnsi="Angsana New"/>
          <w:sz w:val="32"/>
          <w:szCs w:val="32"/>
          <w:cs/>
        </w:rPr>
        <w:t>ปลดเปลื้องภาระผูกพันนั้น และ</w:t>
      </w:r>
      <w:r w:rsidR="00C27DF1" w:rsidRPr="004D3E5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4D3E5A">
        <w:rPr>
          <w:rFonts w:ascii="Angsana New" w:hAnsi="Angsana New"/>
          <w:sz w:val="32"/>
          <w:szCs w:val="32"/>
          <w:cs/>
        </w:rPr>
        <w:t xml:space="preserve">สามารถประมาณมูลค่าภาระผูกพันนั้นได้อย่างน่าเชื่อถือ </w:t>
      </w:r>
    </w:p>
    <w:p w14:paraId="261E0526" w14:textId="77777777" w:rsidR="00EF5527" w:rsidRPr="004D3E5A" w:rsidRDefault="00333296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t>4</w:t>
      </w:r>
      <w:r w:rsidR="00EF5527" w:rsidRPr="004D3E5A">
        <w:rPr>
          <w:rFonts w:ascii="Angsana New" w:hAnsi="Angsana New"/>
          <w:b/>
          <w:bCs/>
          <w:sz w:val="32"/>
          <w:szCs w:val="32"/>
        </w:rPr>
        <w:t>.</w:t>
      </w:r>
      <w:r w:rsidR="00AE4A02" w:rsidRPr="004D3E5A">
        <w:rPr>
          <w:rFonts w:ascii="Angsana New" w:hAnsi="Angsana New"/>
          <w:b/>
          <w:bCs/>
          <w:sz w:val="32"/>
          <w:szCs w:val="32"/>
        </w:rPr>
        <w:t>12</w:t>
      </w:r>
      <w:r w:rsidR="00EF5527" w:rsidRPr="004D3E5A">
        <w:rPr>
          <w:rFonts w:ascii="Angsana New" w:hAnsi="Angsana New"/>
          <w:b/>
          <w:bCs/>
          <w:sz w:val="32"/>
          <w:szCs w:val="32"/>
        </w:rPr>
        <w:tab/>
      </w:r>
      <w:r w:rsidR="00EF5527" w:rsidRPr="004D3E5A">
        <w:rPr>
          <w:rFonts w:ascii="Angsana New" w:hAnsi="Angsana New"/>
          <w:b/>
          <w:bCs/>
          <w:sz w:val="32"/>
          <w:szCs w:val="32"/>
          <w:cs/>
        </w:rPr>
        <w:t>หุ้นสามัญซื้อคืน</w:t>
      </w:r>
    </w:p>
    <w:p w14:paraId="68B842CB" w14:textId="77777777" w:rsidR="00EF5527" w:rsidRPr="004D3E5A" w:rsidRDefault="00EF5527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/>
          <w:sz w:val="32"/>
          <w:szCs w:val="32"/>
          <w:cs/>
        </w:rPr>
        <w:t xml:space="preserve">หุ้นสามัญซื้อคืนแสดงมูลค่าในงบแสดงฐานะการเงินด้วยราคาทุนและแสดงเป็นรายการหักจากส่วนของผู้ถือหุ้นทั้งหมด หากราคาขายของหุ้นสามัญซื้อคืนสูงกว่าราคาซื้อหุ้นสามัญซื้อคืน บริษัทฯจะรับรู้ผลต่างเข้าบัญชีส่วนเกินมูลค่าหุ้นสามัญซื้อคืนและหากราคาขายของหุ้นสามัญซื้อคืนต่ำกว่าราคาซื้อหุ้นสามัญซื้อคืน บริษัทฯจะนำผลต่างหักจากส่วนเกินมูลค่าหุ้นสามัญซื้อคืนให้หมดไปก่อน แล้วจึงนำผลต่างที่เหลืออยู่ไปหักจากบัญชีกำไรสะสม </w:t>
      </w:r>
    </w:p>
    <w:p w14:paraId="7FE7443A" w14:textId="77777777" w:rsidR="00EF5527" w:rsidRPr="004D3E5A" w:rsidRDefault="00EF5527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ab/>
        <w:t>บริษัทฯใช้วิธีถัวเฉลี่ยถ่วงน้ำหนักในการคำนวณต้นทุนต่อหน่วย</w:t>
      </w:r>
    </w:p>
    <w:p w14:paraId="66316725" w14:textId="77777777" w:rsidR="000E0E75" w:rsidRPr="004D3E5A" w:rsidRDefault="00333296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t>4</w:t>
      </w:r>
      <w:r w:rsidR="000E0E75" w:rsidRPr="004D3E5A">
        <w:rPr>
          <w:rFonts w:ascii="Angsana New" w:hAnsi="Angsana New"/>
          <w:b/>
          <w:bCs/>
          <w:sz w:val="32"/>
          <w:szCs w:val="32"/>
          <w:cs/>
        </w:rPr>
        <w:t>.</w:t>
      </w:r>
      <w:r w:rsidR="00AE4A02" w:rsidRPr="004D3E5A">
        <w:rPr>
          <w:rFonts w:ascii="Angsana New" w:hAnsi="Angsana New"/>
          <w:b/>
          <w:bCs/>
          <w:sz w:val="32"/>
          <w:szCs w:val="32"/>
        </w:rPr>
        <w:t>13</w:t>
      </w:r>
      <w:r w:rsidR="000E0E75" w:rsidRPr="004D3E5A">
        <w:rPr>
          <w:rFonts w:ascii="Angsana New" w:hAnsi="Angsana New"/>
          <w:b/>
          <w:bCs/>
          <w:sz w:val="32"/>
          <w:szCs w:val="32"/>
          <w:cs/>
        </w:rPr>
        <w:tab/>
        <w:t xml:space="preserve">ภาษีเงินได้ </w:t>
      </w:r>
    </w:p>
    <w:p w14:paraId="104EDCDF" w14:textId="77777777" w:rsidR="000E0E75" w:rsidRPr="004D3E5A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ab/>
        <w:t>ภาษีเงินได้ประกอบด้วยภาษีเงินได้ปัจจุบันและภาษีเงินได้รอการตัดบัญชี</w:t>
      </w:r>
    </w:p>
    <w:p w14:paraId="3C7C161A" w14:textId="77777777" w:rsidR="000E0E75" w:rsidRPr="004D3E5A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4D3E5A">
        <w:rPr>
          <w:rFonts w:ascii="Angsana New" w:hAnsi="Angsana New"/>
          <w:b/>
          <w:bCs/>
          <w:sz w:val="32"/>
          <w:szCs w:val="32"/>
        </w:rPr>
        <w:tab/>
      </w:r>
      <w:r w:rsidRPr="004D3E5A">
        <w:rPr>
          <w:rFonts w:ascii="Angsana New" w:hAnsi="Angsana New"/>
          <w:b/>
          <w:bCs/>
          <w:sz w:val="32"/>
          <w:szCs w:val="32"/>
          <w:cs/>
        </w:rPr>
        <w:t>ภาษีเงินได้ปัจจุบัน</w:t>
      </w:r>
    </w:p>
    <w:p w14:paraId="7F68BB08" w14:textId="77777777" w:rsidR="000E0E75" w:rsidRPr="004D3E5A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ab/>
      </w:r>
      <w:r w:rsidR="00C27DF1" w:rsidRPr="004D3E5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4D3E5A">
        <w:rPr>
          <w:rFonts w:ascii="Angsana New" w:hAnsi="Angsana New"/>
          <w:sz w:val="32"/>
          <w:szCs w:val="32"/>
          <w:cs/>
        </w:rPr>
        <w:t>บันทึกภาษีเงินได้ปัจจุบันตามจำนวนที่คาดว่าจะจ่ายให้กับหน่วยงานจัดเก็บภาษีของรัฐ โดยคำนวณจากกำไรทางภาษีตามหลักเกณฑ์ที่กำหนดในกฎหมายภาษีอากร</w:t>
      </w:r>
    </w:p>
    <w:p w14:paraId="6FDC2F12" w14:textId="77777777" w:rsidR="000E0E75" w:rsidRPr="004D3E5A" w:rsidRDefault="000E0E75" w:rsidP="0033329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4D3E5A">
        <w:rPr>
          <w:rFonts w:ascii="Angsana New" w:hAnsi="Angsana New"/>
          <w:b/>
          <w:bCs/>
          <w:sz w:val="32"/>
          <w:szCs w:val="32"/>
        </w:rPr>
        <w:tab/>
      </w:r>
      <w:r w:rsidRPr="004D3E5A">
        <w:rPr>
          <w:rFonts w:ascii="Angsana New" w:hAnsi="Angsana New"/>
          <w:b/>
          <w:bCs/>
          <w:sz w:val="32"/>
          <w:szCs w:val="32"/>
          <w:cs/>
        </w:rPr>
        <w:t>ภาษีเงินได้รอการตัดบัญชี</w:t>
      </w:r>
    </w:p>
    <w:p w14:paraId="6D06A778" w14:textId="77777777" w:rsidR="000E0E75" w:rsidRPr="004D3E5A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ab/>
      </w:r>
      <w:r w:rsidR="00C27DF1" w:rsidRPr="004D3E5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4D3E5A">
        <w:rPr>
          <w:rFonts w:ascii="Angsana New" w:hAnsi="Angsana New"/>
          <w:sz w:val="32"/>
          <w:szCs w:val="32"/>
          <w:cs/>
        </w:rPr>
        <w:t xml:space="preserve">บันทึกภาษีเงินได้รอการตัดบัญชีของผลแตกต่างชั่วคราวระหว่างราคาตามบัญชีของสินทรัพย์และหนี้สิน ณ วันสิ้นรอบระยะเวลารายงานกับฐานภาษีของสินทรัพย์และหนี้สินที่เกี่ยวข้องนั้น โดยใช้อัตราภาษีที่มีผลบังคับใช้ ณ วันสิ้นรอบระยะเวลารายงาน </w:t>
      </w:r>
    </w:p>
    <w:p w14:paraId="33539005" w14:textId="77777777" w:rsidR="000E0E75" w:rsidRPr="004D3E5A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ab/>
      </w:r>
      <w:r w:rsidR="00C27DF1" w:rsidRPr="004D3E5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4D3E5A">
        <w:rPr>
          <w:rFonts w:ascii="Angsana New" w:hAnsi="Angsana New"/>
          <w:sz w:val="32"/>
          <w:szCs w:val="32"/>
          <w:cs/>
        </w:rPr>
        <w:t>รับรู้หนี้สินภาษีเงินได้รอการตัดบัญชีของผลแตกต่างชั่วคราวที่ต้องเสียภาษีทุกรายการ แต่รับรู้สินทรัพย์ภาษีเงินได้รอการตัดบัญชีสำหรั</w:t>
      </w:r>
      <w:r w:rsidR="00E359AC" w:rsidRPr="004D3E5A">
        <w:rPr>
          <w:rFonts w:ascii="Angsana New" w:hAnsi="Angsana New"/>
          <w:sz w:val="32"/>
          <w:szCs w:val="32"/>
          <w:cs/>
        </w:rPr>
        <w:t>บผลแตกต่างชั่วคราวที่ใช้หักภาษี</w:t>
      </w:r>
      <w:r w:rsidRPr="004D3E5A">
        <w:rPr>
          <w:rFonts w:ascii="Angsana New" w:hAnsi="Angsana New"/>
          <w:sz w:val="32"/>
          <w:szCs w:val="32"/>
          <w:cs/>
        </w:rPr>
        <w:t>รวมทั้งผลขาดทุนทางภาษีที่ยังไม่ได้ใช้ในจำนวนเท่าที่มีความเป็นไปได้ค่อนข้างแน่ที่</w:t>
      </w:r>
      <w:r w:rsidR="00C27DF1" w:rsidRPr="004D3E5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4D3E5A">
        <w:rPr>
          <w:rFonts w:ascii="Angsana New" w:hAnsi="Angsana New"/>
          <w:sz w:val="32"/>
          <w:szCs w:val="32"/>
          <w:cs/>
        </w:rPr>
        <w:t>จะมีกำไรทางภาษีในอนาคตเพียงพอที่จะใช้ประโยชน์จากผลแตกต่างชั่วคราวที่ใช้หักภาษีและผลขาดทุนทางภาษีที่ยังไม่ได้ใช้นั้น</w:t>
      </w:r>
    </w:p>
    <w:p w14:paraId="27C8D92C" w14:textId="77777777" w:rsidR="000E0E75" w:rsidRPr="004D3E5A" w:rsidRDefault="00C27DF1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0E0E75" w:rsidRPr="004D3E5A">
        <w:rPr>
          <w:rFonts w:ascii="Angsana New" w:hAnsi="Angsana New"/>
          <w:sz w:val="32"/>
          <w:szCs w:val="32"/>
          <w:cs/>
        </w:rPr>
        <w:t>จะทบทวนมูลค่าตามบัญชีของสินทรัพย์ภาษีเงินได้รอการตัดบัญชีทุกสิ้นรอบระยะเวลารายงานและจะทำการปรับลดมูลค่าตามบัญชีดังกล่าว</w:t>
      </w:r>
      <w:r w:rsidR="000E0E75" w:rsidRPr="004D3E5A">
        <w:rPr>
          <w:rFonts w:ascii="Angsana New" w:hAnsi="Angsana New"/>
          <w:sz w:val="32"/>
          <w:szCs w:val="32"/>
        </w:rPr>
        <w:t xml:space="preserve"> </w:t>
      </w:r>
      <w:r w:rsidR="000E0E75" w:rsidRPr="004D3E5A">
        <w:rPr>
          <w:rFonts w:ascii="Angsana New" w:hAnsi="Angsana New"/>
          <w:sz w:val="32"/>
          <w:szCs w:val="32"/>
          <w:cs/>
        </w:rPr>
        <w:t>หากมีความเป็นไปได้ค่อนข้างแน่ว่า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="000E0E75" w:rsidRPr="004D3E5A">
        <w:rPr>
          <w:rFonts w:ascii="Angsana New" w:hAnsi="Angsana New"/>
          <w:sz w:val="32"/>
          <w:szCs w:val="32"/>
          <w:cs/>
        </w:rPr>
        <w:t>จะไม่มีกำไรทางภาษีเพียงพอต่อการนำสินทรัพย์ภาษีเงินได้รอการตัดบัญชีทั้งหมดหรือบางส่วนมาใช้ประโยชน์</w:t>
      </w:r>
    </w:p>
    <w:p w14:paraId="5F404027" w14:textId="77777777" w:rsidR="005D024D" w:rsidRPr="004D3E5A" w:rsidRDefault="000E0E75" w:rsidP="005D024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ab/>
      </w:r>
      <w:r w:rsidR="00C27DF1" w:rsidRPr="004D3E5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4D3E5A">
        <w:rPr>
          <w:rFonts w:ascii="Angsana New" w:hAnsi="Angsana New"/>
          <w:sz w:val="32"/>
          <w:szCs w:val="32"/>
          <w:cs/>
        </w:rPr>
        <w:t xml:space="preserve">จะบันทึกภาษีเงินได้รอการตัดบัญชีโดยตรงไปยังส่วนของผู้ถือหุ้นหากภาษีที่เกิดขึ้นเกี่ยวข้องกับรายการที่ได้บันทึกโดยตรงไปยังส่วนของผู้ถือหุ้น </w:t>
      </w:r>
    </w:p>
    <w:p w14:paraId="3EEA09D6" w14:textId="27B944A7" w:rsidR="00B56DEF" w:rsidRPr="004D3E5A" w:rsidRDefault="00333296" w:rsidP="003633C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lastRenderedPageBreak/>
        <w:t>4</w:t>
      </w:r>
      <w:r w:rsidR="00B56DEF" w:rsidRPr="004D3E5A">
        <w:rPr>
          <w:rFonts w:ascii="Angsana New" w:hAnsi="Angsana New"/>
          <w:b/>
          <w:bCs/>
          <w:sz w:val="32"/>
          <w:szCs w:val="32"/>
        </w:rPr>
        <w:t>.</w:t>
      </w:r>
      <w:r w:rsidR="00AE4A02" w:rsidRPr="004D3E5A">
        <w:rPr>
          <w:rFonts w:ascii="Angsana New" w:hAnsi="Angsana New"/>
          <w:b/>
          <w:bCs/>
          <w:sz w:val="32"/>
          <w:szCs w:val="32"/>
        </w:rPr>
        <w:t>14</w:t>
      </w:r>
      <w:r w:rsidR="00B56DEF" w:rsidRPr="004D3E5A">
        <w:rPr>
          <w:rFonts w:ascii="Angsana New" w:hAnsi="Angsana New"/>
          <w:b/>
          <w:bCs/>
          <w:sz w:val="32"/>
          <w:szCs w:val="32"/>
        </w:rPr>
        <w:tab/>
      </w:r>
      <w:r w:rsidR="00B56DEF" w:rsidRPr="004D3E5A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33881F46" w14:textId="5A418626" w:rsidR="00B56DEF" w:rsidRPr="004D3E5A" w:rsidRDefault="00B56DEF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4D3E5A">
        <w:rPr>
          <w:rFonts w:ascii="Angsana New" w:hAnsi="Angsana New"/>
          <w:spacing w:val="-4"/>
          <w:sz w:val="32"/>
          <w:szCs w:val="32"/>
          <w:cs/>
        </w:rPr>
        <w:t>กลุ่มบริษัทรับรู้รายการเมื่อเริ่มแรกของสินทรัพย์ทางการเงินด้วยมูลค่ายุติธรรม และบวกด้วยต้นทุนการทำรายการเฉพาะในกรณีที่เป็นสินทรัพย์ทางการเงินที่ไม่ได้วัดมูลค่าด้วยมูลค่ายุติธรรมผ่านกำไรหรือขาดทุน อย่างไรก็ตาม สำหรับลูกหนี้การค้าที่ไม่มีองค์ประกอบเกี่ยวกับการจัดหาเงินที่มีนัยสำคัญหรือลูกหนี้การค้า</w:t>
      </w:r>
      <w:r w:rsidR="00610488" w:rsidRPr="004D3E5A">
        <w:rPr>
          <w:rFonts w:ascii="Angsana New" w:hAnsi="Angsana New" w:hint="cs"/>
          <w:spacing w:val="-4"/>
          <w:sz w:val="32"/>
          <w:szCs w:val="32"/>
          <w:cs/>
        </w:rPr>
        <w:t>ที่ ณ วันเริ่มต้นสัญญากลุ่มบริษัทคาดว่าจะได้รับชำระเงินคืนจากลูกค้าภายในหนึ่งปี และ</w:t>
      </w:r>
      <w:r w:rsidRPr="004D3E5A">
        <w:rPr>
          <w:rFonts w:ascii="Angsana New" w:hAnsi="Angsana New"/>
          <w:spacing w:val="-4"/>
          <w:sz w:val="32"/>
          <w:szCs w:val="32"/>
          <w:cs/>
        </w:rPr>
        <w:t>กลุ่มบริษัทเลือกใช้การผ่อนปรนในทางปฏิบัติที่จะไม่ปรับปรุงผลกระทบของการมีองค์ประกอบเกี่ยวกับการจัดหาเงินที่มีนัยสำคัญ</w:t>
      </w:r>
      <w:r w:rsidRPr="004D3E5A">
        <w:rPr>
          <w:rFonts w:ascii="Angsana New" w:hAnsi="Angsana New"/>
          <w:spacing w:val="-4"/>
          <w:sz w:val="32"/>
          <w:szCs w:val="32"/>
        </w:rPr>
        <w:t xml:space="preserve"> </w:t>
      </w:r>
      <w:r w:rsidRPr="004D3E5A">
        <w:rPr>
          <w:rFonts w:ascii="Angsana New" w:hAnsi="Angsana New"/>
          <w:spacing w:val="-4"/>
          <w:sz w:val="32"/>
          <w:szCs w:val="32"/>
          <w:cs/>
        </w:rPr>
        <w:t>กลุ่มบริษัทจะรับรู้สินทรัพย์ทางการเงินดังกล่าวด้วยราคาของรายการ</w:t>
      </w:r>
      <w:r w:rsidRPr="004D3E5A">
        <w:rPr>
          <w:rFonts w:ascii="Angsana New" w:hAnsi="Angsana New"/>
          <w:spacing w:val="-4"/>
          <w:sz w:val="32"/>
          <w:szCs w:val="32"/>
        </w:rPr>
        <w:t xml:space="preserve"> </w:t>
      </w:r>
      <w:r w:rsidRPr="004D3E5A">
        <w:rPr>
          <w:rFonts w:ascii="Angsana New" w:hAnsi="Angsana New"/>
          <w:spacing w:val="-4"/>
          <w:sz w:val="32"/>
          <w:szCs w:val="32"/>
          <w:cs/>
        </w:rPr>
        <w:t>ตามที่กล่าวไว้ในนโยบายการบัญชีเรื่องการรับรู้รายได้</w:t>
      </w:r>
    </w:p>
    <w:p w14:paraId="082493AE" w14:textId="77777777" w:rsidR="00B56DEF" w:rsidRPr="004D3E5A" w:rsidRDefault="00B56DEF" w:rsidP="003633CA">
      <w:pPr>
        <w:pStyle w:val="Heading2"/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547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>การจัดประเภทรายการและการวัดมูลค่าของสินทรัพย์ทางการเงิน</w:t>
      </w:r>
    </w:p>
    <w:p w14:paraId="7E42261E" w14:textId="0623EB31" w:rsidR="00B56DEF" w:rsidRPr="004D3E5A" w:rsidRDefault="00B56DEF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4D3E5A">
        <w:rPr>
          <w:rFonts w:ascii="Angsana New" w:hAnsi="Angsana New" w:hint="cs"/>
          <w:spacing w:val="-4"/>
          <w:sz w:val="32"/>
          <w:szCs w:val="32"/>
          <w:cs/>
        </w:rPr>
        <w:t>กลุ่มบริษัทจัดประเภท</w:t>
      </w:r>
      <w:r w:rsidRPr="004D3E5A">
        <w:rPr>
          <w:rFonts w:ascii="Angsana New" w:hAnsi="Angsana New"/>
          <w:spacing w:val="-4"/>
          <w:sz w:val="32"/>
          <w:szCs w:val="32"/>
          <w:cs/>
        </w:rPr>
        <w:t>สินทรัพย์ทางการเงิน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 xml:space="preserve"> ณ วันที่รับรู้รายการเริ่มแรก เป็นสินทรัพย์ทางการเงินที่</w:t>
      </w:r>
      <w:r w:rsidRPr="004D3E5A">
        <w:rPr>
          <w:rFonts w:ascii="Angsana New" w:hAnsi="Angsana New"/>
          <w:spacing w:val="-4"/>
          <w:sz w:val="32"/>
          <w:szCs w:val="32"/>
          <w:cs/>
        </w:rPr>
        <w:t>วัดมูลค่า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ในภายหลัง</w:t>
      </w:r>
      <w:r w:rsidRPr="004D3E5A">
        <w:rPr>
          <w:rFonts w:ascii="Angsana New" w:hAnsi="Angsana New"/>
          <w:spacing w:val="-4"/>
          <w:sz w:val="32"/>
          <w:szCs w:val="32"/>
          <w:cs/>
        </w:rPr>
        <w:t xml:space="preserve">ด้วยราคาทุนตัดจำหน่าย 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สินทรัพย์ทางการเงินที่</w:t>
      </w:r>
      <w:r w:rsidRPr="004D3E5A">
        <w:rPr>
          <w:rFonts w:ascii="Angsana New" w:hAnsi="Angsana New"/>
          <w:spacing w:val="-4"/>
          <w:sz w:val="32"/>
          <w:szCs w:val="32"/>
          <w:cs/>
        </w:rPr>
        <w:t>วัดมูลค่า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ในภายหลัง</w:t>
      </w:r>
      <w:r w:rsidRPr="004D3E5A">
        <w:rPr>
          <w:rFonts w:ascii="Angsana New" w:hAnsi="Angsana New"/>
          <w:spacing w:val="-4"/>
          <w:sz w:val="32"/>
          <w:szCs w:val="32"/>
          <w:cs/>
        </w:rPr>
        <w:t xml:space="preserve">ด้วยมูลค่ายุติธรรมผ่านกำไรขาดทุนเบ็ดเสร็จอื่น 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และสินทรัพย์ทางการเงินที่</w:t>
      </w:r>
      <w:r w:rsidRPr="004D3E5A">
        <w:rPr>
          <w:rFonts w:ascii="Angsana New" w:hAnsi="Angsana New"/>
          <w:spacing w:val="-4"/>
          <w:sz w:val="32"/>
          <w:szCs w:val="32"/>
          <w:cs/>
        </w:rPr>
        <w:t>วัดมูลค่า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ในภายหลัง</w:t>
      </w:r>
      <w:r w:rsidRPr="004D3E5A">
        <w:rPr>
          <w:rFonts w:ascii="Angsana New" w:hAnsi="Angsana New"/>
          <w:spacing w:val="-4"/>
          <w:sz w:val="32"/>
          <w:szCs w:val="32"/>
          <w:cs/>
        </w:rPr>
        <w:t xml:space="preserve">ด้วยมูลค่ายุติธรรมผ่านกำไรหรือขาดทุน 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โดยพิจารณาจากแผน</w:t>
      </w:r>
      <w:r w:rsidRPr="004D3E5A">
        <w:rPr>
          <w:rFonts w:ascii="Angsana New" w:hAnsi="Angsana New"/>
          <w:spacing w:val="-4"/>
          <w:sz w:val="32"/>
          <w:szCs w:val="32"/>
          <w:cs/>
        </w:rPr>
        <w:t>ธุรกิจของกิจการในการจัดการสินทรัพย์ทางการเงิน และลักษณะของกระแสเงินสดตามสัญญาของสินทรัพย์ทางการเงิน</w:t>
      </w:r>
    </w:p>
    <w:p w14:paraId="4ABD37AC" w14:textId="77777777" w:rsidR="00B56DEF" w:rsidRPr="004D3E5A" w:rsidRDefault="009A42D8" w:rsidP="003633CA">
      <w:pPr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D3E5A">
        <w:rPr>
          <w:rFonts w:ascii="Angsana New" w:hAnsi="Angsana New"/>
          <w:b/>
          <w:bCs/>
          <w:i/>
          <w:iCs/>
          <w:szCs w:val="32"/>
          <w:cs/>
        </w:rPr>
        <w:tab/>
      </w:r>
      <w:r w:rsidR="00B56DEF" w:rsidRPr="004D3E5A">
        <w:rPr>
          <w:rFonts w:ascii="Angsana New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สินทรัพย์ทางการเงินที่วัดมูลค่าด้วยราคาทุนตัดจำหน่าย</w:t>
      </w:r>
      <w:r w:rsidR="00B56DEF" w:rsidRPr="004D3E5A">
        <w:rPr>
          <w:rFonts w:ascii="Angsana New" w:hAnsi="Angsana New"/>
          <w:b/>
          <w:bCs/>
          <w:i/>
          <w:iCs/>
          <w:sz w:val="32"/>
          <w:szCs w:val="32"/>
        </w:rPr>
        <w:t xml:space="preserve"> </w:t>
      </w:r>
    </w:p>
    <w:p w14:paraId="580D952E" w14:textId="659FE43B" w:rsidR="00B56DEF" w:rsidRPr="004D3E5A" w:rsidRDefault="00B56DEF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4D3E5A">
        <w:rPr>
          <w:rFonts w:ascii="Angsana New" w:hAnsi="Angsana New"/>
          <w:spacing w:val="-4"/>
          <w:sz w:val="32"/>
          <w:szCs w:val="32"/>
          <w:cs/>
        </w:rPr>
        <w:t>กลุ่มบริษัทวัดมูลค่าสินทรัพย์ทางการเงินด้วยราคาทุนตัดจำหน่าย เมื่อ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กลุ่มบริษัท</w:t>
      </w:r>
      <w:r w:rsidRPr="004D3E5A">
        <w:rPr>
          <w:rFonts w:ascii="Angsana New" w:hAnsi="Angsana New"/>
          <w:spacing w:val="-4"/>
          <w:sz w:val="32"/>
          <w:szCs w:val="32"/>
          <w:cs/>
        </w:rPr>
        <w:t>ถือครอง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สินทรัพย์ทางการเงินนั้น</w:t>
      </w:r>
      <w:r w:rsidRPr="004D3E5A">
        <w:rPr>
          <w:rFonts w:ascii="Angsana New" w:hAnsi="Angsana New"/>
          <w:spacing w:val="-4"/>
          <w:sz w:val="32"/>
          <w:szCs w:val="32"/>
          <w:cs/>
        </w:rPr>
        <w:t>เพื่อรับกระแสเงินสดตามสัญญา และ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เงื่อนไขตาม</w:t>
      </w:r>
      <w:r w:rsidRPr="004D3E5A">
        <w:rPr>
          <w:rFonts w:ascii="Angsana New" w:hAnsi="Angsana New"/>
          <w:spacing w:val="-4"/>
          <w:sz w:val="32"/>
          <w:szCs w:val="32"/>
          <w:cs/>
        </w:rPr>
        <w:t>สัญญาของสินทรัพย์ทางการเงิน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ก่อให้เกิด</w:t>
      </w:r>
      <w:r w:rsidRPr="004D3E5A">
        <w:rPr>
          <w:rFonts w:ascii="Angsana New" w:hAnsi="Angsana New"/>
          <w:spacing w:val="-4"/>
          <w:sz w:val="32"/>
          <w:szCs w:val="32"/>
          <w:cs/>
        </w:rPr>
        <w:t>กระแสเงินสด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4D3E5A">
        <w:rPr>
          <w:rFonts w:ascii="Angsana New" w:hAnsi="Angsana New"/>
          <w:spacing w:val="-4"/>
          <w:sz w:val="32"/>
          <w:szCs w:val="32"/>
          <w:cs/>
        </w:rPr>
        <w:t>เป็นการรับชำระเพียงเงินต้นและดอกเบี้ยจาก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ยอดคงเหลือของ</w:t>
      </w:r>
      <w:r w:rsidRPr="004D3E5A">
        <w:rPr>
          <w:rFonts w:ascii="Angsana New" w:hAnsi="Angsana New"/>
          <w:spacing w:val="-4"/>
          <w:sz w:val="32"/>
          <w:szCs w:val="32"/>
          <w:cs/>
        </w:rPr>
        <w:t>เงินต้น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ในวันที่ระบุไว้เท่านั้น</w:t>
      </w:r>
      <w:r w:rsidRPr="004D3E5A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1C20DB6E" w14:textId="4203A3F5" w:rsidR="00B56DEF" w:rsidRPr="004D3E5A" w:rsidRDefault="00B56DEF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pacing w:val="-4"/>
          <w:sz w:val="32"/>
          <w:szCs w:val="32"/>
          <w:cs/>
        </w:rPr>
      </w:pPr>
      <w:r w:rsidRPr="004D3E5A">
        <w:rPr>
          <w:rFonts w:ascii="Angsana New" w:hAnsi="Angsana New"/>
          <w:spacing w:val="-4"/>
          <w:sz w:val="32"/>
          <w:szCs w:val="32"/>
          <w:cs/>
        </w:rPr>
        <w:t>สินทรัพย์ทางการเงินดังกล่าววัดมูลค่าในภายหลังโดยใช้วิธีดอกเบี้ยที่แท้จริงและต้อง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มีการประเมิน</w:t>
      </w:r>
      <w:r w:rsidRPr="004D3E5A">
        <w:rPr>
          <w:rFonts w:ascii="Angsana New" w:hAnsi="Angsana New"/>
          <w:spacing w:val="-4"/>
          <w:sz w:val="32"/>
          <w:szCs w:val="32"/>
          <w:cs/>
        </w:rPr>
        <w:t xml:space="preserve">การด้อยค่า 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ทั้งนี้ ผลกำไรและขาดทุนที่เกิดขึ้นจาก</w:t>
      </w:r>
      <w:r w:rsidRPr="004D3E5A">
        <w:rPr>
          <w:rFonts w:ascii="Angsana New" w:hAnsi="Angsana New"/>
          <w:spacing w:val="-4"/>
          <w:sz w:val="32"/>
          <w:szCs w:val="32"/>
          <w:cs/>
        </w:rPr>
        <w:t>การตัดรายการ การเปลี่ยนแปลง หรือการด้อยค่า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ของสินทรัพย์ดังกล่าว</w:t>
      </w:r>
      <w:r w:rsidRPr="004D3E5A">
        <w:rPr>
          <w:rFonts w:ascii="Angsana New" w:hAnsi="Angsana New"/>
          <w:spacing w:val="-4"/>
          <w:sz w:val="32"/>
          <w:szCs w:val="32"/>
          <w:cs/>
        </w:rPr>
        <w:t>จะรับรู้ใน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ส่วนของ</w:t>
      </w:r>
      <w:r w:rsidRPr="004D3E5A">
        <w:rPr>
          <w:rFonts w:ascii="Angsana New" w:hAnsi="Angsana New"/>
          <w:spacing w:val="-4"/>
          <w:sz w:val="32"/>
          <w:szCs w:val="32"/>
          <w:cs/>
        </w:rPr>
        <w:t xml:space="preserve">กำไรหรือขาดทุน   </w:t>
      </w:r>
    </w:p>
    <w:p w14:paraId="338EDD02" w14:textId="77777777" w:rsidR="00B56DEF" w:rsidRPr="004D3E5A" w:rsidRDefault="009A42D8" w:rsidP="003633CA">
      <w:pPr>
        <w:keepNext/>
        <w:tabs>
          <w:tab w:val="clear" w:pos="227"/>
          <w:tab w:val="clear" w:pos="454"/>
          <w:tab w:val="clear" w:pos="680"/>
          <w:tab w:val="clear" w:pos="907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D3E5A">
        <w:rPr>
          <w:rFonts w:ascii="Angsana New" w:hAnsi="Angsana New"/>
          <w:b/>
          <w:bCs/>
          <w:i/>
          <w:iCs/>
          <w:sz w:val="32"/>
          <w:szCs w:val="32"/>
          <w:cs/>
        </w:rPr>
        <w:tab/>
      </w:r>
      <w:r w:rsidR="00B56DEF" w:rsidRPr="004D3E5A">
        <w:rPr>
          <w:rFonts w:ascii="Angsana New" w:hAnsi="Angsana New"/>
          <w:b/>
          <w:bCs/>
          <w:i/>
          <w:iCs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สินทรัพย์ทางการเงินที่วัดมูลค่าด้วยมูลค่ายุติธรรมผ่านกำไรขาดทุนเบ็ดเสร็จอื่น (ตราสารหนี้) </w:t>
      </w:r>
    </w:p>
    <w:p w14:paraId="0AC16B99" w14:textId="3EC505F2" w:rsidR="00B56DEF" w:rsidRPr="004D3E5A" w:rsidRDefault="00B56DEF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4D3E5A">
        <w:rPr>
          <w:rFonts w:ascii="Angsana New" w:hAnsi="Angsana New"/>
          <w:spacing w:val="-4"/>
          <w:sz w:val="32"/>
          <w:szCs w:val="32"/>
          <w:cs/>
        </w:rPr>
        <w:t>กลุ่มบริษัทวัดมูลค่าสินทรัพย์ทางการเงินด้วยมูลค่ายุติธรรมผ่านกำไรขาดทุนเบ็ดเสร็จอื่น เมื่อกลุ่มบริษัทถือครอง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สินทรัพย์ทางการเงินนั้น</w:t>
      </w:r>
      <w:r w:rsidRPr="004D3E5A">
        <w:rPr>
          <w:rFonts w:ascii="Angsana New" w:hAnsi="Angsana New"/>
          <w:spacing w:val="-4"/>
          <w:sz w:val="32"/>
          <w:szCs w:val="32"/>
          <w:cs/>
        </w:rPr>
        <w:t>เพื่อรับกระแสเงินสดตามสัญญาและเพื่อขายสินทรัพย์ทางการเงิน และ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เงื่อนไขตาม</w:t>
      </w:r>
      <w:r w:rsidRPr="004D3E5A">
        <w:rPr>
          <w:rFonts w:ascii="Angsana New" w:hAnsi="Angsana New"/>
          <w:spacing w:val="-4"/>
          <w:sz w:val="32"/>
          <w:szCs w:val="32"/>
          <w:cs/>
        </w:rPr>
        <w:t>สัญญาของสินทรัพย์ทางการเงิน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ก่อ</w:t>
      </w:r>
      <w:r w:rsidRPr="004D3E5A">
        <w:rPr>
          <w:rFonts w:ascii="Angsana New" w:hAnsi="Angsana New"/>
          <w:spacing w:val="-4"/>
          <w:sz w:val="32"/>
          <w:szCs w:val="32"/>
          <w:cs/>
        </w:rPr>
        <w:t>ให้เกิดกระแสเงินสด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4D3E5A">
        <w:rPr>
          <w:rFonts w:ascii="Angsana New" w:hAnsi="Angsana New"/>
          <w:spacing w:val="-4"/>
          <w:sz w:val="32"/>
          <w:szCs w:val="32"/>
          <w:cs/>
        </w:rPr>
        <w:t>เป็นการ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รับ</w:t>
      </w:r>
      <w:r w:rsidRPr="004D3E5A">
        <w:rPr>
          <w:rFonts w:ascii="Angsana New" w:hAnsi="Angsana New"/>
          <w:spacing w:val="-4"/>
          <w:sz w:val="32"/>
          <w:szCs w:val="32"/>
          <w:cs/>
        </w:rPr>
        <w:t>ชำระเพียงเงินต้นและดอกเบี้ยจากยอดคงเหลือของเงินต้นในวันที่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ระบุ</w:t>
      </w:r>
      <w:r w:rsidRPr="004D3E5A">
        <w:rPr>
          <w:rFonts w:ascii="Angsana New" w:hAnsi="Angsana New"/>
          <w:spacing w:val="-4"/>
          <w:sz w:val="32"/>
          <w:szCs w:val="32"/>
          <w:cs/>
        </w:rPr>
        <w:t>ไว้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เท่านั้น</w:t>
      </w:r>
    </w:p>
    <w:p w14:paraId="53A782B1" w14:textId="77777777" w:rsidR="009E42C6" w:rsidRPr="004D3E5A" w:rsidRDefault="009E4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color w:val="000000"/>
          <w:sz w:val="32"/>
          <w:szCs w:val="32"/>
          <w:cs/>
        </w:rPr>
      </w:pPr>
      <w:r w:rsidRPr="004D3E5A">
        <w:rPr>
          <w:rFonts w:ascii="Angsana New" w:hAnsi="Angsana New"/>
          <w:color w:val="000000"/>
          <w:sz w:val="32"/>
          <w:szCs w:val="32"/>
          <w:cs/>
        </w:rPr>
        <w:br w:type="page"/>
      </w:r>
    </w:p>
    <w:p w14:paraId="39498634" w14:textId="6248D1AF" w:rsidR="00B56DEF" w:rsidRPr="004D3E5A" w:rsidRDefault="00B56DEF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4D3E5A">
        <w:rPr>
          <w:rFonts w:ascii="Angsana New" w:hAnsi="Angsana New"/>
          <w:spacing w:val="-4"/>
          <w:sz w:val="32"/>
          <w:szCs w:val="32"/>
          <w:cs/>
        </w:rPr>
        <w:lastRenderedPageBreak/>
        <w:t>ทั้งนี้ รายได้ดอกเบี้ย กำไรหรือขาดทุนจากอัตราแลกเปลี่ยน และผลขาดทุนจากการด้อยค่าหรือ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การโอน</w:t>
      </w:r>
      <w:r w:rsidRPr="004D3E5A">
        <w:rPr>
          <w:rFonts w:ascii="Angsana New" w:hAnsi="Angsana New"/>
          <w:spacing w:val="-4"/>
          <w:sz w:val="32"/>
          <w:szCs w:val="32"/>
          <w:cs/>
        </w:rPr>
        <w:t>กลับรายการผลขาดทุนนั้นจะรับรู้ใน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ส่วนของ</w:t>
      </w:r>
      <w:r w:rsidRPr="004D3E5A">
        <w:rPr>
          <w:rFonts w:ascii="Angsana New" w:hAnsi="Angsana New"/>
          <w:spacing w:val="-4"/>
          <w:sz w:val="32"/>
          <w:szCs w:val="32"/>
          <w:cs/>
        </w:rPr>
        <w:t>กำไร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หรือ</w:t>
      </w:r>
      <w:r w:rsidRPr="004D3E5A">
        <w:rPr>
          <w:rFonts w:ascii="Angsana New" w:hAnsi="Angsana New"/>
          <w:spacing w:val="-4"/>
          <w:sz w:val="32"/>
          <w:szCs w:val="32"/>
          <w:cs/>
        </w:rPr>
        <w:t>ขาดทุนและคำนวณ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ด้วยวิธีการเช่นเดียว</w:t>
      </w:r>
      <w:r w:rsidRPr="004D3E5A">
        <w:rPr>
          <w:rFonts w:ascii="Angsana New" w:hAnsi="Angsana New"/>
          <w:spacing w:val="-4"/>
          <w:sz w:val="32"/>
          <w:szCs w:val="32"/>
          <w:cs/>
        </w:rPr>
        <w:t xml:space="preserve">กับสินทรัพย์ทางการเงินที่วัดมูลค่าด้วยราคาทุนตัดจำหน่าย 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ในขณะที่</w:t>
      </w:r>
      <w:r w:rsidRPr="004D3E5A">
        <w:rPr>
          <w:rFonts w:ascii="Angsana New" w:hAnsi="Angsana New"/>
          <w:spacing w:val="-4"/>
          <w:sz w:val="32"/>
          <w:szCs w:val="32"/>
          <w:cs/>
        </w:rPr>
        <w:t>การเปลี่ยนแปลงในมูลค่ายุติธรรม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 xml:space="preserve">อื่น ๆ </w:t>
      </w:r>
      <w:r w:rsidRPr="004D3E5A">
        <w:rPr>
          <w:rFonts w:ascii="Angsana New" w:hAnsi="Angsana New"/>
          <w:spacing w:val="-4"/>
          <w:sz w:val="32"/>
          <w:szCs w:val="32"/>
          <w:cs/>
        </w:rPr>
        <w:t>จะรับรู้ผ่านกำไรขาดทุนเบ็ดเสร็จอื่น</w:t>
      </w:r>
      <w:r w:rsidRPr="004D3E5A">
        <w:rPr>
          <w:rFonts w:ascii="Angsana New" w:hAnsi="Angsana New"/>
          <w:spacing w:val="-4"/>
          <w:sz w:val="32"/>
          <w:szCs w:val="32"/>
        </w:rPr>
        <w:t xml:space="preserve"> </w:t>
      </w:r>
      <w:r w:rsidRPr="004D3E5A">
        <w:rPr>
          <w:rFonts w:ascii="Angsana New" w:hAnsi="Angsana New"/>
          <w:spacing w:val="-4"/>
          <w:sz w:val="32"/>
          <w:szCs w:val="32"/>
          <w:cs/>
        </w:rPr>
        <w:t>ผลสะสมของการเปลี่ยนแปลงในมูลค่ายุติธรรมที่เคยรับรู้ในกำไรขาดทุนเบ็ดเสร็จอื่นจะโอนเข้าไป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ยังส่วนของ</w:t>
      </w:r>
      <w:r w:rsidRPr="004D3E5A">
        <w:rPr>
          <w:rFonts w:ascii="Angsana New" w:hAnsi="Angsana New"/>
          <w:spacing w:val="-4"/>
          <w:sz w:val="32"/>
          <w:szCs w:val="32"/>
          <w:cs/>
        </w:rPr>
        <w:t>กำไรหรือขาดทุนเมื่อมีการตัดรายการสินทรัพย์ทางการเงินนั้น</w:t>
      </w:r>
    </w:p>
    <w:p w14:paraId="54AE4684" w14:textId="77777777" w:rsidR="005D024D" w:rsidRPr="004D3E5A" w:rsidRDefault="005D024D" w:rsidP="003633CA">
      <w:pPr>
        <w:spacing w:before="120" w:after="120"/>
        <w:ind w:left="547" w:hanging="7"/>
        <w:jc w:val="thaiDistribute"/>
        <w:rPr>
          <w:rFonts w:ascii="Angsana New" w:eastAsia="Arial Unicode MS" w:hAnsi="Angsana New"/>
          <w:sz w:val="20"/>
          <w:szCs w:val="20"/>
        </w:rPr>
      </w:pPr>
      <w:r w:rsidRPr="004D3E5A">
        <w:rPr>
          <w:rFonts w:ascii="Angsana New" w:eastAsia="Arial" w:hAnsi="Angsana New"/>
          <w:b/>
          <w:bCs/>
          <w:i/>
          <w:iCs/>
          <w:spacing w:val="-6"/>
          <w:sz w:val="32"/>
          <w:szCs w:val="32"/>
          <w:cs/>
        </w:rPr>
        <w:t>สินทรัพย์ทางการเงินที่มีการกำหนดให้วัดมูลค่าด้วยมูลค่ายุติธรรมผ่านกำไรขาดทุนเบ็ดเสร็จอื่น (ตราสารทุน)</w:t>
      </w:r>
      <w:r w:rsidRPr="004D3E5A">
        <w:rPr>
          <w:rFonts w:ascii="Angsana New" w:eastAsia="Arial" w:hAnsi="Angsana New"/>
          <w:sz w:val="32"/>
          <w:szCs w:val="32"/>
          <w:cs/>
        </w:rPr>
        <w:t xml:space="preserve"> </w:t>
      </w:r>
    </w:p>
    <w:p w14:paraId="3CD416B0" w14:textId="77777777" w:rsidR="005D024D" w:rsidRPr="004D3E5A" w:rsidRDefault="005D024D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4D3E5A">
        <w:rPr>
          <w:rFonts w:ascii="Angsana New" w:hAnsi="Angsana New" w:hint="cs"/>
          <w:spacing w:val="-4"/>
          <w:sz w:val="32"/>
          <w:szCs w:val="32"/>
          <w:cs/>
        </w:rPr>
        <w:t xml:space="preserve">ณ วันที่รับรู้รายการวันแรก </w:t>
      </w:r>
      <w:r w:rsidRPr="004D3E5A">
        <w:rPr>
          <w:rFonts w:ascii="Angsana New" w:hAnsi="Angsana New"/>
          <w:spacing w:val="-4"/>
          <w:sz w:val="32"/>
          <w:szCs w:val="32"/>
          <w:cs/>
        </w:rPr>
        <w:t>กลุ่มบริษัทสามารถเลือกจัดประเภทเงินลงทุนในตราสารทุน</w:t>
      </w:r>
      <w:r w:rsidRPr="004D3E5A">
        <w:rPr>
          <w:rFonts w:ascii="Angsana New" w:hAnsi="Angsana New" w:hint="eastAsia"/>
          <w:spacing w:val="-4"/>
          <w:sz w:val="32"/>
          <w:szCs w:val="32"/>
          <w:cs/>
        </w:rPr>
        <w:t>ซึ่งไม่ได้ถือไว้เพื่อค้า</w:t>
      </w:r>
      <w:r w:rsidRPr="004D3E5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D3E5A">
        <w:rPr>
          <w:rFonts w:ascii="Angsana New" w:hAnsi="Angsana New" w:hint="eastAsia"/>
          <w:spacing w:val="-4"/>
          <w:sz w:val="32"/>
          <w:szCs w:val="32"/>
          <w:cs/>
        </w:rPr>
        <w:t>เป็นตราสารทุนที่</w:t>
      </w:r>
      <w:r w:rsidRPr="004D3E5A">
        <w:rPr>
          <w:rFonts w:ascii="Angsana New" w:hAnsi="Angsana New"/>
          <w:spacing w:val="-4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 xml:space="preserve"> </w:t>
      </w:r>
      <w:r w:rsidRPr="004D3E5A">
        <w:rPr>
          <w:rFonts w:ascii="Angsana New" w:hAnsi="Angsana New"/>
          <w:spacing w:val="-4"/>
          <w:sz w:val="32"/>
          <w:szCs w:val="32"/>
          <w:cs/>
        </w:rPr>
        <w:t xml:space="preserve">โดยไม่สามารถเปลี่ยนการจัดประเภทในภายหลังได้ 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 xml:space="preserve">ทั้งนี้ </w:t>
      </w:r>
      <w:r w:rsidRPr="004D3E5A">
        <w:rPr>
          <w:rFonts w:ascii="Angsana New" w:hAnsi="Angsana New"/>
          <w:spacing w:val="-4"/>
          <w:sz w:val="32"/>
          <w:szCs w:val="32"/>
          <w:cs/>
        </w:rPr>
        <w:t>การจัดประเภทรายการจะพิจารณาเป็นรายตราสาร</w:t>
      </w:r>
      <w:r w:rsidRPr="004D3E5A">
        <w:rPr>
          <w:rFonts w:ascii="Angsana New" w:hAnsi="Angsana New"/>
          <w:spacing w:val="-4"/>
          <w:sz w:val="32"/>
          <w:szCs w:val="32"/>
        </w:rPr>
        <w:t xml:space="preserve"> </w:t>
      </w:r>
    </w:p>
    <w:p w14:paraId="2F772485" w14:textId="77777777" w:rsidR="005D024D" w:rsidRPr="004D3E5A" w:rsidRDefault="005D024D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4D3E5A">
        <w:rPr>
          <w:rFonts w:ascii="Angsana New" w:hAnsi="Angsana New" w:hint="cs"/>
          <w:spacing w:val="-4"/>
          <w:sz w:val="32"/>
          <w:szCs w:val="32"/>
          <w:cs/>
        </w:rPr>
        <w:t>ผล</w:t>
      </w:r>
      <w:r w:rsidRPr="004D3E5A">
        <w:rPr>
          <w:rFonts w:ascii="Angsana New" w:hAnsi="Angsana New"/>
          <w:spacing w:val="-4"/>
          <w:sz w:val="32"/>
          <w:szCs w:val="32"/>
          <w:cs/>
        </w:rPr>
        <w:t>กำไรและขาดทุน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ที่รับรู้ในกำไรขาดทุนเบ็ดเสร็จอื่นของ</w:t>
      </w:r>
      <w:r w:rsidRPr="004D3E5A">
        <w:rPr>
          <w:rFonts w:ascii="Angsana New" w:hAnsi="Angsana New"/>
          <w:spacing w:val="-4"/>
          <w:sz w:val="32"/>
          <w:szCs w:val="32"/>
          <w:cs/>
        </w:rPr>
        <w:t>สินทรัพย์ทางการเงินนี้จะไม่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สามารถ</w:t>
      </w:r>
      <w:r w:rsidRPr="004D3E5A">
        <w:rPr>
          <w:rFonts w:ascii="Angsana New" w:hAnsi="Angsana New"/>
          <w:spacing w:val="-4"/>
          <w:sz w:val="32"/>
          <w:szCs w:val="32"/>
          <w:cs/>
        </w:rPr>
        <w:t>โอนไปรับรู้ใน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ส่วนของ</w:t>
      </w:r>
      <w:r w:rsidRPr="004D3E5A">
        <w:rPr>
          <w:rFonts w:ascii="Angsana New" w:hAnsi="Angsana New"/>
          <w:spacing w:val="-4"/>
          <w:sz w:val="32"/>
          <w:szCs w:val="32"/>
          <w:cs/>
        </w:rPr>
        <w:t>กำไรหรือขาดทุน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 xml:space="preserve">ได้ในภายหลัง </w:t>
      </w:r>
    </w:p>
    <w:p w14:paraId="08C0E035" w14:textId="77777777" w:rsidR="005D024D" w:rsidRPr="004D3E5A" w:rsidRDefault="005D024D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4D3E5A">
        <w:rPr>
          <w:rFonts w:ascii="Angsana New" w:hAnsi="Angsana New"/>
          <w:spacing w:val="-4"/>
          <w:sz w:val="32"/>
          <w:szCs w:val="32"/>
          <w:cs/>
        </w:rPr>
        <w:t>เงินปันผล</w:t>
      </w:r>
      <w:r w:rsidRPr="004D3E5A">
        <w:rPr>
          <w:rFonts w:ascii="Angsana New" w:hAnsi="Angsana New" w:hint="eastAsia"/>
          <w:spacing w:val="-4"/>
          <w:sz w:val="32"/>
          <w:szCs w:val="32"/>
          <w:cs/>
        </w:rPr>
        <w:t>รับจาก</w:t>
      </w:r>
      <w:r w:rsidRPr="004D3E5A">
        <w:rPr>
          <w:rFonts w:ascii="Angsana New" w:hAnsi="Angsana New"/>
          <w:spacing w:val="-4"/>
          <w:sz w:val="32"/>
          <w:szCs w:val="32"/>
          <w:cs/>
        </w:rPr>
        <w:t>เงินลงทุน</w:t>
      </w:r>
      <w:r w:rsidRPr="004D3E5A">
        <w:rPr>
          <w:rFonts w:ascii="Angsana New" w:hAnsi="Angsana New" w:hint="eastAsia"/>
          <w:spacing w:val="-4"/>
          <w:sz w:val="32"/>
          <w:szCs w:val="32"/>
          <w:cs/>
        </w:rPr>
        <w:t>ดังกล่าวถือ</w:t>
      </w:r>
      <w:r w:rsidRPr="004D3E5A">
        <w:rPr>
          <w:rFonts w:ascii="Angsana New" w:hAnsi="Angsana New"/>
          <w:spacing w:val="-4"/>
          <w:sz w:val="32"/>
          <w:szCs w:val="32"/>
          <w:cs/>
        </w:rPr>
        <w:t>เป็นรายได้อื่นใน</w:t>
      </w:r>
      <w:r w:rsidRPr="004D3E5A">
        <w:rPr>
          <w:rFonts w:ascii="Angsana New" w:hAnsi="Angsana New" w:hint="eastAsia"/>
          <w:spacing w:val="-4"/>
          <w:sz w:val="32"/>
          <w:szCs w:val="32"/>
          <w:cs/>
        </w:rPr>
        <w:t>ส่วนของ</w:t>
      </w:r>
      <w:r w:rsidRPr="004D3E5A">
        <w:rPr>
          <w:rFonts w:ascii="Angsana New" w:hAnsi="Angsana New"/>
          <w:spacing w:val="-4"/>
          <w:sz w:val="32"/>
          <w:szCs w:val="32"/>
          <w:cs/>
        </w:rPr>
        <w:t>กำไร</w:t>
      </w:r>
      <w:r w:rsidRPr="004D3E5A">
        <w:rPr>
          <w:rFonts w:ascii="Angsana New" w:hAnsi="Angsana New" w:hint="eastAsia"/>
          <w:spacing w:val="-4"/>
          <w:sz w:val="32"/>
          <w:szCs w:val="32"/>
          <w:cs/>
        </w:rPr>
        <w:t>หรือ</w:t>
      </w:r>
      <w:r w:rsidRPr="004D3E5A">
        <w:rPr>
          <w:rFonts w:ascii="Angsana New" w:hAnsi="Angsana New"/>
          <w:spacing w:val="-4"/>
          <w:sz w:val="32"/>
          <w:szCs w:val="32"/>
          <w:cs/>
        </w:rPr>
        <w:t>ขาดทุน เว้นแต่</w:t>
      </w:r>
      <w:r w:rsidRPr="004D3E5A">
        <w:rPr>
          <w:rFonts w:ascii="Angsana New" w:hAnsi="Angsana New" w:hint="eastAsia"/>
          <w:spacing w:val="-4"/>
          <w:sz w:val="32"/>
          <w:szCs w:val="32"/>
          <w:cs/>
        </w:rPr>
        <w:t>ในกรณีที่</w:t>
      </w:r>
      <w:r w:rsidRPr="004D3E5A">
        <w:rPr>
          <w:rFonts w:ascii="Angsana New" w:hAnsi="Angsana New"/>
          <w:spacing w:val="-4"/>
          <w:sz w:val="32"/>
          <w:szCs w:val="32"/>
          <w:cs/>
        </w:rPr>
        <w:t>เป็นการได้รับคืนของต้นทุนการลงทุนในสินทรัพย์ทางการเงิน</w:t>
      </w:r>
      <w:r w:rsidRPr="004D3E5A">
        <w:rPr>
          <w:rFonts w:ascii="Angsana New" w:hAnsi="Angsana New" w:hint="eastAsia"/>
          <w:spacing w:val="-4"/>
          <w:sz w:val="32"/>
          <w:szCs w:val="32"/>
          <w:cs/>
        </w:rPr>
        <w:t>อย่างชัดเจน</w:t>
      </w:r>
      <w:r w:rsidRPr="004D3E5A">
        <w:rPr>
          <w:rFonts w:ascii="Angsana New" w:hAnsi="Angsana New"/>
          <w:spacing w:val="-4"/>
          <w:sz w:val="32"/>
          <w:szCs w:val="32"/>
          <w:cs/>
        </w:rPr>
        <w:t xml:space="preserve"> </w:t>
      </w:r>
      <w:r w:rsidRPr="004D3E5A">
        <w:rPr>
          <w:rFonts w:ascii="Angsana New" w:hAnsi="Angsana New" w:hint="eastAsia"/>
          <w:spacing w:val="-4"/>
          <w:sz w:val="32"/>
          <w:szCs w:val="32"/>
          <w:cs/>
        </w:rPr>
        <w:t>กลุ่มบริษัทจะรับรู้รายการนั้น</w:t>
      </w:r>
      <w:r w:rsidRPr="004D3E5A">
        <w:rPr>
          <w:rFonts w:ascii="Angsana New" w:hAnsi="Angsana New"/>
          <w:spacing w:val="-4"/>
          <w:sz w:val="32"/>
          <w:szCs w:val="32"/>
          <w:cs/>
        </w:rPr>
        <w:t xml:space="preserve">ในกำไรขาดทุนเบ็ดเสร็จอื่น </w:t>
      </w:r>
    </w:p>
    <w:p w14:paraId="6A65F538" w14:textId="77777777" w:rsidR="005D024D" w:rsidRPr="004D3E5A" w:rsidRDefault="005D024D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pacing w:val="-4"/>
          <w:sz w:val="32"/>
          <w:szCs w:val="32"/>
          <w:cs/>
        </w:rPr>
      </w:pPr>
      <w:r w:rsidRPr="004D3E5A">
        <w:rPr>
          <w:rFonts w:ascii="Angsana New" w:hAnsi="Angsana New" w:hint="cs"/>
          <w:spacing w:val="-4"/>
          <w:sz w:val="32"/>
          <w:szCs w:val="32"/>
          <w:cs/>
        </w:rPr>
        <w:t xml:space="preserve">นอกจากนี้ </w:t>
      </w:r>
      <w:r w:rsidRPr="004D3E5A">
        <w:rPr>
          <w:rFonts w:ascii="Angsana New" w:hAnsi="Angsana New"/>
          <w:spacing w:val="-4"/>
          <w:sz w:val="32"/>
          <w:szCs w:val="32"/>
          <w:cs/>
        </w:rPr>
        <w:t>เงินลงทุนในตรา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สาร</w:t>
      </w:r>
      <w:r w:rsidRPr="004D3E5A">
        <w:rPr>
          <w:rFonts w:ascii="Angsana New" w:hAnsi="Angsana New"/>
          <w:spacing w:val="-4"/>
          <w:sz w:val="32"/>
          <w:szCs w:val="32"/>
          <w:cs/>
        </w:rPr>
        <w:t>ทุน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ที่</w:t>
      </w:r>
      <w:r w:rsidRPr="004D3E5A">
        <w:rPr>
          <w:rFonts w:ascii="Angsana New" w:hAnsi="Angsana New"/>
          <w:spacing w:val="-4"/>
          <w:sz w:val="32"/>
          <w:szCs w:val="32"/>
          <w:cs/>
        </w:rPr>
        <w:t>กำหนดให้วัดมูลค่าด้วยมูลค่ายุติธรรมผ่านกำไรขาดทุนเบ็ดเสร็จอื่น</w:t>
      </w:r>
      <w:r w:rsidRPr="004D3E5A">
        <w:rPr>
          <w:rFonts w:ascii="Angsana New" w:hAnsi="Angsana New" w:hint="cs"/>
          <w:spacing w:val="-4"/>
          <w:sz w:val="32"/>
          <w:szCs w:val="32"/>
          <w:cs/>
        </w:rPr>
        <w:t>ไม่มีข้อกำหนดให้ประเมินการด้อยค่า</w:t>
      </w:r>
      <w:r w:rsidRPr="004D3E5A">
        <w:rPr>
          <w:rFonts w:ascii="Angsana New" w:hAnsi="Angsana New"/>
          <w:spacing w:val="-4"/>
          <w:sz w:val="32"/>
          <w:szCs w:val="32"/>
          <w:cs/>
        </w:rPr>
        <w:t xml:space="preserve"> </w:t>
      </w:r>
    </w:p>
    <w:p w14:paraId="647D4660" w14:textId="77777777" w:rsidR="00B56DEF" w:rsidRPr="004D3E5A" w:rsidRDefault="00B56DEF" w:rsidP="003633CA">
      <w:pPr>
        <w:tabs>
          <w:tab w:val="clear" w:pos="454"/>
        </w:tabs>
        <w:spacing w:before="120" w:after="120" w:line="240" w:lineRule="auto"/>
        <w:ind w:left="540"/>
        <w:jc w:val="both"/>
        <w:rPr>
          <w:rFonts w:ascii="Angsana New" w:eastAsia="Arial" w:hAnsi="Angsana New"/>
          <w:b/>
          <w:bCs/>
          <w:i/>
          <w:iCs/>
          <w:sz w:val="32"/>
          <w:szCs w:val="32"/>
        </w:rPr>
      </w:pPr>
      <w:r w:rsidRPr="004D3E5A">
        <w:rPr>
          <w:rFonts w:ascii="Angsana New" w:eastAsia="Arial" w:hAnsi="Angsana New"/>
          <w:b/>
          <w:bCs/>
          <w:i/>
          <w:iCs/>
          <w:sz w:val="32"/>
          <w:szCs w:val="32"/>
          <w:cs/>
        </w:rPr>
        <w:t>สินทรัพย์ทางการเงินที่วัดมูลค่าด้วยมูลค่ายุติธรรมผ่านกำไรหรือขาดทุน</w:t>
      </w:r>
    </w:p>
    <w:p w14:paraId="3501B355" w14:textId="4DD9B26E" w:rsidR="00B56DEF" w:rsidRPr="004D3E5A" w:rsidRDefault="00722FD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B56DEF" w:rsidRPr="004D3E5A">
        <w:rPr>
          <w:rFonts w:ascii="Angsana New" w:hAnsi="Angsana New"/>
          <w:sz w:val="32"/>
          <w:szCs w:val="32"/>
          <w:cs/>
        </w:rPr>
        <w:t xml:space="preserve">สินทรัพย์ทางการเงินที่วัดมูลค่าด้วยมูลค่ายุติธรรมผ่านกำไรหรือขาดทุน </w:t>
      </w:r>
      <w:r w:rsidR="00B56DEF" w:rsidRPr="004D3E5A">
        <w:rPr>
          <w:rFonts w:ascii="Angsana New" w:hAnsi="Angsana New" w:hint="cs"/>
          <w:sz w:val="32"/>
          <w:szCs w:val="32"/>
          <w:cs/>
        </w:rPr>
        <w:t>จะแสดง</w:t>
      </w:r>
      <w:r w:rsidR="00B56DEF" w:rsidRPr="004D3E5A">
        <w:rPr>
          <w:rFonts w:ascii="Angsana New" w:hAnsi="Angsana New"/>
          <w:sz w:val="32"/>
          <w:szCs w:val="32"/>
          <w:cs/>
        </w:rPr>
        <w:t>ในงบแสดงฐานะการเงิน</w:t>
      </w:r>
      <w:r w:rsidR="00B56DEF" w:rsidRPr="004D3E5A">
        <w:rPr>
          <w:rFonts w:ascii="Angsana New" w:hAnsi="Angsana New" w:hint="cs"/>
          <w:sz w:val="32"/>
          <w:szCs w:val="32"/>
          <w:cs/>
        </w:rPr>
        <w:t>ด้วย</w:t>
      </w:r>
      <w:r w:rsidR="00B56DEF" w:rsidRPr="004D3E5A">
        <w:rPr>
          <w:rFonts w:ascii="Angsana New" w:hAnsi="Angsana New"/>
          <w:sz w:val="32"/>
          <w:szCs w:val="32"/>
          <w:cs/>
        </w:rPr>
        <w:t xml:space="preserve">มูลค่ายุติธรรม </w:t>
      </w:r>
      <w:r w:rsidR="00B56DEF" w:rsidRPr="004D3E5A">
        <w:rPr>
          <w:rFonts w:ascii="Angsana New" w:hAnsi="Angsana New" w:hint="cs"/>
          <w:sz w:val="32"/>
          <w:szCs w:val="32"/>
          <w:cs/>
        </w:rPr>
        <w:t>โดยรับรู้การ</w:t>
      </w:r>
      <w:r w:rsidR="00B56DEF" w:rsidRPr="004D3E5A">
        <w:rPr>
          <w:rFonts w:ascii="Angsana New" w:hAnsi="Angsana New"/>
          <w:sz w:val="32"/>
          <w:szCs w:val="32"/>
          <w:cs/>
        </w:rPr>
        <w:t>เปลี่ยนแปลงสุทธิ</w:t>
      </w:r>
      <w:r w:rsidR="00B56DEF" w:rsidRPr="004D3E5A">
        <w:rPr>
          <w:rFonts w:ascii="Angsana New" w:hAnsi="Angsana New" w:hint="cs"/>
          <w:sz w:val="32"/>
          <w:szCs w:val="32"/>
          <w:cs/>
        </w:rPr>
        <w:t>ของ</w:t>
      </w:r>
      <w:r w:rsidR="00B56DEF" w:rsidRPr="004D3E5A">
        <w:rPr>
          <w:rFonts w:ascii="Angsana New" w:hAnsi="Angsana New"/>
          <w:sz w:val="32"/>
          <w:szCs w:val="32"/>
          <w:cs/>
        </w:rPr>
        <w:t>มูลค่ายุติธรรมใน</w:t>
      </w:r>
      <w:r w:rsidR="00B56DEF" w:rsidRPr="004D3E5A">
        <w:rPr>
          <w:rFonts w:ascii="Angsana New" w:hAnsi="Angsana New" w:hint="cs"/>
          <w:sz w:val="32"/>
          <w:szCs w:val="32"/>
          <w:cs/>
        </w:rPr>
        <w:t>ส่วนของ</w:t>
      </w:r>
      <w:r w:rsidR="00B56DEF" w:rsidRPr="004D3E5A">
        <w:rPr>
          <w:rFonts w:ascii="Angsana New" w:hAnsi="Angsana New"/>
          <w:sz w:val="32"/>
          <w:szCs w:val="32"/>
          <w:cs/>
        </w:rPr>
        <w:t>กำไร</w:t>
      </w:r>
      <w:r w:rsidR="00B56DEF" w:rsidRPr="004D3E5A">
        <w:rPr>
          <w:rFonts w:ascii="Angsana New" w:hAnsi="Angsana New" w:hint="cs"/>
          <w:sz w:val="32"/>
          <w:szCs w:val="32"/>
          <w:cs/>
        </w:rPr>
        <w:t>หรือ</w:t>
      </w:r>
      <w:r w:rsidR="00B56DEF" w:rsidRPr="004D3E5A">
        <w:rPr>
          <w:rFonts w:ascii="Angsana New" w:hAnsi="Angsana New"/>
          <w:sz w:val="32"/>
          <w:szCs w:val="32"/>
          <w:cs/>
        </w:rPr>
        <w:t>ขาดทุน</w:t>
      </w:r>
    </w:p>
    <w:p w14:paraId="1D499148" w14:textId="339F10A9" w:rsidR="00B56DEF" w:rsidRPr="004D3E5A" w:rsidRDefault="00722FD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B56DEF" w:rsidRPr="004D3E5A">
        <w:rPr>
          <w:rFonts w:ascii="Angsana New" w:hAnsi="Angsana New" w:hint="cs"/>
          <w:sz w:val="32"/>
          <w:szCs w:val="32"/>
          <w:cs/>
        </w:rPr>
        <w:t xml:space="preserve">ทั้งนี้ </w:t>
      </w:r>
      <w:r w:rsidR="00B56DEF" w:rsidRPr="004D3E5A">
        <w:rPr>
          <w:rFonts w:ascii="Angsana New" w:hAnsi="Angsana New"/>
          <w:sz w:val="32"/>
          <w:szCs w:val="32"/>
          <w:cs/>
        </w:rPr>
        <w:t>สินทรัพย์ทางการเงิน</w:t>
      </w:r>
      <w:r w:rsidR="00B56DEF" w:rsidRPr="004D3E5A">
        <w:rPr>
          <w:rFonts w:ascii="Angsana New" w:hAnsi="Angsana New" w:hint="cs"/>
          <w:sz w:val="32"/>
          <w:szCs w:val="32"/>
          <w:cs/>
        </w:rPr>
        <w:t>ดังกล่าว หมาย</w:t>
      </w:r>
      <w:r w:rsidR="005E1B45" w:rsidRPr="004D3E5A">
        <w:rPr>
          <w:rFonts w:ascii="Angsana New" w:hAnsi="Angsana New" w:hint="cs"/>
          <w:sz w:val="32"/>
          <w:szCs w:val="32"/>
          <w:cs/>
        </w:rPr>
        <w:t>ความ</w:t>
      </w:r>
      <w:r w:rsidR="00B56DEF" w:rsidRPr="004D3E5A">
        <w:rPr>
          <w:rFonts w:ascii="Angsana New" w:hAnsi="Angsana New" w:hint="cs"/>
          <w:sz w:val="32"/>
          <w:szCs w:val="32"/>
          <w:cs/>
        </w:rPr>
        <w:t xml:space="preserve">รวมถึง ตราสารอนุพันธ์ </w:t>
      </w:r>
      <w:r w:rsidR="00B56DEF" w:rsidRPr="004D3E5A">
        <w:rPr>
          <w:rFonts w:ascii="Angsana New" w:hAnsi="Angsana New"/>
          <w:sz w:val="32"/>
          <w:szCs w:val="32"/>
          <w:cs/>
        </w:rPr>
        <w:t>เงินลงทุนใน</w:t>
      </w:r>
      <w:r w:rsidR="00B56DEF" w:rsidRPr="004D3E5A">
        <w:rPr>
          <w:rFonts w:ascii="Angsana New" w:hAnsi="Angsana New" w:hint="cs"/>
          <w:sz w:val="32"/>
          <w:szCs w:val="32"/>
          <w:cs/>
        </w:rPr>
        <w:t>หลักทรัพย์ที่ถือไว้เพื่อค้า เงินลงทุนในตราสารทุนซึ่ง</w:t>
      </w:r>
      <w:r w:rsidR="00B56DEF" w:rsidRPr="004D3E5A">
        <w:rPr>
          <w:rFonts w:ascii="Angsana New" w:hAnsi="Angsana New"/>
          <w:sz w:val="32"/>
          <w:szCs w:val="32"/>
          <w:cs/>
        </w:rPr>
        <w:t>กลุ่มบริษัทไม่ได้เลือกจัดประเภท</w:t>
      </w:r>
      <w:r w:rsidR="00B56DEF" w:rsidRPr="004D3E5A">
        <w:rPr>
          <w:rFonts w:ascii="Angsana New" w:hAnsi="Angsana New" w:hint="cs"/>
          <w:sz w:val="32"/>
          <w:szCs w:val="32"/>
          <w:cs/>
        </w:rPr>
        <w:t>ให้</w:t>
      </w:r>
      <w:r w:rsidR="00B56DEF" w:rsidRPr="004D3E5A">
        <w:rPr>
          <w:rFonts w:ascii="Angsana New" w:hAnsi="Angsana New"/>
          <w:sz w:val="32"/>
          <w:szCs w:val="32"/>
          <w:cs/>
        </w:rPr>
        <w:t>วัดมูลค่าด้วยมูลค่ายุติธรรมผ่านกำไรขาดทุนเบ็ดเสร็จอื่น</w:t>
      </w:r>
      <w:r w:rsidR="00B56DEF" w:rsidRPr="004D3E5A">
        <w:rPr>
          <w:rFonts w:ascii="Angsana New" w:hAnsi="Angsana New" w:hint="cs"/>
          <w:sz w:val="32"/>
          <w:szCs w:val="32"/>
          <w:cs/>
        </w:rPr>
        <w:t xml:space="preserve"> และสินทรัพย์ทางการเงินที่มีกระแสเงินสดที่ไม่ได้รับชำระเพียงเงินต้นและดอกเบี้ย</w:t>
      </w:r>
    </w:p>
    <w:p w14:paraId="1716E9D0" w14:textId="784EF00B" w:rsidR="00722FD6" w:rsidRPr="004D3E5A" w:rsidRDefault="00722FD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B56DEF" w:rsidRPr="004D3E5A">
        <w:rPr>
          <w:rFonts w:ascii="Angsana New" w:hAnsi="Angsana New"/>
          <w:sz w:val="32"/>
          <w:szCs w:val="32"/>
          <w:cs/>
        </w:rPr>
        <w:t>เงินปันผลรับจากเงินลงทุนในตราสารทุนของบริษัทจดทะเบียน</w:t>
      </w:r>
      <w:r w:rsidR="00B56DEF" w:rsidRPr="004D3E5A">
        <w:rPr>
          <w:rFonts w:ascii="Angsana New" w:hAnsi="Angsana New" w:hint="eastAsia"/>
          <w:sz w:val="32"/>
          <w:szCs w:val="32"/>
          <w:cs/>
        </w:rPr>
        <w:t>ถือ</w:t>
      </w:r>
      <w:r w:rsidR="00B56DEF" w:rsidRPr="004D3E5A">
        <w:rPr>
          <w:rFonts w:ascii="Angsana New" w:hAnsi="Angsana New"/>
          <w:sz w:val="32"/>
          <w:szCs w:val="32"/>
          <w:cs/>
        </w:rPr>
        <w:t>เป็นรายได้อื่นใน</w:t>
      </w:r>
      <w:r w:rsidR="00B56DEF" w:rsidRPr="004D3E5A">
        <w:rPr>
          <w:rFonts w:ascii="Angsana New" w:hAnsi="Angsana New" w:hint="eastAsia"/>
          <w:sz w:val="32"/>
          <w:szCs w:val="32"/>
          <w:cs/>
        </w:rPr>
        <w:t>ส่วนของ</w:t>
      </w:r>
      <w:r w:rsidR="00B56DEF" w:rsidRPr="004D3E5A">
        <w:rPr>
          <w:rFonts w:ascii="Angsana New" w:hAnsi="Angsana New"/>
          <w:sz w:val="32"/>
          <w:szCs w:val="32"/>
          <w:cs/>
        </w:rPr>
        <w:t>กำไร</w:t>
      </w:r>
      <w:r w:rsidR="00B56DEF" w:rsidRPr="004D3E5A">
        <w:rPr>
          <w:rFonts w:ascii="Angsana New" w:hAnsi="Angsana New" w:hint="eastAsia"/>
          <w:sz w:val="32"/>
          <w:szCs w:val="32"/>
          <w:cs/>
        </w:rPr>
        <w:t>หรือ</w:t>
      </w:r>
      <w:r w:rsidR="00B56DEF" w:rsidRPr="004D3E5A">
        <w:rPr>
          <w:rFonts w:ascii="Angsana New" w:hAnsi="Angsana New"/>
          <w:sz w:val="32"/>
          <w:szCs w:val="32"/>
          <w:cs/>
        </w:rPr>
        <w:t xml:space="preserve">ขาดทุน </w:t>
      </w:r>
    </w:p>
    <w:p w14:paraId="2A5742FC" w14:textId="185F323C" w:rsidR="00B56DEF" w:rsidRPr="004D3E5A" w:rsidRDefault="00B56DEF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pacing w:val="-4"/>
          <w:sz w:val="32"/>
          <w:szCs w:val="32"/>
        </w:rPr>
      </w:pPr>
      <w:r w:rsidRPr="004D3E5A">
        <w:rPr>
          <w:rFonts w:ascii="Angsana New" w:hAnsi="Angsana New"/>
          <w:spacing w:val="-4"/>
          <w:sz w:val="32"/>
          <w:szCs w:val="32"/>
          <w:cs/>
        </w:rPr>
        <w:tab/>
      </w:r>
    </w:p>
    <w:p w14:paraId="70B1907D" w14:textId="77777777" w:rsidR="00F621BB" w:rsidRPr="004D3E5A" w:rsidRDefault="0041328D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spacing w:val="-4"/>
          <w:sz w:val="32"/>
          <w:szCs w:val="32"/>
          <w:cs/>
        </w:rPr>
        <w:br w:type="page"/>
      </w:r>
      <w:r w:rsidR="00F621BB" w:rsidRPr="004D3E5A">
        <w:rPr>
          <w:rFonts w:ascii="Angsana New" w:hAnsi="Angsana New"/>
          <w:b/>
          <w:bCs/>
          <w:sz w:val="32"/>
          <w:szCs w:val="32"/>
          <w:cs/>
        </w:rPr>
        <w:lastRenderedPageBreak/>
        <w:t>การจัดประเภทรายการและการวัดมูลค่าของหนี้สินทางการเงิน</w:t>
      </w:r>
    </w:p>
    <w:p w14:paraId="67010E88" w14:textId="2991A9D4" w:rsidR="00F621BB" w:rsidRPr="004D3E5A" w:rsidRDefault="00722FD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F621BB" w:rsidRPr="004D3E5A">
        <w:rPr>
          <w:rFonts w:ascii="Angsana New" w:hAnsi="Angsana New"/>
          <w:sz w:val="32"/>
          <w:szCs w:val="32"/>
          <w:cs/>
        </w:rPr>
        <w:t>ยกเว้นหนี้สินตราสารอนุพันธ์</w:t>
      </w:r>
      <w:r w:rsidR="00F621BB" w:rsidRPr="004D3E5A">
        <w:rPr>
          <w:rFonts w:ascii="Angsana New" w:hAnsi="Angsana New"/>
          <w:sz w:val="32"/>
          <w:szCs w:val="32"/>
        </w:rPr>
        <w:t xml:space="preserve"> </w:t>
      </w:r>
      <w:r w:rsidR="00F621BB" w:rsidRPr="004D3E5A">
        <w:rPr>
          <w:rFonts w:ascii="Angsana New" w:hAnsi="Angsana New" w:hint="cs"/>
          <w:sz w:val="32"/>
          <w:szCs w:val="32"/>
          <w:cs/>
        </w:rPr>
        <w:t>กลุ่มบริษัทรับรู้รายการเมื่อเริ่มแรกสำหรับหนี้สินทางการเงินด้วยมูลค่ายุติธรรมหัก</w:t>
      </w:r>
      <w:r w:rsidR="00F621BB" w:rsidRPr="004D3E5A">
        <w:rPr>
          <w:rFonts w:ascii="Angsana New" w:hAnsi="Angsana New"/>
          <w:sz w:val="32"/>
          <w:szCs w:val="32"/>
          <w:cs/>
        </w:rPr>
        <w:t>ต้นทุนการทำรายการ</w:t>
      </w:r>
      <w:r w:rsidR="00F621BB" w:rsidRPr="004D3E5A">
        <w:rPr>
          <w:rFonts w:ascii="Angsana New" w:hAnsi="Angsana New"/>
          <w:sz w:val="32"/>
          <w:szCs w:val="32"/>
        </w:rPr>
        <w:t xml:space="preserve"> </w:t>
      </w:r>
      <w:r w:rsidR="00F621BB" w:rsidRPr="004D3E5A">
        <w:rPr>
          <w:rFonts w:ascii="Angsana New" w:hAnsi="Angsana New" w:hint="cs"/>
          <w:sz w:val="32"/>
          <w:szCs w:val="32"/>
          <w:cs/>
        </w:rPr>
        <w:t>และ</w:t>
      </w:r>
      <w:r w:rsidR="00F621BB" w:rsidRPr="004D3E5A">
        <w:rPr>
          <w:rFonts w:ascii="Angsana New" w:hAnsi="Angsana New"/>
          <w:sz w:val="32"/>
          <w:szCs w:val="32"/>
          <w:cs/>
        </w:rPr>
        <w:t xml:space="preserve">จัดประเภทหนี้สินทางการเงินเป็นหนี้สินทางการเงินที่วัดมูลค่าในภายหลังด้วยราคาทุนตัดจำหน่าย โดยใช้วิธีดอกเบี้ยที่แท้จริง </w:t>
      </w:r>
      <w:r w:rsidR="00F621BB" w:rsidRPr="004D3E5A">
        <w:rPr>
          <w:rFonts w:ascii="Angsana New" w:hAnsi="Angsana New" w:hint="cs"/>
          <w:sz w:val="32"/>
          <w:szCs w:val="32"/>
          <w:cs/>
        </w:rPr>
        <w:t>ทั้งนี้ ผล</w:t>
      </w:r>
      <w:r w:rsidR="00F621BB" w:rsidRPr="004D3E5A">
        <w:rPr>
          <w:rFonts w:ascii="Angsana New" w:hAnsi="Angsana New"/>
          <w:sz w:val="32"/>
          <w:szCs w:val="32"/>
          <w:cs/>
        </w:rPr>
        <w:t>กำไรและขาดทุนที่</w:t>
      </w:r>
      <w:r w:rsidR="00F621BB" w:rsidRPr="004D3E5A">
        <w:rPr>
          <w:rFonts w:ascii="Angsana New" w:hAnsi="Angsana New" w:hint="cs"/>
          <w:sz w:val="32"/>
          <w:szCs w:val="32"/>
          <w:cs/>
        </w:rPr>
        <w:t>เกิดขึ้นจากการตัดรายการ</w:t>
      </w:r>
      <w:r w:rsidR="00F621BB" w:rsidRPr="004D3E5A">
        <w:rPr>
          <w:rFonts w:ascii="Angsana New" w:hAnsi="Angsana New"/>
          <w:sz w:val="32"/>
          <w:szCs w:val="32"/>
          <w:cs/>
        </w:rPr>
        <w:t>หนี้สินทางการเงิน</w:t>
      </w:r>
      <w:r w:rsidR="00F621BB" w:rsidRPr="004D3E5A">
        <w:rPr>
          <w:rFonts w:ascii="Angsana New" w:hAnsi="Angsana New" w:hint="cs"/>
          <w:sz w:val="32"/>
          <w:szCs w:val="32"/>
          <w:cs/>
        </w:rPr>
        <w:t>และการ</w:t>
      </w:r>
      <w:r w:rsidR="00F621BB" w:rsidRPr="004D3E5A">
        <w:rPr>
          <w:rFonts w:ascii="Angsana New" w:hAnsi="Angsana New"/>
          <w:sz w:val="32"/>
          <w:szCs w:val="32"/>
          <w:cs/>
        </w:rPr>
        <w:t>ตัดจำหน่าย</w:t>
      </w:r>
      <w:r w:rsidR="00F621BB" w:rsidRPr="004D3E5A">
        <w:rPr>
          <w:rFonts w:ascii="Angsana New" w:hAnsi="Angsana New" w:hint="cs"/>
          <w:sz w:val="32"/>
          <w:szCs w:val="32"/>
          <w:cs/>
        </w:rPr>
        <w:t>ตาม</w:t>
      </w:r>
      <w:r w:rsidR="00F621BB" w:rsidRPr="004D3E5A">
        <w:rPr>
          <w:rFonts w:ascii="Angsana New" w:hAnsi="Angsana New"/>
          <w:sz w:val="32"/>
          <w:szCs w:val="32"/>
          <w:cs/>
        </w:rPr>
        <w:t>วิธีดอกเบี้ยที่แท้จริงจะรับรู้ใน</w:t>
      </w:r>
      <w:r w:rsidR="00F621BB" w:rsidRPr="004D3E5A">
        <w:rPr>
          <w:rFonts w:ascii="Angsana New" w:hAnsi="Angsana New" w:hint="cs"/>
          <w:sz w:val="32"/>
          <w:szCs w:val="32"/>
          <w:cs/>
        </w:rPr>
        <w:t>ส่วนของ</w:t>
      </w:r>
      <w:r w:rsidR="00F621BB" w:rsidRPr="004D3E5A">
        <w:rPr>
          <w:rFonts w:ascii="Angsana New" w:hAnsi="Angsana New"/>
          <w:sz w:val="32"/>
          <w:szCs w:val="32"/>
          <w:cs/>
        </w:rPr>
        <w:t xml:space="preserve">กำไรหรือขาดทุน </w:t>
      </w:r>
      <w:r w:rsidR="00F621BB" w:rsidRPr="004D3E5A">
        <w:rPr>
          <w:rFonts w:ascii="Angsana New" w:hAnsi="Angsana New" w:hint="cs"/>
          <w:sz w:val="32"/>
          <w:szCs w:val="32"/>
          <w:cs/>
        </w:rPr>
        <w:t>โดย</w:t>
      </w:r>
      <w:r w:rsidR="00F621BB" w:rsidRPr="004D3E5A">
        <w:rPr>
          <w:rFonts w:ascii="Angsana New" w:hAnsi="Angsana New"/>
          <w:sz w:val="32"/>
          <w:szCs w:val="32"/>
          <w:cs/>
        </w:rPr>
        <w:t>การคำนวณมูลค่าราคาทุน</w:t>
      </w:r>
      <w:r w:rsidR="00F621BB" w:rsidRPr="004D3E5A">
        <w:rPr>
          <w:rFonts w:ascii="Angsana New" w:hAnsi="Angsana New" w:hint="cs"/>
          <w:sz w:val="32"/>
          <w:szCs w:val="32"/>
          <w:cs/>
        </w:rPr>
        <w:t>ตัดจำหน่าย</w:t>
      </w:r>
      <w:r w:rsidR="00F621BB" w:rsidRPr="004D3E5A">
        <w:rPr>
          <w:rFonts w:ascii="Angsana New" w:hAnsi="Angsana New"/>
          <w:sz w:val="32"/>
          <w:szCs w:val="32"/>
          <w:cs/>
        </w:rPr>
        <w:t>คำนึงถึงค่าธรรมเนียมหรือต้นทุนที่ถือเป็นส่วนหนึ่งของอัตราดอกเบี้ยที่แท้จริงนั้น</w:t>
      </w:r>
      <w:r w:rsidR="00F621BB" w:rsidRPr="004D3E5A">
        <w:rPr>
          <w:rFonts w:ascii="Angsana New" w:hAnsi="Angsana New" w:hint="cs"/>
          <w:sz w:val="32"/>
          <w:szCs w:val="32"/>
          <w:cs/>
        </w:rPr>
        <w:t>ด้วย</w:t>
      </w:r>
      <w:r w:rsidR="00F621BB" w:rsidRPr="004D3E5A">
        <w:rPr>
          <w:rFonts w:ascii="Angsana New" w:hAnsi="Angsana New"/>
          <w:sz w:val="32"/>
          <w:szCs w:val="32"/>
          <w:cs/>
        </w:rPr>
        <w:t xml:space="preserve"> ทั้งนี้ </w:t>
      </w:r>
      <w:r w:rsidR="00F621BB" w:rsidRPr="004D3E5A">
        <w:rPr>
          <w:rFonts w:ascii="Angsana New" w:hAnsi="Angsana New" w:hint="cs"/>
          <w:sz w:val="32"/>
          <w:szCs w:val="32"/>
          <w:cs/>
        </w:rPr>
        <w:t>ค่า</w:t>
      </w:r>
      <w:r w:rsidR="00F621BB" w:rsidRPr="004D3E5A">
        <w:rPr>
          <w:rFonts w:ascii="Angsana New" w:hAnsi="Angsana New"/>
          <w:sz w:val="32"/>
          <w:szCs w:val="32"/>
          <w:cs/>
        </w:rPr>
        <w:t>ตัดจำหน่าย</w:t>
      </w:r>
      <w:r w:rsidR="00F621BB" w:rsidRPr="004D3E5A">
        <w:rPr>
          <w:rFonts w:ascii="Angsana New" w:hAnsi="Angsana New" w:hint="cs"/>
          <w:sz w:val="32"/>
          <w:szCs w:val="32"/>
          <w:cs/>
        </w:rPr>
        <w:t>ตาม</w:t>
      </w:r>
      <w:r w:rsidR="00F621BB" w:rsidRPr="004D3E5A">
        <w:rPr>
          <w:rFonts w:ascii="Angsana New" w:hAnsi="Angsana New"/>
          <w:sz w:val="32"/>
          <w:szCs w:val="32"/>
          <w:cs/>
        </w:rPr>
        <w:t>วิธีดอกเบี้ยที่แท้จริงแสดง</w:t>
      </w:r>
      <w:r w:rsidR="00F621BB" w:rsidRPr="004D3E5A">
        <w:rPr>
          <w:rFonts w:ascii="Angsana New" w:hAnsi="Angsana New" w:hint="cs"/>
          <w:sz w:val="32"/>
          <w:szCs w:val="32"/>
          <w:cs/>
        </w:rPr>
        <w:t>เป็นส่วนหนึ่งของ</w:t>
      </w:r>
      <w:r w:rsidR="00F621BB" w:rsidRPr="004D3E5A">
        <w:rPr>
          <w:rFonts w:ascii="Angsana New" w:hAnsi="Angsana New"/>
          <w:sz w:val="32"/>
          <w:szCs w:val="32"/>
          <w:cs/>
        </w:rPr>
        <w:t>ต้นทุนทางการเงินใน</w:t>
      </w:r>
      <w:r w:rsidR="00F621BB" w:rsidRPr="004D3E5A">
        <w:rPr>
          <w:rFonts w:ascii="Angsana New" w:hAnsi="Angsana New" w:hint="cs"/>
          <w:sz w:val="32"/>
          <w:szCs w:val="32"/>
          <w:cs/>
        </w:rPr>
        <w:t>ส่วนของ</w:t>
      </w:r>
      <w:r w:rsidR="00F621BB" w:rsidRPr="004D3E5A">
        <w:rPr>
          <w:rFonts w:ascii="Angsana New" w:hAnsi="Angsana New"/>
          <w:sz w:val="32"/>
          <w:szCs w:val="32"/>
          <w:cs/>
        </w:rPr>
        <w:t>กำไร</w:t>
      </w:r>
      <w:r w:rsidR="00F621BB" w:rsidRPr="004D3E5A">
        <w:rPr>
          <w:rFonts w:ascii="Angsana New" w:hAnsi="Angsana New" w:hint="cs"/>
          <w:sz w:val="32"/>
          <w:szCs w:val="32"/>
          <w:cs/>
        </w:rPr>
        <w:t>หรือ</w:t>
      </w:r>
      <w:r w:rsidR="00F621BB" w:rsidRPr="004D3E5A">
        <w:rPr>
          <w:rFonts w:ascii="Angsana New" w:hAnsi="Angsana New"/>
          <w:sz w:val="32"/>
          <w:szCs w:val="32"/>
          <w:cs/>
        </w:rPr>
        <w:t>ขาดทุน</w:t>
      </w:r>
    </w:p>
    <w:p w14:paraId="2E9772D1" w14:textId="77777777" w:rsidR="00B56DEF" w:rsidRPr="004D3E5A" w:rsidRDefault="00B56DEF" w:rsidP="009A42D8">
      <w:pPr>
        <w:tabs>
          <w:tab w:val="clear" w:pos="454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  <w:cs/>
        </w:rPr>
        <w:t>การตัดรายการ</w:t>
      </w:r>
      <w:r w:rsidRPr="004D3E5A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</w:t>
      </w:r>
      <w:r w:rsidRPr="004D3E5A">
        <w:rPr>
          <w:rFonts w:ascii="Angsana New" w:hAnsi="Angsana New"/>
          <w:b/>
          <w:bCs/>
          <w:sz w:val="32"/>
          <w:szCs w:val="32"/>
          <w:cs/>
        </w:rPr>
        <w:t>ทางการเงิน</w:t>
      </w:r>
    </w:p>
    <w:p w14:paraId="031C75A0" w14:textId="48961AAD" w:rsidR="00635F9C" w:rsidRPr="004D3E5A" w:rsidRDefault="00722FD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B56DEF" w:rsidRPr="004D3E5A">
        <w:rPr>
          <w:rFonts w:ascii="Angsana New" w:hAnsi="Angsana New"/>
          <w:sz w:val="32"/>
          <w:szCs w:val="32"/>
          <w:cs/>
        </w:rPr>
        <w:t>สินทรัพย์ทางการเงินจะถูกตัดรายการ</w:t>
      </w:r>
      <w:r w:rsidR="00B56DEF" w:rsidRPr="004D3E5A">
        <w:rPr>
          <w:rFonts w:ascii="Angsana New" w:hAnsi="Angsana New" w:hint="cs"/>
          <w:sz w:val="32"/>
          <w:szCs w:val="32"/>
          <w:cs/>
        </w:rPr>
        <w:t xml:space="preserve">ออกจากบัญชี </w:t>
      </w:r>
      <w:r w:rsidR="00B56DEF" w:rsidRPr="004D3E5A">
        <w:rPr>
          <w:rFonts w:ascii="Angsana New" w:hAnsi="Angsana New"/>
          <w:sz w:val="32"/>
          <w:szCs w:val="32"/>
          <w:cs/>
        </w:rPr>
        <w:t>เมื่อสิทธิที่จะได้รับกระแสเงินสดของสินทรัพย์</w:t>
      </w:r>
      <w:r w:rsidR="00B56DEF" w:rsidRPr="004D3E5A">
        <w:rPr>
          <w:rFonts w:ascii="Angsana New" w:hAnsi="Angsana New" w:hint="cs"/>
          <w:sz w:val="32"/>
          <w:szCs w:val="32"/>
          <w:cs/>
        </w:rPr>
        <w:t>นั้นได้สิ้นสุด</w:t>
      </w:r>
      <w:r w:rsidR="00B56DEF" w:rsidRPr="004D3E5A">
        <w:rPr>
          <w:rFonts w:ascii="Angsana New" w:hAnsi="Angsana New"/>
          <w:sz w:val="32"/>
          <w:szCs w:val="32"/>
          <w:cs/>
        </w:rPr>
        <w:t>ลง หรือได้มีการโอนสิทธิที่จะได้รับกระแสเงินสด</w:t>
      </w:r>
      <w:r w:rsidR="00B56DEF" w:rsidRPr="004D3E5A">
        <w:rPr>
          <w:rFonts w:ascii="Angsana New" w:hAnsi="Angsana New" w:hint="cs"/>
          <w:sz w:val="32"/>
          <w:szCs w:val="32"/>
          <w:cs/>
        </w:rPr>
        <w:t>ของสินทรัพย์นั้น รวมถึงได้มี</w:t>
      </w:r>
      <w:r w:rsidR="00B56DEF" w:rsidRPr="004D3E5A">
        <w:rPr>
          <w:rFonts w:ascii="Angsana New" w:hAnsi="Angsana New"/>
          <w:sz w:val="32"/>
          <w:szCs w:val="32"/>
          <w:cs/>
        </w:rPr>
        <w:t>การโอนความเสี่ยงและผลตอบแทนเกือบทั้งหมดของสินทรัพย์นั้น หรือมีการโอนการควบคุมในสินทรัพย์นั้น</w:t>
      </w:r>
      <w:r w:rsidR="00B56DEF" w:rsidRPr="004D3E5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75D9295A" w14:textId="687416A8" w:rsidR="00B56DEF" w:rsidRPr="004D3E5A" w:rsidRDefault="00722FD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4D3E5A">
        <w:rPr>
          <w:rFonts w:ascii="Angsana New" w:hAnsi="Angsana New"/>
          <w:sz w:val="32"/>
          <w:szCs w:val="32"/>
        </w:rPr>
        <w:tab/>
      </w:r>
      <w:r w:rsidR="00635F9C" w:rsidRPr="004D3E5A">
        <w:rPr>
          <w:rFonts w:ascii="Angsana New" w:hAnsi="Angsana New"/>
          <w:sz w:val="32"/>
          <w:szCs w:val="32"/>
          <w:cs/>
        </w:rPr>
        <w:t>กลุ่มบริษัทตัดรายการหนี้สินทางการเงินก็ต่อเมื่อได้มีการปฏิบัติตามภาระผูกพันของหนี้สินนั้นแล้ว มีการยกเลิกภาระผูกพันนั้น หรือมีการสิ้นสุดลงของภาระผูกพันนั้น ในกรณีที่มีการเปลี่ยนหนี้สินทางการเงินที่มีอยู่ให้เป็นหนี้สินใหม่จากผู้ให้กู้รายเดียวกันซึ่งมีข้อกำหนดที่แตกต่างกันอย่างมาก หรือมีการแก้ไขข้อกำหนดของหนี้สินที่มีอยู่อย่างเป็นสาระสำคัญ จะถือว่าเป็นการตัดรายการหนี้สินเดิมและรับรู้หนี้สินใหม่ โดยรับรู้ผลแตกต่างของมูลค่าตามบัญชีดังกล่าวในส่วนของกำไรหรือขาดทุน</w:t>
      </w:r>
      <w:r w:rsidR="00B56DEF" w:rsidRPr="004D3E5A">
        <w:rPr>
          <w:rFonts w:ascii="Angsana New" w:hAnsi="Angsana New"/>
          <w:sz w:val="32"/>
          <w:szCs w:val="32"/>
          <w:cs/>
        </w:rPr>
        <w:t xml:space="preserve"> </w:t>
      </w:r>
    </w:p>
    <w:p w14:paraId="271464AD" w14:textId="77777777" w:rsidR="0041328D" w:rsidRPr="004D3E5A" w:rsidRDefault="0041328D" w:rsidP="0041328D">
      <w:pPr>
        <w:keepNext/>
        <w:spacing w:before="120" w:after="120"/>
        <w:ind w:left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  <w:cs/>
        </w:rPr>
        <w:t>การด้อยค่าของสินทรัพย์ทางการเงิน</w:t>
      </w:r>
    </w:p>
    <w:p w14:paraId="5466F885" w14:textId="2C75B6F6" w:rsidR="00561892" w:rsidRPr="004D3E5A" w:rsidRDefault="00722FD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B56DEF" w:rsidRPr="004D3E5A">
        <w:rPr>
          <w:rFonts w:ascii="Angsana New" w:hAnsi="Angsana New"/>
          <w:sz w:val="32"/>
          <w:szCs w:val="32"/>
          <w:cs/>
        </w:rPr>
        <w:t>กลุ่มบริษัทรับรู้ค่าเผื่อผลขาดทุนด้านเครดิตที่คาดว่าจะเกิดขึ้นของตราสารหนี้</w:t>
      </w:r>
      <w:r w:rsidR="00B56DEF" w:rsidRPr="004D3E5A">
        <w:rPr>
          <w:rFonts w:ascii="Angsana New" w:hAnsi="Angsana New" w:hint="cs"/>
          <w:sz w:val="32"/>
          <w:szCs w:val="32"/>
          <w:cs/>
        </w:rPr>
        <w:t>ทั้งหมด</w:t>
      </w:r>
      <w:r w:rsidR="00B56DEF" w:rsidRPr="004D3E5A">
        <w:rPr>
          <w:rFonts w:ascii="Angsana New" w:hAnsi="Angsana New"/>
          <w:sz w:val="32"/>
          <w:szCs w:val="32"/>
          <w:cs/>
        </w:rPr>
        <w:t>ที่ไม่ได้วัดมูลค่าด้วยมูลค่ายุติธรรมผ่านกำไรหรือขาดทุน ผลขาดทุนด้านเครดิตที่คาดว่าจะเกิดขึ้นคำนวณจากผลต่างของกระแสเงินสด</w:t>
      </w:r>
      <w:r w:rsidR="00B56DEF" w:rsidRPr="004D3E5A">
        <w:rPr>
          <w:rFonts w:ascii="Angsana New" w:hAnsi="Angsana New" w:hint="cs"/>
          <w:sz w:val="32"/>
          <w:szCs w:val="32"/>
          <w:cs/>
        </w:rPr>
        <w:t>ที่จะครบกำหนดชำระ</w:t>
      </w:r>
      <w:r w:rsidR="00B56DEF" w:rsidRPr="004D3E5A">
        <w:rPr>
          <w:rFonts w:ascii="Angsana New" w:hAnsi="Angsana New"/>
          <w:sz w:val="32"/>
          <w:szCs w:val="32"/>
          <w:cs/>
        </w:rPr>
        <w:t>ตามสัญญากับกระแสเงินสดทั้งหมดที่กลุ่มบริษัทคาดว่าจะได้รับ</w:t>
      </w:r>
      <w:r w:rsidR="00B56DEF" w:rsidRPr="004D3E5A">
        <w:rPr>
          <w:rFonts w:ascii="Angsana New" w:hAnsi="Angsana New" w:hint="cs"/>
          <w:sz w:val="32"/>
          <w:szCs w:val="32"/>
          <w:cs/>
        </w:rPr>
        <w:t>ชำระ และ</w:t>
      </w:r>
      <w:r w:rsidR="00B56DEF" w:rsidRPr="004D3E5A">
        <w:rPr>
          <w:rFonts w:ascii="Angsana New" w:hAnsi="Angsana New"/>
          <w:sz w:val="32"/>
          <w:szCs w:val="32"/>
          <w:cs/>
        </w:rPr>
        <w:t>คิดลดด้วยอัตราดอกเบี้ยที่แท้จริง</w:t>
      </w:r>
      <w:r w:rsidR="00B56DEF" w:rsidRPr="004D3E5A">
        <w:rPr>
          <w:rFonts w:ascii="Angsana New" w:hAnsi="Angsana New" w:hint="cs"/>
          <w:sz w:val="32"/>
          <w:szCs w:val="32"/>
          <w:cs/>
        </w:rPr>
        <w:t>โดยประมาณ</w:t>
      </w:r>
      <w:r w:rsidR="00B56DEF" w:rsidRPr="004D3E5A">
        <w:rPr>
          <w:rFonts w:ascii="Angsana New" w:hAnsi="Angsana New"/>
          <w:sz w:val="32"/>
          <w:szCs w:val="32"/>
          <w:cs/>
        </w:rPr>
        <w:t>ของสินทรัพย์ทางการเงิน</w:t>
      </w:r>
      <w:r w:rsidR="00B56DEF" w:rsidRPr="004D3E5A">
        <w:rPr>
          <w:rFonts w:ascii="Angsana New" w:hAnsi="Angsana New" w:hint="cs"/>
          <w:sz w:val="32"/>
          <w:szCs w:val="32"/>
          <w:cs/>
        </w:rPr>
        <w:t xml:space="preserve"> ณ วันที่ได้มา</w:t>
      </w:r>
    </w:p>
    <w:p w14:paraId="0D58DE96" w14:textId="1343EB15" w:rsidR="00B56DEF" w:rsidRPr="004D3E5A" w:rsidRDefault="00722FD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B56DEF" w:rsidRPr="004D3E5A">
        <w:rPr>
          <w:rFonts w:ascii="Angsana New" w:hAnsi="Angsana New"/>
          <w:sz w:val="32"/>
          <w:szCs w:val="32"/>
          <w:cs/>
        </w:rPr>
        <w:t>กลุ่มบริษัทใช้วิธีการอย่างง่ายในการคำนวณผลขาดทุนด้านเครดิตที่คาดว่าจะเกิดขึ้นสำหรับลูกหนี้การค้าดังนั้น</w:t>
      </w:r>
      <w:r w:rsidR="00B56DEF" w:rsidRPr="004D3E5A">
        <w:rPr>
          <w:rFonts w:ascii="Angsana New" w:hAnsi="Angsana New"/>
          <w:sz w:val="32"/>
          <w:szCs w:val="32"/>
        </w:rPr>
        <w:t xml:space="preserve"> </w:t>
      </w:r>
      <w:r w:rsidR="00B56DEF" w:rsidRPr="004D3E5A">
        <w:rPr>
          <w:rFonts w:ascii="Angsana New" w:hAnsi="Angsana New" w:hint="cs"/>
          <w:sz w:val="32"/>
          <w:szCs w:val="32"/>
          <w:cs/>
        </w:rPr>
        <w:t>ทุก</w:t>
      </w:r>
      <w:r w:rsidR="00B56DEF" w:rsidRPr="004D3E5A">
        <w:rPr>
          <w:rFonts w:ascii="Angsana New" w:hAnsi="Angsana New"/>
          <w:sz w:val="32"/>
          <w:szCs w:val="32"/>
          <w:cs/>
        </w:rPr>
        <w:t>วันสิ้นรอบระยะเวลารายงาน</w:t>
      </w:r>
      <w:r w:rsidR="00B56DEF" w:rsidRPr="004D3E5A">
        <w:rPr>
          <w:rFonts w:ascii="Angsana New" w:hAnsi="Angsana New" w:hint="cs"/>
          <w:sz w:val="32"/>
          <w:szCs w:val="32"/>
          <w:cs/>
        </w:rPr>
        <w:t xml:space="preserve"> </w:t>
      </w:r>
      <w:r w:rsidR="00B56DEF" w:rsidRPr="004D3E5A">
        <w:rPr>
          <w:rFonts w:ascii="Angsana New" w:hAnsi="Angsana New"/>
          <w:sz w:val="32"/>
          <w:szCs w:val="32"/>
          <w:cs/>
        </w:rPr>
        <w:t>กลุ่มบริษัท</w:t>
      </w:r>
      <w:r w:rsidR="00B56DEF" w:rsidRPr="004D3E5A">
        <w:rPr>
          <w:rFonts w:ascii="Angsana New" w:hAnsi="Angsana New" w:hint="cs"/>
          <w:sz w:val="32"/>
          <w:szCs w:val="32"/>
          <w:cs/>
        </w:rPr>
        <w:t>จึง</w:t>
      </w:r>
      <w:r w:rsidR="00B56DEF" w:rsidRPr="004D3E5A">
        <w:rPr>
          <w:rFonts w:ascii="Angsana New" w:hAnsi="Angsana New"/>
          <w:sz w:val="32"/>
          <w:szCs w:val="32"/>
          <w:cs/>
        </w:rPr>
        <w:t>ไม่มีการติดตามการเปลี่ยนแปลงของความเสี่ยงทางด้านเครดิต แต่จะรับรู้ค่าเผื่อผลขาดทุนด้านเครดิตที่คาดว่าจะเกิดขึ้นตลอดอายุของลูกหนี้การค้า</w:t>
      </w:r>
      <w:r w:rsidR="00B56DEF" w:rsidRPr="004D3E5A">
        <w:rPr>
          <w:rFonts w:ascii="Angsana New" w:hAnsi="Angsana New" w:hint="cs"/>
          <w:sz w:val="32"/>
          <w:szCs w:val="32"/>
          <w:cs/>
        </w:rPr>
        <w:t xml:space="preserve"> </w:t>
      </w:r>
      <w:bookmarkStart w:id="0" w:name="_Hlk59432702"/>
      <w:r w:rsidR="00E77129" w:rsidRPr="004D3E5A">
        <w:rPr>
          <w:rFonts w:ascii="Angsana New" w:hAnsi="Angsana New" w:hint="cs"/>
          <w:sz w:val="32"/>
          <w:szCs w:val="32"/>
          <w:cs/>
        </w:rPr>
        <w:t xml:space="preserve">        </w:t>
      </w:r>
      <w:r w:rsidRPr="004D3E5A">
        <w:rPr>
          <w:rFonts w:ascii="Angsana New" w:hAnsi="Angsana New"/>
          <w:sz w:val="32"/>
          <w:szCs w:val="32"/>
        </w:rPr>
        <w:t xml:space="preserve">   </w:t>
      </w:r>
      <w:r w:rsidR="005E1B45" w:rsidRPr="004D3E5A">
        <w:rPr>
          <w:rFonts w:ascii="Angsana New" w:hAnsi="Angsana New" w:hint="cs"/>
          <w:sz w:val="32"/>
          <w:szCs w:val="32"/>
          <w:cs/>
        </w:rPr>
        <w:t>การคำนวณผลขา</w:t>
      </w:r>
      <w:r w:rsidR="00936EF4" w:rsidRPr="004D3E5A">
        <w:rPr>
          <w:rFonts w:ascii="Angsana New" w:hAnsi="Angsana New" w:hint="cs"/>
          <w:sz w:val="32"/>
          <w:szCs w:val="32"/>
          <w:cs/>
        </w:rPr>
        <w:t>ด</w:t>
      </w:r>
      <w:r w:rsidR="005E1B45" w:rsidRPr="004D3E5A">
        <w:rPr>
          <w:rFonts w:ascii="Angsana New" w:hAnsi="Angsana New" w:hint="cs"/>
          <w:sz w:val="32"/>
          <w:szCs w:val="32"/>
          <w:cs/>
        </w:rPr>
        <w:t>ทุนด้านเครดิตที่คาดว่าจะเกิดข</w:t>
      </w:r>
      <w:r w:rsidR="00E77129" w:rsidRPr="004D3E5A">
        <w:rPr>
          <w:rFonts w:ascii="Angsana New" w:hAnsi="Angsana New" w:hint="cs"/>
          <w:sz w:val="32"/>
          <w:szCs w:val="32"/>
          <w:cs/>
        </w:rPr>
        <w:t>ึ้</w:t>
      </w:r>
      <w:r w:rsidR="005E1B45" w:rsidRPr="004D3E5A">
        <w:rPr>
          <w:rFonts w:ascii="Angsana New" w:hAnsi="Angsana New" w:hint="cs"/>
          <w:sz w:val="32"/>
          <w:szCs w:val="32"/>
          <w:cs/>
        </w:rPr>
        <w:t>นข้างต้น</w:t>
      </w:r>
      <w:r w:rsidR="00B56DEF" w:rsidRPr="004D3E5A">
        <w:rPr>
          <w:rFonts w:ascii="Angsana New" w:hAnsi="Angsana New" w:hint="cs"/>
          <w:sz w:val="32"/>
          <w:szCs w:val="32"/>
          <w:cs/>
        </w:rPr>
        <w:t>อ้าง</w:t>
      </w:r>
      <w:r w:rsidR="00B56DEF" w:rsidRPr="004D3E5A">
        <w:rPr>
          <w:rFonts w:ascii="Angsana New" w:hAnsi="Angsana New"/>
          <w:sz w:val="32"/>
          <w:szCs w:val="32"/>
          <w:cs/>
        </w:rPr>
        <w:t>อิงจาก</w:t>
      </w:r>
      <w:r w:rsidR="00B56DEF" w:rsidRPr="004D3E5A">
        <w:rPr>
          <w:rFonts w:ascii="Angsana New" w:hAnsi="Angsana New" w:hint="cs"/>
          <w:sz w:val="32"/>
          <w:szCs w:val="32"/>
          <w:cs/>
        </w:rPr>
        <w:t>ข้อมูลผล</w:t>
      </w:r>
      <w:r w:rsidR="00B56DEF" w:rsidRPr="004D3E5A">
        <w:rPr>
          <w:rFonts w:ascii="Angsana New" w:hAnsi="Angsana New"/>
          <w:sz w:val="32"/>
          <w:szCs w:val="32"/>
          <w:cs/>
        </w:rPr>
        <w:t>ขาดทุนด้านเครดิต</w:t>
      </w:r>
      <w:r w:rsidR="00E77129" w:rsidRPr="004D3E5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B56DEF" w:rsidRPr="004D3E5A">
        <w:rPr>
          <w:rFonts w:ascii="Angsana New" w:hAnsi="Angsana New" w:hint="cs"/>
          <w:sz w:val="32"/>
          <w:szCs w:val="32"/>
          <w:cs/>
        </w:rPr>
        <w:t>จากประสบการณ์</w:t>
      </w:r>
      <w:r w:rsidR="00B56DEF" w:rsidRPr="004D3E5A">
        <w:rPr>
          <w:rFonts w:ascii="Angsana New" w:hAnsi="Angsana New"/>
          <w:sz w:val="32"/>
          <w:szCs w:val="32"/>
          <w:cs/>
        </w:rPr>
        <w:t>ในอดีต ปรับปรุงด้วยข้อมูล</w:t>
      </w:r>
      <w:r w:rsidR="00B56DEF" w:rsidRPr="004D3E5A">
        <w:rPr>
          <w:rFonts w:ascii="Angsana New" w:hAnsi="Angsana New" w:hint="cs"/>
          <w:sz w:val="32"/>
          <w:szCs w:val="32"/>
          <w:cs/>
        </w:rPr>
        <w:t>การ</w:t>
      </w:r>
      <w:r w:rsidR="00B56DEF" w:rsidRPr="004D3E5A">
        <w:rPr>
          <w:rFonts w:ascii="Angsana New" w:hAnsi="Angsana New"/>
          <w:sz w:val="32"/>
          <w:szCs w:val="32"/>
          <w:cs/>
        </w:rPr>
        <w:t>คาดการณ์</w:t>
      </w:r>
      <w:r w:rsidR="00B56DEF" w:rsidRPr="004D3E5A">
        <w:rPr>
          <w:rFonts w:ascii="Angsana New" w:hAnsi="Angsana New" w:hint="cs"/>
          <w:sz w:val="32"/>
          <w:szCs w:val="32"/>
          <w:cs/>
        </w:rPr>
        <w:t>ไปใน</w:t>
      </w:r>
      <w:r w:rsidR="00B56DEF" w:rsidRPr="004D3E5A">
        <w:rPr>
          <w:rFonts w:ascii="Angsana New" w:hAnsi="Angsana New"/>
          <w:sz w:val="32"/>
          <w:szCs w:val="32"/>
          <w:cs/>
        </w:rPr>
        <w:t>อนาคตเกี่ยวกับลูกหนี้</w:t>
      </w:r>
      <w:r w:rsidR="00B56DEF" w:rsidRPr="004D3E5A">
        <w:rPr>
          <w:rFonts w:ascii="Angsana New" w:hAnsi="Angsana New" w:hint="cs"/>
          <w:sz w:val="32"/>
          <w:szCs w:val="32"/>
          <w:cs/>
        </w:rPr>
        <w:t>นั้น</w:t>
      </w:r>
      <w:r w:rsidR="00B56DEF" w:rsidRPr="004D3E5A">
        <w:rPr>
          <w:rFonts w:ascii="Angsana New" w:hAnsi="Angsana New"/>
          <w:sz w:val="32"/>
          <w:szCs w:val="32"/>
          <w:cs/>
        </w:rPr>
        <w:t>และสภาพแวดล้อมทางด้านเศรษฐกิจ</w:t>
      </w:r>
      <w:bookmarkEnd w:id="0"/>
    </w:p>
    <w:p w14:paraId="255FD2EC" w14:textId="76A52919" w:rsidR="00B56DEF" w:rsidRPr="004D3E5A" w:rsidRDefault="00722FD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B56DEF" w:rsidRPr="004D3E5A">
        <w:rPr>
          <w:rFonts w:ascii="Angsana New" w:hAnsi="Angsana New"/>
          <w:sz w:val="32"/>
          <w:szCs w:val="32"/>
          <w:cs/>
        </w:rPr>
        <w:t>สินทรัพย์ทางการเงินจะถูกตัด</w:t>
      </w:r>
      <w:r w:rsidR="00B56DEF" w:rsidRPr="004D3E5A">
        <w:rPr>
          <w:rFonts w:ascii="Angsana New" w:hAnsi="Angsana New" w:hint="cs"/>
          <w:sz w:val="32"/>
          <w:szCs w:val="32"/>
          <w:cs/>
        </w:rPr>
        <w:t>จำหน่าย</w:t>
      </w:r>
      <w:r w:rsidR="00B56DEF" w:rsidRPr="004D3E5A">
        <w:rPr>
          <w:rFonts w:ascii="Angsana New" w:hAnsi="Angsana New"/>
          <w:sz w:val="32"/>
          <w:szCs w:val="32"/>
          <w:cs/>
        </w:rPr>
        <w:t>ออกจากบัญชี เมื่อกิจการคาดว่าจะไม่ได้รับ</w:t>
      </w:r>
      <w:r w:rsidR="00B56DEF" w:rsidRPr="004D3E5A">
        <w:rPr>
          <w:rFonts w:ascii="Angsana New" w:hAnsi="Angsana New" w:hint="cs"/>
          <w:sz w:val="32"/>
          <w:szCs w:val="32"/>
          <w:cs/>
        </w:rPr>
        <w:t>คืน</w:t>
      </w:r>
      <w:r w:rsidR="00B56DEF" w:rsidRPr="004D3E5A">
        <w:rPr>
          <w:rFonts w:ascii="Angsana New" w:hAnsi="Angsana New"/>
          <w:sz w:val="32"/>
          <w:szCs w:val="32"/>
          <w:cs/>
        </w:rPr>
        <w:t>กระแสเงินสดตามสัญญา</w:t>
      </w:r>
      <w:r w:rsidR="00B56DEF" w:rsidRPr="004D3E5A">
        <w:rPr>
          <w:rFonts w:ascii="Angsana New" w:hAnsi="Angsana New" w:hint="cs"/>
          <w:sz w:val="32"/>
          <w:szCs w:val="32"/>
          <w:cs/>
        </w:rPr>
        <w:t>อีกต่อไป</w:t>
      </w:r>
      <w:r w:rsidR="00B56DEF" w:rsidRPr="004D3E5A">
        <w:rPr>
          <w:rFonts w:ascii="Angsana New" w:hAnsi="Angsana New"/>
          <w:sz w:val="32"/>
          <w:szCs w:val="32"/>
          <w:cs/>
        </w:rPr>
        <w:t xml:space="preserve"> </w:t>
      </w:r>
    </w:p>
    <w:p w14:paraId="682B6493" w14:textId="77777777" w:rsidR="00B56DEF" w:rsidRPr="004D3E5A" w:rsidRDefault="0041328D" w:rsidP="00610488">
      <w:pPr>
        <w:tabs>
          <w:tab w:val="clear" w:pos="454"/>
        </w:tabs>
        <w:spacing w:before="60" w:after="60" w:line="240" w:lineRule="auto"/>
        <w:ind w:left="540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  <w:cs/>
        </w:rPr>
        <w:br w:type="page"/>
      </w:r>
      <w:r w:rsidR="00B56DEF" w:rsidRPr="004D3E5A">
        <w:rPr>
          <w:rFonts w:ascii="Angsana New" w:hAnsi="Angsana New"/>
          <w:b/>
          <w:bCs/>
          <w:sz w:val="32"/>
          <w:szCs w:val="32"/>
          <w:cs/>
        </w:rPr>
        <w:lastRenderedPageBreak/>
        <w:t>การหักกลบของเครื่องมือทางการเงิน</w:t>
      </w:r>
    </w:p>
    <w:p w14:paraId="63BE481F" w14:textId="63D859E6" w:rsidR="00B56DEF" w:rsidRPr="004D3E5A" w:rsidRDefault="00722FD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B56DEF" w:rsidRPr="004D3E5A">
        <w:rPr>
          <w:rFonts w:ascii="Angsana New" w:hAnsi="Angsana New"/>
          <w:sz w:val="32"/>
          <w:szCs w:val="32"/>
          <w:cs/>
        </w:rPr>
        <w:t>สินทรัพย์ทางการเงินและหนี้สินทางการเงิน</w:t>
      </w:r>
      <w:r w:rsidR="00B56DEF" w:rsidRPr="004D3E5A">
        <w:rPr>
          <w:rFonts w:ascii="Angsana New" w:hAnsi="Angsana New" w:hint="cs"/>
          <w:sz w:val="32"/>
          <w:szCs w:val="32"/>
          <w:cs/>
        </w:rPr>
        <w:t>จะนำมาหักกลบกัน</w:t>
      </w:r>
      <w:r w:rsidR="00B56DEF" w:rsidRPr="004D3E5A">
        <w:rPr>
          <w:rFonts w:ascii="Angsana New" w:hAnsi="Angsana New"/>
          <w:sz w:val="32"/>
          <w:szCs w:val="32"/>
          <w:cs/>
        </w:rPr>
        <w:t xml:space="preserve"> </w:t>
      </w:r>
      <w:r w:rsidR="00B56DEF" w:rsidRPr="004D3E5A">
        <w:rPr>
          <w:rFonts w:ascii="Angsana New" w:hAnsi="Angsana New" w:hint="cs"/>
          <w:sz w:val="32"/>
          <w:szCs w:val="32"/>
          <w:cs/>
        </w:rPr>
        <w:t>และ</w:t>
      </w:r>
      <w:r w:rsidR="00B56DEF" w:rsidRPr="004D3E5A">
        <w:rPr>
          <w:rFonts w:ascii="Angsana New" w:hAnsi="Angsana New"/>
          <w:sz w:val="32"/>
          <w:szCs w:val="32"/>
          <w:cs/>
        </w:rPr>
        <w:t>แสดง</w:t>
      </w:r>
      <w:r w:rsidR="00B56DEF" w:rsidRPr="004D3E5A">
        <w:rPr>
          <w:rFonts w:ascii="Angsana New" w:hAnsi="Angsana New" w:hint="cs"/>
          <w:sz w:val="32"/>
          <w:szCs w:val="32"/>
          <w:cs/>
        </w:rPr>
        <w:t>ด้วยยอด</w:t>
      </w:r>
      <w:r w:rsidR="00B56DEF" w:rsidRPr="004D3E5A">
        <w:rPr>
          <w:rFonts w:ascii="Angsana New" w:hAnsi="Angsana New"/>
          <w:sz w:val="32"/>
          <w:szCs w:val="32"/>
          <w:cs/>
        </w:rPr>
        <w:t xml:space="preserve">สุทธิในงบแสดงฐานะการเงิน </w:t>
      </w:r>
      <w:r w:rsidR="00B56DEF" w:rsidRPr="004D3E5A">
        <w:rPr>
          <w:rFonts w:ascii="Angsana New" w:hAnsi="Angsana New" w:hint="cs"/>
          <w:sz w:val="32"/>
          <w:szCs w:val="32"/>
          <w:cs/>
        </w:rPr>
        <w:t>ก็ต่อเมื่อ</w:t>
      </w:r>
      <w:r w:rsidR="00B56DEF" w:rsidRPr="004D3E5A">
        <w:rPr>
          <w:rFonts w:ascii="Angsana New" w:hAnsi="Angsana New"/>
          <w:sz w:val="32"/>
          <w:szCs w:val="32"/>
          <w:cs/>
        </w:rPr>
        <w:t>กิจการมีสิทธิ</w:t>
      </w:r>
      <w:r w:rsidR="00B56DEF" w:rsidRPr="004D3E5A">
        <w:rPr>
          <w:rFonts w:ascii="Angsana New" w:hAnsi="Angsana New" w:hint="cs"/>
          <w:sz w:val="32"/>
          <w:szCs w:val="32"/>
          <w:cs/>
        </w:rPr>
        <w:t>บังคับใช้ได้</w:t>
      </w:r>
      <w:r w:rsidR="00B56DEF" w:rsidRPr="004D3E5A">
        <w:rPr>
          <w:rFonts w:ascii="Angsana New" w:hAnsi="Angsana New"/>
          <w:sz w:val="32"/>
          <w:szCs w:val="32"/>
          <w:cs/>
        </w:rPr>
        <w:t>ตามกฎหมาย</w:t>
      </w:r>
      <w:r w:rsidR="00B56DEF" w:rsidRPr="004D3E5A">
        <w:rPr>
          <w:rFonts w:ascii="Angsana New" w:hAnsi="Angsana New" w:hint="cs"/>
          <w:sz w:val="32"/>
          <w:szCs w:val="32"/>
          <w:cs/>
        </w:rPr>
        <w:t>อยู่แล้ว</w:t>
      </w:r>
      <w:r w:rsidR="00B56DEF" w:rsidRPr="004D3E5A">
        <w:rPr>
          <w:rFonts w:ascii="Angsana New" w:hAnsi="Angsana New"/>
          <w:sz w:val="32"/>
          <w:szCs w:val="32"/>
          <w:cs/>
        </w:rPr>
        <w:t>ในการหักกลบ</w:t>
      </w:r>
      <w:r w:rsidR="00B56DEF" w:rsidRPr="004D3E5A">
        <w:rPr>
          <w:rFonts w:ascii="Angsana New" w:hAnsi="Angsana New" w:hint="cs"/>
          <w:sz w:val="32"/>
          <w:szCs w:val="32"/>
          <w:cs/>
        </w:rPr>
        <w:t xml:space="preserve">จำนวนเงินที่รับรู้ </w:t>
      </w:r>
      <w:r w:rsidR="00B56DEF" w:rsidRPr="004D3E5A">
        <w:rPr>
          <w:rFonts w:ascii="Angsana New" w:hAnsi="Angsana New"/>
          <w:sz w:val="32"/>
          <w:szCs w:val="32"/>
          <w:cs/>
        </w:rPr>
        <w:t>และ</w:t>
      </w:r>
      <w:r w:rsidR="00B56DEF" w:rsidRPr="004D3E5A">
        <w:rPr>
          <w:rFonts w:ascii="Angsana New" w:hAnsi="Angsana New" w:hint="cs"/>
          <w:sz w:val="32"/>
          <w:szCs w:val="32"/>
          <w:cs/>
        </w:rPr>
        <w:t>กิจการ</w:t>
      </w:r>
      <w:r w:rsidR="00B56DEF" w:rsidRPr="004D3E5A">
        <w:rPr>
          <w:rFonts w:ascii="Angsana New" w:hAnsi="Angsana New"/>
          <w:sz w:val="32"/>
          <w:szCs w:val="32"/>
          <w:cs/>
        </w:rPr>
        <w:t xml:space="preserve">มีความตั้งใจที่จะชำระด้วยยอดสุทธิ </w:t>
      </w:r>
      <w:r w:rsidR="00B56DEF" w:rsidRPr="004D3E5A">
        <w:rPr>
          <w:rFonts w:ascii="Angsana New" w:hAnsi="Angsana New" w:hint="cs"/>
          <w:sz w:val="32"/>
          <w:szCs w:val="32"/>
          <w:cs/>
        </w:rPr>
        <w:t>หรือ</w:t>
      </w:r>
      <w:r w:rsidR="00B56DEF" w:rsidRPr="004D3E5A">
        <w:rPr>
          <w:rFonts w:ascii="Angsana New" w:hAnsi="Angsana New"/>
          <w:sz w:val="32"/>
          <w:szCs w:val="32"/>
          <w:cs/>
        </w:rPr>
        <w:t>ตั้งใจที่จะรับสินทรัพย์และชำระหนี้สินพร้อมกัน</w:t>
      </w:r>
    </w:p>
    <w:p w14:paraId="15E1BC9C" w14:textId="77777777" w:rsidR="00B56DEF" w:rsidRPr="004D3E5A" w:rsidRDefault="00333296" w:rsidP="00561892">
      <w:pPr>
        <w:spacing w:before="120" w:after="120" w:line="240" w:lineRule="auto"/>
        <w:ind w:left="540" w:hanging="540"/>
        <w:rPr>
          <w:rFonts w:ascii="Angsana New" w:eastAsia="Arial" w:hAnsi="Angsana New"/>
          <w:b/>
          <w:bCs/>
          <w:sz w:val="32"/>
          <w:szCs w:val="32"/>
        </w:rPr>
      </w:pPr>
      <w:bookmarkStart w:id="1" w:name="_5.19_ตราสารอนุพันธ์_[และการบัญชีป้อ"/>
      <w:bookmarkStart w:id="2" w:name="_Hlk56707126"/>
      <w:bookmarkEnd w:id="1"/>
      <w:r w:rsidRPr="004D3E5A">
        <w:rPr>
          <w:rFonts w:ascii="Angsana New" w:hAnsi="Angsana New"/>
          <w:b/>
          <w:bCs/>
          <w:sz w:val="32"/>
          <w:szCs w:val="32"/>
        </w:rPr>
        <w:t>4</w:t>
      </w:r>
      <w:r w:rsidR="00B56DEF" w:rsidRPr="004D3E5A">
        <w:rPr>
          <w:rFonts w:ascii="Angsana New" w:hAnsi="Angsana New"/>
          <w:b/>
          <w:bCs/>
          <w:sz w:val="32"/>
          <w:szCs w:val="32"/>
        </w:rPr>
        <w:t>.</w:t>
      </w:r>
      <w:r w:rsidR="00AE4A02" w:rsidRPr="004D3E5A">
        <w:rPr>
          <w:rFonts w:ascii="Angsana New" w:hAnsi="Angsana New"/>
          <w:b/>
          <w:bCs/>
          <w:sz w:val="32"/>
          <w:szCs w:val="32"/>
        </w:rPr>
        <w:t>15</w:t>
      </w:r>
      <w:r w:rsidR="00B56DEF" w:rsidRPr="004D3E5A">
        <w:rPr>
          <w:rFonts w:ascii="Angsana New" w:hAnsi="Angsana New"/>
          <w:b/>
          <w:bCs/>
          <w:sz w:val="32"/>
          <w:szCs w:val="32"/>
        </w:rPr>
        <w:tab/>
      </w:r>
      <w:r w:rsidR="00561892" w:rsidRPr="004D3E5A">
        <w:rPr>
          <w:rFonts w:ascii="Angsana New" w:hAnsi="Angsana New"/>
          <w:b/>
          <w:bCs/>
          <w:sz w:val="32"/>
          <w:szCs w:val="32"/>
          <w:cs/>
        </w:rPr>
        <w:tab/>
      </w:r>
      <w:r w:rsidR="00B56DEF" w:rsidRPr="004D3E5A">
        <w:rPr>
          <w:rFonts w:ascii="Angsana New" w:hAnsi="Angsana New"/>
          <w:b/>
          <w:bCs/>
          <w:sz w:val="32"/>
          <w:szCs w:val="32"/>
          <w:cs/>
        </w:rPr>
        <w:t>ตราสารอนุพันธ์</w:t>
      </w:r>
    </w:p>
    <w:bookmarkEnd w:id="2"/>
    <w:p w14:paraId="100D5D01" w14:textId="3978E746" w:rsidR="00B56DEF" w:rsidRPr="004D3E5A" w:rsidRDefault="00561892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ab/>
      </w:r>
      <w:r w:rsidR="00C0285F" w:rsidRPr="004D3E5A">
        <w:rPr>
          <w:rFonts w:ascii="Angsana New" w:hAnsi="Angsana New" w:hint="cs"/>
          <w:sz w:val="32"/>
          <w:szCs w:val="32"/>
          <w:cs/>
        </w:rPr>
        <w:t>กลุ่ม</w:t>
      </w:r>
      <w:r w:rsidR="00B56DEF" w:rsidRPr="004D3E5A">
        <w:rPr>
          <w:rFonts w:ascii="Angsana New" w:hAnsi="Angsana New"/>
          <w:sz w:val="32"/>
          <w:szCs w:val="32"/>
          <w:cs/>
        </w:rPr>
        <w:t>บริษัทใช้ตราสารอนุพันธ์ เช่น</w:t>
      </w:r>
      <w:r w:rsidRPr="004D3E5A">
        <w:rPr>
          <w:rFonts w:ascii="Angsana New" w:hAnsi="Angsana New" w:hint="cs"/>
          <w:sz w:val="32"/>
          <w:szCs w:val="32"/>
          <w:cs/>
        </w:rPr>
        <w:t xml:space="preserve"> </w:t>
      </w:r>
      <w:r w:rsidR="00B56DEF" w:rsidRPr="004D3E5A">
        <w:rPr>
          <w:rFonts w:ascii="Angsana New" w:hAnsi="Angsana New"/>
          <w:sz w:val="32"/>
          <w:szCs w:val="32"/>
          <w:cs/>
        </w:rPr>
        <w:t>สัญญาซื้อขายเงินตราต่างประเทศล่วงหน้า เพื่อป้องกันความเสี่ยงจากความผันผวนของอัตราแลกเปลี่ยน</w:t>
      </w:r>
      <w:r w:rsidRPr="004D3E5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6BB5A8E8" w14:textId="6E4D3C32" w:rsidR="00B56DEF" w:rsidRPr="004D3E5A" w:rsidRDefault="00561892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4D3E5A">
        <w:rPr>
          <w:rFonts w:ascii="Angsana New" w:hAnsi="Angsana New"/>
          <w:sz w:val="32"/>
          <w:szCs w:val="32"/>
          <w:cs/>
        </w:rPr>
        <w:tab/>
      </w:r>
      <w:r w:rsidR="00C0285F" w:rsidRPr="004D3E5A">
        <w:rPr>
          <w:rFonts w:ascii="Angsana New" w:hAnsi="Angsana New" w:hint="cs"/>
          <w:sz w:val="32"/>
          <w:szCs w:val="32"/>
          <w:cs/>
        </w:rPr>
        <w:t>กลุ่ม</w:t>
      </w:r>
      <w:r w:rsidRPr="004D3E5A">
        <w:rPr>
          <w:rFonts w:ascii="Angsana New" w:hAnsi="Angsana New"/>
          <w:sz w:val="32"/>
          <w:szCs w:val="32"/>
          <w:cs/>
        </w:rPr>
        <w:t>บริษัท</w:t>
      </w:r>
      <w:r w:rsidR="00B56DEF" w:rsidRPr="004D3E5A">
        <w:rPr>
          <w:rFonts w:ascii="Angsana New" w:hAnsi="Angsana New"/>
          <w:sz w:val="32"/>
          <w:szCs w:val="32"/>
          <w:cs/>
        </w:rPr>
        <w:t>รับรู้มูลค่าเริ่มแรกของตราสารอนุพันธ์ด้วยมูลค่ายุติธรรม ณ วันที่ทำสัญญา และวัดมูลค่า</w:t>
      </w:r>
      <w:r w:rsidR="003633CA" w:rsidRPr="004D3E5A">
        <w:rPr>
          <w:rFonts w:ascii="Angsana New" w:hAnsi="Angsana New" w:hint="cs"/>
          <w:sz w:val="32"/>
          <w:szCs w:val="32"/>
          <w:cs/>
        </w:rPr>
        <w:t xml:space="preserve">            </w:t>
      </w:r>
      <w:r w:rsidR="00B56DEF" w:rsidRPr="004D3E5A">
        <w:rPr>
          <w:rFonts w:ascii="Angsana New" w:hAnsi="Angsana New"/>
          <w:sz w:val="32"/>
          <w:szCs w:val="32"/>
          <w:cs/>
        </w:rPr>
        <w:t xml:space="preserve">ในภายหลังด้วยมูลค่ายุติธรรม โดยรับรู้การเปลี่ยนแปลงของมูลค่ายุติธรรมในภายหลังในส่วนของกำไรหรือขาดทุน ทั้งนี้ </w:t>
      </w:r>
      <w:r w:rsidRPr="004D3E5A">
        <w:rPr>
          <w:rFonts w:ascii="Angsana New" w:hAnsi="Angsana New"/>
          <w:sz w:val="32"/>
          <w:szCs w:val="32"/>
          <w:cs/>
        </w:rPr>
        <w:t>บริษัท</w:t>
      </w:r>
      <w:r w:rsidRPr="004D3E5A">
        <w:rPr>
          <w:rFonts w:ascii="Angsana New" w:hAnsi="Angsana New" w:hint="cs"/>
          <w:sz w:val="32"/>
          <w:szCs w:val="32"/>
          <w:cs/>
        </w:rPr>
        <w:t>ฯ</w:t>
      </w:r>
      <w:r w:rsidR="00B56DEF" w:rsidRPr="004D3E5A">
        <w:rPr>
          <w:rFonts w:ascii="Angsana New" w:hAnsi="Angsana New"/>
          <w:sz w:val="32"/>
          <w:szCs w:val="32"/>
          <w:cs/>
        </w:rPr>
        <w:t>แสดงตราสารอนุพันธ์เป็นสินทรัพย์ทางการเงินเมื่อมีมูลค่ายุติธรรมมากกว่าศูนย์ และแสดงเป็นหนี้สินทางการเงินเมื่อมีมูลค่ายุติธรรมน้อยกว่าศูนย์</w:t>
      </w:r>
    </w:p>
    <w:p w14:paraId="331DB94E" w14:textId="240B4D37" w:rsidR="00B56DEF" w:rsidRPr="004D3E5A" w:rsidRDefault="00561892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ab/>
        <w:t>บริษัท</w:t>
      </w:r>
      <w:r w:rsidRPr="004D3E5A">
        <w:rPr>
          <w:rFonts w:ascii="Angsana New" w:hAnsi="Angsana New" w:hint="cs"/>
          <w:sz w:val="32"/>
          <w:szCs w:val="32"/>
          <w:cs/>
        </w:rPr>
        <w:t>ฯ</w:t>
      </w:r>
      <w:r w:rsidR="00B56DEF" w:rsidRPr="004D3E5A">
        <w:rPr>
          <w:rFonts w:ascii="Angsana New" w:hAnsi="Angsana New"/>
          <w:sz w:val="32"/>
          <w:szCs w:val="32"/>
          <w:cs/>
        </w:rPr>
        <w:t>แสดงตราสารอนุพันธ์ที่มีอายุสัญญาคงเหลือ</w:t>
      </w:r>
      <w:r w:rsidR="00B56DEF" w:rsidRPr="004D3E5A">
        <w:rPr>
          <w:rFonts w:ascii="Angsana New" w:hAnsi="Angsana New" w:hint="cs"/>
          <w:sz w:val="32"/>
          <w:szCs w:val="32"/>
          <w:cs/>
        </w:rPr>
        <w:t xml:space="preserve">มากกว่า </w:t>
      </w:r>
      <w:r w:rsidR="00B56DEF" w:rsidRPr="004D3E5A">
        <w:rPr>
          <w:rFonts w:ascii="Angsana New" w:hAnsi="Angsana New"/>
          <w:sz w:val="32"/>
          <w:szCs w:val="32"/>
        </w:rPr>
        <w:t xml:space="preserve">12 </w:t>
      </w:r>
      <w:r w:rsidR="00B56DEF" w:rsidRPr="004D3E5A">
        <w:rPr>
          <w:rFonts w:ascii="Angsana New" w:hAnsi="Angsana New" w:hint="cs"/>
          <w:sz w:val="32"/>
          <w:szCs w:val="32"/>
          <w:cs/>
        </w:rPr>
        <w:t xml:space="preserve">เดือนและยังไม่ถึงกำหนดชำระภายใน </w:t>
      </w:r>
      <w:r w:rsidR="003633CA" w:rsidRPr="004D3E5A">
        <w:rPr>
          <w:rFonts w:ascii="Angsana New" w:hAnsi="Angsana New" w:hint="cs"/>
          <w:sz w:val="32"/>
          <w:szCs w:val="32"/>
          <w:cs/>
        </w:rPr>
        <w:t xml:space="preserve">      </w:t>
      </w:r>
      <w:r w:rsidR="00B56DEF" w:rsidRPr="004D3E5A">
        <w:rPr>
          <w:rFonts w:ascii="Angsana New" w:hAnsi="Angsana New"/>
          <w:sz w:val="32"/>
          <w:szCs w:val="32"/>
        </w:rPr>
        <w:t>12</w:t>
      </w:r>
      <w:r w:rsidR="00B56DEF" w:rsidRPr="004D3E5A">
        <w:rPr>
          <w:rFonts w:ascii="Angsana New" w:hAnsi="Angsana New" w:hint="cs"/>
          <w:sz w:val="32"/>
          <w:szCs w:val="32"/>
          <w:cs/>
        </w:rPr>
        <w:t xml:space="preserve"> เดือน </w:t>
      </w:r>
      <w:r w:rsidR="00B56DEF" w:rsidRPr="004D3E5A">
        <w:rPr>
          <w:rFonts w:ascii="Angsana New" w:hAnsi="Angsana New"/>
          <w:sz w:val="32"/>
          <w:szCs w:val="32"/>
          <w:cs/>
        </w:rPr>
        <w:t xml:space="preserve">เป็นสินทรัพย์ไม่หมุนเวียนอื่น หรือหนี้สินไม่หมุนเวียนอื่น </w:t>
      </w:r>
      <w:r w:rsidR="00B56DEF" w:rsidRPr="004D3E5A">
        <w:rPr>
          <w:rFonts w:ascii="Angsana New" w:hAnsi="Angsana New" w:hint="cs"/>
          <w:sz w:val="32"/>
          <w:szCs w:val="32"/>
          <w:cs/>
        </w:rPr>
        <w:t>และแสดง</w:t>
      </w:r>
      <w:r w:rsidR="00B56DEF" w:rsidRPr="004D3E5A">
        <w:rPr>
          <w:rFonts w:ascii="Angsana New" w:hAnsi="Angsana New"/>
          <w:sz w:val="32"/>
          <w:szCs w:val="32"/>
          <w:cs/>
        </w:rPr>
        <w:t>ตราสารอนุพันธ์อื่นเป็นสินทรัพย์หมุนเวียน หรือหนี้สินหมุนเวียน</w:t>
      </w:r>
    </w:p>
    <w:p w14:paraId="165AA3E7" w14:textId="77777777" w:rsidR="000E0E75" w:rsidRPr="004D3E5A" w:rsidRDefault="00333296" w:rsidP="00561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 w:hanging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t>4</w:t>
      </w:r>
      <w:r w:rsidR="00EF5527" w:rsidRPr="004D3E5A">
        <w:rPr>
          <w:rFonts w:ascii="Angsana New" w:hAnsi="Angsana New"/>
          <w:b/>
          <w:bCs/>
          <w:sz w:val="32"/>
          <w:szCs w:val="32"/>
        </w:rPr>
        <w:t>.</w:t>
      </w:r>
      <w:r w:rsidR="00AE4A02" w:rsidRPr="004D3E5A">
        <w:rPr>
          <w:rFonts w:ascii="Angsana New" w:hAnsi="Angsana New"/>
          <w:b/>
          <w:bCs/>
          <w:sz w:val="32"/>
          <w:szCs w:val="32"/>
        </w:rPr>
        <w:t>16</w:t>
      </w:r>
      <w:r w:rsidR="000E0E75" w:rsidRPr="004D3E5A">
        <w:rPr>
          <w:rFonts w:ascii="Angsana New" w:hAnsi="Angsana New"/>
          <w:b/>
          <w:bCs/>
          <w:sz w:val="32"/>
          <w:szCs w:val="32"/>
        </w:rPr>
        <w:tab/>
      </w:r>
      <w:r w:rsidR="000E0E75" w:rsidRPr="004D3E5A">
        <w:rPr>
          <w:rFonts w:ascii="Angsana New" w:hAnsi="Angsana New"/>
          <w:b/>
          <w:bCs/>
          <w:sz w:val="32"/>
          <w:szCs w:val="32"/>
          <w:cs/>
        </w:rPr>
        <w:t>การวัดมูลค่ายุติธรรม</w:t>
      </w:r>
    </w:p>
    <w:p w14:paraId="2E4EA218" w14:textId="0C38DF4A" w:rsidR="000E0E75" w:rsidRPr="004D3E5A" w:rsidRDefault="000E0E75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ab/>
        <w:t>มูลค่ายุติธรรม หมายถึง ราคาที่คาดว่าจะได้รับจากการขายสินทรัพย์หรือเป็นราคาที่จะต้องจ่ายเพื่อ</w:t>
      </w:r>
      <w:r w:rsidR="00561892" w:rsidRPr="004D3E5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D3E5A">
        <w:rPr>
          <w:rFonts w:ascii="Angsana New" w:hAnsi="Angsana New"/>
          <w:sz w:val="32"/>
          <w:szCs w:val="32"/>
          <w:cs/>
        </w:rPr>
        <w:t>โอนหนี้สินให้ผู้อื่นโดยรายการดังกล่าวเป็นรายการที่เกิดขึ้นในสภาพปกติระหว่างผู้ซื้อและผู้ขาย</w:t>
      </w:r>
      <w:r w:rsidR="00561892" w:rsidRPr="004D3E5A">
        <w:rPr>
          <w:rFonts w:ascii="Angsana New" w:hAnsi="Angsana New" w:hint="cs"/>
          <w:sz w:val="32"/>
          <w:szCs w:val="32"/>
          <w:cs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(ผู้ร่วม</w:t>
      </w:r>
      <w:r w:rsidR="009E42C6" w:rsidRPr="004D3E5A">
        <w:rPr>
          <w:rFonts w:ascii="Angsana New" w:hAnsi="Angsana New"/>
          <w:sz w:val="32"/>
          <w:szCs w:val="32"/>
        </w:rPr>
        <w:t xml:space="preserve">      </w:t>
      </w:r>
      <w:r w:rsidRPr="004D3E5A">
        <w:rPr>
          <w:rFonts w:ascii="Angsana New" w:hAnsi="Angsana New"/>
          <w:sz w:val="32"/>
          <w:szCs w:val="32"/>
          <w:cs/>
        </w:rPr>
        <w:t xml:space="preserve">ในตลาด) ณ วันที่วัดมูลค่า </w:t>
      </w:r>
      <w:r w:rsidR="004D2001" w:rsidRPr="004D3E5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D3E5A">
        <w:rPr>
          <w:rFonts w:ascii="Angsana New" w:hAnsi="Angsana New"/>
          <w:sz w:val="32"/>
          <w:szCs w:val="32"/>
          <w:cs/>
        </w:rPr>
        <w:t>ใช้ราคาเสนอซื้อขายในตลาดที่มีสภาพคล่องในการวัดมูลค่ายุติธรรมของสินทรัพย์และหนี้สินซึ่งมาตรฐานการรายงานทางการเงินที่เกี่ยวข้องกำหนดให้ต้องวัดมูลค่าด้วยมูลค่ายุติธรรม</w:t>
      </w:r>
      <w:r w:rsidRPr="004D3E5A">
        <w:rPr>
          <w:rFonts w:ascii="Angsana New" w:hAnsi="Angsana New"/>
          <w:sz w:val="32"/>
          <w:szCs w:val="32"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ยกเว้นในกรณีที่ไม่มีตลาดที่มีสภาพคล่องสำหรับสินทรัพย์หรือหนี้สินที่มีลักษณะเดียวกัน</w:t>
      </w:r>
      <w:r w:rsidR="00E359AC" w:rsidRPr="004D3E5A">
        <w:rPr>
          <w:rFonts w:ascii="Angsana New" w:hAnsi="Angsana New" w:hint="cs"/>
          <w:sz w:val="32"/>
          <w:szCs w:val="32"/>
          <w:cs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หรือไม่สามารถหาราคาเสนอซื้อขายในตลาดที่มีสภาพคล่องได้บริษัทฯและบริษัทย่อยจะประมาณมูลค่ายุติธรรมโดยใช้เทคนิคการประเมินมูลค่าที่เหมาะสมกับแต่ละสถานการณ์ และพยายามใช้ข้อมูลที่สามารถสังเกตได้</w:t>
      </w:r>
      <w:r w:rsidR="003633CA" w:rsidRPr="004D3E5A">
        <w:rPr>
          <w:rFonts w:ascii="Angsana New" w:hAnsi="Angsana New" w:hint="cs"/>
          <w:sz w:val="32"/>
          <w:szCs w:val="32"/>
          <w:cs/>
        </w:rPr>
        <w:t xml:space="preserve">    </w:t>
      </w:r>
      <w:r w:rsidRPr="004D3E5A">
        <w:rPr>
          <w:rFonts w:ascii="Angsana New" w:hAnsi="Angsana New"/>
          <w:sz w:val="32"/>
          <w:szCs w:val="32"/>
          <w:cs/>
        </w:rPr>
        <w:t xml:space="preserve">ที่เกี่ยวข้องกับสินทรัพย์หรือหนี้สินที่จะวัดมูลค่ายุติธรรมนั้นให้มากที่สุด </w:t>
      </w:r>
    </w:p>
    <w:p w14:paraId="19AD5002" w14:textId="661E0BF2" w:rsidR="000E0E75" w:rsidRPr="004D3E5A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ab/>
        <w:t>ลำดับชั้นของมูลค่ายุติธรรมที่ใช้วัดมูลค่าและเปิดเผยมูลค่ายุติธรรมของสินทรัพย์และหนี้สินใน</w:t>
      </w:r>
      <w:r w:rsidR="00E359AC" w:rsidRPr="004D3E5A">
        <w:rPr>
          <w:rFonts w:ascii="Angsana New" w:hAnsi="Angsana New" w:hint="cs"/>
          <w:sz w:val="32"/>
          <w:szCs w:val="32"/>
          <w:cs/>
        </w:rPr>
        <w:t xml:space="preserve">                </w:t>
      </w:r>
      <w:r w:rsidR="009E42C6" w:rsidRPr="004D3E5A">
        <w:rPr>
          <w:rFonts w:ascii="Angsana New" w:hAnsi="Angsana New"/>
          <w:sz w:val="32"/>
          <w:szCs w:val="32"/>
        </w:rPr>
        <w:t xml:space="preserve">    </w:t>
      </w:r>
      <w:r w:rsidR="00E359AC" w:rsidRPr="004D3E5A">
        <w:rPr>
          <w:rFonts w:ascii="Angsana New" w:hAnsi="Angsana New" w:hint="cs"/>
          <w:sz w:val="32"/>
          <w:szCs w:val="32"/>
          <w:cs/>
        </w:rPr>
        <w:t xml:space="preserve">  </w:t>
      </w:r>
      <w:r w:rsidRPr="004D3E5A">
        <w:rPr>
          <w:rFonts w:ascii="Angsana New" w:hAnsi="Angsana New"/>
          <w:sz w:val="32"/>
          <w:szCs w:val="32"/>
          <w:cs/>
        </w:rPr>
        <w:t>งบการเงิน</w:t>
      </w:r>
      <w:r w:rsidR="00626232" w:rsidRPr="004D3E5A">
        <w:rPr>
          <w:rFonts w:ascii="Angsana New" w:hAnsi="Angsana New"/>
          <w:sz w:val="32"/>
          <w:szCs w:val="32"/>
          <w:cs/>
        </w:rPr>
        <w:t>แบ่ง</w:t>
      </w:r>
      <w:r w:rsidRPr="004D3E5A">
        <w:rPr>
          <w:rFonts w:ascii="Angsana New" w:hAnsi="Angsana New"/>
          <w:sz w:val="32"/>
          <w:szCs w:val="32"/>
          <w:cs/>
        </w:rPr>
        <w:t>ออกเป็นสามระดับตามประเภทของข้อมูลที่นำมาใช้ในการวัดมูลค่ายุติธรรม ดังนี้</w:t>
      </w:r>
    </w:p>
    <w:p w14:paraId="28E315AC" w14:textId="77777777" w:rsidR="000E0E75" w:rsidRPr="004D3E5A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 w:right="-43" w:hanging="90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 xml:space="preserve">ระดับ </w:t>
      </w:r>
      <w:r w:rsidRPr="004D3E5A">
        <w:rPr>
          <w:rFonts w:ascii="Angsana New" w:hAnsi="Angsana New"/>
          <w:sz w:val="32"/>
          <w:szCs w:val="32"/>
        </w:rPr>
        <w:t xml:space="preserve">1 </w:t>
      </w: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/>
          <w:sz w:val="32"/>
          <w:szCs w:val="32"/>
          <w:cs/>
        </w:rPr>
        <w:t>ใช้ข้อมูลราคาเสนอซื้อขายของสินทรัพย์หรือหนี้สินอย่างเดียวกันในตลาดที่มีสภาพคล่อง</w:t>
      </w:r>
    </w:p>
    <w:p w14:paraId="2AC34320" w14:textId="77777777" w:rsidR="000E0E75" w:rsidRPr="004D3E5A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 w:right="-43" w:hanging="90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 xml:space="preserve">ระดับ </w:t>
      </w:r>
      <w:r w:rsidRPr="004D3E5A">
        <w:rPr>
          <w:rFonts w:ascii="Angsana New" w:hAnsi="Angsana New"/>
          <w:sz w:val="32"/>
          <w:szCs w:val="32"/>
        </w:rPr>
        <w:t>2</w:t>
      </w: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/>
          <w:sz w:val="32"/>
          <w:szCs w:val="32"/>
          <w:cs/>
        </w:rPr>
        <w:t>ใช้ข้อมูลอื่นที่สามารถสังเกตได้ของสินทรัพย์หรือหนี้สิน ไม่ว่าจะเป็นข้อมูลทางตรงหรือทางอ้อม</w:t>
      </w:r>
    </w:p>
    <w:p w14:paraId="1FF2DBB9" w14:textId="77777777" w:rsidR="000E0E75" w:rsidRPr="004D3E5A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1440" w:right="-43" w:hanging="90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 xml:space="preserve">ระดับ </w:t>
      </w:r>
      <w:r w:rsidRPr="004D3E5A">
        <w:rPr>
          <w:rFonts w:ascii="Angsana New" w:hAnsi="Angsana New"/>
          <w:sz w:val="32"/>
          <w:szCs w:val="32"/>
        </w:rPr>
        <w:t>3</w:t>
      </w: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/>
          <w:sz w:val="32"/>
          <w:szCs w:val="32"/>
          <w:cs/>
        </w:rPr>
        <w:t>ใช้ข้อมูลที่ไม่สามารถสังเกตได้</w:t>
      </w:r>
      <w:r w:rsidRPr="004D3E5A">
        <w:rPr>
          <w:rFonts w:ascii="Angsana New" w:hAnsi="Angsana New"/>
          <w:sz w:val="32"/>
          <w:szCs w:val="32"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เช่น ข้อมูลเกี่ยวกับกระแสเงิน</w:t>
      </w:r>
      <w:r w:rsidR="005F16F4" w:rsidRPr="004D3E5A">
        <w:rPr>
          <w:rFonts w:ascii="Angsana New" w:hAnsi="Angsana New" w:hint="cs"/>
          <w:sz w:val="32"/>
          <w:szCs w:val="32"/>
          <w:cs/>
        </w:rPr>
        <w:t>สด</w:t>
      </w:r>
      <w:r w:rsidRPr="004D3E5A">
        <w:rPr>
          <w:rFonts w:ascii="Angsana New" w:hAnsi="Angsana New"/>
          <w:sz w:val="32"/>
          <w:szCs w:val="32"/>
          <w:cs/>
        </w:rPr>
        <w:t xml:space="preserve">ในอนาคตที่กิจการประมาณขึ้น </w:t>
      </w:r>
    </w:p>
    <w:p w14:paraId="42E40B6B" w14:textId="77777777" w:rsidR="000E0E75" w:rsidRPr="004D3E5A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lastRenderedPageBreak/>
        <w:tab/>
        <w:t xml:space="preserve">ทุกวันสิ้นรอบระยะเวลารายงาน </w:t>
      </w:r>
      <w:r w:rsidR="004D2001" w:rsidRPr="004D3E5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D3E5A">
        <w:rPr>
          <w:rFonts w:ascii="Angsana New" w:hAnsi="Angsana New"/>
          <w:sz w:val="32"/>
          <w:szCs w:val="32"/>
          <w:cs/>
        </w:rPr>
        <w:t>จะประเมินความจำเป็นในการโอนรายการระหว่างลำดับชั้นของมูลค่ายุติธรรมสำหรับสินทรัพย์และหนี้สินที่ถืออยู่</w:t>
      </w:r>
      <w:r w:rsidRPr="004D3E5A">
        <w:rPr>
          <w:rFonts w:ascii="Angsana New" w:hAnsi="Angsana New"/>
          <w:sz w:val="32"/>
          <w:szCs w:val="32"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ณ</w:t>
      </w:r>
      <w:r w:rsidRPr="004D3E5A">
        <w:rPr>
          <w:rFonts w:ascii="Angsana New" w:hAnsi="Angsana New"/>
          <w:sz w:val="32"/>
          <w:szCs w:val="32"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วันสิ้นรอบระยะเวลารายงานที่มีการวัดมูลค่ายุติธรรมแบบเกิดขึ้นประจำ</w:t>
      </w:r>
    </w:p>
    <w:p w14:paraId="4196DF16" w14:textId="77777777" w:rsidR="000E0E75" w:rsidRPr="004D3E5A" w:rsidRDefault="00333296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t>5</w:t>
      </w:r>
      <w:r w:rsidR="000E0E75" w:rsidRPr="004D3E5A">
        <w:rPr>
          <w:rFonts w:ascii="Angsana New" w:hAnsi="Angsana New"/>
          <w:b/>
          <w:bCs/>
          <w:sz w:val="32"/>
          <w:szCs w:val="32"/>
          <w:cs/>
        </w:rPr>
        <w:t>.</w:t>
      </w:r>
      <w:r w:rsidR="000E0E75" w:rsidRPr="004D3E5A">
        <w:rPr>
          <w:rFonts w:ascii="Angsana New" w:hAnsi="Angsana New"/>
          <w:b/>
          <w:bCs/>
          <w:sz w:val="32"/>
          <w:szCs w:val="32"/>
          <w:cs/>
        </w:rPr>
        <w:tab/>
        <w:t>การใช้ดุลยพินิจและประมาณการทางบัญชีที่สำคัญ</w:t>
      </w:r>
    </w:p>
    <w:p w14:paraId="53F93951" w14:textId="4BB2C155" w:rsidR="00EF69BA" w:rsidRPr="004D3E5A" w:rsidRDefault="000E0E75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/>
          <w:sz w:val="32"/>
          <w:szCs w:val="32"/>
          <w:cs/>
        </w:rPr>
        <w:t>ในการจัดทำงบการเงินตามมาตรฐานการรายงานทางการเงิน ฝ่ายบริหารจำเป็นต้องใช้ดุลยพินิจและ</w:t>
      </w:r>
      <w:r w:rsidR="003633CA" w:rsidRPr="004D3E5A">
        <w:rPr>
          <w:rFonts w:ascii="Angsana New" w:hAnsi="Angsana New" w:hint="cs"/>
          <w:sz w:val="32"/>
          <w:szCs w:val="32"/>
          <w:cs/>
        </w:rPr>
        <w:t xml:space="preserve">          </w:t>
      </w:r>
      <w:r w:rsidRPr="004D3E5A">
        <w:rPr>
          <w:rFonts w:ascii="Angsana New" w:hAnsi="Angsana New"/>
          <w:sz w:val="32"/>
          <w:szCs w:val="32"/>
          <w:cs/>
        </w:rPr>
        <w:t xml:space="preserve">การประมาณการในเรื่องที่มีความไม่แน่นอนเสมอ การใช้ดุลยพินิจและการประมาณการดังกล่าวนี้ส่งผลกระทบต่อจำนวนเงินที่แสดงในงบการเงินและต่อข้อมูลที่แสดงในหมายเหตุประกอบงบการเงิน </w:t>
      </w:r>
      <w:r w:rsidR="003633CA" w:rsidRPr="004D3E5A">
        <w:rPr>
          <w:rFonts w:ascii="Angsana New" w:hAnsi="Angsana New" w:hint="cs"/>
          <w:sz w:val="32"/>
          <w:szCs w:val="32"/>
          <w:cs/>
        </w:rPr>
        <w:t xml:space="preserve">                                 </w:t>
      </w:r>
      <w:r w:rsidRPr="004D3E5A">
        <w:rPr>
          <w:rFonts w:ascii="Angsana New" w:hAnsi="Angsana New"/>
          <w:sz w:val="32"/>
          <w:szCs w:val="32"/>
          <w:cs/>
        </w:rPr>
        <w:t xml:space="preserve">ผลที่เกิดขึ้นจริงอาจแตกต่างไปจากจำนวนที่ประมาณการไว้ </w:t>
      </w:r>
      <w:r w:rsidRPr="004D3E5A">
        <w:rPr>
          <w:rFonts w:ascii="Angsana New" w:hAnsi="Angsana New"/>
          <w:sz w:val="32"/>
          <w:szCs w:val="32"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การใช้ดุลยพินิจและการประมาณการที่สำคัญ</w:t>
      </w:r>
      <w:r w:rsidR="003633CA" w:rsidRPr="004D3E5A">
        <w:rPr>
          <w:rFonts w:ascii="Angsana New" w:hAnsi="Angsana New" w:hint="cs"/>
          <w:sz w:val="32"/>
          <w:szCs w:val="32"/>
          <w:cs/>
        </w:rPr>
        <w:t xml:space="preserve">   </w:t>
      </w:r>
      <w:r w:rsidRPr="004D3E5A">
        <w:rPr>
          <w:rFonts w:ascii="Angsana New" w:hAnsi="Angsana New"/>
          <w:sz w:val="32"/>
          <w:szCs w:val="32"/>
          <w:cs/>
        </w:rPr>
        <w:t>มีดังนี้</w:t>
      </w:r>
    </w:p>
    <w:p w14:paraId="1B18A89A" w14:textId="77777777" w:rsidR="00421804" w:rsidRPr="004D3E5A" w:rsidRDefault="00035B17" w:rsidP="00561892">
      <w:pPr>
        <w:tabs>
          <w:tab w:val="clear" w:pos="907"/>
          <w:tab w:val="left" w:pos="600"/>
          <w:tab w:val="left" w:pos="900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D3E5A">
        <w:tab/>
      </w:r>
      <w:r w:rsidRPr="004D3E5A">
        <w:tab/>
      </w:r>
      <w:r w:rsidRPr="004D3E5A">
        <w:rPr>
          <w:cs/>
        </w:rPr>
        <w:tab/>
      </w:r>
      <w:r w:rsidR="00421804" w:rsidRPr="004D3E5A">
        <w:rPr>
          <w:rFonts w:ascii="Angsana New" w:hAnsi="Angsana New"/>
          <w:b/>
          <w:bCs/>
          <w:sz w:val="32"/>
          <w:szCs w:val="32"/>
          <w:cs/>
        </w:rPr>
        <w:t xml:space="preserve">สัญญาเช่า </w:t>
      </w:r>
    </w:p>
    <w:p w14:paraId="1C08DD0F" w14:textId="77777777" w:rsidR="00421804" w:rsidRPr="004D3E5A" w:rsidRDefault="00561892" w:rsidP="00561892">
      <w:pPr>
        <w:tabs>
          <w:tab w:val="clear" w:pos="227"/>
          <w:tab w:val="clear" w:pos="454"/>
          <w:tab w:val="clear" w:pos="680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600"/>
        </w:tabs>
        <w:overflowPunct w:val="0"/>
        <w:autoSpaceDE w:val="0"/>
        <w:autoSpaceDN w:val="0"/>
        <w:adjustRightInd w:val="0"/>
        <w:spacing w:before="120" w:after="120" w:line="240" w:lineRule="auto"/>
        <w:ind w:left="540" w:hanging="540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4D3E5A">
        <w:rPr>
          <w:rFonts w:ascii="Angsana New" w:hAnsi="Angsana New"/>
          <w:b/>
          <w:bCs/>
          <w:sz w:val="32"/>
          <w:szCs w:val="32"/>
          <w:cs/>
        </w:rPr>
        <w:tab/>
      </w:r>
      <w:r w:rsidR="00421804" w:rsidRPr="004D3E5A">
        <w:rPr>
          <w:rFonts w:ascii="Angsana New" w:hAnsi="Angsana New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1B155C5F" w14:textId="77777777" w:rsidR="00421804" w:rsidRPr="004D3E5A" w:rsidRDefault="00421804" w:rsidP="00561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4D3E5A">
        <w:rPr>
          <w:rFonts w:ascii="Angsana New" w:hAnsi="Angsana New"/>
          <w:sz w:val="32"/>
          <w:szCs w:val="32"/>
          <w:u w:val="single"/>
          <w:cs/>
        </w:rPr>
        <w:t xml:space="preserve">การกำหนดอายุสัญญาเช่าที่มีสิทธิการเลือกในการขยายอายุสัญญาเช่าหรือยกเลิกสัญญาเช่า </w:t>
      </w:r>
    </w:p>
    <w:p w14:paraId="1D856CC6" w14:textId="77777777" w:rsidR="00421804" w:rsidRPr="004D3E5A" w:rsidRDefault="00421804" w:rsidP="0056189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>ในการกำหนดอายุสัญญาเช่า ฝ่ายบริหารจำเป็นต้องใช้ดุลยพินิจในการประเมินว่ากลุ่มบริษัทมีความแน่นอนอย่างสมเหตุสมผลหรือไม่ที่จะใช้สิทธิเลือกในการขยายอายุสัญญาเช่าหรือยกเลิกสัญญาเช่าโดยคำนึงถึงข้อเท็จจริงและสภาพแวดล้อมที่เกี่ยวข้องทั้งหมดที่ทำให้เกิดสิ่งจูงใจในทางเศรษฐกิจสำหรับกลุ่มบริษัทในการใช้หรือไม่ใช้สิทธิเลือกนั้น</w:t>
      </w:r>
      <w:r w:rsidRPr="004D3E5A">
        <w:rPr>
          <w:rFonts w:ascii="Angsana New" w:hAnsi="Angsana New"/>
          <w:sz w:val="32"/>
          <w:szCs w:val="32"/>
        </w:rPr>
        <w:tab/>
      </w:r>
    </w:p>
    <w:p w14:paraId="33044E6D" w14:textId="77777777" w:rsidR="00722FD6" w:rsidRPr="004D3E5A" w:rsidRDefault="00421804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4D3E5A">
        <w:rPr>
          <w:rFonts w:ascii="Angsana New" w:hAnsi="Angsana New" w:hint="cs"/>
          <w:sz w:val="32"/>
          <w:szCs w:val="32"/>
          <w:u w:val="single"/>
          <w:cs/>
        </w:rPr>
        <w:t>อัตราดอกเบี้ยเงินกู้ยืมส่วนเพิ่ม</w:t>
      </w:r>
    </w:p>
    <w:p w14:paraId="08D33708" w14:textId="4B12B7EC" w:rsidR="00421804" w:rsidRPr="004D3E5A" w:rsidRDefault="00421804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  <w:u w:val="single"/>
        </w:rPr>
      </w:pPr>
      <w:r w:rsidRPr="004D3E5A">
        <w:rPr>
          <w:rFonts w:ascii="Angsana New" w:hAnsi="Angsana New" w:hint="cs"/>
          <w:sz w:val="32"/>
          <w:szCs w:val="32"/>
          <w:cs/>
        </w:rPr>
        <w:t>กลุ่มบริษัทไม่สามารถกำหนดอัตราดอกเบี้ยตามนัยของสัญญาเช่า ดังนั้นจึงใช้อัตราดอกเบี้ยเงินกู้ยืม</w:t>
      </w:r>
      <w:r w:rsidR="00722FD6" w:rsidRPr="004D3E5A">
        <w:rPr>
          <w:rFonts w:ascii="Angsana New" w:hAnsi="Angsana New"/>
          <w:sz w:val="32"/>
          <w:szCs w:val="32"/>
        </w:rPr>
        <w:t xml:space="preserve">         </w:t>
      </w:r>
      <w:r w:rsidRPr="004D3E5A">
        <w:rPr>
          <w:rFonts w:ascii="Angsana New" w:hAnsi="Angsana New" w:hint="cs"/>
          <w:sz w:val="32"/>
          <w:szCs w:val="32"/>
          <w:cs/>
        </w:rPr>
        <w:t>ส่วนเพิ่มของกลุ่มบริษัทในการคิดลดหนี้สินตามสัญญาเช่า โดยอัตราเงินกู้ยืมส่วนเพิ่มเป็นอัตราดอกเบี้ยที่กลุ่มบริษัทจะต้องจ่ายในการกู้ยืมเงินที่จำเป็นเพื่อให้ได้มาซึ่งสินทรัพย์ที่มีมูลค่าใกล้เคียงกับ</w:t>
      </w:r>
      <w:r w:rsidRPr="004D3E5A">
        <w:rPr>
          <w:rFonts w:ascii="Angsana New" w:hAnsi="Angsana New"/>
          <w:sz w:val="32"/>
          <w:szCs w:val="32"/>
          <w:cs/>
        </w:rPr>
        <w:t>สินทรัพย์สิทธิการใช้ในสภาพแวดล้อมทางเศรษฐกิจที่คล้ายคลึง โดยมีระยะเวลาการกู้ยืมและหลักประกันที่คล้ายคลึง</w:t>
      </w:r>
      <w:r w:rsidRPr="004D3E5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29F2DCF7" w14:textId="77777777" w:rsidR="00981513" w:rsidRPr="004D3E5A" w:rsidRDefault="00981513" w:rsidP="005D4FD6">
      <w:pPr>
        <w:pStyle w:val="Caption"/>
        <w:tabs>
          <w:tab w:val="clear" w:pos="227"/>
          <w:tab w:val="clear" w:pos="454"/>
          <w:tab w:val="clear" w:pos="680"/>
        </w:tabs>
        <w:spacing w:before="120" w:after="120" w:line="240" w:lineRule="auto"/>
        <w:ind w:left="540"/>
        <w:rPr>
          <w:rFonts w:ascii="Angsana New" w:hAnsi="Angsana New"/>
          <w:b w:val="0"/>
          <w:bCs w:val="0"/>
          <w:color w:val="FF0000"/>
          <w:sz w:val="32"/>
          <w:szCs w:val="32"/>
        </w:rPr>
      </w:pPr>
      <w:bookmarkStart w:id="3" w:name="_Hlk61511850"/>
      <w:r w:rsidRPr="004D3E5A">
        <w:rPr>
          <w:rFonts w:ascii="Angsana New" w:hAnsi="Angsana New"/>
          <w:sz w:val="32"/>
          <w:szCs w:val="32"/>
          <w:cs/>
        </w:rPr>
        <w:t>ค่าเผื่อผลขาดทุนด้านเครดิตที่คาดว่าจะเกิดขึ้นของลูกหนี้การค้า</w:t>
      </w:r>
    </w:p>
    <w:p w14:paraId="6513A5E7" w14:textId="77777777" w:rsidR="00981513" w:rsidRPr="004D3E5A" w:rsidRDefault="00981513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bookmarkStart w:id="4" w:name="_Hlk59432712"/>
      <w:r w:rsidRPr="004D3E5A">
        <w:rPr>
          <w:rFonts w:ascii="Angsana New" w:hAnsi="Angsana New"/>
          <w:sz w:val="32"/>
          <w:szCs w:val="32"/>
          <w:cs/>
        </w:rPr>
        <w:t>ในการประมาณค่าเผื่อผลขาดทุนด้านเครดิตที่คาดว่าจะเกิดขึ้นของลูกหนี้การค้า</w:t>
      </w:r>
      <w:r w:rsidRPr="004D3E5A">
        <w:rPr>
          <w:rFonts w:ascii="Angsana New" w:hAnsi="Angsana New"/>
          <w:sz w:val="32"/>
          <w:szCs w:val="32"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ฝ่ายบริหารจำเป็นต้องใช้ดุลยพินิจในการประมาณการผลขาดทุนด้านเครดิตที่คาดว่าจะเกิดขึ้นจากลูกหนี้แต่ละราย โดยคำนึงถึงประสบการณ์การเก็บเงินในอดีต อายุของหนี้ที่คงค้างและสภาวะเศรษฐกิจที่คาดการณ์ไว้ของกลุ่มลูกค้าที่มีความเสี่ยงด้านเครดิตที่คล้ายคลึงกัน เป็นต้น ทั้งนี้ ข้อมูลผลขาดทุนด้านเครดิตจากประสบการณ์ในอดีตและการคาดการณ์สภาวะเศรษฐกิจของกลุ่มบริษัทอาจไม่ได้บ่งบอกถึงการผิดสัญญาของลูกค้าที่เกิดขึ้นจริงในอนาคต</w:t>
      </w:r>
    </w:p>
    <w:bookmarkEnd w:id="3"/>
    <w:bookmarkEnd w:id="4"/>
    <w:p w14:paraId="3DD07545" w14:textId="77777777" w:rsidR="00A74766" w:rsidRPr="004D3E5A" w:rsidRDefault="0041328D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br w:type="page"/>
      </w:r>
      <w:r w:rsidR="00A74766" w:rsidRPr="004D3E5A">
        <w:rPr>
          <w:rFonts w:ascii="Angsana New" w:hAnsi="Angsana New" w:hint="cs"/>
          <w:b/>
          <w:bCs/>
          <w:sz w:val="32"/>
          <w:szCs w:val="32"/>
          <w:cs/>
        </w:rPr>
        <w:lastRenderedPageBreak/>
        <w:t>รายการปรับลดราคาทุนให้เป็นมูลค่าสุทธิที่จะได้รับของสินค้าคงเหลือ</w:t>
      </w:r>
    </w:p>
    <w:p w14:paraId="012FB68E" w14:textId="77777777" w:rsidR="00E14153" w:rsidRPr="004D3E5A" w:rsidRDefault="00A74766" w:rsidP="00722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overflowPunct w:val="0"/>
        <w:autoSpaceDE w:val="0"/>
        <w:autoSpaceDN w:val="0"/>
        <w:adjustRightInd w:val="0"/>
        <w:spacing w:before="120" w:after="120" w:line="240" w:lineRule="auto"/>
        <w:ind w:left="540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 w:hint="cs"/>
          <w:sz w:val="32"/>
          <w:szCs w:val="32"/>
          <w:cs/>
        </w:rPr>
        <w:t>การประมาณรายการปรับลดราคาทุนให้เป็นมูลค่าสุทธิที่จะได้รับของสินค้าคงเหลือ ฝ่ายบริหารจำเป็นต้องใช้ดุลยพินิจในการประมาณการผลขาดทุนที่คาดว่าจะเกิดขึ้นจากการขายสินค้า</w:t>
      </w:r>
      <w:r w:rsidRPr="004D3E5A">
        <w:rPr>
          <w:rFonts w:ascii="Angsana New" w:hAnsi="Angsana New"/>
          <w:sz w:val="32"/>
          <w:szCs w:val="32"/>
        </w:rPr>
        <w:t xml:space="preserve"> </w:t>
      </w:r>
      <w:r w:rsidRPr="004D3E5A">
        <w:rPr>
          <w:rFonts w:ascii="Angsana New" w:hAnsi="Angsana New" w:hint="cs"/>
          <w:sz w:val="32"/>
          <w:szCs w:val="32"/>
          <w:cs/>
        </w:rPr>
        <w:t>โดยคำนึงถึงมูลค่าสุทธิที่จะได้รับของสินค้า อายุของสินค้าคงเหลือที่คงค้างและสภาพการจัดเก็บสินค้า เป็นต้น</w:t>
      </w:r>
    </w:p>
    <w:p w14:paraId="1E7B1AF0" w14:textId="77777777" w:rsidR="00CE31FC" w:rsidRPr="004D3E5A" w:rsidRDefault="00CE31FC" w:rsidP="005D4FD6">
      <w:pPr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 w:hint="cs"/>
          <w:b/>
          <w:bCs/>
          <w:sz w:val="32"/>
          <w:szCs w:val="32"/>
          <w:cs/>
        </w:rPr>
        <w:t>ที่ดิน อาคารและอุปกรณ์และค่าเสื่อมราคา</w:t>
      </w:r>
    </w:p>
    <w:p w14:paraId="73C52940" w14:textId="77777777" w:rsidR="000E0E75" w:rsidRPr="004D3E5A" w:rsidRDefault="000E0E75" w:rsidP="005D4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>ในการคำนวณค่าเสื่อมราคาของอาคารและอุปกรณ์ ฝ่ายบริหารจำเป็นต้องทำการประมาณอายุการให้ประโยชน์และมูลค่าคงเหลือ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และต้องทบทวนอายุการให้ประโยชน์และมูลค่าคงเหลือใหม่หากมีการเปลี่ยนแปลงเกิดขึ้น</w:t>
      </w:r>
    </w:p>
    <w:p w14:paraId="6DCC6D34" w14:textId="77777777" w:rsidR="000E0E75" w:rsidRPr="004D3E5A" w:rsidRDefault="000E0E75" w:rsidP="005D4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>นอกจากนี้</w:t>
      </w:r>
      <w:r w:rsidRPr="004D3E5A">
        <w:rPr>
          <w:rFonts w:ascii="Angsana New" w:hAnsi="Angsana New"/>
          <w:sz w:val="32"/>
          <w:szCs w:val="32"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ฝ่ายบริหารจำเป็นต้องสอบทานการด้อยค่าของที่ดิน 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56864A2B" w14:textId="77777777" w:rsidR="000E0E75" w:rsidRPr="004D3E5A" w:rsidRDefault="000E0E75" w:rsidP="005D4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  <w:cs/>
        </w:rPr>
        <w:t xml:space="preserve">ผลประโยชน์หลังออกจากงานของพนักงานตามโครงการผลประโยชน์ </w:t>
      </w:r>
    </w:p>
    <w:p w14:paraId="78D82B36" w14:textId="77777777" w:rsidR="00035B17" w:rsidRPr="004D3E5A" w:rsidRDefault="000E0E75" w:rsidP="005D4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4D3E5A">
        <w:rPr>
          <w:rFonts w:ascii="Angsana New" w:hAnsi="Angsana New"/>
          <w:sz w:val="32"/>
          <w:szCs w:val="32"/>
          <w:cs/>
        </w:rPr>
        <w:t>หนี้สินตามโครงการผล</w:t>
      </w:r>
      <w:r w:rsidR="00E359AC" w:rsidRPr="004D3E5A">
        <w:rPr>
          <w:rFonts w:ascii="Angsana New" w:hAnsi="Angsana New"/>
          <w:sz w:val="32"/>
          <w:szCs w:val="32"/>
          <w:cs/>
        </w:rPr>
        <w:t>ประโยชน์หลังออกจากงานของพนักงาน</w:t>
      </w:r>
      <w:r w:rsidRPr="004D3E5A">
        <w:rPr>
          <w:rFonts w:ascii="Angsana New" w:hAnsi="Angsana New"/>
          <w:sz w:val="32"/>
          <w:szCs w:val="32"/>
          <w:cs/>
        </w:rPr>
        <w:t>ประมาณขึ้นตามหลักคณิตศาสตร์ประกันภัย ซึ่งต้องอาศัยข้อสมมติฐานต่าง ๆในการประมาณการนั้น เช่น อัตราคิดลด อัตราการขึ้นเงินเดือนในอนาคต อัตรามรณะ และอัตราการเปลี่ยนแปลงในจำนวนพนักงาน เป็นต้</w:t>
      </w:r>
      <w:r w:rsidR="00981513" w:rsidRPr="004D3E5A">
        <w:rPr>
          <w:rFonts w:ascii="Angsana New" w:hAnsi="Angsana New" w:hint="cs"/>
          <w:sz w:val="32"/>
          <w:szCs w:val="32"/>
          <w:cs/>
        </w:rPr>
        <w:t>น</w:t>
      </w:r>
    </w:p>
    <w:p w14:paraId="17FE9D6C" w14:textId="77777777" w:rsidR="00956AD2" w:rsidRPr="004D3E5A" w:rsidRDefault="00333296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t>6</w:t>
      </w:r>
      <w:r w:rsidR="004B2CC1" w:rsidRPr="004D3E5A">
        <w:rPr>
          <w:rFonts w:ascii="Angsana New" w:hAnsi="Angsana New"/>
          <w:b/>
          <w:bCs/>
          <w:sz w:val="32"/>
          <w:szCs w:val="32"/>
        </w:rPr>
        <w:t>.</w:t>
      </w:r>
      <w:r w:rsidR="00956AD2" w:rsidRPr="004D3E5A">
        <w:rPr>
          <w:rFonts w:ascii="Angsana New" w:hAnsi="Angsana New"/>
          <w:b/>
          <w:bCs/>
          <w:sz w:val="32"/>
          <w:szCs w:val="32"/>
        </w:rPr>
        <w:tab/>
      </w:r>
      <w:r w:rsidR="00B36FCF" w:rsidRPr="004D3E5A">
        <w:rPr>
          <w:rFonts w:ascii="Angsana New" w:hAnsi="Angsana New" w:hint="cs"/>
          <w:b/>
          <w:bCs/>
          <w:sz w:val="32"/>
          <w:szCs w:val="32"/>
          <w:cs/>
        </w:rPr>
        <w:t>รายการ</w:t>
      </w:r>
      <w:r w:rsidR="001C1AF4" w:rsidRPr="004D3E5A">
        <w:rPr>
          <w:rFonts w:ascii="Angsana New" w:hAnsi="Angsana New" w:hint="cs"/>
          <w:b/>
          <w:bCs/>
          <w:sz w:val="32"/>
          <w:szCs w:val="32"/>
          <w:cs/>
        </w:rPr>
        <w:t>ธุรกิจกับ</w:t>
      </w:r>
      <w:r w:rsidR="00956AD2" w:rsidRPr="004D3E5A">
        <w:rPr>
          <w:rFonts w:ascii="Angsana New" w:hAnsi="Angsana New"/>
          <w:b/>
          <w:bCs/>
          <w:sz w:val="32"/>
          <w:szCs w:val="32"/>
          <w:cs/>
        </w:rPr>
        <w:t>บุคคลหรือกิจการที่เกี่ยวข้องกัน</w:t>
      </w:r>
    </w:p>
    <w:p w14:paraId="1DE9F3CE" w14:textId="77777777" w:rsidR="00BE77D4" w:rsidRPr="004D3E5A" w:rsidRDefault="00BE77D4" w:rsidP="00BE77D4">
      <w:pPr>
        <w:tabs>
          <w:tab w:val="clear" w:pos="227"/>
          <w:tab w:val="clear" w:pos="454"/>
          <w:tab w:val="clear" w:pos="680"/>
          <w:tab w:val="left" w:pos="720"/>
        </w:tabs>
        <w:spacing w:before="120" w:after="120"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 w:hint="cs"/>
          <w:sz w:val="32"/>
          <w:szCs w:val="32"/>
          <w:cs/>
        </w:rPr>
        <w:t xml:space="preserve">ลักษณะความสัมพันธ์ระหว่างบริษัทฯกับกิจการที่เกี่ยวข้องกันที่มีรายการธุรกิจที่สำคัญในระหว่างปี </w:t>
      </w:r>
      <w:r w:rsidR="000A61AE" w:rsidRPr="004D3E5A">
        <w:rPr>
          <w:rFonts w:ascii="Angsana New" w:hAnsi="Angsana New"/>
          <w:sz w:val="32"/>
          <w:szCs w:val="32"/>
        </w:rPr>
        <w:t>2565</w:t>
      </w:r>
      <w:r w:rsidRPr="004D3E5A">
        <w:rPr>
          <w:rFonts w:ascii="Angsana New" w:hAnsi="Angsana New" w:hint="cs"/>
          <w:sz w:val="32"/>
          <w:szCs w:val="32"/>
        </w:rPr>
        <w:t xml:space="preserve"> </w:t>
      </w:r>
      <w:r w:rsidRPr="004D3E5A">
        <w:rPr>
          <w:rFonts w:ascii="Angsana New" w:hAnsi="Angsana New" w:hint="cs"/>
          <w:sz w:val="32"/>
          <w:szCs w:val="32"/>
          <w:cs/>
        </w:rPr>
        <w:t xml:space="preserve">และ </w:t>
      </w:r>
      <w:r w:rsidR="000A61AE" w:rsidRPr="004D3E5A">
        <w:rPr>
          <w:rFonts w:ascii="Angsana New" w:hAnsi="Angsana New"/>
          <w:sz w:val="32"/>
          <w:szCs w:val="32"/>
        </w:rPr>
        <w:t>2564</w:t>
      </w:r>
      <w:r w:rsidRPr="004D3E5A">
        <w:rPr>
          <w:rFonts w:ascii="Angsana New" w:hAnsi="Angsana New" w:hint="cs"/>
          <w:sz w:val="32"/>
          <w:szCs w:val="32"/>
        </w:rPr>
        <w:t xml:space="preserve"> </w:t>
      </w:r>
      <w:r w:rsidRPr="004D3E5A">
        <w:rPr>
          <w:rFonts w:ascii="Angsana New" w:hAnsi="Angsana New" w:hint="cs"/>
          <w:sz w:val="32"/>
          <w:szCs w:val="32"/>
          <w:cs/>
        </w:rPr>
        <w:t>มีดังนี้</w:t>
      </w:r>
    </w:p>
    <w:tbl>
      <w:tblPr>
        <w:tblW w:w="86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3330"/>
      </w:tblGrid>
      <w:tr w:rsidR="00BE77D4" w:rsidRPr="004D3E5A" w14:paraId="57BED422" w14:textId="77777777" w:rsidTr="00BE77D4">
        <w:trPr>
          <w:trHeight w:val="80"/>
          <w:tblHeader/>
        </w:trPr>
        <w:tc>
          <w:tcPr>
            <w:tcW w:w="3960" w:type="dxa"/>
          </w:tcPr>
          <w:p w14:paraId="333AE8D3" w14:textId="77777777" w:rsidR="00BE77D4" w:rsidRPr="004D3E5A" w:rsidRDefault="00BE77D4">
            <w:pPr>
              <w:spacing w:line="240" w:lineRule="auto"/>
              <w:ind w:left="162" w:right="-108" w:hanging="162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4D3E5A">
              <w:rPr>
                <w:rFonts w:ascii="Angsana New" w:hAnsi="Angsana New" w:hint="cs"/>
                <w:b/>
                <w:sz w:val="32"/>
                <w:szCs w:val="32"/>
                <w:cs/>
              </w:rPr>
              <w:br w:type="page"/>
            </w:r>
          </w:p>
        </w:tc>
        <w:tc>
          <w:tcPr>
            <w:tcW w:w="1350" w:type="dxa"/>
            <w:hideMark/>
          </w:tcPr>
          <w:p w14:paraId="7602A8F6" w14:textId="77777777" w:rsidR="00BE77D4" w:rsidRPr="004D3E5A" w:rsidRDefault="00BE77D4">
            <w:pPr>
              <w:spacing w:line="240" w:lineRule="auto"/>
              <w:ind w:left="-18" w:right="-108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>ประเทศ</w:t>
            </w:r>
          </w:p>
        </w:tc>
        <w:tc>
          <w:tcPr>
            <w:tcW w:w="3330" w:type="dxa"/>
          </w:tcPr>
          <w:p w14:paraId="5F18DC0D" w14:textId="77777777" w:rsidR="00BE77D4" w:rsidRPr="004D3E5A" w:rsidRDefault="00BE77D4">
            <w:pPr>
              <w:spacing w:line="240" w:lineRule="auto"/>
              <w:ind w:left="144" w:right="-108" w:hanging="180"/>
              <w:jc w:val="center"/>
              <w:rPr>
                <w:rFonts w:ascii="Angsana New" w:hAnsi="Angsana New"/>
                <w:b/>
                <w:sz w:val="32"/>
                <w:szCs w:val="32"/>
                <w:rtl/>
                <w:cs/>
              </w:rPr>
            </w:pPr>
          </w:p>
        </w:tc>
      </w:tr>
      <w:tr w:rsidR="00BE77D4" w:rsidRPr="004D3E5A" w14:paraId="6080840D" w14:textId="77777777" w:rsidTr="00BE77D4">
        <w:trPr>
          <w:trHeight w:val="20"/>
          <w:tblHeader/>
        </w:trPr>
        <w:tc>
          <w:tcPr>
            <w:tcW w:w="3960" w:type="dxa"/>
            <w:hideMark/>
          </w:tcPr>
          <w:p w14:paraId="4EDD0E64" w14:textId="77777777" w:rsidR="00BE77D4" w:rsidRPr="004D3E5A" w:rsidRDefault="00BE77D4">
            <w:pPr>
              <w:pBdr>
                <w:bottom w:val="single" w:sz="4" w:space="1" w:color="auto"/>
              </w:pBdr>
              <w:spacing w:line="240" w:lineRule="auto"/>
              <w:ind w:left="162" w:right="-108" w:hanging="162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4D3E5A">
              <w:rPr>
                <w:rFonts w:ascii="Angsana New" w:hAnsi="Angsana New" w:hint="cs"/>
                <w:b/>
                <w:sz w:val="32"/>
                <w:szCs w:val="32"/>
                <w:cs/>
              </w:rPr>
              <w:t>รายชื่อกิจการที่เกี่ยวข้องกัน</w:t>
            </w:r>
          </w:p>
        </w:tc>
        <w:tc>
          <w:tcPr>
            <w:tcW w:w="1350" w:type="dxa"/>
            <w:hideMark/>
          </w:tcPr>
          <w:p w14:paraId="117DFDB4" w14:textId="77777777" w:rsidR="00BE77D4" w:rsidRPr="004D3E5A" w:rsidRDefault="00BE77D4">
            <w:pPr>
              <w:pBdr>
                <w:bottom w:val="single" w:sz="4" w:space="1" w:color="auto"/>
              </w:pBdr>
              <w:spacing w:line="240" w:lineRule="auto"/>
              <w:ind w:left="-18" w:right="-108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4D3E5A">
              <w:rPr>
                <w:rFonts w:ascii="Angsana New" w:hAnsi="Angsana New" w:hint="cs"/>
                <w:b/>
                <w:sz w:val="32"/>
                <w:szCs w:val="32"/>
                <w:cs/>
              </w:rPr>
              <w:t>ที่จดทะเบียน</w:t>
            </w:r>
          </w:p>
        </w:tc>
        <w:tc>
          <w:tcPr>
            <w:tcW w:w="3330" w:type="dxa"/>
            <w:hideMark/>
          </w:tcPr>
          <w:p w14:paraId="297AA108" w14:textId="77777777" w:rsidR="00BE77D4" w:rsidRPr="004D3E5A" w:rsidRDefault="00BE77D4">
            <w:pPr>
              <w:pBdr>
                <w:bottom w:val="single" w:sz="4" w:space="1" w:color="auto"/>
              </w:pBdr>
              <w:spacing w:line="240" w:lineRule="auto"/>
              <w:ind w:left="144" w:right="-108" w:hanging="180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4D3E5A">
              <w:rPr>
                <w:rFonts w:ascii="Angsana New" w:hAnsi="Angsana New" w:hint="cs"/>
                <w:b/>
                <w:sz w:val="32"/>
                <w:szCs w:val="32"/>
                <w:cs/>
              </w:rPr>
              <w:t>ความสัมพันธ์กับบริษัทฯ</w:t>
            </w:r>
          </w:p>
        </w:tc>
      </w:tr>
      <w:tr w:rsidR="00BE77D4" w:rsidRPr="004D3E5A" w14:paraId="2850AC97" w14:textId="77777777" w:rsidTr="00BE77D4">
        <w:trPr>
          <w:trHeight w:val="20"/>
        </w:trPr>
        <w:tc>
          <w:tcPr>
            <w:tcW w:w="3960" w:type="dxa"/>
            <w:hideMark/>
          </w:tcPr>
          <w:p w14:paraId="3D56BFE3" w14:textId="77777777" w:rsidR="00BE77D4" w:rsidRPr="004D3E5A" w:rsidRDefault="00BE77D4">
            <w:pPr>
              <w:spacing w:line="240" w:lineRule="auto"/>
              <w:ind w:left="162" w:right="-108" w:hanging="162"/>
              <w:rPr>
                <w:rFonts w:ascii="Angsana New" w:hAnsi="Angsana New"/>
                <w:bCs/>
                <w:sz w:val="32"/>
                <w:szCs w:val="32"/>
              </w:rPr>
            </w:pPr>
            <w:r w:rsidRPr="004D3E5A">
              <w:rPr>
                <w:rFonts w:ascii="Angsana New" w:hAnsi="Angsana New" w:hint="cs"/>
                <w:bCs/>
                <w:sz w:val="32"/>
                <w:szCs w:val="32"/>
              </w:rPr>
              <w:t>Rich Avenue Company Limited</w:t>
            </w:r>
          </w:p>
        </w:tc>
        <w:tc>
          <w:tcPr>
            <w:tcW w:w="1350" w:type="dxa"/>
            <w:hideMark/>
          </w:tcPr>
          <w:p w14:paraId="440C4726" w14:textId="77777777" w:rsidR="00BE77D4" w:rsidRPr="004D3E5A" w:rsidRDefault="00BE77D4">
            <w:pPr>
              <w:spacing w:line="240" w:lineRule="auto"/>
              <w:ind w:left="252" w:right="-1008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3330" w:type="dxa"/>
            <w:hideMark/>
          </w:tcPr>
          <w:p w14:paraId="261254EC" w14:textId="77777777" w:rsidR="00BE77D4" w:rsidRPr="004D3E5A" w:rsidRDefault="00BE77D4">
            <w:pPr>
              <w:spacing w:line="240" w:lineRule="auto"/>
              <w:ind w:left="166" w:hanging="166"/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</w:pPr>
            <w:r w:rsidRPr="004D3E5A"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</w:rPr>
              <w:t>บริษัทย่อย</w:t>
            </w:r>
          </w:p>
        </w:tc>
      </w:tr>
      <w:tr w:rsidR="00BE77D4" w:rsidRPr="004D3E5A" w14:paraId="5BED54E9" w14:textId="77777777" w:rsidTr="00BE77D4">
        <w:trPr>
          <w:trHeight w:val="20"/>
        </w:trPr>
        <w:tc>
          <w:tcPr>
            <w:tcW w:w="3960" w:type="dxa"/>
            <w:hideMark/>
          </w:tcPr>
          <w:p w14:paraId="39F9E1F1" w14:textId="77777777" w:rsidR="00BE77D4" w:rsidRPr="004D3E5A" w:rsidRDefault="00BE77D4">
            <w:pPr>
              <w:spacing w:line="240" w:lineRule="auto"/>
              <w:ind w:left="162" w:right="-108" w:hanging="162"/>
              <w:rPr>
                <w:rFonts w:ascii="Angsana New" w:hAnsi="Angsana New"/>
                <w:bCs/>
                <w:sz w:val="32"/>
                <w:szCs w:val="32"/>
                <w:cs/>
              </w:rPr>
            </w:pPr>
            <w:r w:rsidRPr="004D3E5A">
              <w:rPr>
                <w:rFonts w:ascii="Angsana New" w:hAnsi="Angsana New" w:hint="cs"/>
                <w:bCs/>
                <w:sz w:val="32"/>
                <w:szCs w:val="32"/>
              </w:rPr>
              <w:t>Melrose Avenue Company Limited</w:t>
            </w:r>
          </w:p>
        </w:tc>
        <w:tc>
          <w:tcPr>
            <w:tcW w:w="1350" w:type="dxa"/>
            <w:hideMark/>
          </w:tcPr>
          <w:p w14:paraId="425DA029" w14:textId="77777777" w:rsidR="00BE77D4" w:rsidRPr="004D3E5A" w:rsidRDefault="00BE77D4">
            <w:pPr>
              <w:spacing w:line="240" w:lineRule="auto"/>
              <w:ind w:left="252" w:right="-1008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>กัมพูชา</w:t>
            </w:r>
          </w:p>
        </w:tc>
        <w:tc>
          <w:tcPr>
            <w:tcW w:w="3330" w:type="dxa"/>
            <w:hideMark/>
          </w:tcPr>
          <w:p w14:paraId="1CD614EC" w14:textId="77777777" w:rsidR="00BE77D4" w:rsidRPr="004D3E5A" w:rsidRDefault="00BE77D4">
            <w:pPr>
              <w:spacing w:line="240" w:lineRule="auto"/>
              <w:ind w:left="166" w:hanging="166"/>
              <w:rPr>
                <w:rFonts w:ascii="Angsana New" w:hAnsi="Angsana New"/>
                <w:b/>
                <w:color w:val="000000"/>
                <w:sz w:val="32"/>
                <w:szCs w:val="32"/>
                <w:cs/>
              </w:rPr>
            </w:pPr>
            <w:r w:rsidRPr="004D3E5A">
              <w:rPr>
                <w:rFonts w:ascii="Angsana New" w:hAnsi="Angsana New" w:hint="cs"/>
                <w:b/>
                <w:color w:val="000000"/>
                <w:sz w:val="32"/>
                <w:szCs w:val="32"/>
                <w:cs/>
              </w:rPr>
              <w:t>ผู้มีส่วนได้เสียที่ไม่มีอำนาจควบคุมของบริษัทย่อย</w:t>
            </w:r>
          </w:p>
        </w:tc>
      </w:tr>
    </w:tbl>
    <w:p w14:paraId="2345AAB6" w14:textId="276AAFB1" w:rsidR="00BE77D4" w:rsidRPr="004D3E5A" w:rsidRDefault="00BE77D4" w:rsidP="00A7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0" w:right="-43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4D3E5A">
        <w:rPr>
          <w:rFonts w:ascii="Angsana New" w:hAnsi="Angsana New" w:hint="cs"/>
          <w:sz w:val="32"/>
          <w:szCs w:val="32"/>
          <w:cs/>
        </w:rPr>
        <w:t>นโยบายการกำหนดราคาสำหรับรายการแต่ละประเภทอธิบายได้ดังต่อไปนี้</w:t>
      </w:r>
    </w:p>
    <w:tbl>
      <w:tblPr>
        <w:tblW w:w="8640" w:type="dxa"/>
        <w:tblInd w:w="450" w:type="dxa"/>
        <w:tblLook w:val="01E0" w:firstRow="1" w:lastRow="1" w:firstColumn="1" w:lastColumn="1" w:noHBand="0" w:noVBand="0"/>
      </w:tblPr>
      <w:tblGrid>
        <w:gridCol w:w="4230"/>
        <w:gridCol w:w="4410"/>
      </w:tblGrid>
      <w:tr w:rsidR="00BE77D4" w:rsidRPr="004D3E5A" w14:paraId="41C2745F" w14:textId="77777777" w:rsidTr="003633CA">
        <w:trPr>
          <w:trHeight w:val="335"/>
        </w:trPr>
        <w:tc>
          <w:tcPr>
            <w:tcW w:w="4230" w:type="dxa"/>
            <w:hideMark/>
          </w:tcPr>
          <w:p w14:paraId="42B2D4D8" w14:textId="77777777" w:rsidR="00BE77D4" w:rsidRPr="004D3E5A" w:rsidRDefault="00BE77D4">
            <w:pPr>
              <w:pStyle w:val="block"/>
              <w:pBdr>
                <w:bottom w:val="single" w:sz="4" w:space="1" w:color="auto"/>
              </w:pBdr>
              <w:tabs>
                <w:tab w:val="left" w:pos="3735"/>
              </w:tabs>
              <w:spacing w:after="0" w:line="240" w:lineRule="auto"/>
              <w:ind w:left="0" w:right="-43"/>
              <w:jc w:val="center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D3E5A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รายการ</w:t>
            </w:r>
          </w:p>
        </w:tc>
        <w:tc>
          <w:tcPr>
            <w:tcW w:w="4410" w:type="dxa"/>
            <w:hideMark/>
          </w:tcPr>
          <w:p w14:paraId="619C3C4E" w14:textId="77777777" w:rsidR="00BE77D4" w:rsidRPr="004D3E5A" w:rsidRDefault="00BE77D4">
            <w:pPr>
              <w:pStyle w:val="block"/>
              <w:pBdr>
                <w:bottom w:val="single" w:sz="4" w:space="1" w:color="auto"/>
              </w:pBdr>
              <w:tabs>
                <w:tab w:val="left" w:pos="3735"/>
              </w:tabs>
              <w:spacing w:after="0" w:line="240" w:lineRule="auto"/>
              <w:ind w:left="0" w:right="-43"/>
              <w:jc w:val="center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D3E5A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นโยบายการกำหนดราคา</w:t>
            </w:r>
          </w:p>
        </w:tc>
      </w:tr>
      <w:tr w:rsidR="00BE77D4" w:rsidRPr="004D3E5A" w14:paraId="46855432" w14:textId="77777777" w:rsidTr="003633CA">
        <w:tc>
          <w:tcPr>
            <w:tcW w:w="4230" w:type="dxa"/>
            <w:hideMark/>
          </w:tcPr>
          <w:p w14:paraId="5BF739E6" w14:textId="77777777" w:rsidR="00BE77D4" w:rsidRPr="004D3E5A" w:rsidRDefault="00BE77D4">
            <w:pPr>
              <w:pStyle w:val="block"/>
              <w:tabs>
                <w:tab w:val="left" w:pos="3735"/>
              </w:tabs>
              <w:spacing w:after="0" w:line="240" w:lineRule="auto"/>
              <w:ind w:left="0" w:right="-43"/>
              <w:jc w:val="thaiDistribute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D3E5A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ขายสินค้า</w:t>
            </w:r>
          </w:p>
        </w:tc>
        <w:tc>
          <w:tcPr>
            <w:tcW w:w="4410" w:type="dxa"/>
            <w:hideMark/>
          </w:tcPr>
          <w:p w14:paraId="36752125" w14:textId="77777777" w:rsidR="00BE77D4" w:rsidRPr="004D3E5A" w:rsidRDefault="00BE77D4">
            <w:pPr>
              <w:pStyle w:val="block"/>
              <w:tabs>
                <w:tab w:val="left" w:pos="3735"/>
              </w:tabs>
              <w:spacing w:after="0" w:line="240" w:lineRule="auto"/>
              <w:ind w:left="0" w:right="-43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D3E5A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ต้นทุนบวกกำไรส่วนเพิ่ม</w:t>
            </w:r>
          </w:p>
        </w:tc>
      </w:tr>
      <w:tr w:rsidR="00BE77D4" w:rsidRPr="004D3E5A" w14:paraId="60DD80E2" w14:textId="77777777" w:rsidTr="003633CA">
        <w:tc>
          <w:tcPr>
            <w:tcW w:w="4230" w:type="dxa"/>
            <w:hideMark/>
          </w:tcPr>
          <w:p w14:paraId="03FBCE25" w14:textId="77777777" w:rsidR="00BE77D4" w:rsidRPr="004D3E5A" w:rsidRDefault="00BE77D4">
            <w:pPr>
              <w:pStyle w:val="block"/>
              <w:tabs>
                <w:tab w:val="left" w:pos="3735"/>
              </w:tabs>
              <w:spacing w:after="0" w:line="240" w:lineRule="auto"/>
              <w:ind w:left="0" w:right="-43"/>
              <w:jc w:val="thaiDistribute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4D3E5A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ค่าที่ปรึกษา</w:t>
            </w:r>
          </w:p>
        </w:tc>
        <w:tc>
          <w:tcPr>
            <w:tcW w:w="4410" w:type="dxa"/>
            <w:hideMark/>
          </w:tcPr>
          <w:p w14:paraId="6E201BF5" w14:textId="77777777" w:rsidR="00BE77D4" w:rsidRPr="004D3E5A" w:rsidRDefault="00BE77D4">
            <w:pPr>
              <w:pStyle w:val="block"/>
              <w:tabs>
                <w:tab w:val="left" w:pos="3735"/>
              </w:tabs>
              <w:spacing w:after="0" w:line="240" w:lineRule="auto"/>
              <w:ind w:left="0" w:right="-43"/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</w:pPr>
            <w:r w:rsidRPr="004D3E5A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ราคาตามสัญญา</w:t>
            </w:r>
          </w:p>
        </w:tc>
      </w:tr>
      <w:tr w:rsidR="00BE77D4" w:rsidRPr="004D3E5A" w14:paraId="7ADF043C" w14:textId="77777777" w:rsidTr="003633CA">
        <w:tc>
          <w:tcPr>
            <w:tcW w:w="4230" w:type="dxa"/>
            <w:hideMark/>
          </w:tcPr>
          <w:p w14:paraId="2CA65A1C" w14:textId="77777777" w:rsidR="00BE77D4" w:rsidRPr="004D3E5A" w:rsidRDefault="00BE77D4">
            <w:pPr>
              <w:pStyle w:val="block"/>
              <w:tabs>
                <w:tab w:val="left" w:pos="3735"/>
              </w:tabs>
              <w:spacing w:after="0" w:line="240" w:lineRule="auto"/>
              <w:ind w:left="0" w:right="-43"/>
              <w:jc w:val="thaiDistribute"/>
              <w:rPr>
                <w:rFonts w:ascii="Angsana New" w:hAnsi="Angsana New" w:cs="Cordia New"/>
                <w:sz w:val="32"/>
                <w:szCs w:val="32"/>
                <w:cs/>
                <w:lang w:val="en-US" w:bidi="th-TH"/>
              </w:rPr>
            </w:pPr>
            <w:r w:rsidRPr="004D3E5A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ดอกเบี้ยรับ</w:t>
            </w:r>
          </w:p>
        </w:tc>
        <w:tc>
          <w:tcPr>
            <w:tcW w:w="4410" w:type="dxa"/>
            <w:hideMark/>
          </w:tcPr>
          <w:p w14:paraId="04DBAF41" w14:textId="77777777" w:rsidR="00BE77D4" w:rsidRPr="004D3E5A" w:rsidRDefault="00BE77D4">
            <w:pPr>
              <w:pStyle w:val="block"/>
              <w:tabs>
                <w:tab w:val="left" w:pos="3735"/>
              </w:tabs>
              <w:spacing w:after="0" w:line="240" w:lineRule="auto"/>
              <w:ind w:left="0" w:right="-43"/>
              <w:rPr>
                <w:rFonts w:ascii="Angsana New" w:hAnsi="Angsana New"/>
                <w:sz w:val="32"/>
                <w:szCs w:val="32"/>
                <w:cs/>
                <w:lang w:bidi="th-TH"/>
              </w:rPr>
            </w:pPr>
            <w:r w:rsidRPr="004D3E5A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ร้อยละ 6 ต่อปี</w:t>
            </w:r>
          </w:p>
        </w:tc>
      </w:tr>
    </w:tbl>
    <w:p w14:paraId="58B277C4" w14:textId="77777777" w:rsidR="00BE77D4" w:rsidRPr="004D3E5A" w:rsidRDefault="00BE77D4" w:rsidP="00A7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 w:hint="cs"/>
          <w:sz w:val="32"/>
          <w:szCs w:val="32"/>
          <w:cs/>
        </w:rPr>
        <w:lastRenderedPageBreak/>
        <w:t xml:space="preserve">ในระหว่างปี กลุ่มบริษัทมีรายการธุรกิจที่สำคัญกับบุคคลหรือกิจการที่เกี่ยวข้องกัน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ฯและบุคคลหรือกิจการที่เกี่ยวข้องกันเหล่านั้น ซึ่งเป็นไปตามปกติธุรกิจโดยสามารถสรุปได้ดังนี้ </w:t>
      </w:r>
    </w:p>
    <w:tbl>
      <w:tblPr>
        <w:tblW w:w="9181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1"/>
        <w:gridCol w:w="1272"/>
        <w:gridCol w:w="250"/>
        <w:gridCol w:w="1171"/>
        <w:gridCol w:w="261"/>
        <w:gridCol w:w="1173"/>
        <w:gridCol w:w="241"/>
        <w:gridCol w:w="1302"/>
      </w:tblGrid>
      <w:tr w:rsidR="00BE77D4" w:rsidRPr="004D3E5A" w14:paraId="6EAD9536" w14:textId="77777777" w:rsidTr="003633CA">
        <w:trPr>
          <w:tblHeader/>
        </w:trPr>
        <w:tc>
          <w:tcPr>
            <w:tcW w:w="1912" w:type="pct"/>
          </w:tcPr>
          <w:p w14:paraId="51A991B7" w14:textId="77777777" w:rsidR="00BE77D4" w:rsidRPr="004D3E5A" w:rsidRDefault="00BE77D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3E5A">
              <w:rPr>
                <w:rFonts w:ascii="Angsana New" w:hAnsi="Angsana New" w:hint="cs"/>
                <w:sz w:val="30"/>
                <w:szCs w:val="30"/>
              </w:rPr>
              <w:br w:type="page"/>
            </w:r>
          </w:p>
        </w:tc>
        <w:tc>
          <w:tcPr>
            <w:tcW w:w="3088" w:type="pct"/>
            <w:gridSpan w:val="7"/>
            <w:hideMark/>
          </w:tcPr>
          <w:p w14:paraId="7147E874" w14:textId="77777777" w:rsidR="00BE77D4" w:rsidRPr="004D3E5A" w:rsidRDefault="00BE77D4">
            <w:pPr>
              <w:pStyle w:val="BodyText"/>
              <w:spacing w:after="0" w:line="240" w:lineRule="auto"/>
              <w:ind w:left="-108" w:right="-106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 w:hint="cs"/>
                <w:b/>
                <w:sz w:val="30"/>
                <w:szCs w:val="30"/>
                <w:cs/>
              </w:rPr>
              <w:t>(หน่วย</w:t>
            </w:r>
            <w:r w:rsidRPr="004D3E5A">
              <w:rPr>
                <w:rFonts w:ascii="Angsana New" w:hAnsi="Angsana New" w:hint="cs"/>
                <w:bCs/>
                <w:sz w:val="30"/>
                <w:szCs w:val="30"/>
              </w:rPr>
              <w:t>:</w:t>
            </w:r>
            <w:r w:rsidRPr="004D3E5A">
              <w:rPr>
                <w:rFonts w:ascii="Angsana New" w:hAnsi="Angsana New" w:hint="cs"/>
                <w:b/>
                <w:sz w:val="30"/>
                <w:szCs w:val="30"/>
                <w:cs/>
              </w:rPr>
              <w:t xml:space="preserve"> พันบาท)</w:t>
            </w:r>
          </w:p>
        </w:tc>
      </w:tr>
      <w:tr w:rsidR="00BE77D4" w:rsidRPr="004D3E5A" w14:paraId="4652BC81" w14:textId="77777777" w:rsidTr="003633CA">
        <w:trPr>
          <w:tblHeader/>
        </w:trPr>
        <w:tc>
          <w:tcPr>
            <w:tcW w:w="1912" w:type="pct"/>
          </w:tcPr>
          <w:p w14:paraId="14422830" w14:textId="77777777" w:rsidR="00BE77D4" w:rsidRPr="004D3E5A" w:rsidRDefault="00BE77D4">
            <w:pPr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67" w:type="pct"/>
            <w:gridSpan w:val="3"/>
            <w:hideMark/>
          </w:tcPr>
          <w:p w14:paraId="490C7EBF" w14:textId="77777777" w:rsidR="00BE77D4" w:rsidRPr="004D3E5A" w:rsidRDefault="00BE77D4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</w:tcPr>
          <w:p w14:paraId="7F673FE6" w14:textId="77777777" w:rsidR="00BE77D4" w:rsidRPr="004D3E5A" w:rsidRDefault="00BE77D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80" w:type="pct"/>
            <w:gridSpan w:val="3"/>
            <w:hideMark/>
          </w:tcPr>
          <w:p w14:paraId="370B4494" w14:textId="77777777" w:rsidR="00BE77D4" w:rsidRPr="004D3E5A" w:rsidRDefault="00BE77D4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77D4" w:rsidRPr="004D3E5A" w14:paraId="05C60751" w14:textId="77777777" w:rsidTr="003633CA">
        <w:trPr>
          <w:tblHeader/>
        </w:trPr>
        <w:tc>
          <w:tcPr>
            <w:tcW w:w="1912" w:type="pct"/>
          </w:tcPr>
          <w:p w14:paraId="6F16796D" w14:textId="77777777" w:rsidR="00BE77D4" w:rsidRPr="004D3E5A" w:rsidRDefault="00BE77D4">
            <w:pPr>
              <w:pStyle w:val="BodyText"/>
              <w:spacing w:after="0" w:line="240" w:lineRule="auto"/>
              <w:ind w:left="-108" w:right="-110" w:firstLine="108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93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C3D3F43" w14:textId="77777777" w:rsidR="00BE77D4" w:rsidRPr="004D3E5A" w:rsidRDefault="000A61A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6" w:type="pct"/>
            <w:vAlign w:val="bottom"/>
          </w:tcPr>
          <w:p w14:paraId="64B0C022" w14:textId="77777777" w:rsidR="00BE77D4" w:rsidRPr="004D3E5A" w:rsidRDefault="00BE77D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8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BC7CD89" w14:textId="77777777" w:rsidR="00BE77D4" w:rsidRPr="004D3E5A" w:rsidRDefault="000A61A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  <w:vAlign w:val="bottom"/>
          </w:tcPr>
          <w:p w14:paraId="6B250444" w14:textId="77777777" w:rsidR="00BE77D4" w:rsidRPr="004D3E5A" w:rsidRDefault="00BE77D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39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6219C84" w14:textId="77777777" w:rsidR="00BE77D4" w:rsidRPr="004D3E5A" w:rsidRDefault="000A61A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1" w:type="pct"/>
            <w:vAlign w:val="bottom"/>
          </w:tcPr>
          <w:p w14:paraId="527E3883" w14:textId="77777777" w:rsidR="00BE77D4" w:rsidRPr="004D3E5A" w:rsidRDefault="00BE77D4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710" w:type="pct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F4ADB25" w14:textId="77777777" w:rsidR="00BE77D4" w:rsidRPr="004D3E5A" w:rsidRDefault="000A61A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E77D4" w:rsidRPr="004D3E5A" w14:paraId="5A03FC54" w14:textId="77777777" w:rsidTr="003633CA">
        <w:tc>
          <w:tcPr>
            <w:tcW w:w="1912" w:type="pct"/>
            <w:hideMark/>
          </w:tcPr>
          <w:p w14:paraId="19135EFB" w14:textId="77777777" w:rsidR="00BE77D4" w:rsidRPr="004D3E5A" w:rsidRDefault="00BE77D4">
            <w:pPr>
              <w:pStyle w:val="1-Number"/>
              <w:spacing w:line="240" w:lineRule="auto"/>
              <w:jc w:val="left"/>
              <w:rPr>
                <w:u w:val="single"/>
                <w:cs/>
              </w:rPr>
            </w:pPr>
            <w:r w:rsidRPr="004D3E5A">
              <w:rPr>
                <w:rFonts w:hint="cs"/>
                <w:u w:val="single"/>
                <w:cs/>
              </w:rPr>
              <w:t>รายการธุรกิจกับบริษัทย่อย</w:t>
            </w:r>
          </w:p>
        </w:tc>
        <w:tc>
          <w:tcPr>
            <w:tcW w:w="693" w:type="pct"/>
          </w:tcPr>
          <w:p w14:paraId="172F91A3" w14:textId="77777777" w:rsidR="00BE77D4" w:rsidRPr="004D3E5A" w:rsidRDefault="00BE77D4">
            <w:pPr>
              <w:pStyle w:val="1-Number"/>
              <w:spacing w:line="240" w:lineRule="auto"/>
              <w:ind w:right="76"/>
              <w:rPr>
                <w:cs/>
              </w:rPr>
            </w:pPr>
          </w:p>
        </w:tc>
        <w:tc>
          <w:tcPr>
            <w:tcW w:w="136" w:type="pct"/>
          </w:tcPr>
          <w:p w14:paraId="16F2D483" w14:textId="77777777" w:rsidR="00BE77D4" w:rsidRPr="004D3E5A" w:rsidRDefault="00BE77D4">
            <w:pPr>
              <w:pStyle w:val="1-Number"/>
              <w:spacing w:line="240" w:lineRule="auto"/>
              <w:ind w:right="76"/>
            </w:pPr>
          </w:p>
        </w:tc>
        <w:tc>
          <w:tcPr>
            <w:tcW w:w="638" w:type="pct"/>
          </w:tcPr>
          <w:p w14:paraId="7CCF6533" w14:textId="77777777" w:rsidR="00BE77D4" w:rsidRPr="004D3E5A" w:rsidRDefault="00BE77D4">
            <w:pPr>
              <w:pStyle w:val="1-Number"/>
              <w:spacing w:line="240" w:lineRule="auto"/>
              <w:ind w:right="76"/>
              <w:rPr>
                <w:cs/>
              </w:rPr>
            </w:pPr>
          </w:p>
        </w:tc>
        <w:tc>
          <w:tcPr>
            <w:tcW w:w="142" w:type="pct"/>
          </w:tcPr>
          <w:p w14:paraId="3B6A5DE6" w14:textId="77777777" w:rsidR="00BE77D4" w:rsidRPr="004D3E5A" w:rsidRDefault="00BE77D4">
            <w:pPr>
              <w:pStyle w:val="1-Number"/>
              <w:spacing w:line="240" w:lineRule="auto"/>
              <w:ind w:right="76"/>
            </w:pPr>
          </w:p>
        </w:tc>
        <w:tc>
          <w:tcPr>
            <w:tcW w:w="639" w:type="pct"/>
          </w:tcPr>
          <w:p w14:paraId="7AA10A81" w14:textId="77777777" w:rsidR="00BE77D4" w:rsidRPr="004D3E5A" w:rsidRDefault="00BE77D4">
            <w:pPr>
              <w:pStyle w:val="1-Number"/>
              <w:spacing w:line="240" w:lineRule="auto"/>
              <w:ind w:right="76"/>
            </w:pPr>
          </w:p>
        </w:tc>
        <w:tc>
          <w:tcPr>
            <w:tcW w:w="131" w:type="pct"/>
          </w:tcPr>
          <w:p w14:paraId="0F1D01C9" w14:textId="77777777" w:rsidR="00BE77D4" w:rsidRPr="004D3E5A" w:rsidRDefault="00BE77D4">
            <w:pPr>
              <w:pStyle w:val="1-Number"/>
              <w:spacing w:line="240" w:lineRule="auto"/>
              <w:ind w:right="76"/>
            </w:pPr>
          </w:p>
        </w:tc>
        <w:tc>
          <w:tcPr>
            <w:tcW w:w="710" w:type="pct"/>
          </w:tcPr>
          <w:p w14:paraId="66DA2680" w14:textId="77777777" w:rsidR="00BE77D4" w:rsidRPr="004D3E5A" w:rsidRDefault="00BE77D4">
            <w:pPr>
              <w:pStyle w:val="1-Number"/>
              <w:spacing w:line="240" w:lineRule="auto"/>
              <w:ind w:right="76"/>
            </w:pPr>
          </w:p>
        </w:tc>
      </w:tr>
      <w:tr w:rsidR="00BE77D4" w:rsidRPr="004D3E5A" w14:paraId="438C9A31" w14:textId="77777777" w:rsidTr="003633CA">
        <w:tc>
          <w:tcPr>
            <w:tcW w:w="1912" w:type="pct"/>
            <w:hideMark/>
          </w:tcPr>
          <w:p w14:paraId="65F3F7B5" w14:textId="77777777" w:rsidR="00BE77D4" w:rsidRPr="004D3E5A" w:rsidRDefault="00BE77D4">
            <w:pPr>
              <w:pStyle w:val="1-Number"/>
              <w:spacing w:line="240" w:lineRule="auto"/>
              <w:jc w:val="left"/>
            </w:pPr>
            <w:r w:rsidRPr="004D3E5A">
              <w:rPr>
                <w:rFonts w:hint="cs"/>
              </w:rPr>
              <w:t>(</w:t>
            </w:r>
            <w:r w:rsidRPr="004D3E5A">
              <w:rPr>
                <w:rFonts w:hint="cs"/>
                <w:cs/>
              </w:rPr>
              <w:t>ตัดออกจากงบการเงินรวมแล้ว</w:t>
            </w:r>
            <w:r w:rsidRPr="004D3E5A">
              <w:rPr>
                <w:rFonts w:hint="cs"/>
              </w:rPr>
              <w:t>)</w:t>
            </w:r>
          </w:p>
        </w:tc>
        <w:tc>
          <w:tcPr>
            <w:tcW w:w="693" w:type="pct"/>
          </w:tcPr>
          <w:p w14:paraId="5B72C8BF" w14:textId="77777777" w:rsidR="00BE77D4" w:rsidRPr="004D3E5A" w:rsidRDefault="00BE77D4">
            <w:pPr>
              <w:pStyle w:val="1-Number"/>
              <w:spacing w:line="240" w:lineRule="auto"/>
              <w:ind w:right="76"/>
              <w:rPr>
                <w:cs/>
              </w:rPr>
            </w:pPr>
          </w:p>
        </w:tc>
        <w:tc>
          <w:tcPr>
            <w:tcW w:w="136" w:type="pct"/>
          </w:tcPr>
          <w:p w14:paraId="5D8C3A1A" w14:textId="77777777" w:rsidR="00BE77D4" w:rsidRPr="004D3E5A" w:rsidRDefault="00BE77D4">
            <w:pPr>
              <w:pStyle w:val="1-Number"/>
              <w:spacing w:line="240" w:lineRule="auto"/>
              <w:ind w:right="76"/>
            </w:pPr>
          </w:p>
        </w:tc>
        <w:tc>
          <w:tcPr>
            <w:tcW w:w="638" w:type="pct"/>
          </w:tcPr>
          <w:p w14:paraId="679DD4CE" w14:textId="77777777" w:rsidR="00BE77D4" w:rsidRPr="004D3E5A" w:rsidRDefault="00BE77D4">
            <w:pPr>
              <w:pStyle w:val="1-Number"/>
              <w:spacing w:line="240" w:lineRule="auto"/>
              <w:ind w:right="76"/>
            </w:pPr>
          </w:p>
        </w:tc>
        <w:tc>
          <w:tcPr>
            <w:tcW w:w="142" w:type="pct"/>
          </w:tcPr>
          <w:p w14:paraId="2CF9C91D" w14:textId="77777777" w:rsidR="00BE77D4" w:rsidRPr="004D3E5A" w:rsidRDefault="00BE77D4">
            <w:pPr>
              <w:pStyle w:val="1-Number"/>
              <w:spacing w:line="240" w:lineRule="auto"/>
              <w:ind w:right="76"/>
            </w:pPr>
          </w:p>
        </w:tc>
        <w:tc>
          <w:tcPr>
            <w:tcW w:w="639" w:type="pct"/>
          </w:tcPr>
          <w:p w14:paraId="05A5350E" w14:textId="77777777" w:rsidR="00BE77D4" w:rsidRPr="004D3E5A" w:rsidRDefault="00BE77D4">
            <w:pPr>
              <w:pStyle w:val="1-Number"/>
              <w:spacing w:line="240" w:lineRule="auto"/>
              <w:ind w:right="76"/>
            </w:pPr>
          </w:p>
        </w:tc>
        <w:tc>
          <w:tcPr>
            <w:tcW w:w="131" w:type="pct"/>
          </w:tcPr>
          <w:p w14:paraId="2DF1138F" w14:textId="77777777" w:rsidR="00BE77D4" w:rsidRPr="004D3E5A" w:rsidRDefault="00BE77D4">
            <w:pPr>
              <w:pStyle w:val="1-Number"/>
              <w:spacing w:line="240" w:lineRule="auto"/>
              <w:ind w:right="76"/>
            </w:pPr>
          </w:p>
        </w:tc>
        <w:tc>
          <w:tcPr>
            <w:tcW w:w="710" w:type="pct"/>
          </w:tcPr>
          <w:p w14:paraId="148814A4" w14:textId="77777777" w:rsidR="00BE77D4" w:rsidRPr="004D3E5A" w:rsidRDefault="00BE77D4">
            <w:pPr>
              <w:pStyle w:val="1-Number"/>
              <w:spacing w:line="240" w:lineRule="auto"/>
              <w:ind w:right="76"/>
            </w:pPr>
          </w:p>
        </w:tc>
      </w:tr>
      <w:tr w:rsidR="000A61AE" w:rsidRPr="004D3E5A" w14:paraId="49DDA249" w14:textId="77777777" w:rsidTr="003633CA">
        <w:tc>
          <w:tcPr>
            <w:tcW w:w="1912" w:type="pct"/>
            <w:hideMark/>
          </w:tcPr>
          <w:p w14:paraId="04040FA3" w14:textId="77777777" w:rsidR="000A61AE" w:rsidRPr="004D3E5A" w:rsidRDefault="000A61AE" w:rsidP="000A61AE">
            <w:pPr>
              <w:pStyle w:val="1-Number"/>
              <w:spacing w:line="240" w:lineRule="auto"/>
              <w:jc w:val="left"/>
            </w:pPr>
            <w:r w:rsidRPr="004D3E5A">
              <w:rPr>
                <w:rFonts w:hint="cs"/>
                <w:cs/>
              </w:rPr>
              <w:t>รายได้จากการขาย</w:t>
            </w:r>
          </w:p>
        </w:tc>
        <w:tc>
          <w:tcPr>
            <w:tcW w:w="693" w:type="pct"/>
          </w:tcPr>
          <w:p w14:paraId="2AD89EC8" w14:textId="77777777" w:rsidR="000A61AE" w:rsidRPr="004D3E5A" w:rsidRDefault="009F0FE0" w:rsidP="000A61AE">
            <w:pPr>
              <w:pStyle w:val="1-Number"/>
              <w:spacing w:line="240" w:lineRule="auto"/>
              <w:ind w:right="76"/>
            </w:pPr>
            <w:r w:rsidRPr="004D3E5A">
              <w:t>-</w:t>
            </w:r>
          </w:p>
        </w:tc>
        <w:tc>
          <w:tcPr>
            <w:tcW w:w="136" w:type="pct"/>
          </w:tcPr>
          <w:p w14:paraId="53502BD5" w14:textId="77777777" w:rsidR="000A61AE" w:rsidRPr="004D3E5A" w:rsidRDefault="000A61AE" w:rsidP="000A61AE">
            <w:pPr>
              <w:pStyle w:val="1-Number"/>
              <w:spacing w:line="240" w:lineRule="auto"/>
              <w:ind w:right="76"/>
            </w:pPr>
          </w:p>
        </w:tc>
        <w:tc>
          <w:tcPr>
            <w:tcW w:w="638" w:type="pct"/>
            <w:hideMark/>
          </w:tcPr>
          <w:p w14:paraId="45AE67AA" w14:textId="77777777" w:rsidR="000A61AE" w:rsidRPr="004D3E5A" w:rsidRDefault="000A61AE" w:rsidP="000A61AE">
            <w:pPr>
              <w:pStyle w:val="1-Number"/>
              <w:spacing w:line="240" w:lineRule="auto"/>
              <w:ind w:right="76"/>
            </w:pPr>
            <w:r w:rsidRPr="004D3E5A">
              <w:rPr>
                <w:rFonts w:hint="cs"/>
                <w:cs/>
              </w:rPr>
              <w:t>-</w:t>
            </w:r>
          </w:p>
        </w:tc>
        <w:tc>
          <w:tcPr>
            <w:tcW w:w="142" w:type="pct"/>
          </w:tcPr>
          <w:p w14:paraId="4ECBC411" w14:textId="77777777" w:rsidR="000A61AE" w:rsidRPr="004D3E5A" w:rsidRDefault="000A61AE" w:rsidP="000A61AE">
            <w:pPr>
              <w:pStyle w:val="1-Number"/>
              <w:spacing w:line="240" w:lineRule="auto"/>
              <w:ind w:right="76"/>
            </w:pPr>
          </w:p>
        </w:tc>
        <w:tc>
          <w:tcPr>
            <w:tcW w:w="639" w:type="pct"/>
          </w:tcPr>
          <w:p w14:paraId="7A2D9BCF" w14:textId="77777777" w:rsidR="000A61AE" w:rsidRPr="004D3E5A" w:rsidRDefault="009F0FE0" w:rsidP="000A61AE">
            <w:pPr>
              <w:pStyle w:val="1-Number"/>
              <w:spacing w:line="240" w:lineRule="auto"/>
              <w:ind w:left="-36" w:right="76"/>
            </w:pPr>
            <w:r w:rsidRPr="004D3E5A">
              <w:t>8,317</w:t>
            </w:r>
          </w:p>
        </w:tc>
        <w:tc>
          <w:tcPr>
            <w:tcW w:w="131" w:type="pct"/>
          </w:tcPr>
          <w:p w14:paraId="42BF5A05" w14:textId="77777777" w:rsidR="000A61AE" w:rsidRPr="004D3E5A" w:rsidRDefault="000A61AE" w:rsidP="000A61AE">
            <w:pPr>
              <w:pStyle w:val="1-Number"/>
              <w:spacing w:line="240" w:lineRule="auto"/>
              <w:ind w:right="76"/>
            </w:pPr>
          </w:p>
        </w:tc>
        <w:tc>
          <w:tcPr>
            <w:tcW w:w="710" w:type="pct"/>
            <w:hideMark/>
          </w:tcPr>
          <w:p w14:paraId="41ED5B8A" w14:textId="77777777" w:rsidR="000A61AE" w:rsidRPr="004D3E5A" w:rsidRDefault="000A61AE" w:rsidP="000A61AE">
            <w:pPr>
              <w:pStyle w:val="1-Number"/>
              <w:spacing w:line="240" w:lineRule="auto"/>
              <w:ind w:left="-36" w:right="76"/>
            </w:pPr>
            <w:r w:rsidRPr="004D3E5A">
              <w:rPr>
                <w:rFonts w:hint="cs"/>
              </w:rPr>
              <w:t>6,909</w:t>
            </w:r>
          </w:p>
        </w:tc>
      </w:tr>
      <w:tr w:rsidR="000A61AE" w:rsidRPr="004D3E5A" w14:paraId="6F149A51" w14:textId="77777777" w:rsidTr="003633CA">
        <w:tc>
          <w:tcPr>
            <w:tcW w:w="1912" w:type="pct"/>
            <w:hideMark/>
          </w:tcPr>
          <w:p w14:paraId="56A7AC99" w14:textId="77777777" w:rsidR="000A61AE" w:rsidRPr="004D3E5A" w:rsidRDefault="000A61AE" w:rsidP="000A61AE">
            <w:pPr>
              <w:pStyle w:val="1-Number"/>
              <w:spacing w:line="240" w:lineRule="auto"/>
              <w:jc w:val="left"/>
            </w:pPr>
            <w:r w:rsidRPr="004D3E5A">
              <w:rPr>
                <w:rFonts w:hint="cs"/>
                <w:cs/>
              </w:rPr>
              <w:t>ดอกเบี้ยรับ</w:t>
            </w:r>
          </w:p>
        </w:tc>
        <w:tc>
          <w:tcPr>
            <w:tcW w:w="693" w:type="pct"/>
          </w:tcPr>
          <w:p w14:paraId="799560DD" w14:textId="77777777" w:rsidR="000A61AE" w:rsidRPr="004D3E5A" w:rsidRDefault="009F0FE0" w:rsidP="000A61AE">
            <w:pPr>
              <w:pStyle w:val="1-Number"/>
              <w:spacing w:line="240" w:lineRule="auto"/>
              <w:ind w:right="76"/>
              <w:rPr>
                <w:cs/>
              </w:rPr>
            </w:pPr>
            <w:r w:rsidRPr="004D3E5A">
              <w:t>-</w:t>
            </w:r>
          </w:p>
        </w:tc>
        <w:tc>
          <w:tcPr>
            <w:tcW w:w="136" w:type="pct"/>
          </w:tcPr>
          <w:p w14:paraId="72B20514" w14:textId="77777777" w:rsidR="000A61AE" w:rsidRPr="004D3E5A" w:rsidRDefault="000A61AE" w:rsidP="000A61AE">
            <w:pPr>
              <w:pStyle w:val="1-Number"/>
              <w:spacing w:line="240" w:lineRule="auto"/>
              <w:ind w:right="76"/>
            </w:pPr>
          </w:p>
        </w:tc>
        <w:tc>
          <w:tcPr>
            <w:tcW w:w="638" w:type="pct"/>
            <w:hideMark/>
          </w:tcPr>
          <w:p w14:paraId="3279C7C7" w14:textId="77777777" w:rsidR="000A61AE" w:rsidRPr="004D3E5A" w:rsidRDefault="000A61AE" w:rsidP="000A61AE">
            <w:pPr>
              <w:pStyle w:val="1-Number"/>
              <w:spacing w:line="240" w:lineRule="auto"/>
              <w:ind w:right="76"/>
            </w:pPr>
            <w:r w:rsidRPr="004D3E5A">
              <w:rPr>
                <w:rFonts w:hint="cs"/>
              </w:rPr>
              <w:t>-</w:t>
            </w:r>
          </w:p>
        </w:tc>
        <w:tc>
          <w:tcPr>
            <w:tcW w:w="142" w:type="pct"/>
          </w:tcPr>
          <w:p w14:paraId="04F1EC59" w14:textId="77777777" w:rsidR="000A61AE" w:rsidRPr="004D3E5A" w:rsidRDefault="000A61AE" w:rsidP="000A61AE">
            <w:pPr>
              <w:pStyle w:val="1-Number"/>
              <w:spacing w:line="240" w:lineRule="auto"/>
              <w:ind w:right="76"/>
            </w:pPr>
          </w:p>
        </w:tc>
        <w:tc>
          <w:tcPr>
            <w:tcW w:w="639" w:type="pct"/>
          </w:tcPr>
          <w:p w14:paraId="5004B7A5" w14:textId="77777777" w:rsidR="000A61AE" w:rsidRPr="004D3E5A" w:rsidRDefault="009F0FE0" w:rsidP="000A61AE">
            <w:pPr>
              <w:pStyle w:val="1-Number"/>
              <w:spacing w:line="240" w:lineRule="auto"/>
              <w:ind w:right="76"/>
            </w:pPr>
            <w:r w:rsidRPr="004D3E5A">
              <w:t>861</w:t>
            </w:r>
          </w:p>
        </w:tc>
        <w:tc>
          <w:tcPr>
            <w:tcW w:w="131" w:type="pct"/>
          </w:tcPr>
          <w:p w14:paraId="60062050" w14:textId="77777777" w:rsidR="000A61AE" w:rsidRPr="004D3E5A" w:rsidRDefault="000A61AE" w:rsidP="000A61AE">
            <w:pPr>
              <w:pStyle w:val="1-Number"/>
              <w:spacing w:line="240" w:lineRule="auto"/>
              <w:ind w:right="76"/>
            </w:pPr>
          </w:p>
        </w:tc>
        <w:tc>
          <w:tcPr>
            <w:tcW w:w="710" w:type="pct"/>
            <w:hideMark/>
          </w:tcPr>
          <w:p w14:paraId="66128210" w14:textId="77777777" w:rsidR="000A61AE" w:rsidRPr="004D3E5A" w:rsidRDefault="000A61AE" w:rsidP="000A61AE">
            <w:pPr>
              <w:pStyle w:val="1-Number"/>
              <w:spacing w:line="240" w:lineRule="auto"/>
              <w:ind w:right="76"/>
            </w:pPr>
            <w:r w:rsidRPr="004D3E5A">
              <w:rPr>
                <w:rFonts w:hint="cs"/>
              </w:rPr>
              <w:t>281</w:t>
            </w:r>
          </w:p>
        </w:tc>
      </w:tr>
      <w:tr w:rsidR="000A61AE" w:rsidRPr="004D3E5A" w14:paraId="019BFDA4" w14:textId="77777777" w:rsidTr="003633CA">
        <w:tc>
          <w:tcPr>
            <w:tcW w:w="2604" w:type="pct"/>
            <w:gridSpan w:val="2"/>
            <w:hideMark/>
          </w:tcPr>
          <w:p w14:paraId="047114F5" w14:textId="77777777" w:rsidR="000A61AE" w:rsidRPr="004D3E5A" w:rsidRDefault="000A61AE" w:rsidP="000A61AE">
            <w:pPr>
              <w:pStyle w:val="1-Number"/>
              <w:spacing w:line="240" w:lineRule="auto"/>
              <w:jc w:val="left"/>
            </w:pPr>
            <w:r w:rsidRPr="004D3E5A">
              <w:rPr>
                <w:rFonts w:hint="cs"/>
                <w:u w:val="single"/>
                <w:cs/>
              </w:rPr>
              <w:t>รายการธุรกิจกับกิจการและบุคคลที่เกี่ยวข้องกัน</w:t>
            </w:r>
          </w:p>
        </w:tc>
        <w:tc>
          <w:tcPr>
            <w:tcW w:w="136" w:type="pct"/>
          </w:tcPr>
          <w:p w14:paraId="013DB47A" w14:textId="77777777" w:rsidR="000A61AE" w:rsidRPr="004D3E5A" w:rsidRDefault="000A61AE" w:rsidP="000A61AE">
            <w:pPr>
              <w:pStyle w:val="1Number"/>
              <w:spacing w:line="240" w:lineRule="auto"/>
              <w:ind w:right="76"/>
            </w:pPr>
          </w:p>
        </w:tc>
        <w:tc>
          <w:tcPr>
            <w:tcW w:w="638" w:type="pct"/>
          </w:tcPr>
          <w:p w14:paraId="37416C03" w14:textId="77777777" w:rsidR="000A61AE" w:rsidRPr="004D3E5A" w:rsidRDefault="000A61AE" w:rsidP="000A61AE">
            <w:pPr>
              <w:pStyle w:val="1Number"/>
              <w:tabs>
                <w:tab w:val="decimal" w:pos="792"/>
              </w:tabs>
              <w:spacing w:line="240" w:lineRule="auto"/>
              <w:ind w:right="76"/>
              <w:jc w:val="right"/>
              <w:rPr>
                <w:lang w:bidi="th-TH"/>
              </w:rPr>
            </w:pPr>
          </w:p>
        </w:tc>
        <w:tc>
          <w:tcPr>
            <w:tcW w:w="142" w:type="pct"/>
          </w:tcPr>
          <w:p w14:paraId="63D971B3" w14:textId="77777777" w:rsidR="000A61AE" w:rsidRPr="004D3E5A" w:rsidRDefault="000A61AE" w:rsidP="000A61AE">
            <w:pPr>
              <w:pStyle w:val="1Number"/>
              <w:spacing w:line="240" w:lineRule="auto"/>
              <w:ind w:right="76"/>
            </w:pPr>
          </w:p>
        </w:tc>
        <w:tc>
          <w:tcPr>
            <w:tcW w:w="639" w:type="pct"/>
          </w:tcPr>
          <w:p w14:paraId="27EBD7B1" w14:textId="77777777" w:rsidR="000A61AE" w:rsidRPr="004D3E5A" w:rsidRDefault="000A61AE" w:rsidP="000A61AE">
            <w:pPr>
              <w:pStyle w:val="1-Number"/>
              <w:spacing w:line="240" w:lineRule="auto"/>
              <w:ind w:right="76"/>
            </w:pPr>
          </w:p>
        </w:tc>
        <w:tc>
          <w:tcPr>
            <w:tcW w:w="131" w:type="pct"/>
          </w:tcPr>
          <w:p w14:paraId="1DBE57DA" w14:textId="77777777" w:rsidR="000A61AE" w:rsidRPr="004D3E5A" w:rsidRDefault="000A61AE" w:rsidP="000A61AE">
            <w:pPr>
              <w:pStyle w:val="1Number"/>
              <w:spacing w:line="240" w:lineRule="auto"/>
              <w:ind w:right="76"/>
            </w:pPr>
          </w:p>
        </w:tc>
        <w:tc>
          <w:tcPr>
            <w:tcW w:w="710" w:type="pct"/>
          </w:tcPr>
          <w:p w14:paraId="2A3D02AA" w14:textId="77777777" w:rsidR="000A61AE" w:rsidRPr="004D3E5A" w:rsidRDefault="000A61AE" w:rsidP="000A61AE">
            <w:pPr>
              <w:pStyle w:val="1-Number"/>
              <w:spacing w:line="240" w:lineRule="auto"/>
              <w:ind w:right="76"/>
            </w:pPr>
          </w:p>
        </w:tc>
      </w:tr>
      <w:tr w:rsidR="000A61AE" w:rsidRPr="004D3E5A" w14:paraId="38DD5E1F" w14:textId="77777777" w:rsidTr="003633CA">
        <w:tc>
          <w:tcPr>
            <w:tcW w:w="1912" w:type="pct"/>
            <w:hideMark/>
          </w:tcPr>
          <w:p w14:paraId="585E33CD" w14:textId="77777777" w:rsidR="000A61AE" w:rsidRPr="004D3E5A" w:rsidRDefault="000A61AE" w:rsidP="000A61AE">
            <w:pPr>
              <w:pStyle w:val="1-Number"/>
              <w:spacing w:line="240" w:lineRule="auto"/>
              <w:jc w:val="left"/>
            </w:pPr>
            <w:r w:rsidRPr="004D3E5A">
              <w:rPr>
                <w:rFonts w:hint="cs"/>
                <w:cs/>
              </w:rPr>
              <w:t>ค่าที่ปรึกษา</w:t>
            </w:r>
          </w:p>
        </w:tc>
        <w:tc>
          <w:tcPr>
            <w:tcW w:w="693" w:type="pct"/>
            <w:hideMark/>
          </w:tcPr>
          <w:p w14:paraId="30F6144B" w14:textId="77777777" w:rsidR="000A61AE" w:rsidRPr="004D3E5A" w:rsidRDefault="004346C1" w:rsidP="000A61AE">
            <w:pPr>
              <w:pStyle w:val="1-Number"/>
              <w:spacing w:line="240" w:lineRule="auto"/>
              <w:ind w:right="76"/>
              <w:rPr>
                <w:cs/>
              </w:rPr>
            </w:pPr>
            <w:r w:rsidRPr="004D3E5A">
              <w:t>300</w:t>
            </w:r>
          </w:p>
        </w:tc>
        <w:tc>
          <w:tcPr>
            <w:tcW w:w="136" w:type="pct"/>
          </w:tcPr>
          <w:p w14:paraId="6B7557DC" w14:textId="77777777" w:rsidR="000A61AE" w:rsidRPr="004D3E5A" w:rsidRDefault="000A61AE" w:rsidP="000A61AE">
            <w:pPr>
              <w:pStyle w:val="1-Number"/>
              <w:spacing w:line="240" w:lineRule="auto"/>
              <w:ind w:right="76"/>
              <w:rPr>
                <w:cs/>
              </w:rPr>
            </w:pPr>
          </w:p>
        </w:tc>
        <w:tc>
          <w:tcPr>
            <w:tcW w:w="638" w:type="pct"/>
            <w:hideMark/>
          </w:tcPr>
          <w:p w14:paraId="0FB8923A" w14:textId="77777777" w:rsidR="000A61AE" w:rsidRPr="004D3E5A" w:rsidRDefault="000A61AE" w:rsidP="000A61AE">
            <w:pPr>
              <w:pStyle w:val="1-Number"/>
              <w:spacing w:line="240" w:lineRule="auto"/>
              <w:ind w:right="76"/>
            </w:pPr>
            <w:r w:rsidRPr="004D3E5A">
              <w:t>286</w:t>
            </w:r>
          </w:p>
        </w:tc>
        <w:tc>
          <w:tcPr>
            <w:tcW w:w="142" w:type="pct"/>
          </w:tcPr>
          <w:p w14:paraId="36CE85ED" w14:textId="77777777" w:rsidR="000A61AE" w:rsidRPr="004D3E5A" w:rsidRDefault="000A61AE" w:rsidP="000A61AE">
            <w:pPr>
              <w:pStyle w:val="1-Number"/>
              <w:spacing w:line="240" w:lineRule="auto"/>
              <w:ind w:right="76"/>
            </w:pPr>
          </w:p>
        </w:tc>
        <w:tc>
          <w:tcPr>
            <w:tcW w:w="639" w:type="pct"/>
          </w:tcPr>
          <w:p w14:paraId="2BF49A2F" w14:textId="77777777" w:rsidR="000A61AE" w:rsidRPr="004D3E5A" w:rsidRDefault="004346C1" w:rsidP="000A61AE">
            <w:pPr>
              <w:pStyle w:val="1-Number"/>
              <w:spacing w:line="240" w:lineRule="auto"/>
              <w:ind w:right="76"/>
            </w:pPr>
            <w:r w:rsidRPr="004D3E5A">
              <w:t>300</w:t>
            </w:r>
          </w:p>
        </w:tc>
        <w:tc>
          <w:tcPr>
            <w:tcW w:w="131" w:type="pct"/>
          </w:tcPr>
          <w:p w14:paraId="61CBC2AE" w14:textId="77777777" w:rsidR="000A61AE" w:rsidRPr="004D3E5A" w:rsidRDefault="000A61AE" w:rsidP="000A61AE">
            <w:pPr>
              <w:pStyle w:val="1-Number"/>
              <w:spacing w:line="240" w:lineRule="auto"/>
              <w:ind w:right="76"/>
            </w:pPr>
          </w:p>
        </w:tc>
        <w:tc>
          <w:tcPr>
            <w:tcW w:w="710" w:type="pct"/>
            <w:hideMark/>
          </w:tcPr>
          <w:p w14:paraId="60F88399" w14:textId="77777777" w:rsidR="000A61AE" w:rsidRPr="004D3E5A" w:rsidRDefault="000A61AE" w:rsidP="000A61AE">
            <w:pPr>
              <w:pStyle w:val="1-Number"/>
              <w:spacing w:line="240" w:lineRule="auto"/>
              <w:ind w:right="76"/>
            </w:pPr>
            <w:r w:rsidRPr="004D3E5A">
              <w:rPr>
                <w:rFonts w:hint="cs"/>
              </w:rPr>
              <w:t>286</w:t>
            </w:r>
          </w:p>
        </w:tc>
      </w:tr>
    </w:tbl>
    <w:p w14:paraId="1F70A76D" w14:textId="2B498DFC" w:rsidR="00816686" w:rsidRPr="004D3E5A" w:rsidRDefault="00C12934" w:rsidP="00A7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 xml:space="preserve">ยอดคงค้างระหว่างบริษัทฯและบุคคลหรือกิจการที่เกี่ยวข้องกัน </w:t>
      </w:r>
      <w:r w:rsidR="00A54350" w:rsidRPr="004D3E5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26653" w:rsidRPr="004D3E5A">
        <w:rPr>
          <w:rFonts w:ascii="Angsana New" w:hAnsi="Angsana New"/>
          <w:sz w:val="32"/>
          <w:szCs w:val="32"/>
        </w:rPr>
        <w:t xml:space="preserve">31 </w:t>
      </w:r>
      <w:r w:rsidR="00226653" w:rsidRPr="004D3E5A">
        <w:rPr>
          <w:rFonts w:ascii="Angsana New" w:hAnsi="Angsana New"/>
          <w:sz w:val="32"/>
          <w:szCs w:val="32"/>
          <w:cs/>
        </w:rPr>
        <w:t xml:space="preserve">ธันวาคม </w:t>
      </w:r>
      <w:r w:rsidR="000A61AE" w:rsidRPr="004D3E5A">
        <w:rPr>
          <w:rFonts w:ascii="Angsana New" w:hAnsi="Angsana New"/>
          <w:sz w:val="32"/>
          <w:szCs w:val="32"/>
        </w:rPr>
        <w:t>2565</w:t>
      </w:r>
      <w:r w:rsidR="00333296" w:rsidRPr="004D3E5A">
        <w:rPr>
          <w:rFonts w:ascii="Angsana New" w:hAnsi="Angsana New"/>
          <w:sz w:val="32"/>
          <w:szCs w:val="32"/>
        </w:rPr>
        <w:t xml:space="preserve"> </w:t>
      </w:r>
      <w:r w:rsidR="00A54350" w:rsidRPr="004D3E5A">
        <w:rPr>
          <w:rFonts w:ascii="Angsana New" w:hAnsi="Angsana New"/>
          <w:sz w:val="32"/>
          <w:szCs w:val="32"/>
          <w:cs/>
        </w:rPr>
        <w:t xml:space="preserve">และ </w:t>
      </w:r>
      <w:r w:rsidR="000A61AE" w:rsidRPr="004D3E5A">
        <w:rPr>
          <w:rFonts w:ascii="Angsana New" w:hAnsi="Angsana New"/>
          <w:sz w:val="32"/>
          <w:szCs w:val="32"/>
        </w:rPr>
        <w:t>2564</w:t>
      </w:r>
      <w:r w:rsidR="00A54350" w:rsidRPr="004D3E5A">
        <w:rPr>
          <w:rFonts w:ascii="Angsana New" w:hAnsi="Angsana New"/>
          <w:sz w:val="32"/>
          <w:szCs w:val="32"/>
          <w:cs/>
        </w:rPr>
        <w:t xml:space="preserve"> </w:t>
      </w:r>
      <w:r w:rsidR="00374D62">
        <w:rPr>
          <w:rFonts w:ascii="Angsana New" w:hAnsi="Angsana New"/>
          <w:sz w:val="32"/>
          <w:szCs w:val="32"/>
        </w:rPr>
        <w:t xml:space="preserve">            </w:t>
      </w:r>
      <w:r w:rsidR="00A54350" w:rsidRPr="004D3E5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187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509"/>
        <w:gridCol w:w="1257"/>
        <w:gridCol w:w="24"/>
        <w:gridCol w:w="252"/>
        <w:gridCol w:w="1152"/>
        <w:gridCol w:w="28"/>
        <w:gridCol w:w="243"/>
        <w:gridCol w:w="18"/>
        <w:gridCol w:w="9"/>
        <w:gridCol w:w="1141"/>
        <w:gridCol w:w="29"/>
        <w:gridCol w:w="241"/>
        <w:gridCol w:w="29"/>
        <w:gridCol w:w="1255"/>
      </w:tblGrid>
      <w:tr w:rsidR="00531FEB" w:rsidRPr="004D3E5A" w14:paraId="47F2002D" w14:textId="77777777" w:rsidTr="008C5E61">
        <w:tc>
          <w:tcPr>
            <w:tcW w:w="1910" w:type="pct"/>
          </w:tcPr>
          <w:p w14:paraId="3FD3C41C" w14:textId="77777777" w:rsidR="00531FEB" w:rsidRPr="004D3E5A" w:rsidRDefault="00531FEB" w:rsidP="00561892">
            <w:pPr>
              <w:pStyle w:val="Heading2"/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476" w:type="pct"/>
            <w:gridSpan w:val="5"/>
          </w:tcPr>
          <w:p w14:paraId="3A1732E6" w14:textId="77777777" w:rsidR="00531FEB" w:rsidRPr="004D3E5A" w:rsidRDefault="00531FEB" w:rsidP="005618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42" w:type="pct"/>
            <w:gridSpan w:val="2"/>
          </w:tcPr>
          <w:p w14:paraId="27087B65" w14:textId="77777777" w:rsidR="00531FEB" w:rsidRPr="004D3E5A" w:rsidRDefault="00531FEB" w:rsidP="005618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pct"/>
            <w:gridSpan w:val="6"/>
          </w:tcPr>
          <w:p w14:paraId="0B72A35E" w14:textId="77777777" w:rsidR="00531FEB" w:rsidRPr="004D3E5A" w:rsidRDefault="00531FEB" w:rsidP="00561892">
            <w:pPr>
              <w:pStyle w:val="BodyText"/>
              <w:spacing w:after="0" w:line="240" w:lineRule="auto"/>
              <w:ind w:left="-108" w:right="-110"/>
              <w:jc w:val="right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b/>
                <w:sz w:val="30"/>
                <w:szCs w:val="30"/>
                <w:cs/>
              </w:rPr>
              <w:t>(หน่วย</w:t>
            </w:r>
            <w:r w:rsidRPr="004D3E5A">
              <w:rPr>
                <w:rFonts w:ascii="Angsana New" w:hAnsi="Angsana New"/>
                <w:bCs/>
                <w:sz w:val="30"/>
                <w:szCs w:val="30"/>
              </w:rPr>
              <w:t>:</w:t>
            </w:r>
            <w:r w:rsidRPr="004D3E5A">
              <w:rPr>
                <w:rFonts w:ascii="Angsana New" w:hAnsi="Angsana New"/>
                <w:b/>
                <w:sz w:val="30"/>
                <w:szCs w:val="30"/>
                <w:cs/>
              </w:rPr>
              <w:t xml:space="preserve"> พันบาท)</w:t>
            </w:r>
          </w:p>
        </w:tc>
      </w:tr>
      <w:tr w:rsidR="00531FEB" w:rsidRPr="004D3E5A" w14:paraId="0B3C3770" w14:textId="77777777" w:rsidTr="008C5E61">
        <w:tc>
          <w:tcPr>
            <w:tcW w:w="1910" w:type="pct"/>
          </w:tcPr>
          <w:p w14:paraId="29FD8C93" w14:textId="77777777" w:rsidR="00531FEB" w:rsidRPr="004D3E5A" w:rsidRDefault="00531FEB" w:rsidP="00561892">
            <w:pPr>
              <w:pStyle w:val="Heading2"/>
              <w:spacing w:line="240" w:lineRule="auto"/>
              <w:ind w:right="-45"/>
              <w:jc w:val="thaiDistribute"/>
              <w:rPr>
                <w:rFonts w:ascii="Angsana New" w:hAnsi="Angsana New"/>
                <w:i/>
                <w:iCs/>
                <w:sz w:val="30"/>
                <w:szCs w:val="30"/>
              </w:rPr>
            </w:pPr>
          </w:p>
        </w:tc>
        <w:tc>
          <w:tcPr>
            <w:tcW w:w="1476" w:type="pct"/>
            <w:gridSpan w:val="5"/>
          </w:tcPr>
          <w:p w14:paraId="7F06AF27" w14:textId="77777777" w:rsidR="00531FEB" w:rsidRPr="004D3E5A" w:rsidRDefault="00531FEB" w:rsidP="0056189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142" w:type="pct"/>
            <w:gridSpan w:val="2"/>
          </w:tcPr>
          <w:p w14:paraId="3E7A5D82" w14:textId="77777777" w:rsidR="00531FEB" w:rsidRPr="004D3E5A" w:rsidRDefault="00531FEB" w:rsidP="0056189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2" w:type="pct"/>
            <w:gridSpan w:val="6"/>
          </w:tcPr>
          <w:p w14:paraId="77622541" w14:textId="77777777" w:rsidR="00531FEB" w:rsidRPr="004D3E5A" w:rsidRDefault="00531FEB" w:rsidP="0056189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4C4793" w:rsidRPr="004D3E5A" w14:paraId="380BC2C7" w14:textId="77777777" w:rsidTr="008C5E61">
        <w:tc>
          <w:tcPr>
            <w:tcW w:w="1910" w:type="pct"/>
          </w:tcPr>
          <w:p w14:paraId="20276AE1" w14:textId="77777777" w:rsidR="004C4793" w:rsidRPr="004D3E5A" w:rsidRDefault="004C4793" w:rsidP="004C4793">
            <w:pPr>
              <w:pStyle w:val="BodyText"/>
              <w:spacing w:after="0" w:line="240" w:lineRule="auto"/>
              <w:ind w:right="-131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</w:p>
        </w:tc>
        <w:tc>
          <w:tcPr>
            <w:tcW w:w="697" w:type="pct"/>
            <w:gridSpan w:val="2"/>
            <w:tcBorders>
              <w:bottom w:val="single" w:sz="4" w:space="0" w:color="auto"/>
            </w:tcBorders>
            <w:vAlign w:val="bottom"/>
          </w:tcPr>
          <w:p w14:paraId="233BED24" w14:textId="77777777" w:rsidR="004C4793" w:rsidRPr="004D3E5A" w:rsidRDefault="000A61AE" w:rsidP="004C47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7" w:type="pct"/>
            <w:vAlign w:val="bottom"/>
          </w:tcPr>
          <w:p w14:paraId="4D0548C8" w14:textId="77777777" w:rsidR="004C4793" w:rsidRPr="004D3E5A" w:rsidRDefault="004C4793" w:rsidP="004C4793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42" w:type="pct"/>
            <w:gridSpan w:val="2"/>
            <w:tcBorders>
              <w:bottom w:val="single" w:sz="4" w:space="0" w:color="auto"/>
            </w:tcBorders>
            <w:vAlign w:val="bottom"/>
          </w:tcPr>
          <w:p w14:paraId="5EC5FE2A" w14:textId="77777777" w:rsidR="004C4793" w:rsidRPr="004D3E5A" w:rsidRDefault="000A61AE" w:rsidP="004C47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2" w:type="pct"/>
            <w:gridSpan w:val="2"/>
          </w:tcPr>
          <w:p w14:paraId="6CB48578" w14:textId="77777777" w:rsidR="004C4793" w:rsidRPr="004D3E5A" w:rsidRDefault="004C4793" w:rsidP="004C47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3"/>
            <w:tcBorders>
              <w:bottom w:val="single" w:sz="4" w:space="0" w:color="auto"/>
            </w:tcBorders>
            <w:vAlign w:val="bottom"/>
          </w:tcPr>
          <w:p w14:paraId="6471423B" w14:textId="77777777" w:rsidR="004C4793" w:rsidRPr="004D3E5A" w:rsidRDefault="000A61AE" w:rsidP="004C47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7" w:type="pct"/>
            <w:gridSpan w:val="2"/>
            <w:vAlign w:val="bottom"/>
          </w:tcPr>
          <w:p w14:paraId="6806B22A" w14:textId="77777777" w:rsidR="004C4793" w:rsidRPr="004D3E5A" w:rsidRDefault="004C4793" w:rsidP="004C4793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vAlign w:val="bottom"/>
          </w:tcPr>
          <w:p w14:paraId="63EDE234" w14:textId="77777777" w:rsidR="004C4793" w:rsidRPr="004D3E5A" w:rsidRDefault="000A61AE" w:rsidP="004C47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31FEB" w:rsidRPr="004D3E5A" w14:paraId="417820D9" w14:textId="77777777" w:rsidTr="008C5E61">
        <w:trPr>
          <w:trHeight w:val="176"/>
        </w:trPr>
        <w:tc>
          <w:tcPr>
            <w:tcW w:w="3385" w:type="pct"/>
            <w:gridSpan w:val="6"/>
          </w:tcPr>
          <w:p w14:paraId="363C169F" w14:textId="77777777" w:rsidR="00531FEB" w:rsidRPr="004D3E5A" w:rsidRDefault="00531FEB" w:rsidP="00561892">
            <w:pPr>
              <w:tabs>
                <w:tab w:val="clear" w:pos="3742"/>
                <w:tab w:val="left" w:pos="3735"/>
              </w:tabs>
              <w:spacing w:line="240" w:lineRule="auto"/>
              <w:ind w:left="202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ลูกหนี้การค้าและลูกหนี้อื่น </w:t>
            </w:r>
            <w:r w:rsidRPr="004D3E5A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4D3E5A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</w:t>
            </w:r>
            <w:r w:rsidRPr="004D3E5A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 xml:space="preserve"> </w:t>
            </w:r>
            <w:r w:rsidR="00691992" w:rsidRPr="004D3E5A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(หมายเหตุ </w:t>
            </w:r>
            <w:r w:rsidR="00B45C01" w:rsidRPr="004D3E5A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9</w:t>
            </w:r>
            <w:r w:rsidRPr="004D3E5A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>)</w:t>
            </w:r>
          </w:p>
        </w:tc>
        <w:tc>
          <w:tcPr>
            <w:tcW w:w="142" w:type="pct"/>
            <w:gridSpan w:val="2"/>
          </w:tcPr>
          <w:p w14:paraId="3A3CB2CB" w14:textId="77777777" w:rsidR="00531FEB" w:rsidRPr="004D3E5A" w:rsidRDefault="00531FEB" w:rsidP="00561892">
            <w:pPr>
              <w:pStyle w:val="BodyText"/>
              <w:tabs>
                <w:tab w:val="decimal" w:pos="823"/>
              </w:tabs>
              <w:spacing w:after="0" w:line="240" w:lineRule="auto"/>
              <w:ind w:left="-126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3"/>
            <w:tcBorders>
              <w:top w:val="single" w:sz="4" w:space="0" w:color="auto"/>
            </w:tcBorders>
          </w:tcPr>
          <w:p w14:paraId="45A3F834" w14:textId="77777777" w:rsidR="00531FEB" w:rsidRPr="004D3E5A" w:rsidRDefault="00531FEB" w:rsidP="00561892">
            <w:pPr>
              <w:pStyle w:val="BodyText"/>
              <w:tabs>
                <w:tab w:val="decimal" w:pos="82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3E75B04B" w14:textId="77777777" w:rsidR="00531FEB" w:rsidRPr="004D3E5A" w:rsidRDefault="00531FEB" w:rsidP="00561892">
            <w:pPr>
              <w:pStyle w:val="BodyText"/>
              <w:tabs>
                <w:tab w:val="decimal" w:pos="823"/>
              </w:tabs>
              <w:spacing w:after="0" w:line="240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</w:tcPr>
          <w:p w14:paraId="43F8F913" w14:textId="77777777" w:rsidR="00531FEB" w:rsidRPr="004D3E5A" w:rsidRDefault="00531FEB" w:rsidP="00561892">
            <w:pPr>
              <w:pStyle w:val="BodyText"/>
              <w:tabs>
                <w:tab w:val="decimal" w:pos="823"/>
              </w:tabs>
              <w:spacing w:after="0" w:line="240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0A61AE" w:rsidRPr="004D3E5A" w14:paraId="4F3CD2DD" w14:textId="77777777" w:rsidTr="008C5E61">
        <w:trPr>
          <w:trHeight w:val="176"/>
        </w:trPr>
        <w:tc>
          <w:tcPr>
            <w:tcW w:w="1910" w:type="pct"/>
          </w:tcPr>
          <w:p w14:paraId="38910198" w14:textId="77777777" w:rsidR="000A61AE" w:rsidRPr="004D3E5A" w:rsidRDefault="000A61AE" w:rsidP="000A61AE">
            <w:pPr>
              <w:tabs>
                <w:tab w:val="left" w:pos="342"/>
              </w:tabs>
              <w:spacing w:line="240" w:lineRule="auto"/>
              <w:ind w:left="162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ab/>
              <w:t>บริษัทย่อย</w:t>
            </w:r>
          </w:p>
        </w:tc>
        <w:tc>
          <w:tcPr>
            <w:tcW w:w="697" w:type="pct"/>
            <w:gridSpan w:val="2"/>
          </w:tcPr>
          <w:p w14:paraId="2DF6F91D" w14:textId="77777777" w:rsidR="000A61AE" w:rsidRPr="004D3E5A" w:rsidRDefault="00DE3D5B" w:rsidP="000A61AE">
            <w:pPr>
              <w:pStyle w:val="1-Number"/>
              <w:spacing w:line="240" w:lineRule="auto"/>
              <w:ind w:right="76"/>
            </w:pPr>
            <w:r w:rsidRPr="004D3E5A">
              <w:t>-</w:t>
            </w:r>
          </w:p>
        </w:tc>
        <w:tc>
          <w:tcPr>
            <w:tcW w:w="137" w:type="pct"/>
          </w:tcPr>
          <w:p w14:paraId="76BF9FA7" w14:textId="77777777" w:rsidR="000A61AE" w:rsidRPr="004D3E5A" w:rsidRDefault="000A61AE" w:rsidP="000A6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305CCCDE" w14:textId="77777777" w:rsidR="000A61AE" w:rsidRPr="004D3E5A" w:rsidRDefault="000A61AE" w:rsidP="000A61AE">
            <w:pPr>
              <w:pStyle w:val="1-Number"/>
              <w:spacing w:line="240" w:lineRule="auto"/>
              <w:ind w:right="76"/>
            </w:pPr>
            <w:r w:rsidRPr="004D3E5A">
              <w:t>-</w:t>
            </w:r>
          </w:p>
        </w:tc>
        <w:tc>
          <w:tcPr>
            <w:tcW w:w="142" w:type="pct"/>
            <w:gridSpan w:val="2"/>
          </w:tcPr>
          <w:p w14:paraId="732C3C95" w14:textId="77777777" w:rsidR="000A61AE" w:rsidRPr="004D3E5A" w:rsidRDefault="000A61AE" w:rsidP="000A6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3"/>
          </w:tcPr>
          <w:p w14:paraId="031D1B77" w14:textId="77777777" w:rsidR="000A61AE" w:rsidRPr="004D3E5A" w:rsidRDefault="00DE3D5B" w:rsidP="000A61AE">
            <w:pPr>
              <w:pStyle w:val="1-Number"/>
              <w:spacing w:line="240" w:lineRule="auto"/>
              <w:ind w:left="-36" w:right="76"/>
            </w:pPr>
            <w:r w:rsidRPr="004D3E5A">
              <w:t>9,492</w:t>
            </w:r>
          </w:p>
        </w:tc>
        <w:tc>
          <w:tcPr>
            <w:tcW w:w="147" w:type="pct"/>
            <w:gridSpan w:val="2"/>
          </w:tcPr>
          <w:p w14:paraId="0EB3571C" w14:textId="77777777" w:rsidR="000A61AE" w:rsidRPr="004D3E5A" w:rsidRDefault="000A61AE" w:rsidP="000A6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11218D77" w14:textId="77777777" w:rsidR="000A61AE" w:rsidRPr="004D3E5A" w:rsidRDefault="000A61AE" w:rsidP="000A61AE">
            <w:pPr>
              <w:pStyle w:val="1-Number"/>
              <w:spacing w:line="240" w:lineRule="auto"/>
              <w:ind w:left="-36" w:right="76"/>
            </w:pPr>
            <w:r w:rsidRPr="004D3E5A">
              <w:t>7,190</w:t>
            </w:r>
          </w:p>
        </w:tc>
      </w:tr>
      <w:tr w:rsidR="000A61AE" w:rsidRPr="004D3E5A" w14:paraId="705C79F8" w14:textId="77777777" w:rsidTr="008C5E61">
        <w:trPr>
          <w:trHeight w:val="176"/>
        </w:trPr>
        <w:tc>
          <w:tcPr>
            <w:tcW w:w="1910" w:type="pct"/>
          </w:tcPr>
          <w:p w14:paraId="6B7250CF" w14:textId="77777777" w:rsidR="000A61AE" w:rsidRPr="004D3E5A" w:rsidRDefault="000A61AE" w:rsidP="000A61AE">
            <w:pPr>
              <w:tabs>
                <w:tab w:val="left" w:pos="342"/>
              </w:tabs>
              <w:spacing w:line="240" w:lineRule="auto"/>
              <w:ind w:left="38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รวมลูกหนี้การค้าและลูกหนี้อื่น</w:t>
            </w:r>
            <w:r w:rsidRPr="004D3E5A">
              <w:rPr>
                <w:rFonts w:ascii="Angsana New" w:hAnsi="Angsana New"/>
                <w:sz w:val="30"/>
                <w:szCs w:val="30"/>
              </w:rPr>
              <w:t xml:space="preserve"> -  </w:t>
            </w:r>
            <w:r w:rsidRPr="004D3E5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9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B92FDF4" w14:textId="77777777" w:rsidR="000A61AE" w:rsidRPr="004D3E5A" w:rsidRDefault="00DE3D5B" w:rsidP="000A61AE">
            <w:pPr>
              <w:pStyle w:val="1-Number"/>
              <w:spacing w:line="240" w:lineRule="auto"/>
              <w:ind w:right="76"/>
            </w:pPr>
            <w:r w:rsidRPr="004D3E5A">
              <w:t>-</w:t>
            </w:r>
          </w:p>
        </w:tc>
        <w:tc>
          <w:tcPr>
            <w:tcW w:w="137" w:type="pct"/>
            <w:vAlign w:val="bottom"/>
          </w:tcPr>
          <w:p w14:paraId="71252AB7" w14:textId="77777777" w:rsidR="000A61AE" w:rsidRPr="004D3E5A" w:rsidRDefault="000A61AE" w:rsidP="000A61AE">
            <w:pPr>
              <w:pStyle w:val="1Number"/>
              <w:tabs>
                <w:tab w:val="clear" w:pos="1850"/>
              </w:tabs>
              <w:spacing w:line="240" w:lineRule="auto"/>
              <w:ind w:right="0"/>
              <w:jc w:val="right"/>
              <w:rPr>
                <w:lang w:bidi="th-TH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E4ADB6" w14:textId="77777777" w:rsidR="000A61AE" w:rsidRPr="004D3E5A" w:rsidRDefault="000A61AE" w:rsidP="000A61AE">
            <w:pPr>
              <w:pStyle w:val="1-Number"/>
              <w:spacing w:line="240" w:lineRule="auto"/>
              <w:ind w:right="76"/>
            </w:pPr>
            <w:r w:rsidRPr="004D3E5A">
              <w:t>-</w:t>
            </w:r>
          </w:p>
        </w:tc>
        <w:tc>
          <w:tcPr>
            <w:tcW w:w="142" w:type="pct"/>
            <w:gridSpan w:val="2"/>
            <w:vAlign w:val="bottom"/>
          </w:tcPr>
          <w:p w14:paraId="14E8E315" w14:textId="77777777" w:rsidR="000A61AE" w:rsidRPr="004D3E5A" w:rsidRDefault="000A61AE" w:rsidP="000A61AE">
            <w:pPr>
              <w:pStyle w:val="1Number"/>
              <w:tabs>
                <w:tab w:val="clear" w:pos="1850"/>
              </w:tabs>
              <w:spacing w:line="240" w:lineRule="auto"/>
              <w:ind w:right="0"/>
              <w:jc w:val="right"/>
              <w:rPr>
                <w:lang w:bidi="th-TH"/>
              </w:rPr>
            </w:pPr>
          </w:p>
        </w:tc>
        <w:tc>
          <w:tcPr>
            <w:tcW w:w="642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55C4670" w14:textId="77777777" w:rsidR="000A61AE" w:rsidRPr="004D3E5A" w:rsidRDefault="00DE3D5B" w:rsidP="000A61AE">
            <w:pPr>
              <w:pStyle w:val="1-Number"/>
              <w:spacing w:line="240" w:lineRule="auto"/>
              <w:ind w:left="-36" w:right="76"/>
              <w:rPr>
                <w:cs/>
              </w:rPr>
            </w:pPr>
            <w:r w:rsidRPr="004D3E5A">
              <w:t>9,492</w:t>
            </w:r>
          </w:p>
        </w:tc>
        <w:tc>
          <w:tcPr>
            <w:tcW w:w="147" w:type="pct"/>
            <w:gridSpan w:val="2"/>
            <w:vAlign w:val="bottom"/>
          </w:tcPr>
          <w:p w14:paraId="00071E2B" w14:textId="77777777" w:rsidR="000A61AE" w:rsidRPr="004D3E5A" w:rsidRDefault="000A61AE" w:rsidP="000A61AE">
            <w:pPr>
              <w:pStyle w:val="1-Number"/>
              <w:spacing w:line="240" w:lineRule="auto"/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1D052E" w14:textId="77777777" w:rsidR="000A61AE" w:rsidRPr="004D3E5A" w:rsidRDefault="000A61AE" w:rsidP="000A61AE">
            <w:pPr>
              <w:pStyle w:val="1-Number"/>
              <w:spacing w:line="240" w:lineRule="auto"/>
              <w:ind w:left="-36" w:right="76"/>
            </w:pPr>
            <w:r w:rsidRPr="004D3E5A">
              <w:t>7,190</w:t>
            </w:r>
          </w:p>
        </w:tc>
      </w:tr>
      <w:tr w:rsidR="00573BFB" w:rsidRPr="004D3E5A" w14:paraId="4B1EE173" w14:textId="77777777" w:rsidTr="008C5E61">
        <w:trPr>
          <w:trHeight w:val="249"/>
        </w:trPr>
        <w:tc>
          <w:tcPr>
            <w:tcW w:w="3385" w:type="pct"/>
            <w:gridSpan w:val="6"/>
          </w:tcPr>
          <w:p w14:paraId="26C018C7" w14:textId="77777777" w:rsidR="00573BFB" w:rsidRPr="004D3E5A" w:rsidRDefault="00573BFB" w:rsidP="00561892">
            <w:pPr>
              <w:spacing w:line="240" w:lineRule="auto"/>
              <w:ind w:left="202" w:hanging="180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เจ้าหนี้การค้าและเจ้าหนี้อื่น </w:t>
            </w:r>
            <w:r w:rsidRPr="004D3E5A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-</w:t>
            </w:r>
            <w:r w:rsidRPr="004D3E5A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 กิจการที่เกี่ยวข้องกัน (หมายเหตุ </w:t>
            </w:r>
            <w:r w:rsidR="001A60A2" w:rsidRPr="004D3E5A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17</w:t>
            </w:r>
            <w:r w:rsidRPr="004D3E5A"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  <w:t>)</w:t>
            </w:r>
          </w:p>
        </w:tc>
        <w:tc>
          <w:tcPr>
            <w:tcW w:w="142" w:type="pct"/>
            <w:gridSpan w:val="2"/>
          </w:tcPr>
          <w:p w14:paraId="32836389" w14:textId="77777777" w:rsidR="00573BFB" w:rsidRPr="004D3E5A" w:rsidRDefault="00573BFB" w:rsidP="00561892">
            <w:pPr>
              <w:pStyle w:val="2SNumber"/>
              <w:tabs>
                <w:tab w:val="clear" w:pos="821"/>
                <w:tab w:val="decimal" w:pos="675"/>
              </w:tabs>
              <w:ind w:left="-215" w:right="-170"/>
            </w:pPr>
          </w:p>
        </w:tc>
        <w:tc>
          <w:tcPr>
            <w:tcW w:w="642" w:type="pct"/>
            <w:gridSpan w:val="3"/>
            <w:vAlign w:val="bottom"/>
          </w:tcPr>
          <w:p w14:paraId="758E3F0E" w14:textId="77777777" w:rsidR="00573BFB" w:rsidRPr="004D3E5A" w:rsidRDefault="00573BFB" w:rsidP="00561892">
            <w:pPr>
              <w:spacing w:line="240" w:lineRule="auto"/>
              <w:ind w:left="508" w:right="-54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47" w:type="pct"/>
            <w:gridSpan w:val="2"/>
          </w:tcPr>
          <w:p w14:paraId="6D15F671" w14:textId="77777777" w:rsidR="00573BFB" w:rsidRPr="004D3E5A" w:rsidRDefault="00573BFB" w:rsidP="00561892">
            <w:pPr>
              <w:pStyle w:val="2SNumber"/>
              <w:tabs>
                <w:tab w:val="clear" w:pos="821"/>
                <w:tab w:val="decimal" w:pos="675"/>
              </w:tabs>
              <w:ind w:left="-215" w:right="-170"/>
            </w:pPr>
          </w:p>
        </w:tc>
        <w:tc>
          <w:tcPr>
            <w:tcW w:w="682" w:type="pct"/>
            <w:vAlign w:val="bottom"/>
          </w:tcPr>
          <w:p w14:paraId="7E9C3EB7" w14:textId="77777777" w:rsidR="00573BFB" w:rsidRPr="004D3E5A" w:rsidRDefault="00573BFB" w:rsidP="00561892">
            <w:pPr>
              <w:pStyle w:val="1Number"/>
              <w:tabs>
                <w:tab w:val="clear" w:pos="1850"/>
              </w:tabs>
              <w:spacing w:line="240" w:lineRule="auto"/>
              <w:ind w:right="0"/>
              <w:jc w:val="right"/>
              <w:rPr>
                <w:lang w:val="en-US" w:eastAsia="en-US" w:bidi="th-TH"/>
              </w:rPr>
            </w:pPr>
          </w:p>
        </w:tc>
      </w:tr>
      <w:tr w:rsidR="000A61AE" w:rsidRPr="004D3E5A" w14:paraId="04FAECBB" w14:textId="77777777" w:rsidTr="008C5E61">
        <w:tc>
          <w:tcPr>
            <w:tcW w:w="1910" w:type="pct"/>
          </w:tcPr>
          <w:p w14:paraId="7ABBD310" w14:textId="77777777" w:rsidR="000A61AE" w:rsidRPr="004D3E5A" w:rsidRDefault="000A61AE" w:rsidP="000A61AE">
            <w:pPr>
              <w:tabs>
                <w:tab w:val="left" w:pos="342"/>
              </w:tabs>
              <w:spacing w:line="240" w:lineRule="auto"/>
              <w:ind w:left="162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ab/>
            </w:r>
            <w:r w:rsidRPr="004D3E5A">
              <w:rPr>
                <w:rFonts w:ascii="Angsana New" w:hAnsi="Angsana New"/>
                <w:sz w:val="30"/>
                <w:szCs w:val="30"/>
                <w:cs/>
              </w:rPr>
              <w:t>กรรมการบริษัทฯ</w:t>
            </w:r>
          </w:p>
        </w:tc>
        <w:tc>
          <w:tcPr>
            <w:tcW w:w="697" w:type="pct"/>
            <w:gridSpan w:val="2"/>
          </w:tcPr>
          <w:p w14:paraId="129D084C" w14:textId="77777777" w:rsidR="000A61AE" w:rsidRPr="004D3E5A" w:rsidRDefault="00DE3D5B" w:rsidP="000A61AE">
            <w:pPr>
              <w:pStyle w:val="1-Number"/>
              <w:spacing w:line="240" w:lineRule="auto"/>
              <w:ind w:right="76"/>
            </w:pPr>
            <w:r w:rsidRPr="004D3E5A">
              <w:t>93</w:t>
            </w:r>
          </w:p>
        </w:tc>
        <w:tc>
          <w:tcPr>
            <w:tcW w:w="137" w:type="pct"/>
          </w:tcPr>
          <w:p w14:paraId="2D540C46" w14:textId="77777777" w:rsidR="000A61AE" w:rsidRPr="004D3E5A" w:rsidRDefault="000A61AE" w:rsidP="000A6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0C67A9E8" w14:textId="77777777" w:rsidR="000A61AE" w:rsidRPr="004D3E5A" w:rsidRDefault="000A61AE" w:rsidP="000A61AE">
            <w:pPr>
              <w:pStyle w:val="1-Number"/>
              <w:spacing w:line="240" w:lineRule="auto"/>
              <w:ind w:right="76"/>
            </w:pPr>
            <w:r w:rsidRPr="004D3E5A">
              <w:t>79</w:t>
            </w:r>
          </w:p>
        </w:tc>
        <w:tc>
          <w:tcPr>
            <w:tcW w:w="142" w:type="pct"/>
            <w:gridSpan w:val="2"/>
          </w:tcPr>
          <w:p w14:paraId="7FEDDFE7" w14:textId="77777777" w:rsidR="000A61AE" w:rsidRPr="004D3E5A" w:rsidRDefault="000A61AE" w:rsidP="000A6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3"/>
          </w:tcPr>
          <w:p w14:paraId="63B38AB7" w14:textId="77777777" w:rsidR="000A61AE" w:rsidRPr="004D3E5A" w:rsidRDefault="00DE3D5B" w:rsidP="000A61AE">
            <w:pPr>
              <w:pStyle w:val="1-Number"/>
              <w:spacing w:line="240" w:lineRule="auto"/>
              <w:ind w:left="-36" w:right="76"/>
            </w:pPr>
            <w:r w:rsidRPr="004D3E5A">
              <w:t>93</w:t>
            </w:r>
          </w:p>
        </w:tc>
        <w:tc>
          <w:tcPr>
            <w:tcW w:w="147" w:type="pct"/>
            <w:gridSpan w:val="2"/>
          </w:tcPr>
          <w:p w14:paraId="79DD7A99" w14:textId="77777777" w:rsidR="000A61AE" w:rsidRPr="004D3E5A" w:rsidRDefault="000A61AE" w:rsidP="000A61AE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40B543E8" w14:textId="77777777" w:rsidR="000A61AE" w:rsidRPr="004D3E5A" w:rsidRDefault="000A61AE" w:rsidP="000A61AE">
            <w:pPr>
              <w:pStyle w:val="1-Number"/>
              <w:spacing w:line="240" w:lineRule="auto"/>
              <w:ind w:left="-36" w:right="76"/>
            </w:pPr>
            <w:r w:rsidRPr="004D3E5A">
              <w:t>79</w:t>
            </w:r>
          </w:p>
        </w:tc>
      </w:tr>
      <w:tr w:rsidR="007F1A17" w:rsidRPr="004D3E5A" w14:paraId="588FF087" w14:textId="77777777" w:rsidTr="008C5E61">
        <w:tc>
          <w:tcPr>
            <w:tcW w:w="1910" w:type="pct"/>
          </w:tcPr>
          <w:p w14:paraId="71BD3AE7" w14:textId="698AB627" w:rsidR="007F1A17" w:rsidRPr="004D3E5A" w:rsidRDefault="007F1A17" w:rsidP="007F1A17">
            <w:pPr>
              <w:tabs>
                <w:tab w:val="left" w:pos="342"/>
              </w:tabs>
              <w:spacing w:line="240" w:lineRule="auto"/>
              <w:ind w:left="162" w:hanging="180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ab/>
            </w:r>
            <w:r w:rsidRPr="004D3E5A">
              <w:rPr>
                <w:rFonts w:ascii="Angsana New" w:hAnsi="Angsana New"/>
                <w:sz w:val="30"/>
                <w:szCs w:val="30"/>
                <w:cs/>
              </w:rPr>
              <w:t>ผู้บริหาร</w:t>
            </w:r>
          </w:p>
        </w:tc>
        <w:tc>
          <w:tcPr>
            <w:tcW w:w="697" w:type="pct"/>
            <w:gridSpan w:val="2"/>
          </w:tcPr>
          <w:p w14:paraId="03899A52" w14:textId="7A6F387F" w:rsidR="007F1A17" w:rsidRPr="004D3E5A" w:rsidRDefault="007F1A17" w:rsidP="007F1A17">
            <w:pPr>
              <w:pStyle w:val="1-Number"/>
              <w:spacing w:line="240" w:lineRule="auto"/>
              <w:ind w:right="76"/>
            </w:pPr>
            <w:r>
              <w:t>1,020</w:t>
            </w:r>
          </w:p>
        </w:tc>
        <w:tc>
          <w:tcPr>
            <w:tcW w:w="137" w:type="pct"/>
          </w:tcPr>
          <w:p w14:paraId="50F1EC91" w14:textId="77777777" w:rsidR="007F1A17" w:rsidRPr="004D3E5A" w:rsidRDefault="007F1A17" w:rsidP="007F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6C0D5A07" w14:textId="3A4795FE" w:rsidR="007F1A17" w:rsidRPr="004D3E5A" w:rsidRDefault="007F1A17" w:rsidP="007F1A17">
            <w:pPr>
              <w:pStyle w:val="1-Number"/>
              <w:spacing w:line="240" w:lineRule="auto"/>
              <w:ind w:right="76"/>
            </w:pPr>
            <w:r>
              <w:t>71</w:t>
            </w:r>
          </w:p>
        </w:tc>
        <w:tc>
          <w:tcPr>
            <w:tcW w:w="142" w:type="pct"/>
            <w:gridSpan w:val="2"/>
          </w:tcPr>
          <w:p w14:paraId="5743B933" w14:textId="77777777" w:rsidR="007F1A17" w:rsidRPr="004D3E5A" w:rsidRDefault="007F1A17" w:rsidP="007F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3"/>
          </w:tcPr>
          <w:p w14:paraId="5C24C0B4" w14:textId="1D08C3D5" w:rsidR="007F1A17" w:rsidRPr="004D3E5A" w:rsidRDefault="007F1A17" w:rsidP="007F1A17">
            <w:pPr>
              <w:pStyle w:val="1-Number"/>
              <w:spacing w:line="240" w:lineRule="auto"/>
              <w:ind w:left="-36" w:right="76"/>
            </w:pPr>
            <w:r>
              <w:t>1,020</w:t>
            </w:r>
          </w:p>
        </w:tc>
        <w:tc>
          <w:tcPr>
            <w:tcW w:w="147" w:type="pct"/>
            <w:gridSpan w:val="2"/>
          </w:tcPr>
          <w:p w14:paraId="090197CE" w14:textId="77777777" w:rsidR="007F1A17" w:rsidRPr="004D3E5A" w:rsidRDefault="007F1A17" w:rsidP="007F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1D296838" w14:textId="5D5585B5" w:rsidR="007F1A17" w:rsidRPr="004D3E5A" w:rsidRDefault="007F1A17" w:rsidP="007F1A17">
            <w:pPr>
              <w:pStyle w:val="1-Number"/>
              <w:spacing w:line="240" w:lineRule="auto"/>
              <w:ind w:left="-36" w:right="76"/>
            </w:pPr>
            <w:r>
              <w:t>71</w:t>
            </w:r>
          </w:p>
        </w:tc>
      </w:tr>
      <w:tr w:rsidR="007F1A17" w:rsidRPr="004D3E5A" w14:paraId="349DF791" w14:textId="77777777" w:rsidTr="008C5E61">
        <w:tc>
          <w:tcPr>
            <w:tcW w:w="1910" w:type="pct"/>
          </w:tcPr>
          <w:p w14:paraId="2958866B" w14:textId="54DEC5D3" w:rsidR="007F1A17" w:rsidRPr="004D3E5A" w:rsidRDefault="007F1A17" w:rsidP="007F1A17">
            <w:pPr>
              <w:tabs>
                <w:tab w:val="left" w:pos="342"/>
              </w:tabs>
              <w:spacing w:line="240" w:lineRule="auto"/>
              <w:ind w:left="162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ab/>
            </w:r>
            <w:r w:rsidR="00F03630">
              <w:rPr>
                <w:rFonts w:ascii="Angsana New" w:hAnsi="Angsana New" w:hint="cs"/>
                <w:sz w:val="30"/>
                <w:szCs w:val="30"/>
                <w:cs/>
              </w:rPr>
              <w:t>บริษัทที่เกี่ยวข้องกัน</w:t>
            </w:r>
          </w:p>
        </w:tc>
        <w:tc>
          <w:tcPr>
            <w:tcW w:w="697" w:type="pct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4299176" w14:textId="067B362C" w:rsidR="007F1A17" w:rsidRPr="004D3E5A" w:rsidRDefault="007F1A17" w:rsidP="007F1A17">
            <w:pPr>
              <w:pStyle w:val="1-Number"/>
              <w:spacing w:line="240" w:lineRule="auto"/>
              <w:ind w:right="76"/>
            </w:pPr>
            <w:r>
              <w:t>134</w:t>
            </w:r>
          </w:p>
        </w:tc>
        <w:tc>
          <w:tcPr>
            <w:tcW w:w="137" w:type="pct"/>
          </w:tcPr>
          <w:p w14:paraId="09BE2680" w14:textId="77777777" w:rsidR="007F1A17" w:rsidRPr="004D3E5A" w:rsidRDefault="007F1A17" w:rsidP="007F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  <w:tcBorders>
              <w:bottom w:val="single" w:sz="4" w:space="0" w:color="auto"/>
            </w:tcBorders>
          </w:tcPr>
          <w:p w14:paraId="5ED7ACAD" w14:textId="25348D2C" w:rsidR="007F1A17" w:rsidRPr="004D3E5A" w:rsidRDefault="007F1A17" w:rsidP="007F1A17">
            <w:pPr>
              <w:pStyle w:val="1-Number"/>
              <w:spacing w:line="240" w:lineRule="auto"/>
              <w:ind w:right="76"/>
            </w:pPr>
            <w:r>
              <w:t>-</w:t>
            </w:r>
          </w:p>
        </w:tc>
        <w:tc>
          <w:tcPr>
            <w:tcW w:w="142" w:type="pct"/>
            <w:gridSpan w:val="2"/>
          </w:tcPr>
          <w:p w14:paraId="13086130" w14:textId="77777777" w:rsidR="007F1A17" w:rsidRPr="004D3E5A" w:rsidRDefault="007F1A17" w:rsidP="007F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38516F9" w14:textId="057E7EF2" w:rsidR="007F1A17" w:rsidRPr="004D3E5A" w:rsidRDefault="007F1A17" w:rsidP="007F1A17">
            <w:pPr>
              <w:pStyle w:val="1-Number"/>
              <w:spacing w:line="240" w:lineRule="auto"/>
              <w:ind w:left="-36" w:right="76"/>
            </w:pPr>
            <w:r>
              <w:t>-</w:t>
            </w:r>
          </w:p>
        </w:tc>
        <w:tc>
          <w:tcPr>
            <w:tcW w:w="147" w:type="pct"/>
            <w:gridSpan w:val="2"/>
          </w:tcPr>
          <w:p w14:paraId="63CF328F" w14:textId="77777777" w:rsidR="007F1A17" w:rsidRPr="004D3E5A" w:rsidRDefault="007F1A17" w:rsidP="007F1A17">
            <w:pPr>
              <w:pStyle w:val="BodyText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240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1ED38B91" w14:textId="763133A2" w:rsidR="007F1A17" w:rsidRPr="004D3E5A" w:rsidRDefault="007F1A17" w:rsidP="007F1A17">
            <w:pPr>
              <w:pStyle w:val="1-Number"/>
              <w:spacing w:line="240" w:lineRule="auto"/>
              <w:ind w:left="-36" w:right="76"/>
            </w:pPr>
            <w:r>
              <w:t>-</w:t>
            </w:r>
          </w:p>
        </w:tc>
      </w:tr>
      <w:tr w:rsidR="007F1A17" w:rsidRPr="004D3E5A" w14:paraId="594F4EF3" w14:textId="77777777" w:rsidTr="008C5E61">
        <w:tc>
          <w:tcPr>
            <w:tcW w:w="1910" w:type="pct"/>
          </w:tcPr>
          <w:p w14:paraId="2B2F50DD" w14:textId="77777777" w:rsidR="007F1A17" w:rsidRPr="004D3E5A" w:rsidRDefault="007F1A17" w:rsidP="007F1A17">
            <w:pPr>
              <w:tabs>
                <w:tab w:val="left" w:pos="342"/>
              </w:tabs>
              <w:spacing w:line="240" w:lineRule="auto"/>
              <w:ind w:left="382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รวมเจ้าหนี้การค้าและเจ้าหนี้อื่น</w:t>
            </w:r>
            <w:r w:rsidRPr="004D3E5A">
              <w:rPr>
                <w:rFonts w:ascii="Angsana New" w:hAnsi="Angsana New"/>
                <w:sz w:val="30"/>
                <w:szCs w:val="30"/>
              </w:rPr>
              <w:t xml:space="preserve"> -  </w:t>
            </w:r>
            <w:r w:rsidRPr="004D3E5A">
              <w:rPr>
                <w:rFonts w:ascii="Angsana New" w:hAnsi="Angsana New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697" w:type="pct"/>
            <w:gridSpan w:val="2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13E0A4C" w14:textId="17B9F00B" w:rsidR="007F1A17" w:rsidRPr="004D3E5A" w:rsidRDefault="007F1A17" w:rsidP="007F1A17">
            <w:pPr>
              <w:pStyle w:val="1-Number"/>
              <w:spacing w:line="240" w:lineRule="auto"/>
              <w:ind w:right="76"/>
            </w:pPr>
            <w:r w:rsidRPr="004D3E5A">
              <w:t>1,</w:t>
            </w:r>
            <w:r>
              <w:t>247</w:t>
            </w:r>
          </w:p>
        </w:tc>
        <w:tc>
          <w:tcPr>
            <w:tcW w:w="137" w:type="pct"/>
            <w:vAlign w:val="bottom"/>
          </w:tcPr>
          <w:p w14:paraId="541DE18C" w14:textId="77777777" w:rsidR="007F1A17" w:rsidRPr="004D3E5A" w:rsidRDefault="007F1A17" w:rsidP="007F1A17">
            <w:pPr>
              <w:pStyle w:val="1Number"/>
              <w:tabs>
                <w:tab w:val="clear" w:pos="1850"/>
                <w:tab w:val="decimal" w:pos="793"/>
              </w:tabs>
              <w:spacing w:line="240" w:lineRule="auto"/>
              <w:ind w:left="-108" w:right="0"/>
              <w:jc w:val="right"/>
              <w:rPr>
                <w:lang w:val="en-US" w:eastAsia="en-US" w:bidi="th-TH"/>
              </w:rPr>
            </w:pPr>
          </w:p>
        </w:tc>
        <w:tc>
          <w:tcPr>
            <w:tcW w:w="642" w:type="pct"/>
            <w:gridSpan w:val="2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9628CD5" w14:textId="77777777" w:rsidR="007F1A17" w:rsidRPr="004D3E5A" w:rsidRDefault="007F1A17" w:rsidP="007F1A17">
            <w:pPr>
              <w:pStyle w:val="1-Number"/>
              <w:spacing w:line="240" w:lineRule="auto"/>
              <w:ind w:right="76"/>
            </w:pPr>
            <w:r w:rsidRPr="004D3E5A">
              <w:t>150</w:t>
            </w:r>
          </w:p>
        </w:tc>
        <w:tc>
          <w:tcPr>
            <w:tcW w:w="142" w:type="pct"/>
            <w:gridSpan w:val="2"/>
            <w:vAlign w:val="bottom"/>
          </w:tcPr>
          <w:p w14:paraId="74C17A1A" w14:textId="77777777" w:rsidR="007F1A17" w:rsidRPr="004D3E5A" w:rsidRDefault="007F1A17" w:rsidP="007F1A17">
            <w:pPr>
              <w:pStyle w:val="1Number"/>
              <w:tabs>
                <w:tab w:val="clear" w:pos="1850"/>
                <w:tab w:val="decimal" w:pos="793"/>
              </w:tabs>
              <w:spacing w:line="240" w:lineRule="auto"/>
              <w:ind w:left="-108" w:right="0"/>
              <w:jc w:val="right"/>
              <w:rPr>
                <w:lang w:val="en-US" w:eastAsia="en-US" w:bidi="th-TH"/>
              </w:rPr>
            </w:pPr>
          </w:p>
        </w:tc>
        <w:tc>
          <w:tcPr>
            <w:tcW w:w="642" w:type="pct"/>
            <w:gridSpan w:val="3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D763686" w14:textId="77777777" w:rsidR="007F1A17" w:rsidRPr="004D3E5A" w:rsidRDefault="007F1A17" w:rsidP="007F1A17">
            <w:pPr>
              <w:pStyle w:val="1-Number"/>
              <w:spacing w:line="240" w:lineRule="auto"/>
              <w:ind w:left="-36" w:right="76"/>
            </w:pPr>
            <w:r w:rsidRPr="004D3E5A">
              <w:t>1,113</w:t>
            </w:r>
          </w:p>
        </w:tc>
        <w:tc>
          <w:tcPr>
            <w:tcW w:w="147" w:type="pct"/>
            <w:gridSpan w:val="2"/>
            <w:vAlign w:val="bottom"/>
          </w:tcPr>
          <w:p w14:paraId="7B168EEA" w14:textId="77777777" w:rsidR="007F1A17" w:rsidRPr="004D3E5A" w:rsidRDefault="007F1A17" w:rsidP="007F1A17">
            <w:pPr>
              <w:pStyle w:val="1Number"/>
              <w:tabs>
                <w:tab w:val="clear" w:pos="1850"/>
                <w:tab w:val="decimal" w:pos="793"/>
              </w:tabs>
              <w:spacing w:line="240" w:lineRule="auto"/>
              <w:ind w:left="-108" w:right="0"/>
              <w:jc w:val="right"/>
              <w:rPr>
                <w:lang w:val="en-US" w:eastAsia="en-US" w:bidi="th-TH"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B7597DA" w14:textId="77777777" w:rsidR="007F1A17" w:rsidRPr="004D3E5A" w:rsidRDefault="007F1A17" w:rsidP="007F1A17">
            <w:pPr>
              <w:pStyle w:val="1-Number"/>
              <w:spacing w:line="240" w:lineRule="auto"/>
              <w:ind w:left="-36" w:right="76"/>
            </w:pPr>
            <w:r w:rsidRPr="004D3E5A">
              <w:t>150</w:t>
            </w:r>
          </w:p>
        </w:tc>
      </w:tr>
      <w:tr w:rsidR="007F1A17" w:rsidRPr="004D3E5A" w14:paraId="47A5926B" w14:textId="77777777" w:rsidTr="008C5E61">
        <w:tblPrEx>
          <w:tblLook w:val="04A0" w:firstRow="1" w:lastRow="0" w:firstColumn="1" w:lastColumn="0" w:noHBand="0" w:noVBand="1"/>
        </w:tblPrEx>
        <w:trPr>
          <w:trHeight w:val="176"/>
        </w:trPr>
        <w:tc>
          <w:tcPr>
            <w:tcW w:w="3371" w:type="pct"/>
            <w:gridSpan w:val="5"/>
            <w:hideMark/>
          </w:tcPr>
          <w:p w14:paraId="2C0E49DF" w14:textId="77777777" w:rsidR="007F1A17" w:rsidRPr="004D3E5A" w:rsidRDefault="007F1A17" w:rsidP="007F1A17">
            <w:pPr>
              <w:ind w:left="202" w:hanging="180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4D3E5A"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  <w:t xml:space="preserve">เงินให้กู้ยืมระยะสั้น - กิจการที่เกี่ยวข้องกัน </w:t>
            </w:r>
          </w:p>
        </w:tc>
        <w:tc>
          <w:tcPr>
            <w:tcW w:w="147" w:type="pct"/>
            <w:gridSpan w:val="2"/>
          </w:tcPr>
          <w:p w14:paraId="3B34B58C" w14:textId="77777777" w:rsidR="007F1A17" w:rsidRPr="004D3E5A" w:rsidRDefault="007F1A17" w:rsidP="007F1A17">
            <w:pPr>
              <w:pStyle w:val="BodyText"/>
              <w:tabs>
                <w:tab w:val="decimal" w:pos="823"/>
              </w:tabs>
              <w:spacing w:after="0" w:line="256" w:lineRule="auto"/>
              <w:ind w:left="-126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636" w:type="pct"/>
            <w:gridSpan w:val="3"/>
          </w:tcPr>
          <w:p w14:paraId="702584E9" w14:textId="77777777" w:rsidR="007F1A17" w:rsidRPr="004D3E5A" w:rsidRDefault="007F1A17" w:rsidP="007F1A17">
            <w:pPr>
              <w:pStyle w:val="BodyText"/>
              <w:tabs>
                <w:tab w:val="decimal" w:pos="823"/>
              </w:tabs>
              <w:spacing w:after="0" w:line="256" w:lineRule="auto"/>
              <w:ind w:left="-108" w:right="-131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7" w:type="pct"/>
            <w:gridSpan w:val="2"/>
          </w:tcPr>
          <w:p w14:paraId="6A68E2AA" w14:textId="77777777" w:rsidR="007F1A17" w:rsidRPr="004D3E5A" w:rsidRDefault="007F1A17" w:rsidP="007F1A17">
            <w:pPr>
              <w:pStyle w:val="BodyText"/>
              <w:tabs>
                <w:tab w:val="decimal" w:pos="823"/>
              </w:tabs>
              <w:spacing w:after="0" w:line="256" w:lineRule="auto"/>
              <w:ind w:right="-131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98" w:type="pct"/>
            <w:gridSpan w:val="2"/>
          </w:tcPr>
          <w:p w14:paraId="54CC960F" w14:textId="77777777" w:rsidR="007F1A17" w:rsidRPr="004D3E5A" w:rsidRDefault="007F1A17" w:rsidP="007F1A17">
            <w:pPr>
              <w:pStyle w:val="BodyText"/>
              <w:tabs>
                <w:tab w:val="decimal" w:pos="823"/>
              </w:tabs>
              <w:spacing w:after="0" w:line="256" w:lineRule="auto"/>
              <w:ind w:left="-108" w:right="-131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F1A17" w:rsidRPr="004D3E5A" w14:paraId="5FEDE7A5" w14:textId="77777777" w:rsidTr="008C5E61">
        <w:tblPrEx>
          <w:tblLook w:val="04A0" w:firstRow="1" w:lastRow="0" w:firstColumn="1" w:lastColumn="0" w:noHBand="0" w:noVBand="1"/>
        </w:tblPrEx>
        <w:trPr>
          <w:trHeight w:val="176"/>
        </w:trPr>
        <w:tc>
          <w:tcPr>
            <w:tcW w:w="1910" w:type="pct"/>
            <w:hideMark/>
          </w:tcPr>
          <w:p w14:paraId="35EEEBF6" w14:textId="77777777" w:rsidR="007F1A17" w:rsidRPr="004D3E5A" w:rsidRDefault="007F1A17" w:rsidP="007F1A17">
            <w:pPr>
              <w:tabs>
                <w:tab w:val="left" w:pos="342"/>
              </w:tabs>
              <w:jc w:val="both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D3E5A">
              <w:rPr>
                <w:rFonts w:ascii="Angsana New" w:hAnsi="Angsana New"/>
                <w:sz w:val="30"/>
                <w:szCs w:val="30"/>
                <w:u w:val="single"/>
                <w:cs/>
              </w:rPr>
              <w:t>บริษัทย่อย</w:t>
            </w:r>
          </w:p>
        </w:tc>
        <w:tc>
          <w:tcPr>
            <w:tcW w:w="684" w:type="pct"/>
          </w:tcPr>
          <w:p w14:paraId="29DF1515" w14:textId="77777777" w:rsidR="007F1A17" w:rsidRPr="004D3E5A" w:rsidRDefault="007F1A17" w:rsidP="007F1A17">
            <w:pPr>
              <w:pStyle w:val="1-Number"/>
              <w:spacing w:line="240" w:lineRule="auto"/>
              <w:ind w:right="76"/>
            </w:pPr>
          </w:p>
        </w:tc>
        <w:tc>
          <w:tcPr>
            <w:tcW w:w="150" w:type="pct"/>
            <w:gridSpan w:val="2"/>
          </w:tcPr>
          <w:p w14:paraId="6E38A2DD" w14:textId="77777777" w:rsidR="007F1A17" w:rsidRPr="004D3E5A" w:rsidRDefault="007F1A17" w:rsidP="007F1A17">
            <w:pPr>
              <w:pStyle w:val="BodyText"/>
              <w:tabs>
                <w:tab w:val="left" w:pos="720"/>
              </w:tabs>
              <w:spacing w:after="0" w:line="256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42" w:type="pct"/>
            <w:gridSpan w:val="2"/>
          </w:tcPr>
          <w:p w14:paraId="0DCCE921" w14:textId="77777777" w:rsidR="007F1A17" w:rsidRPr="004D3E5A" w:rsidRDefault="007F1A17" w:rsidP="007F1A17">
            <w:pPr>
              <w:pStyle w:val="1-Number"/>
              <w:spacing w:line="240" w:lineRule="auto"/>
              <w:ind w:right="76"/>
            </w:pPr>
          </w:p>
        </w:tc>
        <w:tc>
          <w:tcPr>
            <w:tcW w:w="147" w:type="pct"/>
            <w:gridSpan w:val="3"/>
          </w:tcPr>
          <w:p w14:paraId="09185FBF" w14:textId="77777777" w:rsidR="007F1A17" w:rsidRPr="004D3E5A" w:rsidRDefault="007F1A17" w:rsidP="007F1A17">
            <w:pPr>
              <w:pStyle w:val="BodyText"/>
              <w:tabs>
                <w:tab w:val="left" w:pos="720"/>
              </w:tabs>
              <w:spacing w:after="0" w:line="256" w:lineRule="auto"/>
              <w:ind w:right="-131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37" w:type="pct"/>
            <w:gridSpan w:val="2"/>
          </w:tcPr>
          <w:p w14:paraId="071DE42D" w14:textId="77777777" w:rsidR="007F1A17" w:rsidRPr="004D3E5A" w:rsidRDefault="007F1A17" w:rsidP="007F1A17">
            <w:pPr>
              <w:pStyle w:val="1-Number"/>
              <w:spacing w:line="240" w:lineRule="auto"/>
              <w:ind w:left="-36" w:right="76"/>
            </w:pPr>
          </w:p>
        </w:tc>
        <w:tc>
          <w:tcPr>
            <w:tcW w:w="147" w:type="pct"/>
            <w:gridSpan w:val="2"/>
          </w:tcPr>
          <w:p w14:paraId="20C75842" w14:textId="77777777" w:rsidR="007F1A17" w:rsidRPr="004D3E5A" w:rsidRDefault="007F1A17" w:rsidP="007F1A17">
            <w:pPr>
              <w:pStyle w:val="BodyText"/>
              <w:tabs>
                <w:tab w:val="left" w:pos="720"/>
              </w:tabs>
              <w:spacing w:after="0" w:line="256" w:lineRule="auto"/>
              <w:ind w:left="-126"/>
              <w:jc w:val="right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682" w:type="pct"/>
          </w:tcPr>
          <w:p w14:paraId="1A91A183" w14:textId="77777777" w:rsidR="007F1A17" w:rsidRPr="004D3E5A" w:rsidRDefault="007F1A17" w:rsidP="007F1A17">
            <w:pPr>
              <w:pStyle w:val="1-Number"/>
              <w:spacing w:line="240" w:lineRule="auto"/>
              <w:ind w:left="-36" w:right="76"/>
            </w:pPr>
          </w:p>
        </w:tc>
      </w:tr>
      <w:tr w:rsidR="007F1A17" w:rsidRPr="004D3E5A" w14:paraId="7457680A" w14:textId="77777777" w:rsidTr="008C5E61">
        <w:tblPrEx>
          <w:tblLook w:val="04A0" w:firstRow="1" w:lastRow="0" w:firstColumn="1" w:lastColumn="0" w:noHBand="0" w:noVBand="1"/>
        </w:tblPrEx>
        <w:trPr>
          <w:trHeight w:val="351"/>
        </w:trPr>
        <w:tc>
          <w:tcPr>
            <w:tcW w:w="1910" w:type="pct"/>
            <w:hideMark/>
          </w:tcPr>
          <w:p w14:paraId="44DC829A" w14:textId="77777777" w:rsidR="007F1A17" w:rsidRPr="004D3E5A" w:rsidRDefault="007F1A17" w:rsidP="00374D62">
            <w:pPr>
              <w:tabs>
                <w:tab w:val="left" w:pos="342"/>
              </w:tabs>
              <w:ind w:left="166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sz w:val="30"/>
                <w:szCs w:val="30"/>
              </w:rPr>
              <w:t>Rich Avenue Company Limited</w:t>
            </w:r>
          </w:p>
        </w:tc>
        <w:tc>
          <w:tcPr>
            <w:tcW w:w="684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5A8B29BB" w14:textId="77777777" w:rsidR="007F1A17" w:rsidRPr="004D3E5A" w:rsidRDefault="007F1A17" w:rsidP="007F1A17">
            <w:pPr>
              <w:pStyle w:val="1-Number"/>
              <w:spacing w:line="240" w:lineRule="auto"/>
              <w:ind w:right="76"/>
            </w:pPr>
            <w:r w:rsidRPr="004D3E5A">
              <w:t>-</w:t>
            </w:r>
          </w:p>
        </w:tc>
        <w:tc>
          <w:tcPr>
            <w:tcW w:w="150" w:type="pct"/>
            <w:gridSpan w:val="2"/>
            <w:vAlign w:val="bottom"/>
          </w:tcPr>
          <w:p w14:paraId="27CCD855" w14:textId="77777777" w:rsidR="007F1A17" w:rsidRPr="004D3E5A" w:rsidRDefault="007F1A17" w:rsidP="007F1A17">
            <w:pPr>
              <w:pStyle w:val="1Number"/>
              <w:tabs>
                <w:tab w:val="left" w:pos="720"/>
              </w:tabs>
              <w:spacing w:line="240" w:lineRule="auto"/>
              <w:ind w:right="0"/>
              <w:jc w:val="right"/>
              <w:rPr>
                <w:cs/>
                <w:lang w:bidi="th-TH"/>
              </w:rPr>
            </w:pPr>
          </w:p>
        </w:tc>
        <w:tc>
          <w:tcPr>
            <w:tcW w:w="642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7893EFD8" w14:textId="77777777" w:rsidR="007F1A17" w:rsidRPr="004D3E5A" w:rsidRDefault="007F1A17" w:rsidP="007F1A17">
            <w:pPr>
              <w:pStyle w:val="1-Number"/>
              <w:spacing w:line="240" w:lineRule="auto"/>
              <w:ind w:right="76"/>
            </w:pPr>
            <w:r w:rsidRPr="004D3E5A">
              <w:rPr>
                <w:rFonts w:hint="cs"/>
                <w:cs/>
              </w:rPr>
              <w:t>-</w:t>
            </w:r>
          </w:p>
        </w:tc>
        <w:tc>
          <w:tcPr>
            <w:tcW w:w="147" w:type="pct"/>
            <w:gridSpan w:val="3"/>
            <w:vAlign w:val="bottom"/>
          </w:tcPr>
          <w:p w14:paraId="5E652FCC" w14:textId="77777777" w:rsidR="007F1A17" w:rsidRPr="004D3E5A" w:rsidRDefault="007F1A17" w:rsidP="007F1A17">
            <w:pPr>
              <w:pStyle w:val="1Number"/>
              <w:tabs>
                <w:tab w:val="left" w:pos="720"/>
              </w:tabs>
              <w:spacing w:line="240" w:lineRule="auto"/>
              <w:ind w:right="0"/>
              <w:jc w:val="right"/>
              <w:rPr>
                <w:lang w:bidi="th-TH"/>
              </w:rPr>
            </w:pPr>
          </w:p>
        </w:tc>
        <w:tc>
          <w:tcPr>
            <w:tcW w:w="637" w:type="pct"/>
            <w:gridSpan w:val="2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6AE78889" w14:textId="77777777" w:rsidR="007F1A17" w:rsidRPr="004D3E5A" w:rsidRDefault="007F1A17" w:rsidP="007F1A17">
            <w:pPr>
              <w:pStyle w:val="1-Number"/>
              <w:spacing w:line="240" w:lineRule="auto"/>
              <w:ind w:left="-36" w:right="76"/>
            </w:pPr>
            <w:r w:rsidRPr="004D3E5A">
              <w:t>13,619</w:t>
            </w:r>
          </w:p>
        </w:tc>
        <w:tc>
          <w:tcPr>
            <w:tcW w:w="147" w:type="pct"/>
            <w:gridSpan w:val="2"/>
            <w:vAlign w:val="bottom"/>
          </w:tcPr>
          <w:p w14:paraId="4F6DF165" w14:textId="77777777" w:rsidR="007F1A17" w:rsidRPr="004D3E5A" w:rsidRDefault="007F1A17" w:rsidP="007F1A17">
            <w:pPr>
              <w:pStyle w:val="1-Number"/>
              <w:spacing w:line="240" w:lineRule="auto"/>
            </w:pPr>
          </w:p>
        </w:tc>
        <w:tc>
          <w:tcPr>
            <w:tcW w:w="682" w:type="pct"/>
            <w:tcBorders>
              <w:top w:val="nil"/>
              <w:left w:val="nil"/>
              <w:bottom w:val="double" w:sz="4" w:space="0" w:color="auto"/>
              <w:right w:val="nil"/>
            </w:tcBorders>
            <w:vAlign w:val="bottom"/>
            <w:hideMark/>
          </w:tcPr>
          <w:p w14:paraId="47D292D2" w14:textId="77777777" w:rsidR="007F1A17" w:rsidRPr="004D3E5A" w:rsidRDefault="007F1A17" w:rsidP="007F1A17">
            <w:pPr>
              <w:pStyle w:val="1-Number"/>
              <w:spacing w:line="240" w:lineRule="auto"/>
              <w:ind w:left="-36" w:right="76"/>
            </w:pPr>
            <w:r w:rsidRPr="004D3E5A">
              <w:rPr>
                <w:rFonts w:hint="cs"/>
              </w:rPr>
              <w:t>13,299</w:t>
            </w:r>
          </w:p>
        </w:tc>
      </w:tr>
    </w:tbl>
    <w:p w14:paraId="73CE904E" w14:textId="77777777" w:rsidR="00A77D86" w:rsidRPr="004D3E5A" w:rsidRDefault="00A77D86" w:rsidP="00A7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</w:p>
    <w:p w14:paraId="79820DD8" w14:textId="77777777" w:rsidR="00A77D86" w:rsidRPr="004D3E5A" w:rsidRDefault="00A7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 w:rsidRPr="004D3E5A">
        <w:rPr>
          <w:rFonts w:ascii="Angsana New" w:hAnsi="Angsana New"/>
          <w:sz w:val="32"/>
          <w:szCs w:val="32"/>
          <w:cs/>
        </w:rPr>
        <w:br w:type="page"/>
      </w:r>
    </w:p>
    <w:p w14:paraId="583F3B19" w14:textId="7BCF014A" w:rsidR="00BA50D2" w:rsidRPr="004D3E5A" w:rsidRDefault="00BA50D2" w:rsidP="00A7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lastRenderedPageBreak/>
        <w:t>ในระหว่าง</w:t>
      </w:r>
      <w:r w:rsidR="00952EAD" w:rsidRPr="004D3E5A">
        <w:rPr>
          <w:rFonts w:ascii="Angsana New" w:hAnsi="Angsana New" w:hint="cs"/>
          <w:sz w:val="32"/>
          <w:szCs w:val="32"/>
          <w:cs/>
        </w:rPr>
        <w:t>ปี</w:t>
      </w:r>
      <w:r w:rsidRPr="004D3E5A">
        <w:rPr>
          <w:rFonts w:ascii="Angsana New" w:hAnsi="Angsana New"/>
          <w:sz w:val="32"/>
          <w:szCs w:val="32"/>
          <w:cs/>
        </w:rPr>
        <w:t xml:space="preserve"> เงินให้กู้ยืม</w:t>
      </w:r>
      <w:r w:rsidR="00412136">
        <w:rPr>
          <w:rFonts w:ascii="Angsana New" w:hAnsi="Angsana New" w:hint="cs"/>
          <w:sz w:val="32"/>
          <w:szCs w:val="32"/>
          <w:cs/>
        </w:rPr>
        <w:t>แก่</w:t>
      </w:r>
      <w:r w:rsidRPr="004D3E5A">
        <w:rPr>
          <w:rFonts w:ascii="Angsana New" w:hAnsi="Angsana New"/>
          <w:sz w:val="32"/>
          <w:szCs w:val="32"/>
          <w:cs/>
        </w:rPr>
        <w:t>กิจการที่เกี่ยวข้องกันมีการเคลื่อนไหวดังต่อไปนี้</w:t>
      </w:r>
    </w:p>
    <w:p w14:paraId="0CCB047A" w14:textId="77777777" w:rsidR="00BA50D2" w:rsidRPr="004D3E5A" w:rsidRDefault="00BA50D2" w:rsidP="00BA50D2">
      <w:pPr>
        <w:tabs>
          <w:tab w:val="left" w:pos="2160"/>
          <w:tab w:val="left" w:pos="2880"/>
          <w:tab w:val="decimal" w:pos="6660"/>
          <w:tab w:val="decimal" w:pos="8280"/>
        </w:tabs>
        <w:ind w:left="907" w:hanging="547"/>
        <w:jc w:val="right"/>
        <w:rPr>
          <w:rStyle w:val="PageNumber"/>
          <w:sz w:val="26"/>
          <w:szCs w:val="26"/>
        </w:rPr>
      </w:pPr>
      <w:r w:rsidRPr="004D3E5A">
        <w:rPr>
          <w:rStyle w:val="PageNumber"/>
          <w:rFonts w:ascii="Angsana New" w:hAnsi="Angsana New"/>
          <w:sz w:val="26"/>
          <w:szCs w:val="26"/>
          <w:cs/>
        </w:rPr>
        <w:t xml:space="preserve">  </w:t>
      </w:r>
      <w:r w:rsidRPr="004D3E5A">
        <w:rPr>
          <w:rFonts w:ascii="Angsana New" w:hAnsi="Angsana New"/>
          <w:sz w:val="26"/>
          <w:szCs w:val="26"/>
          <w:cs/>
        </w:rPr>
        <w:t>(หน่วย: พันบาท)</w:t>
      </w:r>
    </w:p>
    <w:tbl>
      <w:tblPr>
        <w:tblW w:w="916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520"/>
        <w:gridCol w:w="1260"/>
        <w:gridCol w:w="1260"/>
        <w:gridCol w:w="1260"/>
        <w:gridCol w:w="1530"/>
        <w:gridCol w:w="1316"/>
        <w:gridCol w:w="16"/>
      </w:tblGrid>
      <w:tr w:rsidR="00023599" w:rsidRPr="004D3E5A" w14:paraId="342259E2" w14:textId="77777777" w:rsidTr="007F03D1">
        <w:trPr>
          <w:gridAfter w:val="1"/>
          <w:wAfter w:w="16" w:type="dxa"/>
        </w:trPr>
        <w:tc>
          <w:tcPr>
            <w:tcW w:w="2520" w:type="dxa"/>
          </w:tcPr>
          <w:p w14:paraId="6377805A" w14:textId="77777777" w:rsidR="00023599" w:rsidRPr="004D3E5A" w:rsidRDefault="00023599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sz w:val="26"/>
                <w:szCs w:val="26"/>
              </w:rPr>
            </w:pPr>
          </w:p>
        </w:tc>
        <w:tc>
          <w:tcPr>
            <w:tcW w:w="6626" w:type="dxa"/>
            <w:gridSpan w:val="5"/>
          </w:tcPr>
          <w:p w14:paraId="7A83FA32" w14:textId="77777777" w:rsidR="00023599" w:rsidRPr="004D3E5A" w:rsidRDefault="00023599">
            <w:pPr>
              <w:pBdr>
                <w:bottom w:val="single" w:sz="4" w:space="1" w:color="auto"/>
              </w:pBdr>
              <w:tabs>
                <w:tab w:val="left" w:pos="288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23599" w:rsidRPr="004D3E5A" w14:paraId="277E10A9" w14:textId="77777777" w:rsidTr="00023599">
        <w:tc>
          <w:tcPr>
            <w:tcW w:w="2520" w:type="dxa"/>
          </w:tcPr>
          <w:p w14:paraId="24DF078C" w14:textId="77777777" w:rsidR="00023599" w:rsidRPr="004D3E5A" w:rsidRDefault="00023599">
            <w:pPr>
              <w:tabs>
                <w:tab w:val="left" w:pos="162"/>
                <w:tab w:val="left" w:pos="342"/>
              </w:tabs>
              <w:spacing w:line="360" w:lineRule="exact"/>
              <w:ind w:left="162" w:right="-108" w:hanging="162"/>
              <w:jc w:val="both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  <w:hideMark/>
          </w:tcPr>
          <w:p w14:paraId="1B315489" w14:textId="77777777" w:rsidR="00023599" w:rsidRPr="004D3E5A" w:rsidRDefault="00023599" w:rsidP="0002359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 w:hint="cs"/>
                <w:sz w:val="26"/>
                <w:szCs w:val="26"/>
              </w:rPr>
              <w:t xml:space="preserve">1 </w:t>
            </w:r>
            <w:r w:rsidRPr="004D3E5A">
              <w:rPr>
                <w:rFonts w:ascii="Angsana New" w:hAnsi="Angsana New"/>
                <w:sz w:val="26"/>
                <w:szCs w:val="26"/>
                <w:cs/>
              </w:rPr>
              <w:t>มกราคม</w:t>
            </w:r>
            <w:r w:rsidRPr="004D3E5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D3E5A">
              <w:rPr>
                <w:rFonts w:ascii="Angsana New" w:hAnsi="Angsana New" w:hint="cs"/>
                <w:sz w:val="26"/>
                <w:szCs w:val="26"/>
              </w:rPr>
              <w:t>256</w:t>
            </w:r>
            <w:r w:rsidR="00DE3D5B" w:rsidRPr="004D3E5A">
              <w:rPr>
                <w:rFonts w:ascii="Angsana New" w:hAnsi="Angsana New"/>
                <w:sz w:val="26"/>
                <w:szCs w:val="26"/>
              </w:rPr>
              <w:t>5</w:t>
            </w:r>
          </w:p>
        </w:tc>
        <w:tc>
          <w:tcPr>
            <w:tcW w:w="1260" w:type="dxa"/>
            <w:vAlign w:val="bottom"/>
            <w:hideMark/>
          </w:tcPr>
          <w:p w14:paraId="4E84DAF8" w14:textId="77777777" w:rsidR="00023599" w:rsidRPr="004D3E5A" w:rsidRDefault="0002359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260" w:type="dxa"/>
            <w:vAlign w:val="bottom"/>
            <w:hideMark/>
          </w:tcPr>
          <w:p w14:paraId="59D135B5" w14:textId="77777777" w:rsidR="00023599" w:rsidRPr="004D3E5A" w:rsidRDefault="0002359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  <w:cs/>
              </w:rPr>
              <w:t>ลดลง</w:t>
            </w:r>
          </w:p>
        </w:tc>
        <w:tc>
          <w:tcPr>
            <w:tcW w:w="1530" w:type="dxa"/>
          </w:tcPr>
          <w:p w14:paraId="4A0643E2" w14:textId="77777777" w:rsidR="00023599" w:rsidRPr="004D3E5A" w:rsidRDefault="0089553F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3E5A">
              <w:rPr>
                <w:rFonts w:ascii="Angsana New" w:hAnsi="Angsana New" w:hint="cs"/>
                <w:sz w:val="26"/>
                <w:szCs w:val="26"/>
                <w:cs/>
              </w:rPr>
              <w:t>กำไร</w:t>
            </w:r>
            <w:r w:rsidR="00023599" w:rsidRPr="004D3E5A">
              <w:rPr>
                <w:rFonts w:ascii="Angsana New" w:hAnsi="Angsana New" w:hint="cs"/>
                <w:sz w:val="26"/>
                <w:szCs w:val="26"/>
                <w:cs/>
              </w:rPr>
              <w:t>จากอัตราแลกเปลี่ยน</w:t>
            </w:r>
          </w:p>
        </w:tc>
        <w:tc>
          <w:tcPr>
            <w:tcW w:w="1332" w:type="dxa"/>
            <w:gridSpan w:val="2"/>
            <w:vAlign w:val="bottom"/>
            <w:hideMark/>
          </w:tcPr>
          <w:p w14:paraId="6D671ADA" w14:textId="77777777" w:rsidR="00023599" w:rsidRPr="004D3E5A" w:rsidRDefault="00023599" w:rsidP="00023599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60" w:lineRule="exact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 w:hint="cs"/>
                <w:sz w:val="26"/>
                <w:szCs w:val="26"/>
              </w:rPr>
              <w:t xml:space="preserve">31 </w:t>
            </w:r>
            <w:r w:rsidRPr="004D3E5A">
              <w:rPr>
                <w:rFonts w:ascii="Angsana New" w:hAnsi="Angsana New"/>
                <w:sz w:val="26"/>
                <w:szCs w:val="26"/>
                <w:cs/>
              </w:rPr>
              <w:t>ธันวาคม</w:t>
            </w:r>
            <w:r w:rsidRPr="004D3E5A">
              <w:rPr>
                <w:rFonts w:ascii="Angsana New" w:hAnsi="Angsana New" w:hint="cs"/>
                <w:sz w:val="26"/>
                <w:szCs w:val="26"/>
              </w:rPr>
              <w:t xml:space="preserve"> </w:t>
            </w:r>
            <w:r w:rsidR="000A61AE" w:rsidRPr="004D3E5A">
              <w:rPr>
                <w:rFonts w:ascii="Angsana New" w:hAnsi="Angsana New"/>
                <w:sz w:val="26"/>
                <w:szCs w:val="26"/>
              </w:rPr>
              <w:t>2565</w:t>
            </w:r>
          </w:p>
        </w:tc>
      </w:tr>
      <w:tr w:rsidR="00023599" w:rsidRPr="004D3E5A" w14:paraId="2E06FC00" w14:textId="77777777" w:rsidTr="00023599">
        <w:tc>
          <w:tcPr>
            <w:tcW w:w="2520" w:type="dxa"/>
            <w:hideMark/>
          </w:tcPr>
          <w:p w14:paraId="2A51F9CA" w14:textId="77777777" w:rsidR="00023599" w:rsidRPr="004D3E5A" w:rsidRDefault="00023599">
            <w:pPr>
              <w:tabs>
                <w:tab w:val="left" w:pos="358"/>
              </w:tabs>
              <w:spacing w:line="360" w:lineRule="exact"/>
              <w:ind w:left="162" w:right="-108" w:hanging="162"/>
              <w:rPr>
                <w:rFonts w:ascii="Angsana New" w:hAnsi="Angsana New"/>
                <w:color w:val="000000"/>
                <w:sz w:val="26"/>
                <w:szCs w:val="26"/>
                <w:u w:val="single"/>
              </w:rPr>
            </w:pPr>
            <w:r w:rsidRPr="004D3E5A">
              <w:rPr>
                <w:rFonts w:ascii="Angsana New" w:hAnsi="Angsana New"/>
                <w:color w:val="000000"/>
                <w:sz w:val="26"/>
                <w:szCs w:val="26"/>
                <w:u w:val="single"/>
                <w:cs/>
              </w:rPr>
              <w:t>บริษัทย่อย</w:t>
            </w:r>
          </w:p>
        </w:tc>
        <w:tc>
          <w:tcPr>
            <w:tcW w:w="1260" w:type="dxa"/>
          </w:tcPr>
          <w:p w14:paraId="25E87E6B" w14:textId="77777777" w:rsidR="00023599" w:rsidRPr="004D3E5A" w:rsidRDefault="0002359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260" w:type="dxa"/>
          </w:tcPr>
          <w:p w14:paraId="6346A603" w14:textId="77777777" w:rsidR="00023599" w:rsidRPr="004D3E5A" w:rsidRDefault="0002359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1260" w:type="dxa"/>
          </w:tcPr>
          <w:p w14:paraId="285BA472" w14:textId="77777777" w:rsidR="00023599" w:rsidRPr="004D3E5A" w:rsidRDefault="0002359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530" w:type="dxa"/>
          </w:tcPr>
          <w:p w14:paraId="5EC07DB5" w14:textId="77777777" w:rsidR="00023599" w:rsidRPr="004D3E5A" w:rsidRDefault="0002359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332" w:type="dxa"/>
            <w:gridSpan w:val="2"/>
          </w:tcPr>
          <w:p w14:paraId="19A36FDC" w14:textId="77777777" w:rsidR="00023599" w:rsidRPr="004D3E5A" w:rsidRDefault="00023599">
            <w:pPr>
              <w:tabs>
                <w:tab w:val="decimal" w:pos="1062"/>
              </w:tabs>
              <w:spacing w:line="360" w:lineRule="exact"/>
              <w:rPr>
                <w:rFonts w:ascii="Angsana New" w:hAnsi="Angsana New"/>
                <w:sz w:val="26"/>
                <w:szCs w:val="26"/>
                <w:cs/>
              </w:rPr>
            </w:pPr>
          </w:p>
        </w:tc>
      </w:tr>
      <w:tr w:rsidR="00023599" w:rsidRPr="004D3E5A" w14:paraId="700EE83B" w14:textId="77777777" w:rsidTr="000A61AE">
        <w:tc>
          <w:tcPr>
            <w:tcW w:w="2520" w:type="dxa"/>
            <w:hideMark/>
          </w:tcPr>
          <w:p w14:paraId="5CFE64DD" w14:textId="77777777" w:rsidR="00023599" w:rsidRPr="004D3E5A" w:rsidRDefault="00023599" w:rsidP="00BA50D2">
            <w:pPr>
              <w:tabs>
                <w:tab w:val="left" w:pos="358"/>
              </w:tabs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 w:hint="cs"/>
                <w:sz w:val="26"/>
                <w:szCs w:val="26"/>
              </w:rPr>
              <w:t>Rich Avenue Company Limited</w:t>
            </w:r>
          </w:p>
        </w:tc>
        <w:tc>
          <w:tcPr>
            <w:tcW w:w="1260" w:type="dxa"/>
            <w:hideMark/>
          </w:tcPr>
          <w:p w14:paraId="26705C76" w14:textId="77777777" w:rsidR="00023599" w:rsidRPr="004D3E5A" w:rsidRDefault="000A61AE" w:rsidP="00023599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886"/>
              </w:tabs>
              <w:spacing w:line="240" w:lineRule="auto"/>
              <w:ind w:left="-20" w:right="0"/>
              <w:jc w:val="left"/>
              <w:rPr>
                <w:sz w:val="26"/>
                <w:szCs w:val="26"/>
                <w:cs/>
              </w:rPr>
            </w:pPr>
            <w:r w:rsidRPr="004D3E5A">
              <w:rPr>
                <w:rFonts w:hint="cs"/>
                <w:sz w:val="26"/>
                <w:szCs w:val="26"/>
              </w:rPr>
              <w:t>13,299</w:t>
            </w:r>
          </w:p>
        </w:tc>
        <w:tc>
          <w:tcPr>
            <w:tcW w:w="1260" w:type="dxa"/>
          </w:tcPr>
          <w:p w14:paraId="3F97DD1B" w14:textId="77777777" w:rsidR="00023599" w:rsidRPr="004D3E5A" w:rsidRDefault="008E66F4" w:rsidP="00023599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886"/>
              </w:tabs>
              <w:spacing w:line="240" w:lineRule="auto"/>
              <w:ind w:right="0" w:hanging="51"/>
              <w:jc w:val="left"/>
              <w:rPr>
                <w:sz w:val="26"/>
                <w:szCs w:val="26"/>
              </w:rPr>
            </w:pPr>
            <w:r w:rsidRPr="004D3E5A">
              <w:rPr>
                <w:sz w:val="26"/>
                <w:szCs w:val="26"/>
              </w:rPr>
              <w:t>7,158</w:t>
            </w:r>
          </w:p>
        </w:tc>
        <w:tc>
          <w:tcPr>
            <w:tcW w:w="1260" w:type="dxa"/>
          </w:tcPr>
          <w:p w14:paraId="400A1E2A" w14:textId="77777777" w:rsidR="00023599" w:rsidRPr="004D3E5A" w:rsidRDefault="00DB2CEC" w:rsidP="00023599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886"/>
              </w:tabs>
              <w:spacing w:line="240" w:lineRule="auto"/>
              <w:ind w:right="-15" w:hanging="51"/>
              <w:jc w:val="left"/>
              <w:rPr>
                <w:sz w:val="26"/>
                <w:szCs w:val="26"/>
              </w:rPr>
            </w:pPr>
            <w:r w:rsidRPr="004D3E5A">
              <w:rPr>
                <w:sz w:val="26"/>
                <w:szCs w:val="26"/>
              </w:rPr>
              <w:t>(6,850)</w:t>
            </w:r>
          </w:p>
        </w:tc>
        <w:tc>
          <w:tcPr>
            <w:tcW w:w="1530" w:type="dxa"/>
          </w:tcPr>
          <w:p w14:paraId="5F34046D" w14:textId="77777777" w:rsidR="00023599" w:rsidRPr="004D3E5A" w:rsidRDefault="00DB2CEC" w:rsidP="00023599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1156"/>
              </w:tabs>
              <w:spacing w:line="240" w:lineRule="auto"/>
              <w:ind w:left="-20" w:right="0"/>
              <w:jc w:val="left"/>
              <w:rPr>
                <w:sz w:val="26"/>
                <w:szCs w:val="26"/>
              </w:rPr>
            </w:pPr>
            <w:r w:rsidRPr="004D3E5A">
              <w:rPr>
                <w:sz w:val="26"/>
                <w:szCs w:val="26"/>
              </w:rPr>
              <w:t>12</w:t>
            </w:r>
          </w:p>
        </w:tc>
        <w:tc>
          <w:tcPr>
            <w:tcW w:w="1332" w:type="dxa"/>
            <w:gridSpan w:val="2"/>
          </w:tcPr>
          <w:p w14:paraId="699ABB43" w14:textId="77777777" w:rsidR="00023599" w:rsidRPr="004D3E5A" w:rsidRDefault="00DB2CEC" w:rsidP="00023599">
            <w:pPr>
              <w:pStyle w:val="1-Number"/>
              <w:pBdr>
                <w:bottom w:val="double" w:sz="4" w:space="1" w:color="auto"/>
              </w:pBdr>
              <w:tabs>
                <w:tab w:val="clear" w:pos="3735"/>
                <w:tab w:val="decimal" w:pos="1059"/>
              </w:tabs>
              <w:spacing w:line="240" w:lineRule="auto"/>
              <w:ind w:left="-20" w:right="0"/>
              <w:jc w:val="left"/>
              <w:rPr>
                <w:sz w:val="26"/>
                <w:szCs w:val="26"/>
                <w:cs/>
              </w:rPr>
            </w:pPr>
            <w:r w:rsidRPr="004D3E5A">
              <w:rPr>
                <w:sz w:val="26"/>
                <w:szCs w:val="26"/>
              </w:rPr>
              <w:t>13,619</w:t>
            </w:r>
          </w:p>
        </w:tc>
      </w:tr>
    </w:tbl>
    <w:p w14:paraId="06F0190C" w14:textId="54D9D336" w:rsidR="00BA50D2" w:rsidRPr="004D3E5A" w:rsidRDefault="00BA50D2" w:rsidP="00A7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 xml:space="preserve">ณ วันที่ </w:t>
      </w:r>
      <w:r w:rsidRPr="004D3E5A">
        <w:rPr>
          <w:rFonts w:ascii="Angsana New" w:hAnsi="Angsana New" w:hint="cs"/>
          <w:sz w:val="32"/>
          <w:szCs w:val="32"/>
        </w:rPr>
        <w:t xml:space="preserve">31 </w:t>
      </w:r>
      <w:r w:rsidRPr="004D3E5A">
        <w:rPr>
          <w:rFonts w:ascii="Angsana New" w:hAnsi="Angsana New"/>
          <w:sz w:val="32"/>
          <w:szCs w:val="32"/>
          <w:cs/>
        </w:rPr>
        <w:t xml:space="preserve">ธันวาคม </w:t>
      </w:r>
      <w:r w:rsidR="000A61AE" w:rsidRPr="004D3E5A">
        <w:rPr>
          <w:rFonts w:ascii="Angsana New" w:hAnsi="Angsana New"/>
          <w:sz w:val="32"/>
          <w:szCs w:val="32"/>
        </w:rPr>
        <w:t>2565</w:t>
      </w:r>
      <w:r w:rsidRPr="004D3E5A">
        <w:rPr>
          <w:rFonts w:ascii="Angsana New" w:hAnsi="Angsana New" w:hint="cs"/>
          <w:sz w:val="32"/>
          <w:szCs w:val="32"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เงินให้กู้ยืมระยะสั้นแก่กิจการที่เกี่ยวข้องกันเป็นเงินกู้จำนวน</w:t>
      </w:r>
      <w:r w:rsidRPr="004D3E5A">
        <w:rPr>
          <w:rFonts w:ascii="Angsana New" w:hAnsi="Angsana New" w:hint="cs"/>
          <w:sz w:val="32"/>
          <w:szCs w:val="32"/>
        </w:rPr>
        <w:t xml:space="preserve"> </w:t>
      </w:r>
      <w:r w:rsidR="008E66F4" w:rsidRPr="004D3E5A">
        <w:rPr>
          <w:rFonts w:ascii="Angsana New" w:hAnsi="Angsana New"/>
          <w:sz w:val="32"/>
          <w:szCs w:val="32"/>
        </w:rPr>
        <w:t>0.4</w:t>
      </w:r>
      <w:r w:rsidRPr="004D3E5A">
        <w:rPr>
          <w:rFonts w:ascii="Angsana New" w:hAnsi="Angsana New" w:hint="cs"/>
          <w:sz w:val="32"/>
          <w:szCs w:val="32"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 xml:space="preserve">ล้านเหรียญสหรัฐอเมริกา </w:t>
      </w:r>
      <w:r w:rsidR="00412136">
        <w:rPr>
          <w:rFonts w:ascii="Angsana New" w:hAnsi="Angsana New"/>
          <w:sz w:val="32"/>
          <w:szCs w:val="32"/>
        </w:rPr>
        <w:t xml:space="preserve">(2564: </w:t>
      </w:r>
      <w:r w:rsidR="00412136" w:rsidRPr="004D3E5A">
        <w:rPr>
          <w:rFonts w:ascii="Angsana New" w:hAnsi="Angsana New"/>
          <w:sz w:val="32"/>
          <w:szCs w:val="32"/>
        </w:rPr>
        <w:t>0.4</w:t>
      </w:r>
      <w:r w:rsidR="00412136" w:rsidRPr="004D3E5A">
        <w:rPr>
          <w:rFonts w:ascii="Angsana New" w:hAnsi="Angsana New" w:hint="cs"/>
          <w:sz w:val="32"/>
          <w:szCs w:val="32"/>
        </w:rPr>
        <w:t xml:space="preserve"> </w:t>
      </w:r>
      <w:r w:rsidR="00412136" w:rsidRPr="004D3E5A">
        <w:rPr>
          <w:rFonts w:ascii="Angsana New" w:hAnsi="Angsana New"/>
          <w:sz w:val="32"/>
          <w:szCs w:val="32"/>
          <w:cs/>
        </w:rPr>
        <w:t>ล้านเหรียญสหรัฐอเมริกา</w:t>
      </w:r>
      <w:r w:rsidR="00412136">
        <w:rPr>
          <w:rFonts w:ascii="Angsana New" w:hAnsi="Angsana New"/>
          <w:sz w:val="32"/>
          <w:szCs w:val="32"/>
        </w:rPr>
        <w:t xml:space="preserve">) </w:t>
      </w:r>
      <w:r w:rsidRPr="004D3E5A">
        <w:rPr>
          <w:rFonts w:ascii="Angsana New" w:hAnsi="Angsana New"/>
          <w:sz w:val="32"/>
          <w:szCs w:val="32"/>
          <w:cs/>
        </w:rPr>
        <w:t>ซึ่งมีกำหนดชำระคืนเมื่อทวงถามและมีดอกเบี้ยคงที่ในอัตราร้อยละ</w:t>
      </w:r>
      <w:r w:rsidRPr="004D3E5A">
        <w:rPr>
          <w:rFonts w:ascii="Angsana New" w:hAnsi="Angsana New" w:hint="cs"/>
          <w:sz w:val="32"/>
          <w:szCs w:val="32"/>
        </w:rPr>
        <w:t xml:space="preserve"> 6 </w:t>
      </w:r>
      <w:r w:rsidRPr="004D3E5A">
        <w:rPr>
          <w:rFonts w:ascii="Angsana New" w:hAnsi="Angsana New"/>
          <w:sz w:val="32"/>
          <w:szCs w:val="32"/>
          <w:cs/>
        </w:rPr>
        <w:t>ต่อปี</w:t>
      </w:r>
      <w:r w:rsidR="00412136">
        <w:rPr>
          <w:rFonts w:ascii="Angsana New" w:hAnsi="Angsana New"/>
          <w:sz w:val="32"/>
          <w:szCs w:val="32"/>
        </w:rPr>
        <w:t xml:space="preserve"> (2564: </w:t>
      </w:r>
      <w:r w:rsidR="00412136" w:rsidRPr="004D3E5A">
        <w:rPr>
          <w:rFonts w:ascii="Angsana New" w:hAnsi="Angsana New"/>
          <w:sz w:val="32"/>
          <w:szCs w:val="32"/>
          <w:cs/>
        </w:rPr>
        <w:t>ร้อยละ</w:t>
      </w:r>
      <w:r w:rsidR="00412136" w:rsidRPr="004D3E5A">
        <w:rPr>
          <w:rFonts w:ascii="Angsana New" w:hAnsi="Angsana New" w:hint="cs"/>
          <w:sz w:val="32"/>
          <w:szCs w:val="32"/>
        </w:rPr>
        <w:t xml:space="preserve"> 6 </w:t>
      </w:r>
      <w:r w:rsidR="00412136" w:rsidRPr="004D3E5A">
        <w:rPr>
          <w:rFonts w:ascii="Angsana New" w:hAnsi="Angsana New"/>
          <w:sz w:val="32"/>
          <w:szCs w:val="32"/>
          <w:cs/>
        </w:rPr>
        <w:t>ต่อปี</w:t>
      </w:r>
      <w:r w:rsidR="00412136">
        <w:rPr>
          <w:rFonts w:ascii="Angsana New" w:hAnsi="Angsana New"/>
          <w:sz w:val="32"/>
          <w:szCs w:val="32"/>
        </w:rPr>
        <w:t>)</w:t>
      </w:r>
    </w:p>
    <w:p w14:paraId="43FD8D58" w14:textId="77777777" w:rsidR="00CA1EC7" w:rsidRPr="004D3E5A" w:rsidRDefault="00CA1EC7" w:rsidP="00AE4A0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 w:hint="cs"/>
          <w:b/>
          <w:bCs/>
          <w:sz w:val="32"/>
          <w:szCs w:val="32"/>
          <w:cs/>
        </w:rPr>
        <w:t>ค่าตอบแทนกรรมการและผู้บริหาร</w:t>
      </w:r>
    </w:p>
    <w:p w14:paraId="71243458" w14:textId="77777777" w:rsidR="00CA1EC7" w:rsidRPr="004D3E5A" w:rsidRDefault="00CA1EC7" w:rsidP="00A7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>ในระหว่างปีสิ้นสุดวันที่</w:t>
      </w:r>
      <w:r w:rsidRPr="004D3E5A">
        <w:rPr>
          <w:rFonts w:ascii="Angsana New" w:hAnsi="Angsana New"/>
          <w:sz w:val="32"/>
          <w:szCs w:val="32"/>
        </w:rPr>
        <w:t xml:space="preserve"> </w:t>
      </w:r>
      <w:r w:rsidR="00226653" w:rsidRPr="004D3E5A">
        <w:rPr>
          <w:rFonts w:ascii="Angsana New" w:hAnsi="Angsana New"/>
          <w:sz w:val="32"/>
          <w:szCs w:val="32"/>
        </w:rPr>
        <w:t xml:space="preserve">31 </w:t>
      </w:r>
      <w:r w:rsidR="00226653" w:rsidRPr="004D3E5A">
        <w:rPr>
          <w:rFonts w:ascii="Angsana New" w:hAnsi="Angsana New"/>
          <w:sz w:val="32"/>
          <w:szCs w:val="32"/>
          <w:cs/>
        </w:rPr>
        <w:t xml:space="preserve">ธันวาคม </w:t>
      </w:r>
      <w:r w:rsidR="000A61AE" w:rsidRPr="004D3E5A">
        <w:rPr>
          <w:rFonts w:ascii="Angsana New" w:hAnsi="Angsana New"/>
          <w:sz w:val="32"/>
          <w:szCs w:val="32"/>
        </w:rPr>
        <w:t>2565</w:t>
      </w:r>
      <w:r w:rsidR="00226653" w:rsidRPr="004D3E5A">
        <w:rPr>
          <w:rFonts w:ascii="Angsana New" w:hAnsi="Angsana New"/>
          <w:sz w:val="32"/>
          <w:szCs w:val="32"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และ</w:t>
      </w:r>
      <w:r w:rsidRPr="004D3E5A">
        <w:rPr>
          <w:rFonts w:ascii="Angsana New" w:hAnsi="Angsana New"/>
          <w:sz w:val="32"/>
          <w:szCs w:val="32"/>
        </w:rPr>
        <w:t xml:space="preserve"> </w:t>
      </w:r>
      <w:r w:rsidR="000A61AE" w:rsidRPr="004D3E5A">
        <w:rPr>
          <w:rFonts w:ascii="Angsana New" w:hAnsi="Angsana New"/>
          <w:sz w:val="32"/>
          <w:szCs w:val="32"/>
        </w:rPr>
        <w:t>2564</w:t>
      </w:r>
      <w:r w:rsidRPr="004D3E5A">
        <w:rPr>
          <w:rFonts w:ascii="Angsana New" w:hAnsi="Angsana New"/>
          <w:sz w:val="32"/>
          <w:szCs w:val="32"/>
        </w:rPr>
        <w:t xml:space="preserve"> </w:t>
      </w:r>
      <w:r w:rsidR="001F2182" w:rsidRPr="004D3E5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D3E5A">
        <w:rPr>
          <w:rFonts w:ascii="Angsana New" w:hAnsi="Angsana New"/>
          <w:sz w:val="32"/>
          <w:szCs w:val="32"/>
          <w:cs/>
        </w:rPr>
        <w:t>มีค่าใช้จ่ายผลประโยชน์พนักงานที่ให้แก่กรรมการและผู้บริหาร</w:t>
      </w:r>
      <w:r w:rsidRPr="004D3E5A">
        <w:rPr>
          <w:rFonts w:ascii="Angsana New" w:hAnsi="Angsana New"/>
          <w:sz w:val="32"/>
          <w:szCs w:val="32"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ดังต่อไปนี้</w:t>
      </w:r>
    </w:p>
    <w:p w14:paraId="14F909D5" w14:textId="77777777" w:rsidR="00CA1EC7" w:rsidRPr="004D3E5A" w:rsidRDefault="00CA1EC7" w:rsidP="009A42D8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 w:line="240" w:lineRule="auto"/>
        <w:ind w:left="907" w:hanging="547"/>
        <w:jc w:val="right"/>
        <w:rPr>
          <w:rStyle w:val="PageNumber"/>
          <w:rFonts w:ascii="Angsana New" w:hAnsi="Angsana New"/>
        </w:rPr>
      </w:pPr>
      <w:r w:rsidRPr="004D3E5A">
        <w:rPr>
          <w:rStyle w:val="PageNumber"/>
          <w:rFonts w:ascii="Angsana New" w:hAnsi="Angsana New"/>
        </w:rPr>
        <w:t xml:space="preserve">  </w:t>
      </w:r>
      <w:r w:rsidRPr="004D3E5A">
        <w:rPr>
          <w:rFonts w:ascii="Angsana New" w:hAnsi="Angsana New"/>
          <w:sz w:val="32"/>
          <w:szCs w:val="32"/>
        </w:rPr>
        <w:t>(</w:t>
      </w:r>
      <w:r w:rsidRPr="004D3E5A">
        <w:rPr>
          <w:rFonts w:ascii="Angsana New" w:hAnsi="Angsana New"/>
          <w:sz w:val="32"/>
          <w:szCs w:val="32"/>
          <w:cs/>
        </w:rPr>
        <w:t>หน่วย</w:t>
      </w:r>
      <w:r w:rsidRPr="004D3E5A">
        <w:rPr>
          <w:rFonts w:ascii="Angsana New" w:hAnsi="Angsana New"/>
          <w:sz w:val="32"/>
          <w:szCs w:val="32"/>
        </w:rPr>
        <w:t xml:space="preserve">: </w:t>
      </w:r>
      <w:r w:rsidRPr="004D3E5A">
        <w:rPr>
          <w:rFonts w:ascii="Angsana New" w:hAnsi="Angsana New"/>
          <w:sz w:val="32"/>
          <w:szCs w:val="32"/>
          <w:cs/>
        </w:rPr>
        <w:t>พันบาท</w:t>
      </w:r>
      <w:r w:rsidRPr="004D3E5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CA1EC7" w:rsidRPr="004D3E5A" w14:paraId="22E3B1E7" w14:textId="77777777" w:rsidTr="000A61AE">
        <w:tc>
          <w:tcPr>
            <w:tcW w:w="3330" w:type="dxa"/>
          </w:tcPr>
          <w:p w14:paraId="30FAFF94" w14:textId="77777777" w:rsidR="00CA1EC7" w:rsidRPr="004D3E5A" w:rsidRDefault="00CA1EC7" w:rsidP="00561892">
            <w:pPr>
              <w:tabs>
                <w:tab w:val="left" w:pos="162"/>
                <w:tab w:val="left" w:pos="342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880" w:type="dxa"/>
            <w:gridSpan w:val="2"/>
          </w:tcPr>
          <w:p w14:paraId="282BAA62" w14:textId="77777777" w:rsidR="00CA1EC7" w:rsidRPr="004D3E5A" w:rsidRDefault="00CA1EC7" w:rsidP="005618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2E342E5F" w14:textId="77777777" w:rsidR="00CA1EC7" w:rsidRPr="004D3E5A" w:rsidRDefault="00CA1EC7" w:rsidP="00561892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4793" w:rsidRPr="004D3E5A" w14:paraId="55402683" w14:textId="77777777" w:rsidTr="000A61AE">
        <w:trPr>
          <w:trHeight w:val="504"/>
        </w:trPr>
        <w:tc>
          <w:tcPr>
            <w:tcW w:w="3330" w:type="dxa"/>
          </w:tcPr>
          <w:p w14:paraId="142CB806" w14:textId="77777777" w:rsidR="004C4793" w:rsidRPr="004D3E5A" w:rsidRDefault="004C4793" w:rsidP="004C4793">
            <w:pPr>
              <w:tabs>
                <w:tab w:val="left" w:pos="162"/>
                <w:tab w:val="left" w:pos="342"/>
              </w:tabs>
              <w:spacing w:line="240" w:lineRule="auto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129C6E23" w14:textId="77777777" w:rsidR="004C4793" w:rsidRPr="004D3E5A" w:rsidRDefault="000A61AE" w:rsidP="004C479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1639F1C9" w14:textId="77777777" w:rsidR="004C4793" w:rsidRPr="004D3E5A" w:rsidRDefault="000A61AE" w:rsidP="004C479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47FD60EB" w14:textId="77777777" w:rsidR="004C4793" w:rsidRPr="004D3E5A" w:rsidRDefault="000A61AE" w:rsidP="004C479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5E7BFA5A" w14:textId="77777777" w:rsidR="004C4793" w:rsidRPr="004D3E5A" w:rsidRDefault="000A61AE" w:rsidP="004C479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922470" w:rsidRPr="004D3E5A" w14:paraId="4E497358" w14:textId="77777777" w:rsidTr="0026080B">
        <w:tc>
          <w:tcPr>
            <w:tcW w:w="3330" w:type="dxa"/>
          </w:tcPr>
          <w:p w14:paraId="191244F0" w14:textId="77777777" w:rsidR="00922470" w:rsidRPr="004D3E5A" w:rsidRDefault="00922470" w:rsidP="00922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ผลประโยชน์ระยะสั้น</w:t>
            </w:r>
          </w:p>
        </w:tc>
        <w:tc>
          <w:tcPr>
            <w:tcW w:w="1440" w:type="dxa"/>
          </w:tcPr>
          <w:p w14:paraId="6CEB5A64" w14:textId="77777777" w:rsidR="00922470" w:rsidRPr="004D3E5A" w:rsidRDefault="00922470" w:rsidP="00922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29,105</w:t>
            </w:r>
          </w:p>
        </w:tc>
        <w:tc>
          <w:tcPr>
            <w:tcW w:w="1440" w:type="dxa"/>
          </w:tcPr>
          <w:p w14:paraId="1BF798CE" w14:textId="77777777" w:rsidR="00922470" w:rsidRPr="004D3E5A" w:rsidRDefault="00922470" w:rsidP="00922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19,351</w:t>
            </w:r>
          </w:p>
        </w:tc>
        <w:tc>
          <w:tcPr>
            <w:tcW w:w="1440" w:type="dxa"/>
          </w:tcPr>
          <w:p w14:paraId="04ADCEA9" w14:textId="77777777" w:rsidR="00922470" w:rsidRPr="004D3E5A" w:rsidRDefault="00922470" w:rsidP="00922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29,105</w:t>
            </w:r>
          </w:p>
        </w:tc>
        <w:tc>
          <w:tcPr>
            <w:tcW w:w="1440" w:type="dxa"/>
          </w:tcPr>
          <w:p w14:paraId="1ADDE93C" w14:textId="77777777" w:rsidR="00922470" w:rsidRPr="004D3E5A" w:rsidRDefault="00922470" w:rsidP="00922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19,351</w:t>
            </w:r>
          </w:p>
        </w:tc>
      </w:tr>
      <w:tr w:rsidR="00922470" w:rsidRPr="004D3E5A" w14:paraId="1032E138" w14:textId="77777777" w:rsidTr="000A61AE">
        <w:tc>
          <w:tcPr>
            <w:tcW w:w="3330" w:type="dxa"/>
          </w:tcPr>
          <w:p w14:paraId="72DADAEC" w14:textId="77777777" w:rsidR="00922470" w:rsidRPr="004D3E5A" w:rsidRDefault="00922470" w:rsidP="00922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</w:tcPr>
          <w:p w14:paraId="510D7569" w14:textId="77777777" w:rsidR="00922470" w:rsidRPr="004D3E5A" w:rsidRDefault="00922470" w:rsidP="009224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1,812</w:t>
            </w:r>
          </w:p>
        </w:tc>
        <w:tc>
          <w:tcPr>
            <w:tcW w:w="1440" w:type="dxa"/>
          </w:tcPr>
          <w:p w14:paraId="0C5E29B8" w14:textId="77777777" w:rsidR="00922470" w:rsidRPr="004D3E5A" w:rsidRDefault="00922470" w:rsidP="009224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1,582</w:t>
            </w:r>
          </w:p>
        </w:tc>
        <w:tc>
          <w:tcPr>
            <w:tcW w:w="1440" w:type="dxa"/>
          </w:tcPr>
          <w:p w14:paraId="137332E4" w14:textId="77777777" w:rsidR="00922470" w:rsidRPr="004D3E5A" w:rsidRDefault="00922470" w:rsidP="009224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1,812</w:t>
            </w:r>
          </w:p>
        </w:tc>
        <w:tc>
          <w:tcPr>
            <w:tcW w:w="1440" w:type="dxa"/>
          </w:tcPr>
          <w:p w14:paraId="45740D66" w14:textId="77777777" w:rsidR="00922470" w:rsidRPr="004D3E5A" w:rsidRDefault="00922470" w:rsidP="00922470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1,582</w:t>
            </w:r>
          </w:p>
        </w:tc>
      </w:tr>
      <w:tr w:rsidR="00922470" w:rsidRPr="004D3E5A" w14:paraId="702EDC93" w14:textId="77777777" w:rsidTr="000A61AE">
        <w:tc>
          <w:tcPr>
            <w:tcW w:w="3330" w:type="dxa"/>
          </w:tcPr>
          <w:p w14:paraId="0AF6C8AF" w14:textId="77777777" w:rsidR="00922470" w:rsidRPr="004D3E5A" w:rsidRDefault="00922470" w:rsidP="00922470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387DA2EA" w14:textId="77777777" w:rsidR="00922470" w:rsidRPr="004D3E5A" w:rsidRDefault="00922470" w:rsidP="009224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30,917</w:t>
            </w:r>
          </w:p>
        </w:tc>
        <w:tc>
          <w:tcPr>
            <w:tcW w:w="1440" w:type="dxa"/>
          </w:tcPr>
          <w:p w14:paraId="46DFAD78" w14:textId="77777777" w:rsidR="00922470" w:rsidRPr="004D3E5A" w:rsidRDefault="00922470" w:rsidP="009224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20,933</w:t>
            </w:r>
          </w:p>
        </w:tc>
        <w:tc>
          <w:tcPr>
            <w:tcW w:w="1440" w:type="dxa"/>
          </w:tcPr>
          <w:p w14:paraId="0E0EB2DB" w14:textId="77777777" w:rsidR="00922470" w:rsidRPr="004D3E5A" w:rsidRDefault="00922470" w:rsidP="009224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30,917</w:t>
            </w:r>
          </w:p>
        </w:tc>
        <w:tc>
          <w:tcPr>
            <w:tcW w:w="1440" w:type="dxa"/>
          </w:tcPr>
          <w:p w14:paraId="64F0425D" w14:textId="77777777" w:rsidR="00922470" w:rsidRPr="004D3E5A" w:rsidRDefault="00922470" w:rsidP="00922470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20,933</w:t>
            </w:r>
          </w:p>
        </w:tc>
      </w:tr>
    </w:tbl>
    <w:p w14:paraId="50D0D7BB" w14:textId="77777777" w:rsidR="004E36E8" w:rsidRPr="004D3E5A" w:rsidRDefault="004E36E8" w:rsidP="00A7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4D3E5A">
        <w:rPr>
          <w:rFonts w:ascii="Angsana New" w:hAnsi="Angsana New"/>
          <w:b/>
          <w:bCs/>
          <w:sz w:val="32"/>
          <w:szCs w:val="32"/>
          <w:cs/>
        </w:rPr>
        <w:t>ภาระค้ำประกันกับกิจการที่เกี่ยวข้องกัน</w:t>
      </w:r>
    </w:p>
    <w:p w14:paraId="74367974" w14:textId="77777777" w:rsidR="00A77D86" w:rsidRPr="004D3E5A" w:rsidRDefault="004E36E8" w:rsidP="00A7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/>
        <w:jc w:val="thaiDistribute"/>
        <w:textAlignment w:val="baselin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 w:hint="cs"/>
          <w:sz w:val="32"/>
          <w:szCs w:val="32"/>
          <w:cs/>
        </w:rPr>
        <w:t>กรรมการบริษัทฯได้ค้ำประกันหนี้สินภายใต้สัญญาเช่า</w:t>
      </w:r>
      <w:r w:rsidR="001F2182" w:rsidRPr="004D3E5A">
        <w:rPr>
          <w:rFonts w:ascii="Angsana New" w:hAnsi="Angsana New" w:hint="cs"/>
          <w:sz w:val="32"/>
          <w:szCs w:val="32"/>
          <w:cs/>
        </w:rPr>
        <w:t>เงินทุน</w:t>
      </w:r>
      <w:r w:rsidRPr="004D3E5A">
        <w:rPr>
          <w:rFonts w:ascii="Angsana New" w:hAnsi="Angsana New" w:hint="cs"/>
          <w:sz w:val="32"/>
          <w:szCs w:val="32"/>
          <w:cs/>
        </w:rPr>
        <w:t>ของบริษัทฯ</w:t>
      </w:r>
    </w:p>
    <w:p w14:paraId="1713411F" w14:textId="1C9629CC" w:rsidR="00956AD2" w:rsidRPr="004D3E5A" w:rsidRDefault="00AB0D71" w:rsidP="00A7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sz w:val="32"/>
          <w:szCs w:val="32"/>
          <w:cs/>
        </w:rPr>
      </w:pPr>
      <w:r w:rsidRPr="004D3E5A">
        <w:rPr>
          <w:rFonts w:ascii="Angsana New" w:hAnsi="Angsana New"/>
          <w:b/>
          <w:bCs/>
          <w:sz w:val="32"/>
          <w:szCs w:val="32"/>
        </w:rPr>
        <w:t>7</w:t>
      </w:r>
      <w:r w:rsidR="000B6833" w:rsidRPr="004D3E5A">
        <w:rPr>
          <w:rFonts w:ascii="Angsana New" w:hAnsi="Angsana New"/>
          <w:b/>
          <w:bCs/>
          <w:sz w:val="32"/>
          <w:szCs w:val="32"/>
        </w:rPr>
        <w:t>.</w:t>
      </w:r>
      <w:r w:rsidR="00956AD2" w:rsidRPr="004D3E5A">
        <w:rPr>
          <w:rFonts w:ascii="Angsana New" w:hAnsi="Angsana New"/>
          <w:b/>
          <w:bCs/>
          <w:sz w:val="32"/>
          <w:szCs w:val="32"/>
        </w:rPr>
        <w:tab/>
      </w:r>
      <w:r w:rsidR="00956AD2" w:rsidRPr="004D3E5A">
        <w:rPr>
          <w:rFonts w:ascii="Angsana New" w:hAnsi="Angsana New"/>
          <w:b/>
          <w:bCs/>
          <w:sz w:val="32"/>
          <w:szCs w:val="32"/>
          <w:cs/>
        </w:rPr>
        <w:t>เงินสดและรายการเทียบเท่าเงินสด</w:t>
      </w:r>
      <w:r w:rsidR="00A17EB5" w:rsidRPr="004D3E5A">
        <w:rPr>
          <w:rFonts w:ascii="Angsana New" w:hAnsi="Angsana New" w:hint="cs"/>
          <w:b/>
          <w:bCs/>
          <w:sz w:val="32"/>
          <w:szCs w:val="32"/>
          <w:cs/>
        </w:rPr>
        <w:t>/เงินฝาก</w:t>
      </w:r>
      <w:r w:rsidR="004C21B2" w:rsidRPr="004D3E5A">
        <w:rPr>
          <w:rFonts w:ascii="Angsana New" w:hAnsi="Angsana New" w:hint="cs"/>
          <w:b/>
          <w:bCs/>
          <w:sz w:val="32"/>
          <w:szCs w:val="32"/>
          <w:cs/>
        </w:rPr>
        <w:t>ธนาคาร</w:t>
      </w:r>
      <w:r w:rsidR="00A17EB5" w:rsidRPr="004D3E5A">
        <w:rPr>
          <w:rFonts w:ascii="Angsana New" w:hAnsi="Angsana New" w:hint="cs"/>
          <w:b/>
          <w:bCs/>
          <w:sz w:val="32"/>
          <w:szCs w:val="32"/>
          <w:cs/>
        </w:rPr>
        <w:t>ที่มีภาระค้ำประกัน</w:t>
      </w:r>
    </w:p>
    <w:p w14:paraId="58B5F43D" w14:textId="77777777" w:rsidR="00573BFB" w:rsidRPr="004D3E5A" w:rsidRDefault="00573BFB" w:rsidP="009A42D8">
      <w:pPr>
        <w:tabs>
          <w:tab w:val="left" w:pos="2160"/>
          <w:tab w:val="left" w:pos="2880"/>
          <w:tab w:val="decimal" w:pos="6660"/>
          <w:tab w:val="decimal" w:pos="8280"/>
        </w:tabs>
        <w:spacing w:before="120" w:after="120" w:line="240" w:lineRule="auto"/>
        <w:ind w:left="907" w:hanging="547"/>
        <w:jc w:val="right"/>
        <w:rPr>
          <w:rStyle w:val="PageNumber"/>
          <w:rFonts w:ascii="Angsana New" w:hAnsi="Angsana New"/>
        </w:rPr>
      </w:pPr>
      <w:r w:rsidRPr="004D3E5A">
        <w:rPr>
          <w:rStyle w:val="PageNumber"/>
          <w:rFonts w:ascii="Angsana New" w:hAnsi="Angsana New"/>
        </w:rPr>
        <w:t xml:space="preserve">  </w:t>
      </w:r>
      <w:r w:rsidRPr="004D3E5A">
        <w:rPr>
          <w:rFonts w:ascii="Angsana New" w:hAnsi="Angsana New"/>
          <w:sz w:val="32"/>
          <w:szCs w:val="32"/>
        </w:rPr>
        <w:t>(</w:t>
      </w:r>
      <w:r w:rsidRPr="004D3E5A">
        <w:rPr>
          <w:rFonts w:ascii="Angsana New" w:hAnsi="Angsana New"/>
          <w:sz w:val="32"/>
          <w:szCs w:val="32"/>
          <w:cs/>
        </w:rPr>
        <w:t>หน่วย</w:t>
      </w:r>
      <w:r w:rsidRPr="004D3E5A">
        <w:rPr>
          <w:rFonts w:ascii="Angsana New" w:hAnsi="Angsana New"/>
          <w:sz w:val="32"/>
          <w:szCs w:val="32"/>
        </w:rPr>
        <w:t xml:space="preserve">: </w:t>
      </w:r>
      <w:r w:rsidRPr="004D3E5A">
        <w:rPr>
          <w:rFonts w:ascii="Angsana New" w:hAnsi="Angsana New"/>
          <w:sz w:val="32"/>
          <w:szCs w:val="32"/>
          <w:cs/>
        </w:rPr>
        <w:t>พันบาท</w:t>
      </w:r>
      <w:r w:rsidRPr="004D3E5A">
        <w:rPr>
          <w:rFonts w:ascii="Angsana New" w:hAnsi="Angsana New"/>
          <w:sz w:val="32"/>
          <w:szCs w:val="32"/>
        </w:rPr>
        <w:t>)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330"/>
        <w:gridCol w:w="1440"/>
        <w:gridCol w:w="1440"/>
        <w:gridCol w:w="1440"/>
        <w:gridCol w:w="1440"/>
      </w:tblGrid>
      <w:tr w:rsidR="00573BFB" w:rsidRPr="004D3E5A" w14:paraId="0C50259F" w14:textId="77777777" w:rsidTr="00E40667">
        <w:tc>
          <w:tcPr>
            <w:tcW w:w="3330" w:type="dxa"/>
          </w:tcPr>
          <w:p w14:paraId="5767A7EB" w14:textId="77777777" w:rsidR="00573BFB" w:rsidRPr="004D3E5A" w:rsidRDefault="00573BFB" w:rsidP="00035756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2880" w:type="dxa"/>
            <w:gridSpan w:val="2"/>
          </w:tcPr>
          <w:p w14:paraId="3EA1C175" w14:textId="77777777" w:rsidR="00573BFB" w:rsidRPr="004D3E5A" w:rsidRDefault="00573BFB" w:rsidP="0003575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</w:tcPr>
          <w:p w14:paraId="5E876C3C" w14:textId="77777777" w:rsidR="00573BFB" w:rsidRPr="004D3E5A" w:rsidRDefault="00573BFB" w:rsidP="00035756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4C4793" w:rsidRPr="004D3E5A" w14:paraId="6E08D86F" w14:textId="77777777" w:rsidTr="00E40667">
        <w:tc>
          <w:tcPr>
            <w:tcW w:w="3330" w:type="dxa"/>
          </w:tcPr>
          <w:p w14:paraId="79C006D8" w14:textId="77777777" w:rsidR="004C4793" w:rsidRPr="004D3E5A" w:rsidRDefault="004C4793" w:rsidP="004C4793">
            <w:pPr>
              <w:tabs>
                <w:tab w:val="left" w:pos="162"/>
                <w:tab w:val="left" w:pos="342"/>
              </w:tabs>
              <w:spacing w:line="380" w:lineRule="exact"/>
              <w:ind w:left="162" w:right="-108" w:hanging="162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40" w:type="dxa"/>
          </w:tcPr>
          <w:p w14:paraId="56D3949D" w14:textId="77777777" w:rsidR="004C4793" w:rsidRPr="004D3E5A" w:rsidRDefault="007245B1" w:rsidP="004C479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0DF92687" w14:textId="77777777" w:rsidR="004C4793" w:rsidRPr="004D3E5A" w:rsidRDefault="007245B1" w:rsidP="004C479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440" w:type="dxa"/>
          </w:tcPr>
          <w:p w14:paraId="2A47B434" w14:textId="77777777" w:rsidR="004C4793" w:rsidRPr="004D3E5A" w:rsidRDefault="007245B1" w:rsidP="004C479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40" w:type="dxa"/>
          </w:tcPr>
          <w:p w14:paraId="1BD8FA59" w14:textId="77777777" w:rsidR="004C4793" w:rsidRPr="004D3E5A" w:rsidRDefault="007245B1" w:rsidP="004C4793">
            <w:pPr>
              <w:pBdr>
                <w:bottom w:val="single" w:sz="4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7245B1" w:rsidRPr="004D3E5A" w14:paraId="27CEBFE1" w14:textId="77777777" w:rsidTr="00E40667">
        <w:tc>
          <w:tcPr>
            <w:tcW w:w="3330" w:type="dxa"/>
          </w:tcPr>
          <w:p w14:paraId="64640BB0" w14:textId="77777777" w:rsidR="007245B1" w:rsidRPr="004D3E5A" w:rsidRDefault="007245B1" w:rsidP="007245B1">
            <w:pPr>
              <w:pStyle w:val="3"/>
              <w:tabs>
                <w:tab w:val="clear" w:pos="360"/>
                <w:tab w:val="clear" w:pos="720"/>
                <w:tab w:val="left" w:pos="342"/>
              </w:tabs>
              <w:spacing w:line="380" w:lineRule="exact"/>
              <w:ind w:left="90" w:hanging="90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เงินสดในมือ</w:t>
            </w:r>
          </w:p>
        </w:tc>
        <w:tc>
          <w:tcPr>
            <w:tcW w:w="1440" w:type="dxa"/>
          </w:tcPr>
          <w:p w14:paraId="6D215865" w14:textId="77777777" w:rsidR="007245B1" w:rsidRPr="004D3E5A" w:rsidRDefault="00BA6437" w:rsidP="0072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1,326</w:t>
            </w:r>
          </w:p>
        </w:tc>
        <w:tc>
          <w:tcPr>
            <w:tcW w:w="1440" w:type="dxa"/>
          </w:tcPr>
          <w:p w14:paraId="33490564" w14:textId="77777777" w:rsidR="007245B1" w:rsidRPr="004D3E5A" w:rsidRDefault="007245B1" w:rsidP="0072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1,529</w:t>
            </w:r>
          </w:p>
        </w:tc>
        <w:tc>
          <w:tcPr>
            <w:tcW w:w="1440" w:type="dxa"/>
          </w:tcPr>
          <w:p w14:paraId="136099FC" w14:textId="77777777" w:rsidR="007245B1" w:rsidRPr="004D3E5A" w:rsidRDefault="002036F6" w:rsidP="0072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1,17</w:t>
            </w:r>
            <w:r w:rsidR="00BA6437" w:rsidRPr="004D3E5A">
              <w:rPr>
                <w:rFonts w:ascii="Angsana New" w:hAnsi="Angsana New"/>
                <w:sz w:val="32"/>
                <w:szCs w:val="32"/>
              </w:rPr>
              <w:t>6</w:t>
            </w:r>
          </w:p>
        </w:tc>
        <w:tc>
          <w:tcPr>
            <w:tcW w:w="1440" w:type="dxa"/>
          </w:tcPr>
          <w:p w14:paraId="7C00050D" w14:textId="77777777" w:rsidR="007245B1" w:rsidRPr="004D3E5A" w:rsidRDefault="007245B1" w:rsidP="0072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1,428</w:t>
            </w:r>
          </w:p>
        </w:tc>
      </w:tr>
      <w:tr w:rsidR="007245B1" w:rsidRPr="004D3E5A" w14:paraId="066134B3" w14:textId="77777777" w:rsidTr="0026080B">
        <w:tc>
          <w:tcPr>
            <w:tcW w:w="3330" w:type="dxa"/>
          </w:tcPr>
          <w:p w14:paraId="41A3F3D4" w14:textId="77777777" w:rsidR="007245B1" w:rsidRPr="004D3E5A" w:rsidRDefault="007245B1" w:rsidP="007245B1">
            <w:pPr>
              <w:pStyle w:val="3"/>
              <w:tabs>
                <w:tab w:val="clear" w:pos="720"/>
              </w:tabs>
              <w:spacing w:line="380" w:lineRule="exact"/>
              <w:ind w:left="90" w:hanging="90"/>
              <w:rPr>
                <w:rFonts w:ascii="Angsana New" w:hAnsi="Angsana New"/>
                <w:b/>
                <w:bCs/>
                <w:i/>
                <w:iCs/>
                <w:sz w:val="32"/>
                <w:szCs w:val="32"/>
                <w:cs/>
                <w:lang w:val="en-US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เงินฝากธนาคาร</w:t>
            </w:r>
          </w:p>
        </w:tc>
        <w:tc>
          <w:tcPr>
            <w:tcW w:w="1440" w:type="dxa"/>
          </w:tcPr>
          <w:p w14:paraId="49CDE4BB" w14:textId="77777777" w:rsidR="007245B1" w:rsidRPr="004D3E5A" w:rsidRDefault="00BA6437" w:rsidP="007245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365,198</w:t>
            </w:r>
          </w:p>
        </w:tc>
        <w:tc>
          <w:tcPr>
            <w:tcW w:w="1440" w:type="dxa"/>
          </w:tcPr>
          <w:p w14:paraId="7ACCB62B" w14:textId="77777777" w:rsidR="007245B1" w:rsidRPr="004D3E5A" w:rsidRDefault="007245B1" w:rsidP="007245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743,391</w:t>
            </w:r>
          </w:p>
        </w:tc>
        <w:tc>
          <w:tcPr>
            <w:tcW w:w="1440" w:type="dxa"/>
          </w:tcPr>
          <w:p w14:paraId="1A758077" w14:textId="77777777" w:rsidR="007245B1" w:rsidRPr="004D3E5A" w:rsidRDefault="00BA6437" w:rsidP="007245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362,748</w:t>
            </w:r>
          </w:p>
        </w:tc>
        <w:tc>
          <w:tcPr>
            <w:tcW w:w="1440" w:type="dxa"/>
          </w:tcPr>
          <w:p w14:paraId="28CE1DFD" w14:textId="77777777" w:rsidR="007245B1" w:rsidRPr="004D3E5A" w:rsidRDefault="007245B1" w:rsidP="007245B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727,614</w:t>
            </w:r>
          </w:p>
        </w:tc>
      </w:tr>
      <w:tr w:rsidR="007245B1" w:rsidRPr="004D3E5A" w14:paraId="52B0FF4E" w14:textId="77777777" w:rsidTr="00E40667">
        <w:tc>
          <w:tcPr>
            <w:tcW w:w="3330" w:type="dxa"/>
          </w:tcPr>
          <w:p w14:paraId="5A2F7CEF" w14:textId="77777777" w:rsidR="007245B1" w:rsidRPr="004D3E5A" w:rsidRDefault="007245B1" w:rsidP="007245B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440" w:type="dxa"/>
          </w:tcPr>
          <w:p w14:paraId="6AD8C8B8" w14:textId="77777777" w:rsidR="007245B1" w:rsidRPr="004D3E5A" w:rsidRDefault="002036F6" w:rsidP="007245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366,524</w:t>
            </w:r>
          </w:p>
        </w:tc>
        <w:tc>
          <w:tcPr>
            <w:tcW w:w="1440" w:type="dxa"/>
          </w:tcPr>
          <w:p w14:paraId="19992A44" w14:textId="77777777" w:rsidR="007245B1" w:rsidRPr="004D3E5A" w:rsidRDefault="007245B1" w:rsidP="007245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>744</w:t>
            </w:r>
            <w:r w:rsidRPr="004D3E5A">
              <w:rPr>
                <w:rFonts w:ascii="Angsana New" w:hAnsi="Angsana New"/>
                <w:sz w:val="32"/>
                <w:szCs w:val="32"/>
              </w:rPr>
              <w:t>,920</w:t>
            </w:r>
          </w:p>
        </w:tc>
        <w:tc>
          <w:tcPr>
            <w:tcW w:w="1440" w:type="dxa"/>
          </w:tcPr>
          <w:p w14:paraId="23F72A14" w14:textId="77777777" w:rsidR="007245B1" w:rsidRPr="004D3E5A" w:rsidRDefault="002036F6" w:rsidP="007245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363,92</w:t>
            </w:r>
            <w:r w:rsidR="00BA6437" w:rsidRPr="004D3E5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440" w:type="dxa"/>
          </w:tcPr>
          <w:p w14:paraId="5C15FDA8" w14:textId="77777777" w:rsidR="007245B1" w:rsidRPr="004D3E5A" w:rsidRDefault="007245B1" w:rsidP="007245B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25"/>
              </w:tabs>
              <w:overflowPunct w:val="0"/>
              <w:autoSpaceDE w:val="0"/>
              <w:autoSpaceDN w:val="0"/>
              <w:adjustRightInd w:val="0"/>
              <w:spacing w:line="380" w:lineRule="exact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729,042</w:t>
            </w:r>
          </w:p>
        </w:tc>
      </w:tr>
    </w:tbl>
    <w:p w14:paraId="6B3F350A" w14:textId="53F450F8" w:rsidR="00991D43" w:rsidRPr="004D3E5A" w:rsidRDefault="00BE77D4" w:rsidP="0025473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4D3E5A">
        <w:rPr>
          <w:cs/>
        </w:rPr>
        <w:lastRenderedPageBreak/>
        <w:tab/>
      </w:r>
      <w:r w:rsidR="00991D43" w:rsidRPr="004D3E5A">
        <w:rPr>
          <w:rFonts w:ascii="Angsana New" w:hAnsi="Angsana New" w:hint="cs"/>
          <w:color w:val="000000"/>
          <w:sz w:val="32"/>
          <w:szCs w:val="32"/>
          <w:cs/>
        </w:rPr>
        <w:t xml:space="preserve">ณ วันที่ </w:t>
      </w:r>
      <w:r w:rsidR="00226653" w:rsidRPr="004D3E5A">
        <w:rPr>
          <w:rFonts w:ascii="Angsana New" w:hAnsi="Angsana New" w:hint="cs"/>
          <w:color w:val="000000"/>
          <w:sz w:val="32"/>
          <w:szCs w:val="32"/>
        </w:rPr>
        <w:t xml:space="preserve">31 </w:t>
      </w:r>
      <w:r w:rsidR="00226653" w:rsidRPr="004D3E5A">
        <w:rPr>
          <w:rFonts w:ascii="Angsana New" w:hAnsi="Angsana New" w:hint="cs"/>
          <w:color w:val="000000"/>
          <w:sz w:val="32"/>
          <w:szCs w:val="32"/>
          <w:cs/>
        </w:rPr>
        <w:t xml:space="preserve">ธันวาคม </w:t>
      </w:r>
      <w:r w:rsidR="007245B1" w:rsidRPr="004D3E5A">
        <w:rPr>
          <w:rFonts w:ascii="Angsana New" w:hAnsi="Angsana New"/>
          <w:color w:val="000000"/>
          <w:sz w:val="32"/>
          <w:szCs w:val="32"/>
        </w:rPr>
        <w:t>2565</w:t>
      </w:r>
      <w:r w:rsidR="00732193" w:rsidRPr="004D3E5A">
        <w:rPr>
          <w:rFonts w:ascii="Angsana New" w:hAnsi="Angsana New"/>
          <w:color w:val="000000"/>
          <w:sz w:val="32"/>
          <w:szCs w:val="32"/>
        </w:rPr>
        <w:t xml:space="preserve"> </w:t>
      </w:r>
      <w:r w:rsidR="001725EA" w:rsidRPr="004D3E5A">
        <w:rPr>
          <w:rFonts w:ascii="Angsana New" w:hAnsi="Angsana New" w:hint="cs"/>
          <w:color w:val="000000"/>
          <w:sz w:val="32"/>
          <w:szCs w:val="32"/>
          <w:cs/>
        </w:rPr>
        <w:t>เงินฝาก</w:t>
      </w:r>
      <w:r w:rsidR="00AE2F0D" w:rsidRPr="004D3E5A">
        <w:rPr>
          <w:rFonts w:ascii="Angsana New" w:hAnsi="Angsana New" w:hint="cs"/>
          <w:color w:val="000000"/>
          <w:sz w:val="32"/>
          <w:szCs w:val="32"/>
          <w:cs/>
        </w:rPr>
        <w:t>ออมทรัพย์และเงินฝากประจำ</w:t>
      </w:r>
      <w:r w:rsidR="001725EA" w:rsidRPr="004D3E5A">
        <w:rPr>
          <w:rFonts w:ascii="Angsana New" w:hAnsi="Angsana New" w:hint="cs"/>
          <w:color w:val="000000"/>
          <w:sz w:val="32"/>
          <w:szCs w:val="32"/>
          <w:cs/>
        </w:rPr>
        <w:t>มีอัตราดอกเบี้ยร้อยละ</w:t>
      </w:r>
      <w:r w:rsidR="00A039C4" w:rsidRPr="004D3E5A">
        <w:rPr>
          <w:rFonts w:ascii="Angsana New" w:hAnsi="Angsana New"/>
          <w:color w:val="000000"/>
          <w:sz w:val="32"/>
          <w:szCs w:val="32"/>
        </w:rPr>
        <w:t xml:space="preserve"> 0.10</w:t>
      </w:r>
      <w:r w:rsidR="00500FC8" w:rsidRPr="004D3E5A">
        <w:rPr>
          <w:rFonts w:ascii="Angsana New" w:hAnsi="Angsana New" w:hint="cs"/>
          <w:color w:val="000000"/>
          <w:sz w:val="32"/>
          <w:szCs w:val="32"/>
          <w:cs/>
        </w:rPr>
        <w:t xml:space="preserve"> ถึง</w:t>
      </w:r>
      <w:r w:rsidR="00573BFB" w:rsidRPr="004D3E5A">
        <w:rPr>
          <w:rFonts w:ascii="Angsana New" w:hAnsi="Angsana New"/>
          <w:color w:val="000000"/>
          <w:sz w:val="32"/>
          <w:szCs w:val="32"/>
        </w:rPr>
        <w:t xml:space="preserve"> </w:t>
      </w:r>
      <w:r w:rsidR="00A039C4" w:rsidRPr="004D3E5A">
        <w:rPr>
          <w:rFonts w:ascii="Angsana New" w:hAnsi="Angsana New"/>
          <w:color w:val="000000"/>
          <w:sz w:val="32"/>
          <w:szCs w:val="32"/>
        </w:rPr>
        <w:t>1.30</w:t>
      </w:r>
      <w:r w:rsidR="00612FB9">
        <w:rPr>
          <w:rFonts w:ascii="Angsana New" w:hAnsi="Angsana New"/>
          <w:color w:val="000000"/>
          <w:sz w:val="32"/>
          <w:szCs w:val="32"/>
        </w:rPr>
        <w:t xml:space="preserve"> </w:t>
      </w:r>
      <w:r w:rsidR="00B5636C" w:rsidRPr="004D3E5A">
        <w:rPr>
          <w:rFonts w:ascii="Angsana New" w:hAnsi="Angsana New" w:hint="cs"/>
          <w:color w:val="000000"/>
          <w:sz w:val="32"/>
          <w:szCs w:val="32"/>
          <w:cs/>
        </w:rPr>
        <w:t>ต่อปี</w:t>
      </w:r>
      <w:r w:rsidR="00012F08" w:rsidRPr="004D3E5A">
        <w:rPr>
          <w:rFonts w:ascii="Angsana New" w:hAnsi="Angsana New" w:hint="cs"/>
          <w:color w:val="000000"/>
          <w:sz w:val="32"/>
          <w:szCs w:val="32"/>
        </w:rPr>
        <w:t xml:space="preserve"> </w:t>
      </w:r>
      <w:r w:rsidR="00AE2F0D" w:rsidRPr="004D3E5A">
        <w:rPr>
          <w:rFonts w:ascii="Angsana New" w:hAnsi="Angsana New" w:hint="cs"/>
          <w:color w:val="000000"/>
          <w:sz w:val="32"/>
          <w:szCs w:val="32"/>
        </w:rPr>
        <w:t>(</w:t>
      </w:r>
      <w:r w:rsidR="00732193" w:rsidRPr="004D3E5A">
        <w:rPr>
          <w:rFonts w:ascii="Angsana New" w:hAnsi="Angsana New"/>
          <w:color w:val="000000"/>
          <w:sz w:val="32"/>
          <w:szCs w:val="32"/>
        </w:rPr>
        <w:t>256</w:t>
      </w:r>
      <w:r w:rsidR="004D38E6" w:rsidRPr="004D3E5A">
        <w:rPr>
          <w:rFonts w:ascii="Angsana New" w:hAnsi="Angsana New"/>
          <w:color w:val="000000"/>
          <w:sz w:val="32"/>
          <w:szCs w:val="32"/>
        </w:rPr>
        <w:t>4</w:t>
      </w:r>
      <w:r w:rsidR="00AE2F0D" w:rsidRPr="004D3E5A">
        <w:rPr>
          <w:rFonts w:ascii="Angsana New" w:hAnsi="Angsana New" w:hint="cs"/>
          <w:color w:val="000000"/>
          <w:sz w:val="32"/>
          <w:szCs w:val="32"/>
          <w:cs/>
        </w:rPr>
        <w:t xml:space="preserve">: ร้อยละ </w:t>
      </w:r>
      <w:r w:rsidR="00732193" w:rsidRPr="004D3E5A">
        <w:rPr>
          <w:rFonts w:ascii="Angsana New" w:hAnsi="Angsana New"/>
          <w:color w:val="000000"/>
          <w:sz w:val="32"/>
          <w:szCs w:val="32"/>
        </w:rPr>
        <w:t>0.</w:t>
      </w:r>
      <w:r w:rsidR="007245B1" w:rsidRPr="004D3E5A">
        <w:rPr>
          <w:rFonts w:ascii="Angsana New" w:hAnsi="Angsana New"/>
          <w:color w:val="000000"/>
          <w:sz w:val="32"/>
          <w:szCs w:val="32"/>
        </w:rPr>
        <w:t>10</w:t>
      </w:r>
      <w:r w:rsidR="00732193" w:rsidRPr="004D3E5A">
        <w:rPr>
          <w:rFonts w:ascii="Angsana New" w:hAnsi="Angsana New" w:hint="cs"/>
          <w:color w:val="000000"/>
          <w:sz w:val="32"/>
          <w:szCs w:val="32"/>
          <w:cs/>
        </w:rPr>
        <w:t xml:space="preserve"> ถึง</w:t>
      </w:r>
      <w:r w:rsidR="00732193" w:rsidRPr="004D3E5A">
        <w:rPr>
          <w:rFonts w:ascii="Angsana New" w:hAnsi="Angsana New"/>
          <w:color w:val="000000"/>
          <w:sz w:val="32"/>
          <w:szCs w:val="32"/>
        </w:rPr>
        <w:t xml:space="preserve"> </w:t>
      </w:r>
      <w:r w:rsidR="007245B1" w:rsidRPr="004D3E5A">
        <w:rPr>
          <w:rFonts w:ascii="Angsana New" w:hAnsi="Angsana New"/>
          <w:color w:val="000000"/>
          <w:sz w:val="32"/>
          <w:szCs w:val="32"/>
        </w:rPr>
        <w:t>1.05</w:t>
      </w:r>
      <w:r w:rsidR="00732193" w:rsidRPr="004D3E5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EA75FB" w:rsidRPr="004D3E5A">
        <w:rPr>
          <w:rFonts w:ascii="Angsana New" w:hAnsi="Angsana New" w:hint="cs"/>
          <w:color w:val="000000"/>
          <w:sz w:val="32"/>
          <w:szCs w:val="32"/>
          <w:cs/>
        </w:rPr>
        <w:t>ต่อปี</w:t>
      </w:r>
      <w:r w:rsidR="00AE2F0D" w:rsidRPr="004D3E5A">
        <w:rPr>
          <w:rFonts w:ascii="Angsana New" w:hAnsi="Angsana New" w:hint="cs"/>
          <w:color w:val="000000"/>
          <w:sz w:val="32"/>
          <w:szCs w:val="32"/>
          <w:cs/>
        </w:rPr>
        <w:t>)</w:t>
      </w:r>
    </w:p>
    <w:p w14:paraId="72E2BB70" w14:textId="7CCF4EDC" w:rsidR="004C21B2" w:rsidRPr="004D3E5A" w:rsidRDefault="004C21B2" w:rsidP="00BE77D4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4D3E5A">
        <w:rPr>
          <w:rFonts w:ascii="Angsana New" w:hAnsi="Angsana New" w:hint="cs"/>
          <w:color w:val="000000"/>
          <w:sz w:val="32"/>
          <w:szCs w:val="32"/>
          <w:cs/>
        </w:rPr>
        <w:tab/>
        <w:t xml:space="preserve">เงินฝากธนาคารที่มีภาระค้ำประกัน เป็นเงินฝากธนาคารที่บริษัทฯวางไว้เป็นหลักประกันสำหรับวงเงินสินเชื่อจากสถาบันการเงิน ซึ่งประกอบด้วยวงเงินสัญญาซื้อขายเงินตราต่างประเทศล่วงหน้า วงเงินสินเชื่อค้ำประกัน วงเงินสินเชื่อธุรกรรมต่างประเทศ และวงเงินเบิกเกินบัญชี (วงเงิน </w:t>
      </w:r>
      <w:r w:rsidR="001304BB" w:rsidRPr="004D3E5A">
        <w:rPr>
          <w:rFonts w:ascii="Angsana New" w:hAnsi="Angsana New" w:hint="cs"/>
          <w:color w:val="000000"/>
          <w:sz w:val="32"/>
          <w:szCs w:val="32"/>
        </w:rPr>
        <w:t>20</w:t>
      </w:r>
      <w:r w:rsidRPr="004D3E5A">
        <w:rPr>
          <w:rFonts w:ascii="Angsana New" w:hAnsi="Angsana New" w:hint="cs"/>
          <w:color w:val="000000"/>
          <w:sz w:val="32"/>
          <w:szCs w:val="32"/>
          <w:cs/>
        </w:rPr>
        <w:t xml:space="preserve"> ล้านบาท) และอีก</w:t>
      </w:r>
      <w:r w:rsidR="003633CA" w:rsidRPr="004D3E5A">
        <w:rPr>
          <w:rFonts w:ascii="Angsana New" w:hAnsi="Angsana New" w:hint="cs"/>
          <w:color w:val="000000"/>
          <w:sz w:val="32"/>
          <w:szCs w:val="32"/>
          <w:cs/>
        </w:rPr>
        <w:t xml:space="preserve">          </w:t>
      </w:r>
      <w:r w:rsidRPr="004D3E5A">
        <w:rPr>
          <w:rFonts w:ascii="Angsana New" w:hAnsi="Angsana New" w:hint="cs"/>
          <w:color w:val="000000"/>
          <w:sz w:val="32"/>
          <w:szCs w:val="32"/>
          <w:cs/>
        </w:rPr>
        <w:t>ส่วนหนึ่งเป็นเงินฝากที่บริษัทฯรับจากพนักงานเพื่อค้ำประกันการทำงาน โดยจะต้องจ่ายคืนเมื่อสิ้นสุดสภาพการเป็นพนักงาน</w:t>
      </w:r>
    </w:p>
    <w:p w14:paraId="7F3DACCC" w14:textId="77777777" w:rsidR="00B11DAA" w:rsidRPr="004D3E5A" w:rsidRDefault="00AB0D71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12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t>8</w:t>
      </w:r>
      <w:r w:rsidR="000B6833" w:rsidRPr="004D3E5A">
        <w:rPr>
          <w:rFonts w:ascii="Angsana New" w:hAnsi="Angsana New"/>
          <w:b/>
          <w:bCs/>
          <w:sz w:val="32"/>
          <w:szCs w:val="32"/>
        </w:rPr>
        <w:t>.</w:t>
      </w:r>
      <w:r w:rsidR="00B11DAA" w:rsidRPr="004D3E5A">
        <w:rPr>
          <w:rFonts w:ascii="Angsana New" w:hAnsi="Angsana New"/>
          <w:b/>
          <w:bCs/>
          <w:sz w:val="32"/>
          <w:szCs w:val="32"/>
        </w:rPr>
        <w:tab/>
      </w:r>
      <w:r w:rsidR="0044394E" w:rsidRPr="004D3E5A">
        <w:rPr>
          <w:rFonts w:ascii="Angsana New" w:hAnsi="Angsana New"/>
          <w:b/>
          <w:bCs/>
          <w:sz w:val="32"/>
          <w:szCs w:val="32"/>
          <w:cs/>
        </w:rPr>
        <w:t>สินทรัพย์ทางการเงินหมุนเวียนอื่น</w:t>
      </w:r>
    </w:p>
    <w:p w14:paraId="7C1B0AB6" w14:textId="77777777" w:rsidR="00386919" w:rsidRPr="004D3E5A" w:rsidRDefault="00386919" w:rsidP="00386919">
      <w:pPr>
        <w:jc w:val="right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 w:hint="cs"/>
          <w:sz w:val="32"/>
          <w:szCs w:val="32"/>
        </w:rPr>
        <w:t>(</w:t>
      </w:r>
      <w:r w:rsidRPr="004D3E5A">
        <w:rPr>
          <w:rFonts w:ascii="Angsana New" w:hAnsi="Angsana New" w:hint="cs"/>
          <w:sz w:val="32"/>
          <w:szCs w:val="32"/>
          <w:cs/>
        </w:rPr>
        <w:t>หน่วย</w:t>
      </w:r>
      <w:r w:rsidRPr="004D3E5A">
        <w:rPr>
          <w:rFonts w:ascii="Angsana New" w:hAnsi="Angsana New" w:hint="cs"/>
          <w:sz w:val="32"/>
          <w:szCs w:val="32"/>
        </w:rPr>
        <w:t xml:space="preserve">: </w:t>
      </w:r>
      <w:r w:rsidRPr="004D3E5A">
        <w:rPr>
          <w:rFonts w:ascii="Angsana New" w:hAnsi="Angsana New" w:hint="cs"/>
          <w:sz w:val="32"/>
          <w:szCs w:val="32"/>
          <w:cs/>
        </w:rPr>
        <w:t>พันบาท</w:t>
      </w:r>
      <w:r w:rsidRPr="004D3E5A">
        <w:rPr>
          <w:rFonts w:ascii="Angsana New" w:hAnsi="Angsana New" w:hint="cs"/>
          <w:sz w:val="32"/>
          <w:szCs w:val="32"/>
        </w:rPr>
        <w:t>)</w:t>
      </w:r>
    </w:p>
    <w:tbl>
      <w:tblPr>
        <w:tblW w:w="9132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4140"/>
        <w:gridCol w:w="1248"/>
        <w:gridCol w:w="1248"/>
        <w:gridCol w:w="1248"/>
        <w:gridCol w:w="1248"/>
      </w:tblGrid>
      <w:tr w:rsidR="00386919" w:rsidRPr="004D3E5A" w14:paraId="30CB80EC" w14:textId="77777777" w:rsidTr="0041328D">
        <w:trPr>
          <w:tblHeader/>
        </w:trPr>
        <w:tc>
          <w:tcPr>
            <w:tcW w:w="4140" w:type="dxa"/>
          </w:tcPr>
          <w:p w14:paraId="3476EB05" w14:textId="77777777" w:rsidR="00386919" w:rsidRPr="004D3E5A" w:rsidRDefault="00386919" w:rsidP="0038691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496" w:type="dxa"/>
            <w:gridSpan w:val="2"/>
            <w:vAlign w:val="bottom"/>
          </w:tcPr>
          <w:p w14:paraId="5122DEE1" w14:textId="77777777" w:rsidR="00386919" w:rsidRPr="004D3E5A" w:rsidRDefault="00386919" w:rsidP="0038691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>อัตราดอกเบี้ย</w:t>
            </w:r>
          </w:p>
          <w:p w14:paraId="41CD4331" w14:textId="77777777" w:rsidR="00386919" w:rsidRPr="004D3E5A" w:rsidRDefault="00386919" w:rsidP="0038691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>(ร้อยละต่อปี)</w:t>
            </w:r>
          </w:p>
        </w:tc>
        <w:tc>
          <w:tcPr>
            <w:tcW w:w="2496" w:type="dxa"/>
            <w:gridSpan w:val="2"/>
            <w:vAlign w:val="bottom"/>
            <w:hideMark/>
          </w:tcPr>
          <w:p w14:paraId="7A978664" w14:textId="77777777" w:rsidR="00386919" w:rsidRPr="004D3E5A" w:rsidRDefault="00386919" w:rsidP="0038691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>งบการเงินรวม</w:t>
            </w:r>
            <w:r w:rsidRPr="004D3E5A">
              <w:rPr>
                <w:rFonts w:ascii="Angsana New" w:hAnsi="Angsana New" w:hint="cs"/>
                <w:sz w:val="32"/>
                <w:szCs w:val="32"/>
              </w:rPr>
              <w:t>/</w:t>
            </w:r>
          </w:p>
          <w:p w14:paraId="220B9122" w14:textId="77777777" w:rsidR="00386919" w:rsidRPr="004D3E5A" w:rsidRDefault="00386919" w:rsidP="00386919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2193" w:rsidRPr="004D3E5A" w14:paraId="64C325A1" w14:textId="77777777" w:rsidTr="0041328D">
        <w:tc>
          <w:tcPr>
            <w:tcW w:w="4140" w:type="dxa"/>
          </w:tcPr>
          <w:p w14:paraId="0A1DA0B9" w14:textId="77777777" w:rsidR="00732193" w:rsidRPr="004D3E5A" w:rsidRDefault="00732193" w:rsidP="00732193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hideMark/>
          </w:tcPr>
          <w:p w14:paraId="2DAB9B85" w14:textId="77777777" w:rsidR="00732193" w:rsidRPr="004D3E5A" w:rsidRDefault="004C7B06" w:rsidP="0073219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48" w:type="dxa"/>
            <w:hideMark/>
          </w:tcPr>
          <w:p w14:paraId="2B7A0DA4" w14:textId="77777777" w:rsidR="00732193" w:rsidRPr="004D3E5A" w:rsidRDefault="004C7B06" w:rsidP="0073219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48" w:type="dxa"/>
            <w:hideMark/>
          </w:tcPr>
          <w:p w14:paraId="046A1BA2" w14:textId="77777777" w:rsidR="00732193" w:rsidRPr="004D3E5A" w:rsidRDefault="004C7B06" w:rsidP="0073219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48" w:type="dxa"/>
            <w:hideMark/>
          </w:tcPr>
          <w:p w14:paraId="75B2BB2A" w14:textId="77777777" w:rsidR="00732193" w:rsidRPr="004D3E5A" w:rsidRDefault="004C7B06" w:rsidP="00732193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-18"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386919" w:rsidRPr="004D3E5A" w14:paraId="298F35BD" w14:textId="77777777" w:rsidTr="0041328D">
        <w:tc>
          <w:tcPr>
            <w:tcW w:w="4140" w:type="dxa"/>
          </w:tcPr>
          <w:p w14:paraId="2D877691" w14:textId="77777777" w:rsidR="00386919" w:rsidRPr="004D3E5A" w:rsidRDefault="00386919" w:rsidP="00386919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left="150" w:right="-18" w:hanging="168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สินทรัพย์ทางการเงินที่วัดมูลค่าด้วยมูลค่ายุติธรรมผ่านกำไรหรือขาดทุน</w:t>
            </w:r>
          </w:p>
        </w:tc>
        <w:tc>
          <w:tcPr>
            <w:tcW w:w="1248" w:type="dxa"/>
          </w:tcPr>
          <w:p w14:paraId="40DC73CA" w14:textId="77777777" w:rsidR="00386919" w:rsidRPr="004D3E5A" w:rsidRDefault="00386919" w:rsidP="003869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</w:tcPr>
          <w:p w14:paraId="6452E16D" w14:textId="77777777" w:rsidR="00386919" w:rsidRPr="004D3E5A" w:rsidRDefault="00386919" w:rsidP="003869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</w:tcPr>
          <w:p w14:paraId="5A9EF2A8" w14:textId="77777777" w:rsidR="00386919" w:rsidRPr="004D3E5A" w:rsidRDefault="00386919" w:rsidP="003869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</w:tcPr>
          <w:p w14:paraId="1ECFEBA1" w14:textId="77777777" w:rsidR="00386919" w:rsidRPr="004D3E5A" w:rsidRDefault="00386919" w:rsidP="003869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386919" w:rsidRPr="004D3E5A" w14:paraId="21698261" w14:textId="77777777" w:rsidTr="0041328D">
        <w:trPr>
          <w:trHeight w:val="80"/>
        </w:trPr>
        <w:tc>
          <w:tcPr>
            <w:tcW w:w="4140" w:type="dxa"/>
            <w:hideMark/>
          </w:tcPr>
          <w:p w14:paraId="760D5A9D" w14:textId="77777777" w:rsidR="00386919" w:rsidRPr="004D3E5A" w:rsidRDefault="00386919" w:rsidP="00386919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เงินลงทุนในหลักทรัพย์</w:t>
            </w:r>
          </w:p>
        </w:tc>
        <w:tc>
          <w:tcPr>
            <w:tcW w:w="1248" w:type="dxa"/>
            <w:vAlign w:val="bottom"/>
          </w:tcPr>
          <w:p w14:paraId="795A39C2" w14:textId="77777777" w:rsidR="00386919" w:rsidRPr="004D3E5A" w:rsidRDefault="00386919" w:rsidP="003869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1566CA14" w14:textId="77777777" w:rsidR="00386919" w:rsidRPr="004D3E5A" w:rsidRDefault="00386919" w:rsidP="00386919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23632BD2" w14:textId="77777777" w:rsidR="00386919" w:rsidRPr="004D3E5A" w:rsidRDefault="00386919" w:rsidP="0038691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8" w:type="dxa"/>
            <w:vAlign w:val="bottom"/>
          </w:tcPr>
          <w:p w14:paraId="2E94E6DD" w14:textId="77777777" w:rsidR="00386919" w:rsidRPr="004D3E5A" w:rsidRDefault="00386919" w:rsidP="00386919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4C7B06" w:rsidRPr="004D3E5A" w14:paraId="50AD99A6" w14:textId="77777777" w:rsidTr="0041328D">
        <w:trPr>
          <w:trHeight w:val="80"/>
        </w:trPr>
        <w:tc>
          <w:tcPr>
            <w:tcW w:w="4140" w:type="dxa"/>
            <w:hideMark/>
          </w:tcPr>
          <w:p w14:paraId="67BB91C3" w14:textId="77777777" w:rsidR="004C7B06" w:rsidRPr="004D3E5A" w:rsidRDefault="004C7B06" w:rsidP="004C7B06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ab/>
              <w:t>หุ้นกู้</w:t>
            </w:r>
          </w:p>
        </w:tc>
        <w:tc>
          <w:tcPr>
            <w:tcW w:w="1248" w:type="dxa"/>
            <w:vAlign w:val="bottom"/>
          </w:tcPr>
          <w:p w14:paraId="21D3CD78" w14:textId="77777777" w:rsidR="004C7B06" w:rsidRPr="004D3E5A" w:rsidRDefault="004359E9" w:rsidP="004C7B0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8" w:type="dxa"/>
            <w:vAlign w:val="bottom"/>
          </w:tcPr>
          <w:p w14:paraId="557E3016" w14:textId="77777777" w:rsidR="004C7B06" w:rsidRPr="004D3E5A" w:rsidRDefault="004C7B06" w:rsidP="004C7B0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>3.10</w:t>
            </w:r>
          </w:p>
        </w:tc>
        <w:tc>
          <w:tcPr>
            <w:tcW w:w="1248" w:type="dxa"/>
            <w:vAlign w:val="bottom"/>
          </w:tcPr>
          <w:p w14:paraId="65079E5F" w14:textId="77777777" w:rsidR="004C7B06" w:rsidRPr="004D3E5A" w:rsidRDefault="004359E9" w:rsidP="004C7B0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8" w:type="dxa"/>
            <w:vAlign w:val="bottom"/>
          </w:tcPr>
          <w:p w14:paraId="70538F4E" w14:textId="77777777" w:rsidR="004C7B06" w:rsidRPr="004D3E5A" w:rsidRDefault="004C7B06" w:rsidP="004C7B0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5,002</w:t>
            </w:r>
          </w:p>
        </w:tc>
      </w:tr>
      <w:tr w:rsidR="004C7B06" w:rsidRPr="004D3E5A" w14:paraId="620D4F3D" w14:textId="77777777" w:rsidTr="0041328D">
        <w:trPr>
          <w:trHeight w:val="80"/>
        </w:trPr>
        <w:tc>
          <w:tcPr>
            <w:tcW w:w="4140" w:type="dxa"/>
            <w:hideMark/>
          </w:tcPr>
          <w:p w14:paraId="2EEC47F4" w14:textId="3AC60C0F" w:rsidR="004C7B06" w:rsidRPr="004D3E5A" w:rsidRDefault="004C7B06" w:rsidP="004C7B06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 xml:space="preserve">กองทุนเปิด </w:t>
            </w:r>
          </w:p>
        </w:tc>
        <w:tc>
          <w:tcPr>
            <w:tcW w:w="1248" w:type="dxa"/>
            <w:vAlign w:val="bottom"/>
          </w:tcPr>
          <w:p w14:paraId="39911C87" w14:textId="77777777" w:rsidR="004C7B06" w:rsidRPr="004D3E5A" w:rsidRDefault="004C7B06" w:rsidP="004C7B0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0F004C6D" w14:textId="77777777" w:rsidR="004C7B06" w:rsidRPr="004D3E5A" w:rsidRDefault="004C7B06" w:rsidP="004C7B06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19809BDC" w14:textId="77777777" w:rsidR="004C7B06" w:rsidRPr="004D3E5A" w:rsidRDefault="004359E9" w:rsidP="004C7B0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58,946</w:t>
            </w:r>
          </w:p>
        </w:tc>
        <w:tc>
          <w:tcPr>
            <w:tcW w:w="1248" w:type="dxa"/>
            <w:vAlign w:val="bottom"/>
          </w:tcPr>
          <w:p w14:paraId="75E80B7A" w14:textId="77777777" w:rsidR="004C7B06" w:rsidRPr="004D3E5A" w:rsidRDefault="004C7B06" w:rsidP="004C7B06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66,541</w:t>
            </w:r>
          </w:p>
        </w:tc>
      </w:tr>
      <w:tr w:rsidR="00C83F00" w:rsidRPr="004D3E5A" w14:paraId="7E4623F1" w14:textId="77777777" w:rsidTr="0041328D">
        <w:trPr>
          <w:trHeight w:val="80"/>
        </w:trPr>
        <w:tc>
          <w:tcPr>
            <w:tcW w:w="4140" w:type="dxa"/>
          </w:tcPr>
          <w:p w14:paraId="33A5C42F" w14:textId="77777777" w:rsidR="00C83F00" w:rsidRPr="004D3E5A" w:rsidRDefault="00C83F00" w:rsidP="00C83F00">
            <w:pPr>
              <w:spacing w:line="380" w:lineRule="exact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>หลักทรัพย์ในความต้องการของตลาด</w:t>
            </w:r>
          </w:p>
        </w:tc>
        <w:tc>
          <w:tcPr>
            <w:tcW w:w="1248" w:type="dxa"/>
            <w:vAlign w:val="bottom"/>
          </w:tcPr>
          <w:p w14:paraId="7963FD90" w14:textId="77777777" w:rsidR="00C83F00" w:rsidRPr="004D3E5A" w:rsidRDefault="00C83F00" w:rsidP="00C83F0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0C0369E3" w14:textId="77777777" w:rsidR="00C83F00" w:rsidRPr="004D3E5A" w:rsidRDefault="00C83F00" w:rsidP="00C83F0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7A01E494" w14:textId="77777777" w:rsidR="00C83F00" w:rsidRPr="004D3E5A" w:rsidRDefault="00C83F00" w:rsidP="00C83F0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257,806</w:t>
            </w:r>
          </w:p>
        </w:tc>
        <w:tc>
          <w:tcPr>
            <w:tcW w:w="1248" w:type="dxa"/>
            <w:vAlign w:val="bottom"/>
          </w:tcPr>
          <w:p w14:paraId="35AB0E08" w14:textId="77777777" w:rsidR="00C83F00" w:rsidRPr="004D3E5A" w:rsidRDefault="00C83F00" w:rsidP="00C83F0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208,794</w:t>
            </w:r>
          </w:p>
        </w:tc>
      </w:tr>
      <w:tr w:rsidR="00C83F00" w:rsidRPr="004D3E5A" w14:paraId="7CB04E1B" w14:textId="77777777" w:rsidTr="0041328D">
        <w:trPr>
          <w:trHeight w:val="80"/>
        </w:trPr>
        <w:tc>
          <w:tcPr>
            <w:tcW w:w="4140" w:type="dxa"/>
            <w:hideMark/>
          </w:tcPr>
          <w:p w14:paraId="63DDC8FD" w14:textId="3442AB0F" w:rsidR="00C83F00" w:rsidRPr="004D3E5A" w:rsidRDefault="00C83F00" w:rsidP="00510D08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 xml:space="preserve">   </w:t>
            </w:r>
            <w:r w:rsidR="00510D08">
              <w:rPr>
                <w:rFonts w:ascii="Angsana New" w:hAnsi="Angsana New" w:hint="cs"/>
                <w:sz w:val="32"/>
                <w:szCs w:val="32"/>
                <w:cs/>
              </w:rPr>
              <w:t>หน่วยลงทุน</w:t>
            </w:r>
          </w:p>
        </w:tc>
        <w:tc>
          <w:tcPr>
            <w:tcW w:w="1248" w:type="dxa"/>
            <w:vAlign w:val="bottom"/>
          </w:tcPr>
          <w:p w14:paraId="4E74763D" w14:textId="77777777" w:rsidR="00C83F00" w:rsidRPr="004D3E5A" w:rsidRDefault="00C83F00" w:rsidP="00C83F0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64E8E450" w14:textId="77777777" w:rsidR="00C83F00" w:rsidRPr="004D3E5A" w:rsidRDefault="00C83F00" w:rsidP="00C83F0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558BCF51" w14:textId="77777777" w:rsidR="00C83F00" w:rsidRPr="004D3E5A" w:rsidRDefault="00C83F00" w:rsidP="00C83F0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131,460</w:t>
            </w:r>
          </w:p>
        </w:tc>
        <w:tc>
          <w:tcPr>
            <w:tcW w:w="1248" w:type="dxa"/>
            <w:vAlign w:val="bottom"/>
          </w:tcPr>
          <w:p w14:paraId="6F9D32BC" w14:textId="77777777" w:rsidR="00C83F00" w:rsidRPr="004D3E5A" w:rsidRDefault="00C83F00" w:rsidP="00C83F0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C83F00" w:rsidRPr="004D3E5A" w14:paraId="05C683BA" w14:textId="77777777" w:rsidTr="0041328D">
        <w:trPr>
          <w:trHeight w:val="468"/>
        </w:trPr>
        <w:tc>
          <w:tcPr>
            <w:tcW w:w="4140" w:type="dxa"/>
          </w:tcPr>
          <w:p w14:paraId="12B14CBC" w14:textId="77777777" w:rsidR="00C83F00" w:rsidRPr="004D3E5A" w:rsidRDefault="00C83F00" w:rsidP="00C83F00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>เงินลงทุนในหลักทรัพย์ - สุทธิ</w:t>
            </w:r>
          </w:p>
        </w:tc>
        <w:tc>
          <w:tcPr>
            <w:tcW w:w="1248" w:type="dxa"/>
            <w:vAlign w:val="bottom"/>
          </w:tcPr>
          <w:p w14:paraId="36D98391" w14:textId="77777777" w:rsidR="00C83F00" w:rsidRPr="004D3E5A" w:rsidRDefault="00C83F00" w:rsidP="00C83F0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51991F27" w14:textId="77777777" w:rsidR="00C83F00" w:rsidRPr="004D3E5A" w:rsidRDefault="00C83F00" w:rsidP="00C83F0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7A4CEDF6" w14:textId="77777777" w:rsidR="00C83F00" w:rsidRPr="004D3E5A" w:rsidRDefault="00C83F00" w:rsidP="00C83F0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448,212</w:t>
            </w:r>
          </w:p>
        </w:tc>
        <w:tc>
          <w:tcPr>
            <w:tcW w:w="1248" w:type="dxa"/>
            <w:vAlign w:val="bottom"/>
          </w:tcPr>
          <w:p w14:paraId="7451EB8D" w14:textId="77777777" w:rsidR="00C83F00" w:rsidRPr="004D3E5A" w:rsidRDefault="00C83F00" w:rsidP="00C83F00">
            <w:pP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280,337</w:t>
            </w:r>
          </w:p>
        </w:tc>
      </w:tr>
      <w:tr w:rsidR="00C83F00" w:rsidRPr="004D3E5A" w14:paraId="09266C99" w14:textId="77777777" w:rsidTr="0041328D">
        <w:trPr>
          <w:trHeight w:val="468"/>
        </w:trPr>
        <w:tc>
          <w:tcPr>
            <w:tcW w:w="4140" w:type="dxa"/>
          </w:tcPr>
          <w:p w14:paraId="2BB821A8" w14:textId="17527CC8" w:rsidR="00C83F00" w:rsidRPr="004D3E5A" w:rsidRDefault="00C83F00" w:rsidP="00C83F00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>สินทรัพย์ตราสารอนุพันธ์</w:t>
            </w:r>
            <w:r w:rsidRPr="004D3E5A">
              <w:rPr>
                <w:rFonts w:ascii="Angsana New" w:hAnsi="Angsana New"/>
                <w:sz w:val="32"/>
                <w:szCs w:val="32"/>
              </w:rPr>
              <w:t xml:space="preserve"> (</w:t>
            </w: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 w:rsidRPr="004D3E5A">
              <w:rPr>
                <w:rFonts w:ascii="Angsana New" w:hAnsi="Angsana New"/>
                <w:sz w:val="32"/>
                <w:szCs w:val="32"/>
              </w:rPr>
              <w:t>3</w:t>
            </w:r>
            <w:r w:rsidR="00CD455E">
              <w:rPr>
                <w:rFonts w:ascii="Angsana New" w:hAnsi="Angsana New"/>
                <w:sz w:val="32"/>
                <w:szCs w:val="32"/>
              </w:rPr>
              <w:t>1</w:t>
            </w:r>
            <w:r w:rsidR="00612FB9">
              <w:rPr>
                <w:rFonts w:ascii="Angsana New" w:hAnsi="Angsana New"/>
                <w:sz w:val="32"/>
                <w:szCs w:val="32"/>
              </w:rPr>
              <w:t>)</w:t>
            </w:r>
          </w:p>
        </w:tc>
        <w:tc>
          <w:tcPr>
            <w:tcW w:w="1248" w:type="dxa"/>
            <w:vAlign w:val="bottom"/>
          </w:tcPr>
          <w:p w14:paraId="51EFEE84" w14:textId="77777777" w:rsidR="00C83F00" w:rsidRPr="004D3E5A" w:rsidRDefault="00C83F00" w:rsidP="00C83F0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7C9E188A" w14:textId="77777777" w:rsidR="00C83F00" w:rsidRPr="004D3E5A" w:rsidRDefault="00C83F00" w:rsidP="00C83F0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248" w:type="dxa"/>
            <w:vAlign w:val="bottom"/>
          </w:tcPr>
          <w:p w14:paraId="58205720" w14:textId="77777777" w:rsidR="00C83F00" w:rsidRPr="004D3E5A" w:rsidRDefault="00C83F00" w:rsidP="00C83F0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8" w:type="dxa"/>
            <w:vAlign w:val="bottom"/>
          </w:tcPr>
          <w:p w14:paraId="6BBB3D2A" w14:textId="77777777" w:rsidR="00C83F00" w:rsidRPr="004D3E5A" w:rsidRDefault="00C83F00" w:rsidP="00C83F0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19</w:t>
            </w:r>
          </w:p>
        </w:tc>
      </w:tr>
      <w:tr w:rsidR="00C83F00" w:rsidRPr="004D3E5A" w14:paraId="6DCBFD5D" w14:textId="77777777" w:rsidTr="0041328D">
        <w:trPr>
          <w:trHeight w:val="342"/>
        </w:trPr>
        <w:tc>
          <w:tcPr>
            <w:tcW w:w="4140" w:type="dxa"/>
          </w:tcPr>
          <w:p w14:paraId="2220D245" w14:textId="77777777" w:rsidR="00C83F00" w:rsidRPr="004D3E5A" w:rsidRDefault="00C83F00" w:rsidP="00C83F00">
            <w:pPr>
              <w:spacing w:line="380" w:lineRule="exact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48" w:type="dxa"/>
            <w:vAlign w:val="bottom"/>
          </w:tcPr>
          <w:p w14:paraId="602F6CBE" w14:textId="77777777" w:rsidR="00C83F00" w:rsidRPr="004D3E5A" w:rsidRDefault="00C83F00" w:rsidP="00C83F0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166BA066" w14:textId="77777777" w:rsidR="00C83F00" w:rsidRPr="004D3E5A" w:rsidRDefault="00C83F00" w:rsidP="00C83F00">
            <w:pPr>
              <w:spacing w:line="380" w:lineRule="exact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39F527B2" w14:textId="77777777" w:rsidR="00C83F00" w:rsidRPr="004D3E5A" w:rsidRDefault="00C83F00" w:rsidP="00C83F0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448,212</w:t>
            </w:r>
          </w:p>
        </w:tc>
        <w:tc>
          <w:tcPr>
            <w:tcW w:w="1248" w:type="dxa"/>
            <w:vAlign w:val="bottom"/>
          </w:tcPr>
          <w:p w14:paraId="0D00ABD0" w14:textId="77777777" w:rsidR="00C83F00" w:rsidRPr="004D3E5A" w:rsidRDefault="00C83F00" w:rsidP="00C83F00">
            <w:pPr>
              <w:pBdr>
                <w:bottom w:val="single" w:sz="4" w:space="1" w:color="auto"/>
              </w:pBdr>
              <w:spacing w:line="380" w:lineRule="exact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280,356</w:t>
            </w:r>
          </w:p>
        </w:tc>
      </w:tr>
      <w:tr w:rsidR="00C83F00" w:rsidRPr="004D3E5A" w14:paraId="559DC73E" w14:textId="77777777" w:rsidTr="0041328D">
        <w:tc>
          <w:tcPr>
            <w:tcW w:w="4140" w:type="dxa"/>
          </w:tcPr>
          <w:p w14:paraId="3FF3926F" w14:textId="77777777" w:rsidR="00C83F00" w:rsidRPr="004D3E5A" w:rsidRDefault="00C83F00" w:rsidP="00C83F00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u w:val="single"/>
                <w:cs/>
              </w:rPr>
              <w:t>สินทรัพย์ทางการเงินที่วัดมูลค่าด้วยราคาทุนตัดจำหน่าย</w:t>
            </w:r>
          </w:p>
        </w:tc>
        <w:tc>
          <w:tcPr>
            <w:tcW w:w="1248" w:type="dxa"/>
            <w:vAlign w:val="bottom"/>
          </w:tcPr>
          <w:p w14:paraId="7E457DCE" w14:textId="77777777" w:rsidR="00C83F00" w:rsidRPr="004D3E5A" w:rsidRDefault="00C83F00" w:rsidP="00C83F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4AF84950" w14:textId="77777777" w:rsidR="00C83F00" w:rsidRPr="004D3E5A" w:rsidRDefault="00C83F00" w:rsidP="00C83F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3221571B" w14:textId="77777777" w:rsidR="00C83F00" w:rsidRPr="004D3E5A" w:rsidRDefault="00C83F00" w:rsidP="00C83F0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441786DE" w14:textId="77777777" w:rsidR="00C83F00" w:rsidRPr="004D3E5A" w:rsidRDefault="00C83F00" w:rsidP="00C83F0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C83F00" w:rsidRPr="004D3E5A" w14:paraId="6FA605A3" w14:textId="77777777" w:rsidTr="0041328D">
        <w:tc>
          <w:tcPr>
            <w:tcW w:w="4140" w:type="dxa"/>
          </w:tcPr>
          <w:p w14:paraId="20F17223" w14:textId="77777777" w:rsidR="00C83F00" w:rsidRPr="004D3E5A" w:rsidRDefault="00C83F00" w:rsidP="00C83F00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 xml:space="preserve">เงินฝากประจำ </w:t>
            </w:r>
          </w:p>
        </w:tc>
        <w:tc>
          <w:tcPr>
            <w:tcW w:w="1248" w:type="dxa"/>
            <w:vAlign w:val="bottom"/>
          </w:tcPr>
          <w:p w14:paraId="69B46FAB" w14:textId="2CA3EA92" w:rsidR="00C83F00" w:rsidRPr="004D3E5A" w:rsidRDefault="000172AF" w:rsidP="00C83F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 xml:space="preserve">0.70 </w:t>
            </w:r>
            <w:r w:rsidR="00A77D86" w:rsidRPr="004D3E5A">
              <w:rPr>
                <w:rFonts w:ascii="Angsana New" w:hAnsi="Angsana New"/>
                <w:sz w:val="32"/>
                <w:szCs w:val="32"/>
              </w:rPr>
              <w:t>-</w:t>
            </w:r>
            <w:r w:rsidRPr="004D3E5A">
              <w:rPr>
                <w:rFonts w:ascii="Angsana New" w:hAnsi="Angsana New"/>
                <w:sz w:val="32"/>
                <w:szCs w:val="32"/>
              </w:rPr>
              <w:t xml:space="preserve"> 1.10</w:t>
            </w:r>
          </w:p>
        </w:tc>
        <w:tc>
          <w:tcPr>
            <w:tcW w:w="1248" w:type="dxa"/>
            <w:vAlign w:val="bottom"/>
          </w:tcPr>
          <w:p w14:paraId="4A2CF3D9" w14:textId="77777777" w:rsidR="00C83F00" w:rsidRPr="004D3E5A" w:rsidRDefault="00C83F00" w:rsidP="00C83F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0.70 - 1.05</w:t>
            </w:r>
          </w:p>
        </w:tc>
        <w:tc>
          <w:tcPr>
            <w:tcW w:w="1248" w:type="dxa"/>
            <w:vAlign w:val="bottom"/>
          </w:tcPr>
          <w:p w14:paraId="3993A7EB" w14:textId="4F1FA030" w:rsidR="00C83F00" w:rsidRPr="004D3E5A" w:rsidRDefault="00ED14E6" w:rsidP="00C83F00">
            <w:pP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300,05</w:t>
            </w:r>
            <w:r w:rsidR="00612FB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48" w:type="dxa"/>
            <w:vAlign w:val="bottom"/>
          </w:tcPr>
          <w:p w14:paraId="709DC546" w14:textId="77777777" w:rsidR="00C83F00" w:rsidRPr="004D3E5A" w:rsidRDefault="00C83F00" w:rsidP="00C83F00">
            <w:pP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300,052</w:t>
            </w:r>
          </w:p>
        </w:tc>
      </w:tr>
      <w:tr w:rsidR="00C83F00" w:rsidRPr="004D3E5A" w14:paraId="2AF1F197" w14:textId="77777777" w:rsidTr="0041328D">
        <w:tc>
          <w:tcPr>
            <w:tcW w:w="4140" w:type="dxa"/>
          </w:tcPr>
          <w:p w14:paraId="4F333E1E" w14:textId="77777777" w:rsidR="00C83F00" w:rsidRPr="004D3E5A" w:rsidRDefault="00C83F00" w:rsidP="00C83F00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 xml:space="preserve">หุ้นกู้ที่จะถือจนครบกำหนด </w:t>
            </w:r>
            <w:r w:rsidRPr="004D3E5A">
              <w:rPr>
                <w:rFonts w:ascii="Angsana New" w:hAnsi="Angsana New" w:hint="cs"/>
                <w:sz w:val="32"/>
                <w:szCs w:val="32"/>
              </w:rPr>
              <w:t>-</w:t>
            </w: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 xml:space="preserve"> ครบกำหนดภายใน</w:t>
            </w:r>
            <w:r w:rsidRPr="004D3E5A">
              <w:rPr>
                <w:rFonts w:ascii="Angsana New" w:hAnsi="Angsana New" w:hint="cs"/>
                <w:sz w:val="32"/>
                <w:szCs w:val="32"/>
              </w:rPr>
              <w:t xml:space="preserve"> 1</w:t>
            </w: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 xml:space="preserve"> ปี (หมายเหตุ </w:t>
            </w:r>
            <w:r w:rsidRPr="004D3E5A">
              <w:rPr>
                <w:rFonts w:ascii="Angsana New" w:hAnsi="Angsana New"/>
                <w:sz w:val="32"/>
                <w:szCs w:val="32"/>
              </w:rPr>
              <w:t>13)</w:t>
            </w:r>
          </w:p>
        </w:tc>
        <w:tc>
          <w:tcPr>
            <w:tcW w:w="1248" w:type="dxa"/>
            <w:vAlign w:val="bottom"/>
          </w:tcPr>
          <w:p w14:paraId="7BE2E122" w14:textId="77777777" w:rsidR="00C83F00" w:rsidRPr="004D3E5A" w:rsidRDefault="000172AF" w:rsidP="00C83F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8" w:type="dxa"/>
            <w:vAlign w:val="bottom"/>
          </w:tcPr>
          <w:p w14:paraId="49E3C631" w14:textId="77777777" w:rsidR="00C83F00" w:rsidRPr="004D3E5A" w:rsidRDefault="00C83F00" w:rsidP="00C83F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 xml:space="preserve">2.65 </w:t>
            </w:r>
            <w:r w:rsidRPr="004D3E5A">
              <w:rPr>
                <w:rFonts w:ascii="Angsana New" w:hAnsi="Angsana New"/>
                <w:sz w:val="32"/>
                <w:szCs w:val="32"/>
              </w:rPr>
              <w:t>-</w:t>
            </w: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 xml:space="preserve"> 2.88</w:t>
            </w:r>
          </w:p>
        </w:tc>
        <w:tc>
          <w:tcPr>
            <w:tcW w:w="1248" w:type="dxa"/>
            <w:vAlign w:val="bottom"/>
          </w:tcPr>
          <w:p w14:paraId="423734EB" w14:textId="77777777" w:rsidR="00C83F00" w:rsidRPr="004D3E5A" w:rsidRDefault="000172AF" w:rsidP="00C83F0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8" w:type="dxa"/>
            <w:vAlign w:val="bottom"/>
          </w:tcPr>
          <w:p w14:paraId="5AF60385" w14:textId="77777777" w:rsidR="00C83F00" w:rsidRPr="004D3E5A" w:rsidRDefault="00C83F00" w:rsidP="00C83F0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15,005</w:t>
            </w:r>
          </w:p>
        </w:tc>
      </w:tr>
      <w:tr w:rsidR="00C83F00" w:rsidRPr="004D3E5A" w14:paraId="787AF925" w14:textId="77777777" w:rsidTr="0041328D">
        <w:tc>
          <w:tcPr>
            <w:tcW w:w="4140" w:type="dxa"/>
          </w:tcPr>
          <w:p w14:paraId="1ECDF364" w14:textId="77777777" w:rsidR="00C83F00" w:rsidRPr="004D3E5A" w:rsidRDefault="00C83F00" w:rsidP="00C83F00">
            <w:pPr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248" w:type="dxa"/>
            <w:vAlign w:val="bottom"/>
          </w:tcPr>
          <w:p w14:paraId="5DFF0C62" w14:textId="77777777" w:rsidR="00C83F00" w:rsidRPr="004D3E5A" w:rsidRDefault="00C83F00" w:rsidP="00C83F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1C8AE944" w14:textId="77777777" w:rsidR="00C83F00" w:rsidRPr="004D3E5A" w:rsidRDefault="00C83F00" w:rsidP="00C83F00">
            <w:pPr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18238B21" w14:textId="07297487" w:rsidR="00C83F00" w:rsidRPr="004D3E5A" w:rsidRDefault="000172AF" w:rsidP="00C83F0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300,05</w:t>
            </w:r>
            <w:r w:rsidR="00612FB9">
              <w:rPr>
                <w:rFonts w:ascii="Angsana New" w:hAnsi="Angsana New"/>
                <w:sz w:val="32"/>
                <w:szCs w:val="32"/>
              </w:rPr>
              <w:t>3</w:t>
            </w:r>
          </w:p>
        </w:tc>
        <w:tc>
          <w:tcPr>
            <w:tcW w:w="1248" w:type="dxa"/>
            <w:vAlign w:val="bottom"/>
          </w:tcPr>
          <w:p w14:paraId="269D3806" w14:textId="77777777" w:rsidR="00C83F00" w:rsidRPr="004D3E5A" w:rsidRDefault="00C83F00" w:rsidP="00C83F00">
            <w:pPr>
              <w:pBdr>
                <w:bottom w:val="sing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315,057</w:t>
            </w:r>
          </w:p>
        </w:tc>
      </w:tr>
      <w:tr w:rsidR="00C83F00" w:rsidRPr="004D3E5A" w14:paraId="61D1DFD5" w14:textId="77777777" w:rsidTr="0041328D">
        <w:tc>
          <w:tcPr>
            <w:tcW w:w="4140" w:type="dxa"/>
            <w:hideMark/>
          </w:tcPr>
          <w:p w14:paraId="20B4FEC6" w14:textId="77777777" w:rsidR="00C83F00" w:rsidRPr="004D3E5A" w:rsidRDefault="00C83F00" w:rsidP="00C83F00">
            <w:pPr>
              <w:ind w:left="165" w:hanging="165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รวมสินทรัพย์ทางการเงินหมุนเวียนอื่น</w:t>
            </w:r>
          </w:p>
        </w:tc>
        <w:tc>
          <w:tcPr>
            <w:tcW w:w="1248" w:type="dxa"/>
            <w:vAlign w:val="bottom"/>
          </w:tcPr>
          <w:p w14:paraId="5A9EAEFF" w14:textId="77777777" w:rsidR="00C83F00" w:rsidRPr="004D3E5A" w:rsidRDefault="00C83F00" w:rsidP="00C83F0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14AC47E7" w14:textId="77777777" w:rsidR="00C83F00" w:rsidRPr="004D3E5A" w:rsidRDefault="00C83F00" w:rsidP="00C83F00">
            <w:pPr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304F2589" w14:textId="1CE3A94A" w:rsidR="00C83F00" w:rsidRPr="004D3E5A" w:rsidRDefault="000172AF" w:rsidP="00C83F0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748,26</w:t>
            </w:r>
            <w:r w:rsidR="00612FB9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248" w:type="dxa"/>
            <w:vAlign w:val="bottom"/>
          </w:tcPr>
          <w:p w14:paraId="675FD095" w14:textId="77777777" w:rsidR="00C83F00" w:rsidRPr="004D3E5A" w:rsidRDefault="00C83F00" w:rsidP="00C83F00">
            <w:pPr>
              <w:pBdr>
                <w:bottom w:val="double" w:sz="4" w:space="1" w:color="auto"/>
              </w:pBdr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595,413</w:t>
            </w:r>
          </w:p>
        </w:tc>
      </w:tr>
    </w:tbl>
    <w:p w14:paraId="5B19D63D" w14:textId="77777777" w:rsidR="00A77D86" w:rsidRPr="004D3E5A" w:rsidRDefault="00A77D86" w:rsidP="009E42C6">
      <w:pPr>
        <w:tabs>
          <w:tab w:val="clear" w:pos="227"/>
          <w:tab w:val="clear" w:pos="454"/>
          <w:tab w:val="clear" w:pos="680"/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</w:p>
    <w:p w14:paraId="7BFF06E8" w14:textId="77777777" w:rsidR="00A77D86" w:rsidRPr="004D3E5A" w:rsidRDefault="00A77D8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br w:type="page"/>
      </w:r>
    </w:p>
    <w:p w14:paraId="4B84EA4F" w14:textId="093CC931" w:rsidR="00956AD2" w:rsidRPr="004D3E5A" w:rsidRDefault="00AB0D71" w:rsidP="009E42C6">
      <w:pPr>
        <w:tabs>
          <w:tab w:val="clear" w:pos="227"/>
          <w:tab w:val="clear" w:pos="454"/>
          <w:tab w:val="clear" w:pos="680"/>
          <w:tab w:val="left" w:pos="540"/>
        </w:tabs>
        <w:spacing w:before="240" w:after="120" w:line="240" w:lineRule="auto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lastRenderedPageBreak/>
        <w:t>9</w:t>
      </w:r>
      <w:r w:rsidR="00A27C74" w:rsidRPr="004D3E5A">
        <w:rPr>
          <w:rFonts w:ascii="Angsana New" w:hAnsi="Angsana New"/>
          <w:b/>
          <w:bCs/>
          <w:sz w:val="32"/>
          <w:szCs w:val="32"/>
        </w:rPr>
        <w:t>.</w:t>
      </w:r>
      <w:r w:rsidR="00956AD2" w:rsidRPr="004D3E5A">
        <w:rPr>
          <w:rFonts w:ascii="Angsana New" w:hAnsi="Angsana New"/>
          <w:b/>
          <w:bCs/>
          <w:sz w:val="32"/>
          <w:szCs w:val="32"/>
        </w:rPr>
        <w:tab/>
      </w:r>
      <w:r w:rsidR="00956AD2" w:rsidRPr="004D3E5A">
        <w:rPr>
          <w:rFonts w:ascii="Angsana New" w:hAnsi="Angsana New"/>
          <w:b/>
          <w:bCs/>
          <w:sz w:val="32"/>
          <w:szCs w:val="32"/>
          <w:cs/>
        </w:rPr>
        <w:t>ลูกหนี้การค้า</w:t>
      </w:r>
      <w:r w:rsidR="001D7A63" w:rsidRPr="004D3E5A">
        <w:rPr>
          <w:rFonts w:ascii="Angsana New" w:hAnsi="Angsana New"/>
          <w:b/>
          <w:bCs/>
          <w:sz w:val="32"/>
          <w:szCs w:val="32"/>
          <w:cs/>
        </w:rPr>
        <w:t>และลูกหนี้อื่น</w:t>
      </w:r>
    </w:p>
    <w:tbl>
      <w:tblPr>
        <w:tblW w:w="9169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4"/>
        <w:gridCol w:w="3501"/>
        <w:gridCol w:w="1179"/>
        <w:gridCol w:w="266"/>
        <w:gridCol w:w="1179"/>
        <w:gridCol w:w="275"/>
        <w:gridCol w:w="1251"/>
        <w:gridCol w:w="275"/>
        <w:gridCol w:w="1229"/>
      </w:tblGrid>
      <w:tr w:rsidR="005F7DA4" w:rsidRPr="004D3E5A" w14:paraId="46235B47" w14:textId="77777777" w:rsidTr="00533642">
        <w:trPr>
          <w:gridBefore w:val="1"/>
          <w:wBefore w:w="8" w:type="pct"/>
          <w:trHeight w:val="189"/>
          <w:tblHeader/>
        </w:trPr>
        <w:tc>
          <w:tcPr>
            <w:tcW w:w="1909" w:type="pct"/>
          </w:tcPr>
          <w:p w14:paraId="451DC32C" w14:textId="77777777" w:rsidR="005F7DA4" w:rsidRPr="004D3E5A" w:rsidRDefault="005F7DA4" w:rsidP="00035756">
            <w:pPr>
              <w:spacing w:line="240" w:lineRule="auto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431" w:type="pct"/>
            <w:gridSpan w:val="3"/>
          </w:tcPr>
          <w:p w14:paraId="21D54D19" w14:textId="77777777" w:rsidR="005F7DA4" w:rsidRPr="004D3E5A" w:rsidRDefault="005F7DA4" w:rsidP="00035756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b/>
                <w:sz w:val="32"/>
                <w:szCs w:val="32"/>
                <w:cs/>
              </w:rPr>
            </w:pPr>
          </w:p>
        </w:tc>
        <w:tc>
          <w:tcPr>
            <w:tcW w:w="150" w:type="pct"/>
          </w:tcPr>
          <w:p w14:paraId="0EFB70F5" w14:textId="77777777" w:rsidR="005F7DA4" w:rsidRPr="004D3E5A" w:rsidRDefault="005F7DA4" w:rsidP="00035756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502" w:type="pct"/>
            <w:gridSpan w:val="3"/>
          </w:tcPr>
          <w:p w14:paraId="5F29154F" w14:textId="77777777" w:rsidR="005F7DA4" w:rsidRPr="004D3E5A" w:rsidRDefault="005F7DA4" w:rsidP="00035756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07"/>
              <w:jc w:val="right"/>
              <w:rPr>
                <w:rFonts w:ascii="Angsana New" w:hAnsi="Angsana New"/>
                <w:b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b/>
                <w:sz w:val="32"/>
                <w:szCs w:val="32"/>
                <w:cs/>
              </w:rPr>
              <w:t>(หน่วย:</w:t>
            </w:r>
            <w:r w:rsidRPr="004D3E5A">
              <w:rPr>
                <w:rFonts w:ascii="Angsana New" w:hAnsi="Angsana New"/>
                <w:bCs/>
                <w:sz w:val="32"/>
                <w:szCs w:val="32"/>
              </w:rPr>
              <w:t xml:space="preserve"> </w:t>
            </w:r>
            <w:r w:rsidRPr="004D3E5A">
              <w:rPr>
                <w:rFonts w:ascii="Angsana New" w:hAnsi="Angsana New"/>
                <w:b/>
                <w:sz w:val="32"/>
                <w:szCs w:val="32"/>
                <w:cs/>
              </w:rPr>
              <w:t>พันบาท)</w:t>
            </w:r>
          </w:p>
        </w:tc>
      </w:tr>
      <w:tr w:rsidR="005F7DA4" w:rsidRPr="004D3E5A" w14:paraId="75A9DA9A" w14:textId="77777777" w:rsidTr="00533642">
        <w:trPr>
          <w:gridBefore w:val="1"/>
          <w:wBefore w:w="8" w:type="pct"/>
          <w:tblHeader/>
        </w:trPr>
        <w:tc>
          <w:tcPr>
            <w:tcW w:w="1909" w:type="pct"/>
          </w:tcPr>
          <w:p w14:paraId="55719BFE" w14:textId="77777777" w:rsidR="005F7DA4" w:rsidRPr="004D3E5A" w:rsidRDefault="005F7DA4" w:rsidP="00035756">
            <w:pPr>
              <w:spacing w:line="240" w:lineRule="auto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431" w:type="pct"/>
            <w:gridSpan w:val="3"/>
          </w:tcPr>
          <w:p w14:paraId="027A3A04" w14:textId="77777777" w:rsidR="005F7DA4" w:rsidRPr="004D3E5A" w:rsidRDefault="005F7DA4" w:rsidP="00035756">
            <w:pPr>
              <w:pStyle w:val="BodyText"/>
              <w:pBdr>
                <w:bottom w:val="single" w:sz="4" w:space="1" w:color="auto"/>
              </w:pBdr>
              <w:tabs>
                <w:tab w:val="clear" w:pos="3742"/>
                <w:tab w:val="left" w:pos="3735"/>
              </w:tabs>
              <w:spacing w:after="0" w:line="240" w:lineRule="auto"/>
              <w:ind w:left="-108" w:right="-106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4D3E5A">
              <w:rPr>
                <w:rFonts w:ascii="Angsana New" w:hAnsi="Angsana New"/>
                <w:b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0" w:type="pct"/>
          </w:tcPr>
          <w:p w14:paraId="26105DA8" w14:textId="77777777" w:rsidR="005F7DA4" w:rsidRPr="004D3E5A" w:rsidRDefault="005F7DA4" w:rsidP="00035756">
            <w:pPr>
              <w:pStyle w:val="BodyText"/>
              <w:tabs>
                <w:tab w:val="clear" w:pos="3742"/>
                <w:tab w:val="left" w:pos="3735"/>
              </w:tabs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1502" w:type="pct"/>
            <w:gridSpan w:val="3"/>
          </w:tcPr>
          <w:p w14:paraId="5CE5C455" w14:textId="77777777" w:rsidR="005F7DA4" w:rsidRPr="004D3E5A" w:rsidRDefault="005F7DA4" w:rsidP="00035756">
            <w:pPr>
              <w:pStyle w:val="BodyText"/>
              <w:pBdr>
                <w:bottom w:val="single" w:sz="4" w:space="1" w:color="auto"/>
              </w:pBdr>
              <w:tabs>
                <w:tab w:val="clear" w:pos="3742"/>
                <w:tab w:val="left" w:pos="3735"/>
              </w:tabs>
              <w:spacing w:after="0" w:line="240" w:lineRule="auto"/>
              <w:ind w:left="-108" w:right="-107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  <w:r w:rsidRPr="004D3E5A">
              <w:rPr>
                <w:rFonts w:ascii="Angsana New" w:hAnsi="Angsana New"/>
                <w:b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2193" w:rsidRPr="004D3E5A" w14:paraId="60B6A931" w14:textId="77777777" w:rsidTr="00533642">
        <w:tblPrEx>
          <w:tblLook w:val="01E0" w:firstRow="1" w:lastRow="1" w:firstColumn="1" w:lastColumn="1" w:noHBand="0" w:noVBand="0"/>
        </w:tblPrEx>
        <w:trPr>
          <w:gridBefore w:val="1"/>
          <w:wBefore w:w="8" w:type="pct"/>
          <w:tblHeader/>
        </w:trPr>
        <w:tc>
          <w:tcPr>
            <w:tcW w:w="1909" w:type="pct"/>
          </w:tcPr>
          <w:p w14:paraId="10342B1A" w14:textId="77777777" w:rsidR="00732193" w:rsidRPr="004D3E5A" w:rsidRDefault="00732193" w:rsidP="00732193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3C664050" w14:textId="77777777" w:rsidR="00732193" w:rsidRPr="004D3E5A" w:rsidRDefault="004C7B06" w:rsidP="00732193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5" w:type="pct"/>
          </w:tcPr>
          <w:p w14:paraId="39BE1BEC" w14:textId="77777777" w:rsidR="00732193" w:rsidRPr="004D3E5A" w:rsidRDefault="00732193" w:rsidP="007321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14:paraId="4D4204ED" w14:textId="77777777" w:rsidR="00732193" w:rsidRPr="004D3E5A" w:rsidRDefault="004C7B06" w:rsidP="007321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0" w:type="pct"/>
          </w:tcPr>
          <w:p w14:paraId="78C3C9EB" w14:textId="77777777" w:rsidR="00732193" w:rsidRPr="004D3E5A" w:rsidRDefault="00732193" w:rsidP="00732193">
            <w:pPr>
              <w:spacing w:line="240" w:lineRule="auto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0A2623B3" w14:textId="77777777" w:rsidR="00732193" w:rsidRPr="004D3E5A" w:rsidRDefault="004C7B06" w:rsidP="00732193">
            <w:pPr>
              <w:pStyle w:val="BodyText"/>
              <w:spacing w:after="0" w:line="240" w:lineRule="auto"/>
              <w:ind w:left="-113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0" w:type="pct"/>
          </w:tcPr>
          <w:p w14:paraId="74345015" w14:textId="77777777" w:rsidR="00732193" w:rsidRPr="004D3E5A" w:rsidRDefault="00732193" w:rsidP="007321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sz w:val="32"/>
                <w:szCs w:val="32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15F12F77" w14:textId="77777777" w:rsidR="00732193" w:rsidRPr="004D3E5A" w:rsidRDefault="004C7B06" w:rsidP="00732193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5F7DA4" w:rsidRPr="004D3E5A" w14:paraId="27CB68BA" w14:textId="77777777" w:rsidTr="00533642">
        <w:trPr>
          <w:gridBefore w:val="1"/>
          <w:wBefore w:w="8" w:type="pct"/>
        </w:trPr>
        <w:tc>
          <w:tcPr>
            <w:tcW w:w="3340" w:type="pct"/>
            <w:gridSpan w:val="4"/>
          </w:tcPr>
          <w:p w14:paraId="5A85A925" w14:textId="77777777" w:rsidR="005F7DA4" w:rsidRPr="004D3E5A" w:rsidRDefault="005F7DA4" w:rsidP="000357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4" w:right="-112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>ลูกหนี้การค้า</w:t>
            </w:r>
            <w:r w:rsidRPr="004D3E5A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 </w:t>
            </w:r>
            <w:r w:rsidR="001671C4" w:rsidRPr="004D3E5A">
              <w:rPr>
                <w:rFonts w:ascii="Angsana New" w:hAnsi="Angsana New"/>
                <w:b/>
                <w:bCs/>
                <w:sz w:val="32"/>
                <w:szCs w:val="32"/>
                <w:u w:val="single"/>
                <w:lang w:bidi="th-TH"/>
              </w:rPr>
              <w:t>-</w:t>
            </w:r>
            <w:r w:rsidRPr="004D3E5A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 </w:t>
            </w:r>
            <w:r w:rsidRPr="004D3E5A">
              <w:rPr>
                <w:rFonts w:ascii="Angsana New" w:hAnsi="Angsana New" w:cs="Angsana New" w:hint="cs"/>
                <w:b/>
                <w:bCs/>
                <w:sz w:val="32"/>
                <w:szCs w:val="32"/>
                <w:u w:val="single"/>
                <w:cs/>
                <w:lang w:bidi="th-TH"/>
              </w:rPr>
              <w:t>กิจการที่เกี่ยวข้องกัน</w:t>
            </w:r>
            <w:r w:rsidRPr="004D3E5A">
              <w:rPr>
                <w:rFonts w:ascii="Angsana New" w:hAnsi="Angsana New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</w:p>
        </w:tc>
        <w:tc>
          <w:tcPr>
            <w:tcW w:w="150" w:type="pct"/>
          </w:tcPr>
          <w:p w14:paraId="54B6E34E" w14:textId="77777777" w:rsidR="005F7DA4" w:rsidRPr="004D3E5A" w:rsidRDefault="005F7DA4" w:rsidP="00035756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82" w:type="pct"/>
          </w:tcPr>
          <w:p w14:paraId="073B12A3" w14:textId="77777777" w:rsidR="005F7DA4" w:rsidRPr="004D3E5A" w:rsidRDefault="005F7DA4" w:rsidP="00035756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150" w:type="pct"/>
          </w:tcPr>
          <w:p w14:paraId="0046AEE4" w14:textId="77777777" w:rsidR="005F7DA4" w:rsidRPr="004D3E5A" w:rsidRDefault="005F7DA4" w:rsidP="00035756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0" w:type="pct"/>
          </w:tcPr>
          <w:p w14:paraId="32B012BB" w14:textId="77777777" w:rsidR="005F7DA4" w:rsidRPr="004D3E5A" w:rsidRDefault="005F7DA4" w:rsidP="00035756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</w:tr>
      <w:tr w:rsidR="00573BFB" w:rsidRPr="004D3E5A" w14:paraId="4CBA7A03" w14:textId="77777777" w:rsidTr="00533642">
        <w:trPr>
          <w:gridBefore w:val="1"/>
          <w:wBefore w:w="8" w:type="pct"/>
        </w:trPr>
        <w:tc>
          <w:tcPr>
            <w:tcW w:w="2552" w:type="pct"/>
            <w:gridSpan w:val="2"/>
          </w:tcPr>
          <w:p w14:paraId="417D72CC" w14:textId="77777777" w:rsidR="005F7DA4" w:rsidRPr="004D3E5A" w:rsidRDefault="005F7DA4" w:rsidP="000357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4" w:right="-112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 w:cs="Angsana New" w:hint="cs"/>
                <w:sz w:val="32"/>
                <w:szCs w:val="32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5" w:type="pct"/>
          </w:tcPr>
          <w:p w14:paraId="04A9E40A" w14:textId="77777777" w:rsidR="005F7DA4" w:rsidRPr="004D3E5A" w:rsidRDefault="005F7DA4" w:rsidP="00035756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3" w:type="pct"/>
          </w:tcPr>
          <w:p w14:paraId="049E04A4" w14:textId="77777777" w:rsidR="005F7DA4" w:rsidRPr="004D3E5A" w:rsidRDefault="005F7DA4" w:rsidP="00035756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" w:type="pct"/>
          </w:tcPr>
          <w:p w14:paraId="3D24B31D" w14:textId="77777777" w:rsidR="005F7DA4" w:rsidRPr="004D3E5A" w:rsidRDefault="005F7DA4" w:rsidP="00035756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82" w:type="pct"/>
          </w:tcPr>
          <w:p w14:paraId="43F82777" w14:textId="77777777" w:rsidR="005F7DA4" w:rsidRPr="004D3E5A" w:rsidRDefault="005F7DA4" w:rsidP="00035756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150" w:type="pct"/>
          </w:tcPr>
          <w:p w14:paraId="220EE875" w14:textId="77777777" w:rsidR="005F7DA4" w:rsidRPr="004D3E5A" w:rsidRDefault="005F7DA4" w:rsidP="00035756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0" w:type="pct"/>
          </w:tcPr>
          <w:p w14:paraId="30F89D62" w14:textId="77777777" w:rsidR="005F7DA4" w:rsidRPr="004D3E5A" w:rsidRDefault="005F7DA4" w:rsidP="00035756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</w:tr>
      <w:tr w:rsidR="00DF1090" w:rsidRPr="004D3E5A" w14:paraId="5AE8D578" w14:textId="77777777" w:rsidTr="005B3EE8">
        <w:tc>
          <w:tcPr>
            <w:tcW w:w="1917" w:type="pct"/>
            <w:gridSpan w:val="2"/>
          </w:tcPr>
          <w:p w14:paraId="2B1DAACC" w14:textId="462A8F9C" w:rsidR="00DF1090" w:rsidRPr="004D3E5A" w:rsidRDefault="00DF1090" w:rsidP="00DF1090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643" w:type="pct"/>
            <w:vAlign w:val="bottom"/>
          </w:tcPr>
          <w:p w14:paraId="2C2E17C5" w14:textId="6C3E6AF8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</w:pPr>
            <w:r w:rsidRPr="004D3E5A">
              <w:rPr>
                <w:rFonts w:ascii="Angsana New" w:hAnsi="Angsana New" w:cs="Cordi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7F52BB3A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3" w:type="pct"/>
            <w:vAlign w:val="bottom"/>
          </w:tcPr>
          <w:p w14:paraId="23E59808" w14:textId="115B84C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</w:pPr>
            <w:r w:rsidRPr="004D3E5A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150" w:type="pct"/>
            <w:vAlign w:val="bottom"/>
          </w:tcPr>
          <w:p w14:paraId="3A063D67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2" w:type="pct"/>
          </w:tcPr>
          <w:p w14:paraId="1C6E71BC" w14:textId="5C24E979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7,632</w:t>
            </w:r>
          </w:p>
        </w:tc>
        <w:tc>
          <w:tcPr>
            <w:tcW w:w="150" w:type="pct"/>
            <w:vAlign w:val="bottom"/>
          </w:tcPr>
          <w:p w14:paraId="540E008E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70" w:type="pct"/>
          </w:tcPr>
          <w:p w14:paraId="38381776" w14:textId="36BB629F" w:rsidR="00DF1090" w:rsidRPr="004D3E5A" w:rsidRDefault="005A1A9E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>
              <w:rPr>
                <w:rFonts w:ascii="Angsana New" w:hAnsi="Angsana New"/>
                <w:sz w:val="32"/>
                <w:szCs w:val="32"/>
                <w:lang w:val="en-US"/>
              </w:rPr>
              <w:t>6,909</w:t>
            </w:r>
          </w:p>
        </w:tc>
      </w:tr>
      <w:tr w:rsidR="00DF1090" w:rsidRPr="004D3E5A" w14:paraId="2D8F2B04" w14:textId="77777777" w:rsidTr="00533642">
        <w:trPr>
          <w:gridBefore w:val="1"/>
          <w:wBefore w:w="8" w:type="pct"/>
        </w:trPr>
        <w:tc>
          <w:tcPr>
            <w:tcW w:w="2552" w:type="pct"/>
            <w:gridSpan w:val="2"/>
          </w:tcPr>
          <w:p w14:paraId="35A7C6A4" w14:textId="429E7497" w:rsidR="00DF1090" w:rsidRPr="004D3E5A" w:rsidRDefault="00DF1090" w:rsidP="00DF1090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145" w:type="pct"/>
          </w:tcPr>
          <w:p w14:paraId="007C4731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3" w:type="pct"/>
          </w:tcPr>
          <w:p w14:paraId="3AC3CC76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" w:type="pct"/>
          </w:tcPr>
          <w:p w14:paraId="0487A469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82" w:type="pct"/>
          </w:tcPr>
          <w:p w14:paraId="62BB1168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150" w:type="pct"/>
          </w:tcPr>
          <w:p w14:paraId="3D97A4A3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0" w:type="pct"/>
          </w:tcPr>
          <w:p w14:paraId="7D93E398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</w:tr>
      <w:tr w:rsidR="00DF1090" w:rsidRPr="004D3E5A" w14:paraId="7925F4E8" w14:textId="77777777" w:rsidTr="00533642">
        <w:trPr>
          <w:gridBefore w:val="1"/>
          <w:wBefore w:w="8" w:type="pct"/>
        </w:trPr>
        <w:tc>
          <w:tcPr>
            <w:tcW w:w="1909" w:type="pct"/>
          </w:tcPr>
          <w:p w14:paraId="28E7B4E2" w14:textId="458DC0CA" w:rsidR="00DF1090" w:rsidRPr="004D3E5A" w:rsidRDefault="00DF1090" w:rsidP="00DF1090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4D3E5A">
              <w:rPr>
                <w:rFonts w:ascii="Angsana New" w:hAnsi="Angsana New"/>
                <w:sz w:val="32"/>
                <w:szCs w:val="32"/>
              </w:rPr>
              <w:t>6 - 12</w:t>
            </w:r>
            <w:r w:rsidRPr="004D3E5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643" w:type="pct"/>
            <w:vAlign w:val="bottom"/>
          </w:tcPr>
          <w:p w14:paraId="5C131C3D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Cordia New"/>
                <w:sz w:val="32"/>
                <w:szCs w:val="32"/>
                <w:lang w:bidi="th-TH"/>
              </w:rPr>
            </w:pPr>
            <w:r w:rsidRPr="004D3E5A">
              <w:rPr>
                <w:rFonts w:ascii="Angsana New" w:hAnsi="Angsana New" w:cs="Cordi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642F3DB4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3" w:type="pct"/>
            <w:vAlign w:val="bottom"/>
          </w:tcPr>
          <w:p w14:paraId="035F11AA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D3E5A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150" w:type="pct"/>
            <w:vAlign w:val="bottom"/>
          </w:tcPr>
          <w:p w14:paraId="7135501E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2" w:type="pct"/>
          </w:tcPr>
          <w:p w14:paraId="254F72EE" w14:textId="38380BA5" w:rsidR="00DF1090" w:rsidRPr="004D3E5A" w:rsidRDefault="005A1A9E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 w:cs="Cordi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Cordia New"/>
                <w:sz w:val="32"/>
                <w:szCs w:val="32"/>
                <w:lang w:val="en-US" w:bidi="th-TH"/>
              </w:rPr>
              <w:t>1</w:t>
            </w:r>
            <w:r w:rsidR="005C6913">
              <w:rPr>
                <w:rFonts w:ascii="Angsana New" w:hAnsi="Angsana New" w:cs="Cordia New"/>
                <w:sz w:val="32"/>
                <w:szCs w:val="32"/>
                <w:lang w:val="en-US" w:bidi="th-TH"/>
              </w:rPr>
              <w:t>,</w:t>
            </w:r>
            <w:r>
              <w:rPr>
                <w:rFonts w:ascii="Angsana New" w:hAnsi="Angsana New" w:cs="Cordia New"/>
                <w:sz w:val="32"/>
                <w:szCs w:val="32"/>
                <w:lang w:val="en-US" w:bidi="th-TH"/>
              </w:rPr>
              <w:t>860</w:t>
            </w:r>
          </w:p>
        </w:tc>
        <w:tc>
          <w:tcPr>
            <w:tcW w:w="150" w:type="pct"/>
            <w:vAlign w:val="bottom"/>
          </w:tcPr>
          <w:p w14:paraId="73F8DAD1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0" w:type="pct"/>
          </w:tcPr>
          <w:p w14:paraId="2CEF7345" w14:textId="58E661DF" w:rsidR="00DF1090" w:rsidRPr="004D3E5A" w:rsidRDefault="005A1A9E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>
              <w:rPr>
                <w:rFonts w:ascii="Angsana New" w:hAnsi="Angsana New" w:cs="Cordia New"/>
                <w:sz w:val="32"/>
                <w:szCs w:val="32"/>
                <w:lang w:val="en-US" w:bidi="th-TH"/>
              </w:rPr>
              <w:t>-</w:t>
            </w:r>
          </w:p>
        </w:tc>
      </w:tr>
      <w:tr w:rsidR="00DF1090" w:rsidRPr="004D3E5A" w14:paraId="199987DD" w14:textId="77777777" w:rsidTr="00533642">
        <w:trPr>
          <w:gridBefore w:val="1"/>
          <w:wBefore w:w="8" w:type="pct"/>
        </w:trPr>
        <w:tc>
          <w:tcPr>
            <w:tcW w:w="1909" w:type="pct"/>
          </w:tcPr>
          <w:p w14:paraId="40315620" w14:textId="77777777" w:rsidR="00DF1090" w:rsidRPr="004D3E5A" w:rsidRDefault="00DF1090" w:rsidP="00DF1090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</w:t>
            </w: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3FC1EE8E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5" w:type="pct"/>
            <w:vAlign w:val="bottom"/>
          </w:tcPr>
          <w:p w14:paraId="0DE98AC4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537D3820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" w:type="pct"/>
            <w:vAlign w:val="bottom"/>
          </w:tcPr>
          <w:p w14:paraId="05DF02F0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vAlign w:val="bottom"/>
          </w:tcPr>
          <w:p w14:paraId="57806676" w14:textId="0AB76205" w:rsidR="00DF1090" w:rsidRPr="004D3E5A" w:rsidRDefault="00DF1090" w:rsidP="005C6913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50" w:type="pct"/>
            <w:vAlign w:val="bottom"/>
          </w:tcPr>
          <w:p w14:paraId="73E79C53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bottom"/>
          </w:tcPr>
          <w:p w14:paraId="176505BB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DF1090" w:rsidRPr="004D3E5A" w14:paraId="366A097C" w14:textId="77777777" w:rsidTr="00533642">
        <w:trPr>
          <w:gridBefore w:val="1"/>
          <w:wBefore w:w="8" w:type="pct"/>
        </w:trPr>
        <w:tc>
          <w:tcPr>
            <w:tcW w:w="1909" w:type="pct"/>
          </w:tcPr>
          <w:p w14:paraId="31FDF437" w14:textId="77777777" w:rsidR="00DF1090" w:rsidRPr="004D3E5A" w:rsidRDefault="00DF1090" w:rsidP="00DF1090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 xml:space="preserve">   ที่เกี่ยวข้องกัน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768EAE08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D3E5A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5AB750C1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45A1F306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bidi="th-TH"/>
              </w:rPr>
            </w:pPr>
            <w:r w:rsidRPr="004D3E5A">
              <w:rPr>
                <w:rFonts w:ascii="Angsana New" w:hAnsi="Angsana New"/>
                <w:sz w:val="32"/>
                <w:szCs w:val="32"/>
                <w:lang w:bidi="th-TH"/>
              </w:rPr>
              <w:t>-</w:t>
            </w:r>
          </w:p>
        </w:tc>
        <w:tc>
          <w:tcPr>
            <w:tcW w:w="150" w:type="pct"/>
            <w:vAlign w:val="bottom"/>
          </w:tcPr>
          <w:p w14:paraId="70F51122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  <w:vAlign w:val="bottom"/>
          </w:tcPr>
          <w:p w14:paraId="049F2B09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4D3E5A">
              <w:rPr>
                <w:rFonts w:ascii="Angsana New" w:hAnsi="Angsana New"/>
                <w:sz w:val="32"/>
                <w:szCs w:val="32"/>
                <w:lang w:val="en-US" w:bidi="th-TH"/>
              </w:rPr>
              <w:t>9,492</w:t>
            </w:r>
          </w:p>
        </w:tc>
        <w:tc>
          <w:tcPr>
            <w:tcW w:w="150" w:type="pct"/>
            <w:vAlign w:val="bottom"/>
          </w:tcPr>
          <w:p w14:paraId="6942981D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  <w:vAlign w:val="bottom"/>
          </w:tcPr>
          <w:p w14:paraId="3AD271F1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4D3E5A">
              <w:rPr>
                <w:rFonts w:ascii="Angsana New" w:hAnsi="Angsana New"/>
                <w:sz w:val="32"/>
                <w:szCs w:val="32"/>
                <w:lang w:val="en-US" w:bidi="th-TH"/>
              </w:rPr>
              <w:t>6,909</w:t>
            </w:r>
          </w:p>
        </w:tc>
      </w:tr>
      <w:tr w:rsidR="00DF1090" w:rsidRPr="004D3E5A" w14:paraId="35DCF191" w14:textId="77777777" w:rsidTr="00533642">
        <w:tc>
          <w:tcPr>
            <w:tcW w:w="2560" w:type="pct"/>
            <w:gridSpan w:val="3"/>
          </w:tcPr>
          <w:p w14:paraId="1CFAB935" w14:textId="7CBCA842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4" w:right="-112"/>
              <w:rPr>
                <w:rFonts w:ascii="Angsana New" w:hAnsi="Angsana New" w:cs="Angsana New"/>
                <w:sz w:val="32"/>
                <w:szCs w:val="32"/>
              </w:rPr>
            </w:pPr>
            <w:r w:rsidRPr="004D3E5A">
              <w:rPr>
                <w:rFonts w:ascii="Angsana New" w:hAnsi="Angsana New" w:cs="Angsana New"/>
                <w:sz w:val="32"/>
                <w:szCs w:val="32"/>
              </w:rPr>
              <w:br w:type="page"/>
            </w:r>
            <w:r w:rsidRPr="004D3E5A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ลูกหนี้การค้า </w:t>
            </w:r>
            <w:r w:rsidRPr="004D3E5A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lang w:bidi="th-TH"/>
              </w:rPr>
              <w:t>-</w:t>
            </w:r>
            <w:r w:rsidRPr="004D3E5A">
              <w:rPr>
                <w:rFonts w:ascii="Angsana New" w:hAnsi="Angsana New" w:cs="Angsana New"/>
                <w:b/>
                <w:bCs/>
                <w:sz w:val="32"/>
                <w:szCs w:val="32"/>
                <w:u w:val="single"/>
                <w:cs/>
                <w:lang w:bidi="th-TH"/>
              </w:rPr>
              <w:t xml:space="preserve"> กิจการที่ไม่เกี่ยวข้องกัน</w:t>
            </w:r>
          </w:p>
        </w:tc>
        <w:tc>
          <w:tcPr>
            <w:tcW w:w="145" w:type="pct"/>
          </w:tcPr>
          <w:p w14:paraId="599FF3F4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3" w:type="pct"/>
          </w:tcPr>
          <w:p w14:paraId="685EBF57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" w:type="pct"/>
          </w:tcPr>
          <w:p w14:paraId="15DF556F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82" w:type="pct"/>
          </w:tcPr>
          <w:p w14:paraId="33DD3B39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150" w:type="pct"/>
          </w:tcPr>
          <w:p w14:paraId="4935C084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0" w:type="pct"/>
          </w:tcPr>
          <w:p w14:paraId="2E275462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</w:tr>
      <w:tr w:rsidR="00DF1090" w:rsidRPr="004D3E5A" w14:paraId="0E18E69C" w14:textId="77777777" w:rsidTr="00533642">
        <w:trPr>
          <w:trHeight w:val="80"/>
        </w:trPr>
        <w:tc>
          <w:tcPr>
            <w:tcW w:w="2560" w:type="pct"/>
            <w:gridSpan w:val="3"/>
          </w:tcPr>
          <w:p w14:paraId="782C29D4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12" w:hanging="14"/>
              <w:rPr>
                <w:rFonts w:ascii="Angsana New" w:hAnsi="Angsana New" w:cs="Angsana New"/>
                <w:sz w:val="32"/>
                <w:szCs w:val="32"/>
              </w:rPr>
            </w:pPr>
            <w:r w:rsidRPr="004D3E5A"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  <w:t>อายุหนี้คงค้างนับจากวันที่ถึงกำหนดชำระ</w:t>
            </w:r>
          </w:p>
        </w:tc>
        <w:tc>
          <w:tcPr>
            <w:tcW w:w="145" w:type="pct"/>
          </w:tcPr>
          <w:p w14:paraId="514DA845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3" w:type="pct"/>
          </w:tcPr>
          <w:p w14:paraId="2B3D3B74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" w:type="pct"/>
          </w:tcPr>
          <w:p w14:paraId="671EA98E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82" w:type="pct"/>
          </w:tcPr>
          <w:p w14:paraId="1E5B9351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150" w:type="pct"/>
          </w:tcPr>
          <w:p w14:paraId="3A2F3F07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0" w:type="pct"/>
          </w:tcPr>
          <w:p w14:paraId="4191B6A6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</w:tr>
      <w:tr w:rsidR="00DF1090" w:rsidRPr="004D3E5A" w14:paraId="71CB7ECD" w14:textId="77777777" w:rsidTr="00533642">
        <w:tc>
          <w:tcPr>
            <w:tcW w:w="1917" w:type="pct"/>
            <w:gridSpan w:val="2"/>
          </w:tcPr>
          <w:p w14:paraId="6C539C27" w14:textId="77777777" w:rsidR="00DF1090" w:rsidRPr="004D3E5A" w:rsidRDefault="00DF1090" w:rsidP="00DF1090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ยังไม่ถึงกำหนดชำระ</w:t>
            </w:r>
          </w:p>
        </w:tc>
        <w:tc>
          <w:tcPr>
            <w:tcW w:w="643" w:type="pct"/>
            <w:vAlign w:val="bottom"/>
          </w:tcPr>
          <w:p w14:paraId="5E9A67D2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4D3E5A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148,491</w:t>
            </w:r>
          </w:p>
        </w:tc>
        <w:tc>
          <w:tcPr>
            <w:tcW w:w="145" w:type="pct"/>
            <w:vAlign w:val="bottom"/>
          </w:tcPr>
          <w:p w14:paraId="648DD39B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3" w:type="pct"/>
            <w:vAlign w:val="bottom"/>
          </w:tcPr>
          <w:p w14:paraId="2FFBC5DD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4D3E5A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134,562</w:t>
            </w:r>
          </w:p>
        </w:tc>
        <w:tc>
          <w:tcPr>
            <w:tcW w:w="150" w:type="pct"/>
            <w:vAlign w:val="bottom"/>
          </w:tcPr>
          <w:p w14:paraId="68E27FFB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2" w:type="pct"/>
          </w:tcPr>
          <w:p w14:paraId="5454B213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4D3E5A">
              <w:rPr>
                <w:rFonts w:ascii="Angsana New" w:hAnsi="Angsana New"/>
                <w:sz w:val="32"/>
                <w:szCs w:val="32"/>
                <w:lang w:val="en-US" w:bidi="th-TH"/>
              </w:rPr>
              <w:t>146,363</w:t>
            </w:r>
          </w:p>
        </w:tc>
        <w:tc>
          <w:tcPr>
            <w:tcW w:w="150" w:type="pct"/>
            <w:vAlign w:val="bottom"/>
          </w:tcPr>
          <w:p w14:paraId="50406056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70" w:type="pct"/>
          </w:tcPr>
          <w:p w14:paraId="50BCB07D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4D3E5A">
              <w:rPr>
                <w:rFonts w:ascii="Angsana New" w:hAnsi="Angsana New"/>
                <w:sz w:val="32"/>
                <w:szCs w:val="32"/>
                <w:lang w:val="en-US" w:bidi="th-TH"/>
              </w:rPr>
              <w:t>130,308</w:t>
            </w:r>
          </w:p>
        </w:tc>
      </w:tr>
      <w:tr w:rsidR="00DF1090" w:rsidRPr="004D3E5A" w14:paraId="7385B40A" w14:textId="77777777" w:rsidTr="00533642">
        <w:tc>
          <w:tcPr>
            <w:tcW w:w="1917" w:type="pct"/>
            <w:gridSpan w:val="2"/>
          </w:tcPr>
          <w:p w14:paraId="26CC850C" w14:textId="77777777" w:rsidR="00DF1090" w:rsidRPr="004D3E5A" w:rsidRDefault="00DF1090" w:rsidP="00DF1090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ค้างชำระ</w:t>
            </w:r>
          </w:p>
        </w:tc>
        <w:tc>
          <w:tcPr>
            <w:tcW w:w="643" w:type="pct"/>
            <w:vAlign w:val="bottom"/>
          </w:tcPr>
          <w:p w14:paraId="0F18D988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" w:type="pct"/>
            <w:vAlign w:val="bottom"/>
          </w:tcPr>
          <w:p w14:paraId="475DE469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3" w:type="pct"/>
            <w:vAlign w:val="bottom"/>
          </w:tcPr>
          <w:p w14:paraId="78107E36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" w:type="pct"/>
            <w:vAlign w:val="bottom"/>
          </w:tcPr>
          <w:p w14:paraId="2BC6D74D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2" w:type="pct"/>
          </w:tcPr>
          <w:p w14:paraId="063E7E37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50" w:type="pct"/>
            <w:vAlign w:val="bottom"/>
          </w:tcPr>
          <w:p w14:paraId="267CC445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70" w:type="pct"/>
          </w:tcPr>
          <w:p w14:paraId="1B825F10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DF1090" w:rsidRPr="004D3E5A" w14:paraId="047284CC" w14:textId="77777777" w:rsidTr="00533642">
        <w:tc>
          <w:tcPr>
            <w:tcW w:w="1917" w:type="pct"/>
            <w:gridSpan w:val="2"/>
          </w:tcPr>
          <w:p w14:paraId="6B58CB8E" w14:textId="77777777" w:rsidR="00DF1090" w:rsidRPr="004D3E5A" w:rsidRDefault="00DF1090" w:rsidP="00DF1090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 xml:space="preserve">   ไม่เกิน </w:t>
            </w:r>
            <w:r w:rsidRPr="004D3E5A">
              <w:rPr>
                <w:rFonts w:ascii="Angsana New" w:hAnsi="Angsana New"/>
                <w:sz w:val="32"/>
                <w:szCs w:val="32"/>
              </w:rPr>
              <w:t>3</w:t>
            </w:r>
            <w:r w:rsidRPr="004D3E5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643" w:type="pct"/>
            <w:vAlign w:val="bottom"/>
          </w:tcPr>
          <w:p w14:paraId="48860464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</w:pPr>
            <w:r w:rsidRPr="004D3E5A">
              <w:rPr>
                <w:rFonts w:ascii="Angsana New" w:hAnsi="Angsana New" w:cs="Angsana New"/>
                <w:sz w:val="32"/>
                <w:szCs w:val="32"/>
                <w:lang w:bidi="th-TH"/>
              </w:rPr>
              <w:t>3,390</w:t>
            </w:r>
          </w:p>
        </w:tc>
        <w:tc>
          <w:tcPr>
            <w:tcW w:w="145" w:type="pct"/>
            <w:vAlign w:val="bottom"/>
          </w:tcPr>
          <w:p w14:paraId="58634944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3" w:type="pct"/>
            <w:vAlign w:val="bottom"/>
          </w:tcPr>
          <w:p w14:paraId="73FEA6D8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  <w:cs/>
                <w:lang w:bidi="th-TH"/>
              </w:rPr>
            </w:pPr>
            <w:r w:rsidRPr="004D3E5A">
              <w:rPr>
                <w:rFonts w:ascii="Angsana New" w:hAnsi="Angsana New" w:cs="Angsana New"/>
                <w:sz w:val="32"/>
                <w:szCs w:val="32"/>
                <w:lang w:bidi="th-TH"/>
              </w:rPr>
              <w:t>4,054</w:t>
            </w:r>
          </w:p>
        </w:tc>
        <w:tc>
          <w:tcPr>
            <w:tcW w:w="150" w:type="pct"/>
            <w:vAlign w:val="bottom"/>
          </w:tcPr>
          <w:p w14:paraId="0B5390F3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2" w:type="pct"/>
          </w:tcPr>
          <w:p w14:paraId="1FEC8416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4D3E5A">
              <w:rPr>
                <w:rFonts w:ascii="Angsana New" w:hAnsi="Angsana New"/>
                <w:sz w:val="32"/>
                <w:szCs w:val="32"/>
                <w:lang w:val="en-US"/>
              </w:rPr>
              <w:t>3,390</w:t>
            </w:r>
          </w:p>
        </w:tc>
        <w:tc>
          <w:tcPr>
            <w:tcW w:w="150" w:type="pct"/>
            <w:vAlign w:val="bottom"/>
          </w:tcPr>
          <w:p w14:paraId="4F93F03F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70" w:type="pct"/>
          </w:tcPr>
          <w:p w14:paraId="797479D3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4D3E5A">
              <w:rPr>
                <w:rFonts w:ascii="Angsana New" w:hAnsi="Angsana New"/>
                <w:sz w:val="32"/>
                <w:szCs w:val="32"/>
                <w:lang w:val="en-US"/>
              </w:rPr>
              <w:t>4,054</w:t>
            </w:r>
          </w:p>
        </w:tc>
      </w:tr>
      <w:tr w:rsidR="00DF1090" w:rsidRPr="004D3E5A" w14:paraId="23567B72" w14:textId="77777777" w:rsidTr="00533642">
        <w:tc>
          <w:tcPr>
            <w:tcW w:w="1917" w:type="pct"/>
            <w:gridSpan w:val="2"/>
          </w:tcPr>
          <w:p w14:paraId="385D4460" w14:textId="77777777" w:rsidR="00DF1090" w:rsidRPr="004D3E5A" w:rsidRDefault="00DF1090" w:rsidP="00DF1090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4D3E5A">
              <w:rPr>
                <w:rFonts w:ascii="Angsana New" w:hAnsi="Angsana New"/>
                <w:sz w:val="32"/>
                <w:szCs w:val="32"/>
              </w:rPr>
              <w:t>3</w:t>
            </w:r>
            <w:r w:rsidRPr="004D3E5A">
              <w:rPr>
                <w:rFonts w:ascii="Angsana New" w:hAnsi="Angsana New"/>
                <w:sz w:val="32"/>
                <w:szCs w:val="32"/>
                <w:cs/>
              </w:rPr>
              <w:t xml:space="preserve"> - </w:t>
            </w:r>
            <w:r w:rsidRPr="004D3E5A">
              <w:rPr>
                <w:rFonts w:ascii="Angsana New" w:hAnsi="Angsana New"/>
                <w:sz w:val="32"/>
                <w:szCs w:val="32"/>
              </w:rPr>
              <w:t>6</w:t>
            </w:r>
            <w:r w:rsidRPr="004D3E5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643" w:type="pct"/>
            <w:vAlign w:val="bottom"/>
          </w:tcPr>
          <w:p w14:paraId="6D14EE8A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4D3E5A">
              <w:rPr>
                <w:rFonts w:ascii="Angsana New" w:hAnsi="Angsana New" w:cs="Angsana New"/>
                <w:sz w:val="32"/>
                <w:szCs w:val="32"/>
                <w:lang w:bidi="th-TH"/>
              </w:rPr>
              <w:t>2,289</w:t>
            </w:r>
          </w:p>
        </w:tc>
        <w:tc>
          <w:tcPr>
            <w:tcW w:w="145" w:type="pct"/>
            <w:vAlign w:val="bottom"/>
          </w:tcPr>
          <w:p w14:paraId="571011E7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3" w:type="pct"/>
            <w:vAlign w:val="bottom"/>
          </w:tcPr>
          <w:p w14:paraId="1E8BA8CE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  <w:lang w:bidi="th-TH"/>
              </w:rPr>
            </w:pPr>
            <w:r w:rsidRPr="004D3E5A">
              <w:rPr>
                <w:rFonts w:ascii="Angsana New" w:hAnsi="Angsana New" w:cs="Angsana New"/>
                <w:sz w:val="32"/>
                <w:szCs w:val="32"/>
                <w:lang w:bidi="th-TH"/>
              </w:rPr>
              <w:t>8,540</w:t>
            </w:r>
          </w:p>
        </w:tc>
        <w:tc>
          <w:tcPr>
            <w:tcW w:w="150" w:type="pct"/>
            <w:vAlign w:val="bottom"/>
          </w:tcPr>
          <w:p w14:paraId="6ED7B12A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2" w:type="pct"/>
          </w:tcPr>
          <w:p w14:paraId="63B4794A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4D3E5A">
              <w:rPr>
                <w:rFonts w:ascii="Angsana New" w:hAnsi="Angsana New"/>
                <w:sz w:val="32"/>
                <w:szCs w:val="32"/>
                <w:lang w:val="en-US"/>
              </w:rPr>
              <w:t>2,289</w:t>
            </w:r>
          </w:p>
        </w:tc>
        <w:tc>
          <w:tcPr>
            <w:tcW w:w="150" w:type="pct"/>
            <w:vAlign w:val="bottom"/>
          </w:tcPr>
          <w:p w14:paraId="1D9DEE6A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70" w:type="pct"/>
          </w:tcPr>
          <w:p w14:paraId="4ED02CE0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4D3E5A">
              <w:rPr>
                <w:rFonts w:ascii="Angsana New" w:hAnsi="Angsana New"/>
                <w:sz w:val="32"/>
                <w:szCs w:val="32"/>
                <w:lang w:val="en-US"/>
              </w:rPr>
              <w:t>8,540</w:t>
            </w:r>
          </w:p>
        </w:tc>
      </w:tr>
      <w:tr w:rsidR="00DF1090" w:rsidRPr="004D3E5A" w14:paraId="29788331" w14:textId="77777777" w:rsidTr="00533642">
        <w:tc>
          <w:tcPr>
            <w:tcW w:w="1917" w:type="pct"/>
            <w:gridSpan w:val="2"/>
          </w:tcPr>
          <w:p w14:paraId="47CA97BC" w14:textId="77777777" w:rsidR="00DF1090" w:rsidRPr="004D3E5A" w:rsidRDefault="00DF1090" w:rsidP="00DF1090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 xml:space="preserve">   </w:t>
            </w:r>
            <w:r w:rsidRPr="004D3E5A">
              <w:rPr>
                <w:rFonts w:ascii="Angsana New" w:hAnsi="Angsana New"/>
                <w:sz w:val="32"/>
                <w:szCs w:val="32"/>
              </w:rPr>
              <w:t>6 - 12</w:t>
            </w:r>
            <w:r w:rsidRPr="004D3E5A">
              <w:rPr>
                <w:rFonts w:ascii="Angsana New" w:hAnsi="Angsana New"/>
                <w:sz w:val="32"/>
                <w:szCs w:val="32"/>
                <w:cs/>
              </w:rPr>
              <w:t xml:space="preserve"> เดือน</w:t>
            </w:r>
          </w:p>
        </w:tc>
        <w:tc>
          <w:tcPr>
            <w:tcW w:w="643" w:type="pct"/>
            <w:vAlign w:val="bottom"/>
          </w:tcPr>
          <w:p w14:paraId="422BE089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  <w:r w:rsidRPr="004D3E5A">
              <w:rPr>
                <w:rFonts w:ascii="Angsana New" w:hAnsi="Angsana New" w:cs="Angsana New"/>
                <w:sz w:val="32"/>
                <w:szCs w:val="32"/>
              </w:rPr>
              <w:t>957</w:t>
            </w:r>
          </w:p>
        </w:tc>
        <w:tc>
          <w:tcPr>
            <w:tcW w:w="145" w:type="pct"/>
            <w:vAlign w:val="bottom"/>
          </w:tcPr>
          <w:p w14:paraId="2851CE6C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3" w:type="pct"/>
            <w:vAlign w:val="bottom"/>
          </w:tcPr>
          <w:p w14:paraId="6568D93A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  <w:r w:rsidRPr="004D3E5A">
              <w:rPr>
                <w:rFonts w:ascii="Angsana New" w:hAnsi="Angsana New" w:cs="Angsana New"/>
                <w:sz w:val="32"/>
                <w:szCs w:val="32"/>
              </w:rPr>
              <w:t>3,429</w:t>
            </w:r>
          </w:p>
        </w:tc>
        <w:tc>
          <w:tcPr>
            <w:tcW w:w="150" w:type="pct"/>
            <w:vAlign w:val="bottom"/>
          </w:tcPr>
          <w:p w14:paraId="026277AA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2" w:type="pct"/>
          </w:tcPr>
          <w:p w14:paraId="16957653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4D3E5A">
              <w:rPr>
                <w:rFonts w:ascii="Angsana New" w:hAnsi="Angsana New"/>
                <w:sz w:val="32"/>
                <w:szCs w:val="32"/>
                <w:lang w:val="en-US"/>
              </w:rPr>
              <w:t>957</w:t>
            </w:r>
          </w:p>
        </w:tc>
        <w:tc>
          <w:tcPr>
            <w:tcW w:w="150" w:type="pct"/>
            <w:vAlign w:val="bottom"/>
          </w:tcPr>
          <w:p w14:paraId="7EE8FF27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70" w:type="pct"/>
          </w:tcPr>
          <w:p w14:paraId="4B918A6E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4D3E5A">
              <w:rPr>
                <w:rFonts w:ascii="Angsana New" w:hAnsi="Angsana New"/>
                <w:sz w:val="32"/>
                <w:szCs w:val="32"/>
                <w:lang w:val="en-US"/>
              </w:rPr>
              <w:t>3,429</w:t>
            </w:r>
          </w:p>
        </w:tc>
      </w:tr>
      <w:tr w:rsidR="00DF1090" w:rsidRPr="004D3E5A" w14:paraId="6ABB9470" w14:textId="77777777" w:rsidTr="00533642">
        <w:tc>
          <w:tcPr>
            <w:tcW w:w="1917" w:type="pct"/>
            <w:gridSpan w:val="2"/>
          </w:tcPr>
          <w:p w14:paraId="0F4DB17E" w14:textId="77777777" w:rsidR="00DF1090" w:rsidRPr="004D3E5A" w:rsidRDefault="00DF1090" w:rsidP="00DF1090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 xml:space="preserve">   มากกว่า </w:t>
            </w:r>
            <w:r w:rsidRPr="004D3E5A">
              <w:rPr>
                <w:rFonts w:ascii="Angsana New" w:hAnsi="Angsana New"/>
                <w:sz w:val="32"/>
                <w:szCs w:val="32"/>
              </w:rPr>
              <w:t xml:space="preserve">12 </w:t>
            </w:r>
            <w:r w:rsidRPr="004D3E5A">
              <w:rPr>
                <w:rFonts w:ascii="Angsana New" w:hAnsi="Angsana New"/>
                <w:sz w:val="32"/>
                <w:szCs w:val="32"/>
                <w:cs/>
              </w:rPr>
              <w:t>เดือน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329ED536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  <w:r w:rsidRPr="004D3E5A">
              <w:rPr>
                <w:rFonts w:ascii="Angsana New" w:hAnsi="Angsana New" w:cs="Angsana New"/>
                <w:sz w:val="32"/>
                <w:szCs w:val="32"/>
              </w:rPr>
              <w:t>1,098</w:t>
            </w:r>
          </w:p>
        </w:tc>
        <w:tc>
          <w:tcPr>
            <w:tcW w:w="145" w:type="pct"/>
            <w:vAlign w:val="bottom"/>
          </w:tcPr>
          <w:p w14:paraId="1266596D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7B817825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  <w:r w:rsidRPr="004D3E5A">
              <w:rPr>
                <w:rFonts w:ascii="Angsana New" w:hAnsi="Angsana New" w:cs="Angsana New"/>
                <w:sz w:val="32"/>
                <w:szCs w:val="32"/>
              </w:rPr>
              <w:t>303</w:t>
            </w:r>
          </w:p>
        </w:tc>
        <w:tc>
          <w:tcPr>
            <w:tcW w:w="150" w:type="pct"/>
            <w:vAlign w:val="bottom"/>
          </w:tcPr>
          <w:p w14:paraId="30EB2392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47C062E4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4D3E5A">
              <w:rPr>
                <w:rFonts w:ascii="Angsana New" w:hAnsi="Angsana New"/>
                <w:sz w:val="32"/>
                <w:szCs w:val="32"/>
                <w:lang w:val="en-US"/>
              </w:rPr>
              <w:t>1,098</w:t>
            </w:r>
          </w:p>
        </w:tc>
        <w:tc>
          <w:tcPr>
            <w:tcW w:w="150" w:type="pct"/>
            <w:vAlign w:val="bottom"/>
          </w:tcPr>
          <w:p w14:paraId="3A9EB047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74DD5966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4D3E5A">
              <w:rPr>
                <w:rFonts w:ascii="Angsana New" w:hAnsi="Angsana New"/>
                <w:sz w:val="32"/>
                <w:szCs w:val="32"/>
                <w:lang w:val="en-US"/>
              </w:rPr>
              <w:t>303</w:t>
            </w:r>
          </w:p>
        </w:tc>
      </w:tr>
      <w:tr w:rsidR="00DF1090" w:rsidRPr="004D3E5A" w14:paraId="0BDA78D4" w14:textId="77777777" w:rsidTr="00533642">
        <w:tc>
          <w:tcPr>
            <w:tcW w:w="1917" w:type="pct"/>
            <w:gridSpan w:val="2"/>
          </w:tcPr>
          <w:p w14:paraId="393A8C97" w14:textId="77777777" w:rsidR="00DF1090" w:rsidRPr="004D3E5A" w:rsidRDefault="00DF1090" w:rsidP="00DF1090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16305905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  <w:r w:rsidRPr="004D3E5A">
              <w:rPr>
                <w:rFonts w:ascii="Angsana New" w:hAnsi="Angsana New" w:cs="Angsana New"/>
                <w:sz w:val="32"/>
                <w:szCs w:val="32"/>
              </w:rPr>
              <w:t>156,225</w:t>
            </w:r>
          </w:p>
        </w:tc>
        <w:tc>
          <w:tcPr>
            <w:tcW w:w="145" w:type="pct"/>
            <w:vAlign w:val="bottom"/>
          </w:tcPr>
          <w:p w14:paraId="57D3D853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751EDB3D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  <w:r w:rsidRPr="004D3E5A">
              <w:rPr>
                <w:rFonts w:ascii="Angsana New" w:hAnsi="Angsana New" w:cs="Angsana New"/>
                <w:sz w:val="32"/>
                <w:szCs w:val="32"/>
              </w:rPr>
              <w:t>150,888</w:t>
            </w:r>
          </w:p>
        </w:tc>
        <w:tc>
          <w:tcPr>
            <w:tcW w:w="150" w:type="pct"/>
            <w:vAlign w:val="bottom"/>
          </w:tcPr>
          <w:p w14:paraId="3BCDB35D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</w:tcPr>
          <w:p w14:paraId="5D66C888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4D3E5A">
              <w:rPr>
                <w:rFonts w:ascii="Angsana New" w:hAnsi="Angsana New"/>
                <w:sz w:val="32"/>
                <w:szCs w:val="32"/>
                <w:lang w:val="en-US"/>
              </w:rPr>
              <w:t>154,097</w:t>
            </w:r>
          </w:p>
        </w:tc>
        <w:tc>
          <w:tcPr>
            <w:tcW w:w="150" w:type="pct"/>
            <w:vAlign w:val="bottom"/>
          </w:tcPr>
          <w:p w14:paraId="4B27E9C4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553FCE4E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4D3E5A">
              <w:rPr>
                <w:rFonts w:ascii="Angsana New" w:hAnsi="Angsana New"/>
                <w:sz w:val="32"/>
                <w:szCs w:val="32"/>
                <w:lang w:val="en-US"/>
              </w:rPr>
              <w:t>146,634</w:t>
            </w:r>
          </w:p>
        </w:tc>
      </w:tr>
      <w:tr w:rsidR="00DF1090" w:rsidRPr="004D3E5A" w14:paraId="23F7F3B4" w14:textId="77777777" w:rsidTr="00533642">
        <w:tc>
          <w:tcPr>
            <w:tcW w:w="1917" w:type="pct"/>
            <w:gridSpan w:val="2"/>
          </w:tcPr>
          <w:p w14:paraId="575A2578" w14:textId="77777777" w:rsidR="00DF1090" w:rsidRPr="004D3E5A" w:rsidRDefault="00DF1090" w:rsidP="00DF1090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หัก</w:t>
            </w:r>
            <w:r w:rsidRPr="004D3E5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D3E5A">
              <w:rPr>
                <w:rFonts w:ascii="Angsana New" w:hAnsi="Angsana New"/>
                <w:sz w:val="32"/>
                <w:szCs w:val="32"/>
                <w:cs/>
              </w:rPr>
              <w:t>ค่าเผื่อผลขาดทุนด้านเครดิต</w:t>
            </w:r>
          </w:p>
          <w:p w14:paraId="385C5F3C" w14:textId="77777777" w:rsidR="00DF1090" w:rsidRPr="004D3E5A" w:rsidRDefault="00DF1090" w:rsidP="00DF1090">
            <w:pPr>
              <w:spacing w:line="240" w:lineRule="auto"/>
              <w:ind w:left="165" w:hanging="165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 xml:space="preserve">   ที่คาดว่าจะเกิดขึ้น </w:t>
            </w:r>
          </w:p>
        </w:tc>
        <w:tc>
          <w:tcPr>
            <w:tcW w:w="643" w:type="pct"/>
            <w:vAlign w:val="bottom"/>
          </w:tcPr>
          <w:p w14:paraId="4ABE5730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  <w:r w:rsidRPr="004D3E5A">
              <w:rPr>
                <w:rFonts w:ascii="Angsana New" w:hAnsi="Angsana New" w:cs="Angsana New"/>
                <w:sz w:val="32"/>
                <w:szCs w:val="32"/>
              </w:rPr>
              <w:t>(1,934)</w:t>
            </w:r>
          </w:p>
        </w:tc>
        <w:tc>
          <w:tcPr>
            <w:tcW w:w="145" w:type="pct"/>
            <w:vAlign w:val="bottom"/>
          </w:tcPr>
          <w:p w14:paraId="0323B6D7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3" w:type="pct"/>
            <w:vAlign w:val="bottom"/>
          </w:tcPr>
          <w:p w14:paraId="0C2A06E3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  <w:r w:rsidRPr="004D3E5A">
              <w:rPr>
                <w:rFonts w:ascii="Angsana New" w:hAnsi="Angsana New" w:cs="Angsana New"/>
                <w:sz w:val="32"/>
                <w:szCs w:val="32"/>
              </w:rPr>
              <w:t>(1,191)</w:t>
            </w:r>
          </w:p>
        </w:tc>
        <w:tc>
          <w:tcPr>
            <w:tcW w:w="150" w:type="pct"/>
            <w:vAlign w:val="bottom"/>
          </w:tcPr>
          <w:p w14:paraId="4356EF75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2" w:type="pct"/>
            <w:vAlign w:val="bottom"/>
          </w:tcPr>
          <w:p w14:paraId="792D46CA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 w:cs="Cordia New"/>
                <w:sz w:val="32"/>
                <w:szCs w:val="40"/>
                <w:rtl/>
                <w:lang w:val="en-US" w:bidi="th-TH"/>
              </w:rPr>
            </w:pPr>
            <w:r w:rsidRPr="004D3E5A">
              <w:rPr>
                <w:rFonts w:ascii="Angsana New" w:hAnsi="Angsana New" w:cs="Cordia New"/>
                <w:sz w:val="32"/>
                <w:szCs w:val="40"/>
                <w:lang w:val="en-US" w:bidi="th-TH"/>
              </w:rPr>
              <w:t>(1,934)</w:t>
            </w:r>
          </w:p>
        </w:tc>
        <w:tc>
          <w:tcPr>
            <w:tcW w:w="150" w:type="pct"/>
            <w:vAlign w:val="bottom"/>
          </w:tcPr>
          <w:p w14:paraId="5901A87F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70" w:type="pct"/>
            <w:vAlign w:val="bottom"/>
          </w:tcPr>
          <w:p w14:paraId="2FA9E661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4D3E5A">
              <w:rPr>
                <w:rFonts w:ascii="Angsana New" w:hAnsi="Angsana New"/>
                <w:sz w:val="32"/>
                <w:szCs w:val="32"/>
                <w:lang w:val="en-US"/>
              </w:rPr>
              <w:t>(1,191)</w:t>
            </w:r>
          </w:p>
        </w:tc>
      </w:tr>
      <w:tr w:rsidR="00DF1090" w:rsidRPr="004D3E5A" w14:paraId="43A222FD" w14:textId="77777777" w:rsidTr="00533642">
        <w:trPr>
          <w:trHeight w:val="296"/>
        </w:trPr>
        <w:tc>
          <w:tcPr>
            <w:tcW w:w="1917" w:type="pct"/>
            <w:gridSpan w:val="2"/>
          </w:tcPr>
          <w:p w14:paraId="7A4CF968" w14:textId="77777777" w:rsidR="00DF1090" w:rsidRPr="004D3E5A" w:rsidRDefault="00DF1090" w:rsidP="00DF1090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กิจการ</w:t>
            </w: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760913BF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1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" w:type="pct"/>
            <w:vAlign w:val="bottom"/>
          </w:tcPr>
          <w:p w14:paraId="55478816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343C9E04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1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" w:type="pct"/>
            <w:vAlign w:val="bottom"/>
          </w:tcPr>
          <w:p w14:paraId="1486DA1F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</w:tcPr>
          <w:p w14:paraId="146A8280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lang w:val="en-US" w:bidi="th-TH"/>
              </w:rPr>
            </w:pPr>
          </w:p>
        </w:tc>
        <w:tc>
          <w:tcPr>
            <w:tcW w:w="150" w:type="pct"/>
            <w:vAlign w:val="bottom"/>
          </w:tcPr>
          <w:p w14:paraId="551D148F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</w:tcPr>
          <w:p w14:paraId="57AA844B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lang w:val="en-US" w:bidi="th-TH"/>
              </w:rPr>
            </w:pPr>
          </w:p>
        </w:tc>
      </w:tr>
      <w:tr w:rsidR="00DF1090" w:rsidRPr="004D3E5A" w14:paraId="4A289A13" w14:textId="77777777" w:rsidTr="00533642">
        <w:tc>
          <w:tcPr>
            <w:tcW w:w="1917" w:type="pct"/>
            <w:gridSpan w:val="2"/>
          </w:tcPr>
          <w:p w14:paraId="3E251369" w14:textId="77777777" w:rsidR="00DF1090" w:rsidRPr="004D3E5A" w:rsidRDefault="00DF1090" w:rsidP="00DF1090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 xml:space="preserve">   ที่ไม่เกี่ยวข้องกัน - สุทธิ</w:t>
            </w: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2F667245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  <w:r w:rsidRPr="004D3E5A">
              <w:rPr>
                <w:rFonts w:ascii="Angsana New" w:hAnsi="Angsana New" w:cs="Angsana New"/>
                <w:sz w:val="32"/>
                <w:szCs w:val="32"/>
              </w:rPr>
              <w:t>154,291</w:t>
            </w:r>
          </w:p>
        </w:tc>
        <w:tc>
          <w:tcPr>
            <w:tcW w:w="145" w:type="pct"/>
            <w:vAlign w:val="bottom"/>
          </w:tcPr>
          <w:p w14:paraId="083A93B7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3" w:type="pct"/>
            <w:tcBorders>
              <w:bottom w:val="single" w:sz="4" w:space="0" w:color="auto"/>
            </w:tcBorders>
            <w:vAlign w:val="bottom"/>
          </w:tcPr>
          <w:p w14:paraId="4A41945E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  <w:r w:rsidRPr="004D3E5A">
              <w:rPr>
                <w:rFonts w:ascii="Angsana New" w:hAnsi="Angsana New" w:cs="Angsana New"/>
                <w:sz w:val="32"/>
                <w:szCs w:val="32"/>
              </w:rPr>
              <w:t>149,697</w:t>
            </w:r>
          </w:p>
        </w:tc>
        <w:tc>
          <w:tcPr>
            <w:tcW w:w="150" w:type="pct"/>
            <w:vAlign w:val="bottom"/>
          </w:tcPr>
          <w:p w14:paraId="50E5BF87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2" w:type="pct"/>
            <w:tcBorders>
              <w:bottom w:val="single" w:sz="4" w:space="0" w:color="auto"/>
            </w:tcBorders>
          </w:tcPr>
          <w:p w14:paraId="18F16EAB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4D3E5A">
              <w:rPr>
                <w:rFonts w:ascii="Angsana New" w:hAnsi="Angsana New"/>
                <w:sz w:val="32"/>
                <w:szCs w:val="32"/>
                <w:lang w:val="en-US"/>
              </w:rPr>
              <w:t>152,163</w:t>
            </w:r>
          </w:p>
        </w:tc>
        <w:tc>
          <w:tcPr>
            <w:tcW w:w="150" w:type="pct"/>
            <w:vAlign w:val="bottom"/>
          </w:tcPr>
          <w:p w14:paraId="012F5AAF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70" w:type="pct"/>
            <w:tcBorders>
              <w:bottom w:val="single" w:sz="4" w:space="0" w:color="auto"/>
            </w:tcBorders>
          </w:tcPr>
          <w:p w14:paraId="10B6A6C5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rtl/>
                <w:cs/>
                <w:lang w:val="en-US"/>
              </w:rPr>
            </w:pPr>
            <w:r w:rsidRPr="004D3E5A">
              <w:rPr>
                <w:rFonts w:ascii="Angsana New" w:hAnsi="Angsana New"/>
                <w:sz w:val="32"/>
                <w:szCs w:val="32"/>
                <w:lang w:val="en-US"/>
              </w:rPr>
              <w:t>145,443</w:t>
            </w:r>
          </w:p>
        </w:tc>
      </w:tr>
      <w:tr w:rsidR="00DF1090" w:rsidRPr="004D3E5A" w14:paraId="4A5CF182" w14:textId="77777777" w:rsidTr="00533642">
        <w:tc>
          <w:tcPr>
            <w:tcW w:w="1917" w:type="pct"/>
            <w:gridSpan w:val="2"/>
          </w:tcPr>
          <w:p w14:paraId="12ABAD53" w14:textId="77777777" w:rsidR="00DF1090" w:rsidRPr="004D3E5A" w:rsidRDefault="00DF1090" w:rsidP="00DF1090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 - สุทธิ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24FFD9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  <w:r w:rsidRPr="004D3E5A">
              <w:rPr>
                <w:rFonts w:ascii="Angsana New" w:hAnsi="Angsana New" w:cs="Angsana New"/>
                <w:sz w:val="32"/>
                <w:szCs w:val="32"/>
              </w:rPr>
              <w:t>154,291</w:t>
            </w:r>
          </w:p>
        </w:tc>
        <w:tc>
          <w:tcPr>
            <w:tcW w:w="145" w:type="pct"/>
            <w:vAlign w:val="bottom"/>
          </w:tcPr>
          <w:p w14:paraId="2978189A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7F548D94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  <w:r w:rsidRPr="004D3E5A">
              <w:rPr>
                <w:rFonts w:ascii="Angsana New" w:hAnsi="Angsana New" w:cs="Angsana New"/>
                <w:sz w:val="32"/>
                <w:szCs w:val="32"/>
              </w:rPr>
              <w:t>149,697</w:t>
            </w:r>
          </w:p>
        </w:tc>
        <w:tc>
          <w:tcPr>
            <w:tcW w:w="150" w:type="pct"/>
            <w:vAlign w:val="bottom"/>
          </w:tcPr>
          <w:p w14:paraId="69C86B76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CF8215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4D3E5A">
              <w:rPr>
                <w:rFonts w:ascii="Angsana New" w:hAnsi="Angsana New"/>
                <w:sz w:val="32"/>
                <w:szCs w:val="32"/>
                <w:lang w:val="en-US" w:bidi="th-TH"/>
              </w:rPr>
              <w:t>161,655</w:t>
            </w:r>
          </w:p>
        </w:tc>
        <w:tc>
          <w:tcPr>
            <w:tcW w:w="150" w:type="pct"/>
            <w:vAlign w:val="bottom"/>
          </w:tcPr>
          <w:p w14:paraId="5BBE2EE7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2A1A3481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4D3E5A">
              <w:rPr>
                <w:rFonts w:ascii="Angsana New" w:hAnsi="Angsana New"/>
                <w:sz w:val="32"/>
                <w:szCs w:val="32"/>
                <w:lang w:val="en-US" w:bidi="th-TH"/>
              </w:rPr>
              <w:t>152,352</w:t>
            </w:r>
          </w:p>
        </w:tc>
      </w:tr>
      <w:tr w:rsidR="00DF1090" w:rsidRPr="004D3E5A" w14:paraId="1C0C7FF6" w14:textId="77777777" w:rsidTr="00533642">
        <w:trPr>
          <w:trHeight w:val="98"/>
        </w:trPr>
        <w:tc>
          <w:tcPr>
            <w:tcW w:w="1917" w:type="pct"/>
            <w:gridSpan w:val="2"/>
          </w:tcPr>
          <w:p w14:paraId="6AA9EE5A" w14:textId="77777777" w:rsidR="00DF1090" w:rsidRPr="004D3E5A" w:rsidRDefault="00DF1090" w:rsidP="00DF1090">
            <w:pPr>
              <w:spacing w:line="240" w:lineRule="auto"/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</w:pPr>
            <w:r w:rsidRPr="004D3E5A">
              <w:rPr>
                <w:rFonts w:ascii="Angsana New" w:hAnsi="Angsana New"/>
                <w:b/>
                <w:bCs/>
                <w:sz w:val="32"/>
                <w:szCs w:val="32"/>
                <w:u w:val="single"/>
                <w:cs/>
              </w:rPr>
              <w:t>ลูกหนี้อื่น</w:t>
            </w: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1429E2A4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1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45" w:type="pct"/>
            <w:vAlign w:val="bottom"/>
          </w:tcPr>
          <w:p w14:paraId="25E86F4B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</w:tcBorders>
            <w:vAlign w:val="bottom"/>
          </w:tcPr>
          <w:p w14:paraId="61024F2F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right="-112"/>
              <w:rPr>
                <w:rFonts w:ascii="Angsana New" w:hAnsi="Angsana New" w:cs="Angsana New"/>
                <w:sz w:val="32"/>
                <w:szCs w:val="32"/>
              </w:rPr>
            </w:pPr>
          </w:p>
        </w:tc>
        <w:tc>
          <w:tcPr>
            <w:tcW w:w="150" w:type="pct"/>
            <w:vAlign w:val="bottom"/>
          </w:tcPr>
          <w:p w14:paraId="30A4AE18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82" w:type="pct"/>
            <w:tcBorders>
              <w:top w:val="single" w:sz="4" w:space="0" w:color="auto"/>
            </w:tcBorders>
            <w:vAlign w:val="bottom"/>
          </w:tcPr>
          <w:p w14:paraId="38B79766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  <w:tc>
          <w:tcPr>
            <w:tcW w:w="150" w:type="pct"/>
            <w:vAlign w:val="bottom"/>
          </w:tcPr>
          <w:p w14:paraId="7638053C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70" w:type="pct"/>
            <w:tcBorders>
              <w:top w:val="single" w:sz="4" w:space="0" w:color="auto"/>
            </w:tcBorders>
            <w:vAlign w:val="bottom"/>
          </w:tcPr>
          <w:p w14:paraId="5E2DBF30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</w:p>
        </w:tc>
      </w:tr>
      <w:tr w:rsidR="00DF1090" w:rsidRPr="004D3E5A" w14:paraId="1197D58B" w14:textId="77777777" w:rsidTr="00533642">
        <w:tc>
          <w:tcPr>
            <w:tcW w:w="1917" w:type="pct"/>
            <w:gridSpan w:val="2"/>
          </w:tcPr>
          <w:p w14:paraId="2695CCF2" w14:textId="77777777" w:rsidR="00DF1090" w:rsidRPr="004D3E5A" w:rsidRDefault="00DF1090" w:rsidP="00DF1090">
            <w:pPr>
              <w:spacing w:line="240" w:lineRule="auto"/>
              <w:ind w:left="256" w:hanging="256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ลูกหนี้อื่น - กิจการที่เกี่ยวข้องกัน</w:t>
            </w:r>
          </w:p>
        </w:tc>
        <w:tc>
          <w:tcPr>
            <w:tcW w:w="643" w:type="pct"/>
            <w:vAlign w:val="bottom"/>
          </w:tcPr>
          <w:p w14:paraId="5BE42BD1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4D3E5A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45" w:type="pct"/>
            <w:vAlign w:val="bottom"/>
          </w:tcPr>
          <w:p w14:paraId="5B71CAD7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3" w:type="pct"/>
            <w:vAlign w:val="bottom"/>
          </w:tcPr>
          <w:p w14:paraId="377F72BF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4D3E5A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50" w:type="pct"/>
            <w:vAlign w:val="bottom"/>
          </w:tcPr>
          <w:p w14:paraId="2F61DEA8" w14:textId="05922EB5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2" w:type="pct"/>
            <w:vAlign w:val="bottom"/>
          </w:tcPr>
          <w:p w14:paraId="58A7A1A1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4D3E5A">
              <w:rPr>
                <w:rFonts w:ascii="Angsana New" w:hAnsi="Angsana New"/>
                <w:sz w:val="32"/>
                <w:szCs w:val="32"/>
                <w:lang w:val="en-US" w:bidi="th-TH"/>
              </w:rPr>
              <w:t>-</w:t>
            </w:r>
          </w:p>
        </w:tc>
        <w:tc>
          <w:tcPr>
            <w:tcW w:w="150" w:type="pct"/>
            <w:vAlign w:val="bottom"/>
          </w:tcPr>
          <w:p w14:paraId="31F08C15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70" w:type="pct"/>
            <w:vAlign w:val="bottom"/>
          </w:tcPr>
          <w:p w14:paraId="743ADF5D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4D3E5A">
              <w:rPr>
                <w:rFonts w:ascii="Angsana New" w:hAnsi="Angsana New"/>
                <w:sz w:val="32"/>
                <w:szCs w:val="32"/>
                <w:lang w:val="en-US" w:bidi="th-TH"/>
              </w:rPr>
              <w:t>281</w:t>
            </w:r>
          </w:p>
        </w:tc>
      </w:tr>
      <w:tr w:rsidR="00DF1090" w:rsidRPr="004D3E5A" w14:paraId="258216F9" w14:textId="77777777" w:rsidTr="00533642">
        <w:tc>
          <w:tcPr>
            <w:tcW w:w="1917" w:type="pct"/>
            <w:gridSpan w:val="2"/>
          </w:tcPr>
          <w:p w14:paraId="08E7F890" w14:textId="77777777" w:rsidR="00DF1090" w:rsidRPr="004D3E5A" w:rsidRDefault="00DF1090" w:rsidP="00DF1090">
            <w:pPr>
              <w:spacing w:line="240" w:lineRule="auto"/>
              <w:ind w:left="256" w:hanging="256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 xml:space="preserve">ลูกหนี้อื่น - กิจการที่ไม่เกี่ยวข้องกัน </w:t>
            </w:r>
          </w:p>
        </w:tc>
        <w:tc>
          <w:tcPr>
            <w:tcW w:w="643" w:type="pct"/>
            <w:vAlign w:val="bottom"/>
          </w:tcPr>
          <w:p w14:paraId="46374F3B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4D3E5A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1,622</w:t>
            </w:r>
          </w:p>
        </w:tc>
        <w:tc>
          <w:tcPr>
            <w:tcW w:w="145" w:type="pct"/>
            <w:vAlign w:val="bottom"/>
          </w:tcPr>
          <w:p w14:paraId="52E756A3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3" w:type="pct"/>
            <w:vAlign w:val="bottom"/>
          </w:tcPr>
          <w:p w14:paraId="0FF37AA4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4D3E5A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4,430</w:t>
            </w:r>
          </w:p>
        </w:tc>
        <w:tc>
          <w:tcPr>
            <w:tcW w:w="150" w:type="pct"/>
            <w:vAlign w:val="bottom"/>
          </w:tcPr>
          <w:p w14:paraId="0AB4ADBD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2" w:type="pct"/>
            <w:vAlign w:val="bottom"/>
          </w:tcPr>
          <w:p w14:paraId="5079DC10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4D3E5A">
              <w:rPr>
                <w:rFonts w:ascii="Angsana New" w:hAnsi="Angsana New"/>
                <w:sz w:val="32"/>
                <w:szCs w:val="32"/>
                <w:lang w:val="en-US" w:bidi="th-TH"/>
              </w:rPr>
              <w:t>1,622</w:t>
            </w:r>
          </w:p>
        </w:tc>
        <w:tc>
          <w:tcPr>
            <w:tcW w:w="150" w:type="pct"/>
            <w:vAlign w:val="bottom"/>
          </w:tcPr>
          <w:p w14:paraId="6DFC38B0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70" w:type="pct"/>
            <w:vAlign w:val="bottom"/>
          </w:tcPr>
          <w:p w14:paraId="0017A0D7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4D3E5A">
              <w:rPr>
                <w:rFonts w:ascii="Angsana New" w:hAnsi="Angsana New"/>
                <w:sz w:val="32"/>
                <w:szCs w:val="32"/>
                <w:lang w:val="en-US" w:bidi="th-TH"/>
              </w:rPr>
              <w:t>2,195</w:t>
            </w:r>
          </w:p>
        </w:tc>
      </w:tr>
      <w:tr w:rsidR="00DF1090" w:rsidRPr="004D3E5A" w14:paraId="394BCCB3" w14:textId="77777777" w:rsidTr="00533642">
        <w:tc>
          <w:tcPr>
            <w:tcW w:w="1917" w:type="pct"/>
            <w:gridSpan w:val="2"/>
          </w:tcPr>
          <w:p w14:paraId="0AB81126" w14:textId="77777777" w:rsidR="00DF1090" w:rsidRPr="004D3E5A" w:rsidRDefault="00DF1090" w:rsidP="00DF1090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รวมลูกหนี้อื่น</w:t>
            </w: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7692E1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4D3E5A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1,622</w:t>
            </w:r>
          </w:p>
        </w:tc>
        <w:tc>
          <w:tcPr>
            <w:tcW w:w="145" w:type="pct"/>
            <w:vAlign w:val="bottom"/>
          </w:tcPr>
          <w:p w14:paraId="29EDA4CC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3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1CD7DE88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  <w:lang w:val="en-US" w:bidi="th-TH"/>
              </w:rPr>
            </w:pPr>
            <w:r w:rsidRPr="004D3E5A">
              <w:rPr>
                <w:rFonts w:ascii="Angsana New" w:hAnsi="Angsana New" w:cs="Angsana New"/>
                <w:sz w:val="32"/>
                <w:szCs w:val="32"/>
                <w:lang w:val="en-US" w:bidi="th-TH"/>
              </w:rPr>
              <w:t>4,430</w:t>
            </w:r>
          </w:p>
        </w:tc>
        <w:tc>
          <w:tcPr>
            <w:tcW w:w="150" w:type="pct"/>
            <w:vAlign w:val="bottom"/>
          </w:tcPr>
          <w:p w14:paraId="2080D8A1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2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036E6F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4D3E5A">
              <w:rPr>
                <w:rFonts w:ascii="Angsana New" w:hAnsi="Angsana New"/>
                <w:sz w:val="32"/>
                <w:szCs w:val="32"/>
                <w:lang w:val="en-US" w:bidi="th-TH"/>
              </w:rPr>
              <w:t>1,622</w:t>
            </w:r>
          </w:p>
        </w:tc>
        <w:tc>
          <w:tcPr>
            <w:tcW w:w="150" w:type="pct"/>
            <w:vAlign w:val="bottom"/>
          </w:tcPr>
          <w:p w14:paraId="40B058EA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70" w:type="pct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4FD283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4D3E5A">
              <w:rPr>
                <w:rFonts w:ascii="Angsana New" w:hAnsi="Angsana New"/>
                <w:sz w:val="32"/>
                <w:szCs w:val="32"/>
                <w:lang w:val="en-US" w:bidi="th-TH"/>
              </w:rPr>
              <w:t>2,476</w:t>
            </w:r>
          </w:p>
        </w:tc>
      </w:tr>
      <w:tr w:rsidR="00DF1090" w:rsidRPr="004D3E5A" w14:paraId="172CF1A3" w14:textId="77777777" w:rsidTr="00533642">
        <w:tc>
          <w:tcPr>
            <w:tcW w:w="1917" w:type="pct"/>
            <w:gridSpan w:val="2"/>
          </w:tcPr>
          <w:p w14:paraId="79F828B3" w14:textId="52B7B2C1" w:rsidR="00DF1090" w:rsidRPr="004D3E5A" w:rsidRDefault="00DF1090" w:rsidP="00DF1090">
            <w:pPr>
              <w:spacing w:line="240" w:lineRule="auto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รวมลูกหนี้การค้าและลูกหนี้อื่น</w:t>
            </w:r>
            <w:r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D3E5A">
              <w:rPr>
                <w:rFonts w:ascii="Angsana New" w:hAnsi="Angsana New"/>
                <w:sz w:val="32"/>
                <w:szCs w:val="32"/>
                <w:cs/>
              </w:rPr>
              <w:t>- สุทธิ</w:t>
            </w:r>
          </w:p>
        </w:tc>
        <w:tc>
          <w:tcPr>
            <w:tcW w:w="643" w:type="pct"/>
            <w:tcBorders>
              <w:bottom w:val="double" w:sz="4" w:space="0" w:color="auto"/>
            </w:tcBorders>
            <w:vAlign w:val="bottom"/>
          </w:tcPr>
          <w:p w14:paraId="403E62F3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  <w:r w:rsidRPr="004D3E5A">
              <w:rPr>
                <w:rFonts w:ascii="Angsana New" w:hAnsi="Angsana New" w:cs="Angsana New"/>
                <w:sz w:val="32"/>
                <w:szCs w:val="32"/>
              </w:rPr>
              <w:t>155,913</w:t>
            </w:r>
          </w:p>
        </w:tc>
        <w:tc>
          <w:tcPr>
            <w:tcW w:w="145" w:type="pct"/>
            <w:vAlign w:val="bottom"/>
          </w:tcPr>
          <w:p w14:paraId="3466CAF0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43" w:type="pct"/>
            <w:tcBorders>
              <w:bottom w:val="double" w:sz="4" w:space="0" w:color="auto"/>
            </w:tcBorders>
            <w:vAlign w:val="bottom"/>
          </w:tcPr>
          <w:p w14:paraId="668417AD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27"/>
              </w:tabs>
              <w:spacing w:line="240" w:lineRule="auto"/>
              <w:ind w:left="-108" w:right="-112"/>
              <w:rPr>
                <w:rFonts w:ascii="Angsana New" w:hAnsi="Angsana New" w:cs="Angsana New"/>
                <w:sz w:val="32"/>
                <w:szCs w:val="32"/>
              </w:rPr>
            </w:pPr>
            <w:r w:rsidRPr="004D3E5A">
              <w:rPr>
                <w:rFonts w:ascii="Angsana New" w:hAnsi="Angsana New" w:cs="Angsana New"/>
                <w:sz w:val="32"/>
                <w:szCs w:val="32"/>
              </w:rPr>
              <w:t>154,127</w:t>
            </w:r>
          </w:p>
        </w:tc>
        <w:tc>
          <w:tcPr>
            <w:tcW w:w="150" w:type="pct"/>
            <w:vAlign w:val="bottom"/>
          </w:tcPr>
          <w:p w14:paraId="748D346A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</w:tabs>
              <w:spacing w:line="240" w:lineRule="auto"/>
              <w:ind w:left="-108" w:right="-112"/>
              <w:jc w:val="left"/>
              <w:rPr>
                <w:sz w:val="32"/>
                <w:szCs w:val="32"/>
                <w:cs/>
              </w:rPr>
            </w:pPr>
          </w:p>
        </w:tc>
        <w:tc>
          <w:tcPr>
            <w:tcW w:w="682" w:type="pct"/>
            <w:tcBorders>
              <w:bottom w:val="double" w:sz="4" w:space="0" w:color="auto"/>
            </w:tcBorders>
            <w:vAlign w:val="bottom"/>
          </w:tcPr>
          <w:p w14:paraId="6820CE47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4D3E5A">
              <w:rPr>
                <w:rFonts w:ascii="Angsana New" w:hAnsi="Angsana New"/>
                <w:sz w:val="32"/>
                <w:szCs w:val="32"/>
                <w:lang w:val="en-US" w:bidi="th-TH"/>
              </w:rPr>
              <w:t>163,277</w:t>
            </w:r>
          </w:p>
        </w:tc>
        <w:tc>
          <w:tcPr>
            <w:tcW w:w="150" w:type="pct"/>
            <w:vAlign w:val="bottom"/>
          </w:tcPr>
          <w:p w14:paraId="4D9658BA" w14:textId="77777777" w:rsidR="00DF1090" w:rsidRPr="004D3E5A" w:rsidRDefault="00DF1090" w:rsidP="00DF1090">
            <w:pPr>
              <w:pStyle w:val="1-Number"/>
              <w:tabs>
                <w:tab w:val="clear" w:pos="3735"/>
                <w:tab w:val="decimal" w:pos="927"/>
                <w:tab w:val="decimal" w:pos="960"/>
              </w:tabs>
              <w:spacing w:line="240" w:lineRule="auto"/>
              <w:ind w:left="-108" w:right="-112"/>
              <w:jc w:val="left"/>
              <w:rPr>
                <w:rFonts w:cs="Times New Roman"/>
                <w:sz w:val="32"/>
                <w:szCs w:val="32"/>
                <w:lang w:eastAsia="x-none"/>
              </w:rPr>
            </w:pPr>
          </w:p>
        </w:tc>
        <w:tc>
          <w:tcPr>
            <w:tcW w:w="670" w:type="pct"/>
            <w:tcBorders>
              <w:bottom w:val="double" w:sz="4" w:space="0" w:color="auto"/>
            </w:tcBorders>
            <w:vAlign w:val="bottom"/>
          </w:tcPr>
          <w:p w14:paraId="1BD6B6BB" w14:textId="77777777" w:rsidR="00DF1090" w:rsidRPr="004D3E5A" w:rsidRDefault="00DF1090" w:rsidP="00DF1090">
            <w:pPr>
              <w:pStyle w:val="acctfourfigures"/>
              <w:tabs>
                <w:tab w:val="clear" w:pos="765"/>
                <w:tab w:val="decimal" w:pos="960"/>
              </w:tabs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 w:bidi="th-TH"/>
              </w:rPr>
            </w:pPr>
            <w:r w:rsidRPr="004D3E5A">
              <w:rPr>
                <w:rFonts w:ascii="Angsana New" w:hAnsi="Angsana New"/>
                <w:sz w:val="32"/>
                <w:szCs w:val="32"/>
                <w:lang w:val="en-US" w:bidi="th-TH"/>
              </w:rPr>
              <w:t>154,828</w:t>
            </w:r>
          </w:p>
        </w:tc>
      </w:tr>
    </w:tbl>
    <w:p w14:paraId="164AFDC0" w14:textId="77777777" w:rsidR="009E42C6" w:rsidRPr="004D3E5A" w:rsidRDefault="009E42C6" w:rsidP="00EB706D">
      <w:pPr>
        <w:tabs>
          <w:tab w:val="clear" w:pos="227"/>
          <w:tab w:val="clear" w:pos="454"/>
        </w:tabs>
        <w:spacing w:line="240" w:lineRule="auto"/>
        <w:ind w:left="540"/>
        <w:jc w:val="thaiDistribute"/>
        <w:rPr>
          <w:rFonts w:ascii="Angsana New" w:hAnsi="Angsana New"/>
          <w:sz w:val="32"/>
          <w:szCs w:val="32"/>
        </w:rPr>
      </w:pPr>
    </w:p>
    <w:p w14:paraId="43138DBE" w14:textId="77777777" w:rsidR="009E42C6" w:rsidRPr="004D3E5A" w:rsidRDefault="009E4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br w:type="page"/>
      </w:r>
    </w:p>
    <w:p w14:paraId="2BADF90D" w14:textId="55F56AEB" w:rsidR="00E77129" w:rsidRPr="004D3E5A" w:rsidRDefault="00E77129" w:rsidP="009E42C6">
      <w:pPr>
        <w:tabs>
          <w:tab w:val="clear" w:pos="227"/>
          <w:tab w:val="clear" w:pos="454"/>
        </w:tabs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D3E5A">
        <w:rPr>
          <w:rFonts w:ascii="Angsana New" w:hAnsi="Angsana New"/>
          <w:sz w:val="32"/>
          <w:szCs w:val="32"/>
          <w:cs/>
        </w:rPr>
        <w:lastRenderedPageBreak/>
        <w:t>การเปลี่ยนแปลงของบัญชีค่าเผื่อผลขาดทุนด้านเครดิตที่คาดว่าจะเกิดขึ้นของลูกหนี้การค้า</w:t>
      </w:r>
      <w:r w:rsidR="00C0285F" w:rsidRPr="004D3E5A">
        <w:rPr>
          <w:rFonts w:ascii="Angsana New" w:hAnsi="Angsana New"/>
          <w:sz w:val="32"/>
          <w:szCs w:val="32"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มีรายละเอียดดังนี้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5850"/>
        <w:gridCol w:w="1620"/>
        <w:gridCol w:w="1613"/>
        <w:gridCol w:w="7"/>
      </w:tblGrid>
      <w:tr w:rsidR="00100E43" w:rsidRPr="004D3E5A" w14:paraId="2021DD92" w14:textId="77777777" w:rsidTr="00100E43">
        <w:trPr>
          <w:gridAfter w:val="1"/>
          <w:wAfter w:w="7" w:type="dxa"/>
          <w:trHeight w:val="375"/>
          <w:tblHeader/>
        </w:trPr>
        <w:tc>
          <w:tcPr>
            <w:tcW w:w="9083" w:type="dxa"/>
            <w:gridSpan w:val="3"/>
            <w:vAlign w:val="bottom"/>
          </w:tcPr>
          <w:p w14:paraId="4C381F9E" w14:textId="77777777" w:rsidR="00100E43" w:rsidRPr="004D3E5A" w:rsidRDefault="00100E43" w:rsidP="00EB706D">
            <w:pPr>
              <w:tabs>
                <w:tab w:val="decimal" w:pos="978"/>
              </w:tabs>
              <w:spacing w:line="240" w:lineRule="auto"/>
              <w:ind w:right="-13" w:firstLine="7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100E43" w:rsidRPr="004D3E5A" w14:paraId="408202B3" w14:textId="77777777" w:rsidTr="00100E43">
        <w:trPr>
          <w:trHeight w:val="80"/>
          <w:tblHeader/>
        </w:trPr>
        <w:tc>
          <w:tcPr>
            <w:tcW w:w="5850" w:type="dxa"/>
          </w:tcPr>
          <w:p w14:paraId="4E3DF677" w14:textId="77777777" w:rsidR="00100E43" w:rsidRPr="004D3E5A" w:rsidRDefault="00100E43" w:rsidP="00EB706D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3240" w:type="dxa"/>
            <w:gridSpan w:val="3"/>
            <w:vAlign w:val="bottom"/>
            <w:hideMark/>
          </w:tcPr>
          <w:p w14:paraId="3A25178F" w14:textId="77777777" w:rsidR="00100E43" w:rsidRPr="004D3E5A" w:rsidRDefault="00100E43" w:rsidP="00EB706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  <w:r w:rsidRPr="004D3E5A">
              <w:rPr>
                <w:rFonts w:ascii="Angsana New" w:hAnsi="Angsana New"/>
                <w:sz w:val="32"/>
                <w:szCs w:val="32"/>
              </w:rPr>
              <w:t>/</w:t>
            </w:r>
          </w:p>
          <w:p w14:paraId="3C05AB1B" w14:textId="77777777" w:rsidR="00100E43" w:rsidRPr="004D3E5A" w:rsidRDefault="00100E43" w:rsidP="00EB706D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5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100E43" w:rsidRPr="004D3E5A" w14:paraId="65C304C6" w14:textId="77777777" w:rsidTr="00100E43">
        <w:trPr>
          <w:trHeight w:val="80"/>
          <w:tblHeader/>
        </w:trPr>
        <w:tc>
          <w:tcPr>
            <w:tcW w:w="5850" w:type="dxa"/>
          </w:tcPr>
          <w:p w14:paraId="56AE6957" w14:textId="77777777" w:rsidR="00100E43" w:rsidRPr="004D3E5A" w:rsidRDefault="00100E43" w:rsidP="00EB706D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620" w:type="dxa"/>
            <w:vAlign w:val="bottom"/>
            <w:hideMark/>
          </w:tcPr>
          <w:p w14:paraId="7C0C000D" w14:textId="77777777" w:rsidR="00100E43" w:rsidRPr="004D3E5A" w:rsidRDefault="004C7B06" w:rsidP="00100E4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620" w:type="dxa"/>
            <w:gridSpan w:val="2"/>
            <w:vAlign w:val="bottom"/>
            <w:hideMark/>
          </w:tcPr>
          <w:p w14:paraId="736ADD91" w14:textId="77777777" w:rsidR="00100E43" w:rsidRPr="004D3E5A" w:rsidRDefault="004C7B06" w:rsidP="00100E4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C7B06" w:rsidRPr="004D3E5A" w14:paraId="02906906" w14:textId="77777777" w:rsidTr="00100E43">
        <w:trPr>
          <w:trHeight w:val="79"/>
        </w:trPr>
        <w:tc>
          <w:tcPr>
            <w:tcW w:w="5850" w:type="dxa"/>
            <w:hideMark/>
          </w:tcPr>
          <w:p w14:paraId="059B1EF0" w14:textId="77777777" w:rsidR="004C7B06" w:rsidRPr="004D3E5A" w:rsidRDefault="004C7B06" w:rsidP="004C7B06">
            <w:pPr>
              <w:spacing w:line="240" w:lineRule="auto"/>
              <w:ind w:left="156" w:hanging="156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ยอดคงเหลือต้นปี </w:t>
            </w:r>
          </w:p>
        </w:tc>
        <w:tc>
          <w:tcPr>
            <w:tcW w:w="1620" w:type="dxa"/>
            <w:vAlign w:val="bottom"/>
          </w:tcPr>
          <w:p w14:paraId="2AFE8C18" w14:textId="77777777" w:rsidR="004C7B06" w:rsidRPr="004D3E5A" w:rsidRDefault="00137685" w:rsidP="004C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(1,191)</w:t>
            </w:r>
          </w:p>
        </w:tc>
        <w:tc>
          <w:tcPr>
            <w:tcW w:w="1620" w:type="dxa"/>
            <w:gridSpan w:val="2"/>
            <w:vAlign w:val="bottom"/>
          </w:tcPr>
          <w:p w14:paraId="02514353" w14:textId="77777777" w:rsidR="004C7B06" w:rsidRPr="004D3E5A" w:rsidRDefault="004C7B06" w:rsidP="004C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(702)</w:t>
            </w:r>
          </w:p>
        </w:tc>
      </w:tr>
      <w:tr w:rsidR="004C7B06" w:rsidRPr="004D3E5A" w14:paraId="38286B36" w14:textId="77777777" w:rsidTr="00100E43">
        <w:trPr>
          <w:trHeight w:val="79"/>
        </w:trPr>
        <w:tc>
          <w:tcPr>
            <w:tcW w:w="5850" w:type="dxa"/>
            <w:hideMark/>
          </w:tcPr>
          <w:p w14:paraId="7919C28D" w14:textId="77777777" w:rsidR="004C7B06" w:rsidRPr="004D3E5A" w:rsidRDefault="004C7B06" w:rsidP="004C7B06">
            <w:pPr>
              <w:spacing w:line="240" w:lineRule="auto"/>
              <w:ind w:left="156" w:hanging="156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สำรองผลขาดทุนด้านเครดิตที่คาดว่าจะเกิดขึ้น</w:t>
            </w:r>
          </w:p>
        </w:tc>
        <w:tc>
          <w:tcPr>
            <w:tcW w:w="1620" w:type="dxa"/>
            <w:vAlign w:val="bottom"/>
          </w:tcPr>
          <w:p w14:paraId="6C4994F9" w14:textId="77777777" w:rsidR="004C7B06" w:rsidRPr="004D3E5A" w:rsidRDefault="006F0A75" w:rsidP="004C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(1</w:t>
            </w:r>
            <w:r w:rsidR="00300BE4" w:rsidRPr="004D3E5A">
              <w:rPr>
                <w:rFonts w:ascii="Angsana New" w:hAnsi="Angsana New"/>
                <w:sz w:val="32"/>
                <w:szCs w:val="32"/>
              </w:rPr>
              <w:t>,9</w:t>
            </w:r>
            <w:r w:rsidRPr="004D3E5A">
              <w:rPr>
                <w:rFonts w:ascii="Angsana New" w:hAnsi="Angsana New"/>
                <w:sz w:val="32"/>
                <w:szCs w:val="32"/>
              </w:rPr>
              <w:t>34)</w:t>
            </w:r>
          </w:p>
        </w:tc>
        <w:tc>
          <w:tcPr>
            <w:tcW w:w="1620" w:type="dxa"/>
            <w:gridSpan w:val="2"/>
            <w:vAlign w:val="bottom"/>
          </w:tcPr>
          <w:p w14:paraId="5DE51376" w14:textId="77777777" w:rsidR="004C7B06" w:rsidRPr="004D3E5A" w:rsidRDefault="004C7B06" w:rsidP="004C7B0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(1,191)</w:t>
            </w:r>
          </w:p>
        </w:tc>
      </w:tr>
      <w:tr w:rsidR="004C7B06" w:rsidRPr="004D3E5A" w14:paraId="79B6E5CA" w14:textId="77777777" w:rsidTr="00100E43">
        <w:trPr>
          <w:trHeight w:val="79"/>
        </w:trPr>
        <w:tc>
          <w:tcPr>
            <w:tcW w:w="5850" w:type="dxa"/>
          </w:tcPr>
          <w:p w14:paraId="01A5CC30" w14:textId="77777777" w:rsidR="004C7B06" w:rsidRPr="004D3E5A" w:rsidRDefault="004C7B06" w:rsidP="004C7B06">
            <w:pPr>
              <w:spacing w:line="240" w:lineRule="auto"/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ตัดจำหน่าย</w:t>
            </w:r>
          </w:p>
        </w:tc>
        <w:tc>
          <w:tcPr>
            <w:tcW w:w="1620" w:type="dxa"/>
            <w:vAlign w:val="bottom"/>
          </w:tcPr>
          <w:p w14:paraId="5097118C" w14:textId="77777777" w:rsidR="004C7B06" w:rsidRPr="004D3E5A" w:rsidRDefault="006F0A75" w:rsidP="004C7B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1,191</w:t>
            </w:r>
          </w:p>
        </w:tc>
        <w:tc>
          <w:tcPr>
            <w:tcW w:w="1620" w:type="dxa"/>
            <w:gridSpan w:val="2"/>
            <w:vAlign w:val="bottom"/>
          </w:tcPr>
          <w:p w14:paraId="4E8905F8" w14:textId="77777777" w:rsidR="004C7B06" w:rsidRPr="004D3E5A" w:rsidRDefault="004C7B06" w:rsidP="004C7B0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702</w:t>
            </w:r>
          </w:p>
        </w:tc>
      </w:tr>
      <w:tr w:rsidR="004C7B06" w:rsidRPr="004D3E5A" w14:paraId="4D4AE29B" w14:textId="77777777" w:rsidTr="00100E43">
        <w:trPr>
          <w:trHeight w:val="70"/>
        </w:trPr>
        <w:tc>
          <w:tcPr>
            <w:tcW w:w="5850" w:type="dxa"/>
            <w:hideMark/>
          </w:tcPr>
          <w:p w14:paraId="789A6965" w14:textId="77777777" w:rsidR="004C7B06" w:rsidRPr="004D3E5A" w:rsidRDefault="004C7B06" w:rsidP="004C7B06">
            <w:pPr>
              <w:spacing w:line="240" w:lineRule="auto"/>
              <w:ind w:left="520" w:hanging="520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 xml:space="preserve">ยอดคงเหลือปลายปี </w:t>
            </w:r>
          </w:p>
        </w:tc>
        <w:tc>
          <w:tcPr>
            <w:tcW w:w="1620" w:type="dxa"/>
            <w:vAlign w:val="bottom"/>
          </w:tcPr>
          <w:p w14:paraId="56CA4100" w14:textId="77777777" w:rsidR="004C7B06" w:rsidRPr="004D3E5A" w:rsidRDefault="006F0A75" w:rsidP="004C7B0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(1,934)</w:t>
            </w:r>
          </w:p>
        </w:tc>
        <w:tc>
          <w:tcPr>
            <w:tcW w:w="1620" w:type="dxa"/>
            <w:gridSpan w:val="2"/>
            <w:vAlign w:val="bottom"/>
          </w:tcPr>
          <w:p w14:paraId="282C79D7" w14:textId="77777777" w:rsidR="004C7B06" w:rsidRPr="004D3E5A" w:rsidRDefault="004C7B06" w:rsidP="004C7B0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46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(1,191)</w:t>
            </w:r>
          </w:p>
        </w:tc>
      </w:tr>
    </w:tbl>
    <w:p w14:paraId="4CE4224F" w14:textId="77777777" w:rsidR="00956AD2" w:rsidRPr="004D3E5A" w:rsidRDefault="00AB0D71" w:rsidP="00E7712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1440"/>
        </w:tabs>
        <w:overflowPunct w:val="0"/>
        <w:autoSpaceDE w:val="0"/>
        <w:autoSpaceDN w:val="0"/>
        <w:adjustRightInd w:val="0"/>
        <w:spacing w:before="240" w:after="120" w:line="240" w:lineRule="auto"/>
        <w:ind w:left="547" w:right="-43" w:hanging="547"/>
        <w:jc w:val="thaiDistribute"/>
        <w:textAlignment w:val="baseline"/>
        <w:rPr>
          <w:rFonts w:ascii="Angsana New" w:hAnsi="Angsana New"/>
          <w:b/>
          <w:bCs/>
          <w:sz w:val="32"/>
          <w:szCs w:val="32"/>
          <w:cs/>
        </w:rPr>
      </w:pPr>
      <w:r w:rsidRPr="004D3E5A">
        <w:rPr>
          <w:rFonts w:ascii="Angsana New" w:hAnsi="Angsana New"/>
          <w:b/>
          <w:bCs/>
          <w:sz w:val="32"/>
          <w:szCs w:val="32"/>
        </w:rPr>
        <w:t>10</w:t>
      </w:r>
      <w:r w:rsidR="00A27C74" w:rsidRPr="004D3E5A">
        <w:rPr>
          <w:rFonts w:ascii="Angsana New" w:hAnsi="Angsana New"/>
          <w:b/>
          <w:bCs/>
          <w:sz w:val="32"/>
          <w:szCs w:val="32"/>
        </w:rPr>
        <w:t>.</w:t>
      </w:r>
      <w:r w:rsidR="00956AD2" w:rsidRPr="004D3E5A">
        <w:rPr>
          <w:rFonts w:ascii="Angsana New" w:hAnsi="Angsana New"/>
          <w:b/>
          <w:bCs/>
          <w:sz w:val="32"/>
          <w:szCs w:val="32"/>
        </w:rPr>
        <w:tab/>
      </w:r>
      <w:r w:rsidR="00956AD2" w:rsidRPr="004D3E5A">
        <w:rPr>
          <w:rFonts w:ascii="Angsana New" w:hAnsi="Angsana New"/>
          <w:b/>
          <w:bCs/>
          <w:sz w:val="32"/>
          <w:szCs w:val="32"/>
          <w:cs/>
        </w:rPr>
        <w:t>สินค้าคงเหลือ</w:t>
      </w:r>
    </w:p>
    <w:tbl>
      <w:tblPr>
        <w:tblW w:w="90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530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5F7DA4" w:rsidRPr="004D3E5A" w14:paraId="5E89D18D" w14:textId="77777777" w:rsidTr="002D53F5">
        <w:trPr>
          <w:trHeight w:val="306"/>
        </w:trPr>
        <w:tc>
          <w:tcPr>
            <w:tcW w:w="1530" w:type="dxa"/>
          </w:tcPr>
          <w:p w14:paraId="67050DE8" w14:textId="77777777" w:rsidR="005F7DA4" w:rsidRPr="004D3E5A" w:rsidRDefault="005F7DA4" w:rsidP="00035756">
            <w:pPr>
              <w:spacing w:line="240" w:lineRule="auto"/>
              <w:ind w:right="-11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47F37BFC" w14:textId="77777777" w:rsidR="005F7DA4" w:rsidRPr="004D3E5A" w:rsidRDefault="005F7DA4" w:rsidP="00035756">
            <w:pP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62E8524E" w14:textId="77777777" w:rsidR="005F7DA4" w:rsidRPr="004D3E5A" w:rsidRDefault="005F7DA4" w:rsidP="00035756">
            <w:pP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05AA596C" w14:textId="77777777" w:rsidR="005F7DA4" w:rsidRPr="004D3E5A" w:rsidRDefault="005F7DA4" w:rsidP="00035756">
            <w:pP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73354AF7" w14:textId="77777777" w:rsidR="005F7DA4" w:rsidRPr="004D3E5A" w:rsidRDefault="005F7DA4" w:rsidP="00035756">
            <w:pPr>
              <w:tabs>
                <w:tab w:val="center" w:pos="6480"/>
                <w:tab w:val="center" w:pos="8820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(</w:t>
            </w:r>
            <w:r w:rsidRPr="004D3E5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4D3E5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D3E5A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F7DA4" w:rsidRPr="004D3E5A" w14:paraId="0FAFA402" w14:textId="77777777" w:rsidTr="002D53F5">
        <w:trPr>
          <w:trHeight w:val="279"/>
        </w:trPr>
        <w:tc>
          <w:tcPr>
            <w:tcW w:w="1530" w:type="dxa"/>
          </w:tcPr>
          <w:p w14:paraId="6838F6BF" w14:textId="77777777" w:rsidR="005F7DA4" w:rsidRPr="004D3E5A" w:rsidRDefault="005F7DA4" w:rsidP="00035756">
            <w:pPr>
              <w:spacing w:line="240" w:lineRule="auto"/>
              <w:ind w:right="-11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4" w:type="dxa"/>
            <w:gridSpan w:val="8"/>
            <w:shd w:val="clear" w:color="auto" w:fill="auto"/>
          </w:tcPr>
          <w:p w14:paraId="6C5EE622" w14:textId="77777777" w:rsidR="005F7DA4" w:rsidRPr="004D3E5A" w:rsidRDefault="005F7DA4" w:rsidP="000357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  <w:cs/>
              </w:rPr>
              <w:t>งบการเงินรวม</w:t>
            </w:r>
          </w:p>
        </w:tc>
      </w:tr>
      <w:tr w:rsidR="005F7DA4" w:rsidRPr="004D3E5A" w14:paraId="0AB869C5" w14:textId="77777777" w:rsidTr="002D53F5">
        <w:trPr>
          <w:trHeight w:val="547"/>
        </w:trPr>
        <w:tc>
          <w:tcPr>
            <w:tcW w:w="1530" w:type="dxa"/>
          </w:tcPr>
          <w:p w14:paraId="6033ABBA" w14:textId="77777777" w:rsidR="005F7DA4" w:rsidRPr="004D3E5A" w:rsidRDefault="005F7DA4" w:rsidP="00035756">
            <w:pPr>
              <w:spacing w:line="240" w:lineRule="auto"/>
              <w:ind w:right="-11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394FF7F4" w14:textId="77777777" w:rsidR="005F7DA4" w:rsidRPr="004D3E5A" w:rsidRDefault="005F7DA4" w:rsidP="000357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BE82F5F" w14:textId="77777777" w:rsidR="005F7DA4" w:rsidRPr="004D3E5A" w:rsidRDefault="005F7DA4" w:rsidP="000357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256E2049" w14:textId="77777777" w:rsidR="005F7DA4" w:rsidRPr="004D3E5A" w:rsidRDefault="005F7DA4" w:rsidP="000357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3E5A">
              <w:rPr>
                <w:rFonts w:ascii="Angsana New" w:hAnsi="Angsana New"/>
                <w:sz w:val="26"/>
                <w:szCs w:val="26"/>
                <w:cs/>
              </w:rPr>
              <w:t>รายการปรับลด</w:t>
            </w:r>
            <w:r w:rsidRPr="004D3E5A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Pr="004D3E5A">
              <w:rPr>
                <w:rFonts w:ascii="Angsana New" w:hAnsi="Angsana New"/>
                <w:sz w:val="26"/>
                <w:szCs w:val="26"/>
              </w:rPr>
              <w:t xml:space="preserve">                           </w:t>
            </w:r>
            <w:r w:rsidRPr="004D3E5A"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Pr="004D3E5A">
              <w:rPr>
                <w:rFonts w:ascii="Angsana New" w:hAnsi="Angsana New"/>
                <w:sz w:val="26"/>
                <w:szCs w:val="26"/>
                <w:cs/>
              </w:rPr>
              <w:t>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0CD96305" w14:textId="77777777" w:rsidR="005F7DA4" w:rsidRPr="004D3E5A" w:rsidRDefault="005F7DA4" w:rsidP="000357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  <w:r w:rsidR="00324382" w:rsidRPr="004D3E5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D3E5A">
              <w:rPr>
                <w:rFonts w:ascii="Angsana New" w:hAnsi="Angsana New"/>
                <w:sz w:val="26"/>
                <w:szCs w:val="26"/>
              </w:rPr>
              <w:t>-</w:t>
            </w:r>
            <w:r w:rsidR="00324382" w:rsidRPr="004D3E5A">
              <w:rPr>
                <w:rFonts w:ascii="Angsana New" w:hAnsi="Angsana New"/>
                <w:sz w:val="26"/>
                <w:szCs w:val="26"/>
              </w:rPr>
              <w:t xml:space="preserve"> </w:t>
            </w:r>
            <w:r w:rsidRPr="004D3E5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</w:tr>
      <w:tr w:rsidR="004C7B06" w:rsidRPr="004D3E5A" w14:paraId="243D9D02" w14:textId="77777777" w:rsidTr="002D53F5">
        <w:trPr>
          <w:trHeight w:val="279"/>
        </w:trPr>
        <w:tc>
          <w:tcPr>
            <w:tcW w:w="1530" w:type="dxa"/>
          </w:tcPr>
          <w:p w14:paraId="5FBE71D2" w14:textId="77777777" w:rsidR="004C7B06" w:rsidRPr="004D3E5A" w:rsidRDefault="004C7B06" w:rsidP="004C7B06">
            <w:pPr>
              <w:spacing w:line="240" w:lineRule="auto"/>
              <w:ind w:right="-11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28217B87" w14:textId="77777777" w:rsidR="004C7B06" w:rsidRPr="004D3E5A" w:rsidRDefault="004C7B06" w:rsidP="004C7B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78CB5A6" w14:textId="77777777" w:rsidR="004C7B06" w:rsidRPr="004D3E5A" w:rsidRDefault="004C7B06" w:rsidP="004C7B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259" w:type="dxa"/>
            <w:shd w:val="clear" w:color="auto" w:fill="auto"/>
          </w:tcPr>
          <w:p w14:paraId="5C215F58" w14:textId="77777777" w:rsidR="004C7B06" w:rsidRPr="004D3E5A" w:rsidRDefault="004C7B06" w:rsidP="004C7B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259" w:type="dxa"/>
            <w:shd w:val="clear" w:color="auto" w:fill="auto"/>
          </w:tcPr>
          <w:p w14:paraId="07539C19" w14:textId="77777777" w:rsidR="004C7B06" w:rsidRPr="004D3E5A" w:rsidRDefault="004C7B06" w:rsidP="004C7B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D98187D" w14:textId="77777777" w:rsidR="004C7B06" w:rsidRPr="004D3E5A" w:rsidRDefault="004C7B06" w:rsidP="004C7B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259" w:type="dxa"/>
            <w:shd w:val="clear" w:color="auto" w:fill="auto"/>
          </w:tcPr>
          <w:p w14:paraId="3EF05019" w14:textId="77777777" w:rsidR="004C7B06" w:rsidRPr="004D3E5A" w:rsidRDefault="004C7B06" w:rsidP="004C7B0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4C7B06" w:rsidRPr="004D3E5A" w14:paraId="759F8E8F" w14:textId="77777777" w:rsidTr="002D53F5">
        <w:trPr>
          <w:trHeight w:val="216"/>
        </w:trPr>
        <w:tc>
          <w:tcPr>
            <w:tcW w:w="1530" w:type="dxa"/>
          </w:tcPr>
          <w:p w14:paraId="6ABD2BF7" w14:textId="77777777" w:rsidR="004C7B06" w:rsidRPr="004D3E5A" w:rsidRDefault="004C7B06" w:rsidP="004C7B06">
            <w:pPr>
              <w:spacing w:line="240" w:lineRule="auto"/>
              <w:ind w:right="-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14:paraId="764CA58D" w14:textId="77777777" w:rsidR="004C7B06" w:rsidRPr="004D3E5A" w:rsidRDefault="00596C42" w:rsidP="004C7B06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326,298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57817F7" w14:textId="77777777" w:rsidR="004C7B06" w:rsidRPr="004D3E5A" w:rsidRDefault="004C7B06" w:rsidP="004C7B06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246,988</w:t>
            </w:r>
          </w:p>
        </w:tc>
        <w:tc>
          <w:tcPr>
            <w:tcW w:w="1259" w:type="dxa"/>
            <w:shd w:val="clear" w:color="auto" w:fill="auto"/>
          </w:tcPr>
          <w:p w14:paraId="1B3C67C7" w14:textId="114272F1" w:rsidR="004C7B06" w:rsidRPr="004D3E5A" w:rsidRDefault="00B3188F" w:rsidP="004C7B06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(</w:t>
            </w:r>
            <w:r w:rsidR="00B51F06" w:rsidRPr="004D3E5A">
              <w:rPr>
                <w:rFonts w:ascii="Angsana New" w:hAnsi="Angsana New"/>
                <w:sz w:val="26"/>
                <w:szCs w:val="26"/>
              </w:rPr>
              <w:t>18</w:t>
            </w:r>
            <w:r w:rsidRPr="004D3E5A">
              <w:rPr>
                <w:rFonts w:ascii="Angsana New" w:hAnsi="Angsana New"/>
                <w:sz w:val="26"/>
                <w:szCs w:val="26"/>
              </w:rPr>
              <w:t>,</w:t>
            </w:r>
            <w:r w:rsidR="00B51F06" w:rsidRPr="004D3E5A">
              <w:rPr>
                <w:rFonts w:ascii="Angsana New" w:hAnsi="Angsana New"/>
                <w:sz w:val="26"/>
                <w:szCs w:val="26"/>
              </w:rPr>
              <w:t>212</w:t>
            </w:r>
            <w:r w:rsidRPr="004D3E5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7765F94F" w14:textId="77777777" w:rsidR="004C7B06" w:rsidRPr="004D3E5A" w:rsidRDefault="004C7B06" w:rsidP="004C7B06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(31,066)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1E1A387F" w14:textId="26224B7C" w:rsidR="004C7B06" w:rsidRPr="004D3E5A" w:rsidRDefault="0024344A" w:rsidP="004C7B06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308,086</w:t>
            </w:r>
          </w:p>
        </w:tc>
        <w:tc>
          <w:tcPr>
            <w:tcW w:w="1259" w:type="dxa"/>
            <w:shd w:val="clear" w:color="auto" w:fill="auto"/>
          </w:tcPr>
          <w:p w14:paraId="6EF63015" w14:textId="77777777" w:rsidR="004C7B06" w:rsidRPr="004D3E5A" w:rsidRDefault="004C7B06" w:rsidP="004C7B06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215,922</w:t>
            </w:r>
          </w:p>
        </w:tc>
      </w:tr>
      <w:tr w:rsidR="004C7B06" w:rsidRPr="004D3E5A" w14:paraId="45E1D5FF" w14:textId="77777777" w:rsidTr="00E07C1D">
        <w:trPr>
          <w:trHeight w:val="396"/>
        </w:trPr>
        <w:tc>
          <w:tcPr>
            <w:tcW w:w="1530" w:type="dxa"/>
          </w:tcPr>
          <w:p w14:paraId="052D0AC0" w14:textId="77777777" w:rsidR="004C7B06" w:rsidRPr="004D3E5A" w:rsidRDefault="004C7B06" w:rsidP="004C7B06">
            <w:pPr>
              <w:spacing w:line="240" w:lineRule="auto"/>
              <w:ind w:right="-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14:paraId="2C021289" w14:textId="77777777" w:rsidR="004C7B06" w:rsidRPr="004D3E5A" w:rsidRDefault="00596C42" w:rsidP="004C7B06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39,119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68DE0BE" w14:textId="77777777" w:rsidR="004C7B06" w:rsidRPr="004D3E5A" w:rsidRDefault="004C7B06" w:rsidP="004C7B06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14,879</w:t>
            </w:r>
          </w:p>
        </w:tc>
        <w:tc>
          <w:tcPr>
            <w:tcW w:w="1259" w:type="dxa"/>
            <w:shd w:val="clear" w:color="auto" w:fill="auto"/>
          </w:tcPr>
          <w:p w14:paraId="6BF3C418" w14:textId="77777777" w:rsidR="004C7B06" w:rsidRPr="004D3E5A" w:rsidRDefault="00596C42" w:rsidP="004C7B06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01B6BC37" w14:textId="77777777" w:rsidR="004C7B06" w:rsidRPr="004D3E5A" w:rsidRDefault="004C7B06" w:rsidP="004C7B06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5A5F483F" w14:textId="77777777" w:rsidR="004C7B06" w:rsidRPr="004D3E5A" w:rsidRDefault="00B3188F" w:rsidP="004C7B06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39,119</w:t>
            </w:r>
          </w:p>
        </w:tc>
        <w:tc>
          <w:tcPr>
            <w:tcW w:w="1259" w:type="dxa"/>
            <w:shd w:val="clear" w:color="auto" w:fill="auto"/>
          </w:tcPr>
          <w:p w14:paraId="1463708F" w14:textId="77777777" w:rsidR="004C7B06" w:rsidRPr="004D3E5A" w:rsidRDefault="004C7B06" w:rsidP="004C7B06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14,879</w:t>
            </w:r>
          </w:p>
        </w:tc>
      </w:tr>
      <w:tr w:rsidR="004C7B06" w:rsidRPr="004D3E5A" w14:paraId="39CB33B8" w14:textId="77777777" w:rsidTr="00035756">
        <w:trPr>
          <w:trHeight w:val="378"/>
        </w:trPr>
        <w:tc>
          <w:tcPr>
            <w:tcW w:w="1530" w:type="dxa"/>
          </w:tcPr>
          <w:p w14:paraId="03DB6C62" w14:textId="77777777" w:rsidR="004C7B06" w:rsidRPr="004D3E5A" w:rsidRDefault="004C7B06" w:rsidP="004C7B06">
            <w:pPr>
              <w:spacing w:line="240" w:lineRule="auto"/>
              <w:ind w:right="-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14:paraId="13D9AFCA" w14:textId="77777777" w:rsidR="004C7B06" w:rsidRPr="004D3E5A" w:rsidRDefault="00596C42" w:rsidP="004C7B0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365,417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139971A" w14:textId="77777777" w:rsidR="004C7B06" w:rsidRPr="004D3E5A" w:rsidRDefault="004C7B06" w:rsidP="004C7B0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261,867</w:t>
            </w:r>
          </w:p>
        </w:tc>
        <w:tc>
          <w:tcPr>
            <w:tcW w:w="1259" w:type="dxa"/>
            <w:shd w:val="clear" w:color="auto" w:fill="auto"/>
          </w:tcPr>
          <w:p w14:paraId="39667532" w14:textId="23EF6721" w:rsidR="004C7B06" w:rsidRPr="004D3E5A" w:rsidRDefault="000828A6" w:rsidP="004C7B0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(</w:t>
            </w:r>
            <w:r w:rsidR="00B51F06" w:rsidRPr="004D3E5A">
              <w:rPr>
                <w:rFonts w:ascii="Angsana New" w:hAnsi="Angsana New"/>
                <w:sz w:val="26"/>
                <w:szCs w:val="26"/>
              </w:rPr>
              <w:t>18,212</w:t>
            </w:r>
            <w:r w:rsidRPr="004D3E5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2AAAD436" w14:textId="77777777" w:rsidR="004C7B06" w:rsidRPr="004D3E5A" w:rsidRDefault="004C7B06" w:rsidP="004C7B0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(31,066)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69BD54F" w14:textId="41D35BC8" w:rsidR="004C7B06" w:rsidRPr="004D3E5A" w:rsidRDefault="009B5883" w:rsidP="004C7B0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347,205</w:t>
            </w:r>
          </w:p>
        </w:tc>
        <w:tc>
          <w:tcPr>
            <w:tcW w:w="1259" w:type="dxa"/>
            <w:shd w:val="clear" w:color="auto" w:fill="auto"/>
          </w:tcPr>
          <w:p w14:paraId="535332A8" w14:textId="77777777" w:rsidR="004C7B06" w:rsidRPr="004D3E5A" w:rsidRDefault="004C7B06" w:rsidP="004C7B06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230,801</w:t>
            </w:r>
          </w:p>
        </w:tc>
      </w:tr>
    </w:tbl>
    <w:p w14:paraId="694746CF" w14:textId="7621D1D3" w:rsidR="007C2B92" w:rsidRPr="004D3E5A" w:rsidRDefault="007C2B92"/>
    <w:tbl>
      <w:tblPr>
        <w:tblW w:w="908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530"/>
        <w:gridCol w:w="1259"/>
        <w:gridCol w:w="629"/>
        <w:gridCol w:w="630"/>
        <w:gridCol w:w="1259"/>
        <w:gridCol w:w="1259"/>
        <w:gridCol w:w="629"/>
        <w:gridCol w:w="630"/>
        <w:gridCol w:w="1259"/>
      </w:tblGrid>
      <w:tr w:rsidR="005F7DA4" w:rsidRPr="004D3E5A" w14:paraId="45F47F15" w14:textId="77777777" w:rsidTr="00AE2849">
        <w:trPr>
          <w:trHeight w:val="261"/>
        </w:trPr>
        <w:tc>
          <w:tcPr>
            <w:tcW w:w="1530" w:type="dxa"/>
          </w:tcPr>
          <w:p w14:paraId="6E744FA9" w14:textId="77777777" w:rsidR="005F7DA4" w:rsidRPr="004D3E5A" w:rsidRDefault="005F7DA4" w:rsidP="00035756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7F20E5C6" w14:textId="77777777" w:rsidR="005F7DA4" w:rsidRPr="004D3E5A" w:rsidRDefault="005F7DA4" w:rsidP="00035756">
            <w:pP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2C1BE5FA" w14:textId="77777777" w:rsidR="005F7DA4" w:rsidRPr="004D3E5A" w:rsidRDefault="005F7DA4" w:rsidP="00035756">
            <w:pP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888" w:type="dxa"/>
            <w:gridSpan w:val="2"/>
            <w:shd w:val="clear" w:color="auto" w:fill="auto"/>
          </w:tcPr>
          <w:p w14:paraId="455263D6" w14:textId="77777777" w:rsidR="005F7DA4" w:rsidRPr="004D3E5A" w:rsidRDefault="005F7DA4" w:rsidP="00035756">
            <w:pP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</w:p>
        </w:tc>
        <w:tc>
          <w:tcPr>
            <w:tcW w:w="1889" w:type="dxa"/>
            <w:gridSpan w:val="2"/>
            <w:shd w:val="clear" w:color="auto" w:fill="auto"/>
          </w:tcPr>
          <w:p w14:paraId="04CCF58B" w14:textId="77777777" w:rsidR="005F7DA4" w:rsidRPr="004D3E5A" w:rsidRDefault="005F7DA4" w:rsidP="00035756">
            <w:pPr>
              <w:tabs>
                <w:tab w:val="center" w:pos="6480"/>
                <w:tab w:val="center" w:pos="8820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  <w:cs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(</w:t>
            </w:r>
            <w:r w:rsidRPr="004D3E5A">
              <w:rPr>
                <w:rFonts w:ascii="Angsana New" w:hAnsi="Angsana New"/>
                <w:sz w:val="26"/>
                <w:szCs w:val="26"/>
                <w:cs/>
              </w:rPr>
              <w:t>หน่วย</w:t>
            </w:r>
            <w:r w:rsidRPr="004D3E5A">
              <w:rPr>
                <w:rFonts w:ascii="Angsana New" w:hAnsi="Angsana New"/>
                <w:sz w:val="26"/>
                <w:szCs w:val="26"/>
              </w:rPr>
              <w:t xml:space="preserve">: </w:t>
            </w:r>
            <w:r w:rsidRPr="004D3E5A">
              <w:rPr>
                <w:rFonts w:ascii="Angsana New" w:hAnsi="Angsana New"/>
                <w:sz w:val="26"/>
                <w:szCs w:val="26"/>
                <w:cs/>
              </w:rPr>
              <w:t>พันบาท)</w:t>
            </w:r>
          </w:p>
        </w:tc>
      </w:tr>
      <w:tr w:rsidR="005F7DA4" w:rsidRPr="004D3E5A" w14:paraId="1CD815B3" w14:textId="77777777" w:rsidTr="00AE2849">
        <w:trPr>
          <w:trHeight w:val="372"/>
        </w:trPr>
        <w:tc>
          <w:tcPr>
            <w:tcW w:w="1530" w:type="dxa"/>
          </w:tcPr>
          <w:p w14:paraId="4FBC1B33" w14:textId="77777777" w:rsidR="005F7DA4" w:rsidRPr="004D3E5A" w:rsidRDefault="005F7DA4" w:rsidP="00035756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</w:p>
        </w:tc>
        <w:tc>
          <w:tcPr>
            <w:tcW w:w="7554" w:type="dxa"/>
            <w:gridSpan w:val="8"/>
            <w:shd w:val="clear" w:color="auto" w:fill="auto"/>
          </w:tcPr>
          <w:p w14:paraId="7E6C53CF" w14:textId="77777777" w:rsidR="005F7DA4" w:rsidRPr="004D3E5A" w:rsidRDefault="005F7DA4" w:rsidP="000357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3E5A">
              <w:rPr>
                <w:rFonts w:ascii="Angsana New" w:hAnsi="Angsana New"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5F7DA4" w:rsidRPr="004D3E5A" w14:paraId="18F69F82" w14:textId="77777777" w:rsidTr="00AE2849">
        <w:trPr>
          <w:trHeight w:val="547"/>
        </w:trPr>
        <w:tc>
          <w:tcPr>
            <w:tcW w:w="1530" w:type="dxa"/>
          </w:tcPr>
          <w:p w14:paraId="28C54447" w14:textId="77777777" w:rsidR="005F7DA4" w:rsidRPr="004D3E5A" w:rsidRDefault="005F7DA4" w:rsidP="00035756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32D91FE0" w14:textId="77777777" w:rsidR="005F7DA4" w:rsidRPr="004D3E5A" w:rsidRDefault="005F7DA4" w:rsidP="000357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</w:p>
          <w:p w14:paraId="4EA8A42C" w14:textId="77777777" w:rsidR="005F7DA4" w:rsidRPr="004D3E5A" w:rsidRDefault="005F7DA4" w:rsidP="000357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2518" w:type="dxa"/>
            <w:gridSpan w:val="2"/>
            <w:shd w:val="clear" w:color="auto" w:fill="auto"/>
            <w:vAlign w:val="bottom"/>
          </w:tcPr>
          <w:p w14:paraId="36AF16FC" w14:textId="77777777" w:rsidR="005F7DA4" w:rsidRPr="004D3E5A" w:rsidRDefault="005F7DA4" w:rsidP="000357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  <w:cs/>
              </w:rPr>
            </w:pPr>
            <w:r w:rsidRPr="004D3E5A">
              <w:rPr>
                <w:rFonts w:ascii="Angsana New" w:hAnsi="Angsana New"/>
                <w:sz w:val="26"/>
                <w:szCs w:val="26"/>
                <w:cs/>
              </w:rPr>
              <w:t>รายการปรับลด</w:t>
            </w:r>
            <w:r w:rsidRPr="004D3E5A">
              <w:rPr>
                <w:rFonts w:ascii="Angsana New" w:hAnsi="Angsana New" w:hint="cs"/>
                <w:sz w:val="26"/>
                <w:szCs w:val="26"/>
                <w:cs/>
              </w:rPr>
              <w:t>ราคาทุน</w:t>
            </w:r>
            <w:r w:rsidRPr="004D3E5A">
              <w:rPr>
                <w:rFonts w:ascii="Angsana New" w:hAnsi="Angsana New"/>
                <w:sz w:val="26"/>
                <w:szCs w:val="26"/>
              </w:rPr>
              <w:t xml:space="preserve">                         </w:t>
            </w:r>
            <w:r w:rsidRPr="004D3E5A">
              <w:rPr>
                <w:rFonts w:ascii="Angsana New" w:hAnsi="Angsana New" w:hint="cs"/>
                <w:sz w:val="26"/>
                <w:szCs w:val="26"/>
                <w:cs/>
              </w:rPr>
              <w:t>ให้</w:t>
            </w:r>
            <w:r w:rsidRPr="004D3E5A">
              <w:rPr>
                <w:rFonts w:ascii="Angsana New" w:hAnsi="Angsana New"/>
                <w:sz w:val="26"/>
                <w:szCs w:val="26"/>
                <w:cs/>
              </w:rPr>
              <w:t>เป็นมูลค่าสุทธิที่จะได้รับ</w:t>
            </w:r>
          </w:p>
        </w:tc>
        <w:tc>
          <w:tcPr>
            <w:tcW w:w="2518" w:type="dxa"/>
            <w:gridSpan w:val="3"/>
            <w:shd w:val="clear" w:color="auto" w:fill="auto"/>
            <w:vAlign w:val="bottom"/>
          </w:tcPr>
          <w:p w14:paraId="761183B5" w14:textId="77777777" w:rsidR="005F7DA4" w:rsidRPr="004D3E5A" w:rsidRDefault="005F7DA4" w:rsidP="00035756">
            <w:pPr>
              <w:pBdr>
                <w:bottom w:val="single" w:sz="4" w:space="1" w:color="auto"/>
              </w:pBdr>
              <w:tabs>
                <w:tab w:val="center" w:pos="6480"/>
                <w:tab w:val="center" w:pos="8820"/>
              </w:tabs>
              <w:spacing w:line="240" w:lineRule="auto"/>
              <w:ind w:right="-14"/>
              <w:jc w:val="center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  <w:cs/>
              </w:rPr>
              <w:t>สินค้าคงเหลือ</w:t>
            </w:r>
            <w:r w:rsidRPr="004D3E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D3E5A">
              <w:rPr>
                <w:rFonts w:ascii="Angsana New" w:hAnsi="Angsana New"/>
                <w:sz w:val="26"/>
                <w:szCs w:val="26"/>
              </w:rPr>
              <w:t>-</w:t>
            </w:r>
            <w:r w:rsidRPr="004D3E5A">
              <w:rPr>
                <w:rFonts w:ascii="Angsana New" w:hAnsi="Angsana New" w:hint="cs"/>
                <w:sz w:val="26"/>
                <w:szCs w:val="26"/>
                <w:cs/>
              </w:rPr>
              <w:t xml:space="preserve"> </w:t>
            </w:r>
            <w:r w:rsidRPr="004D3E5A">
              <w:rPr>
                <w:rFonts w:ascii="Angsana New" w:hAnsi="Angsana New"/>
                <w:sz w:val="26"/>
                <w:szCs w:val="26"/>
                <w:cs/>
              </w:rPr>
              <w:t>สุทธิ</w:t>
            </w:r>
          </w:p>
        </w:tc>
      </w:tr>
      <w:tr w:rsidR="00782749" w:rsidRPr="004D3E5A" w14:paraId="61BC67ED" w14:textId="77777777" w:rsidTr="00AE2849">
        <w:trPr>
          <w:trHeight w:val="144"/>
        </w:trPr>
        <w:tc>
          <w:tcPr>
            <w:tcW w:w="1530" w:type="dxa"/>
          </w:tcPr>
          <w:p w14:paraId="4851EF4E" w14:textId="77777777" w:rsidR="00782749" w:rsidRPr="004D3E5A" w:rsidRDefault="00782749" w:rsidP="00782749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  <w:u w:val="single"/>
              </w:rPr>
            </w:pPr>
          </w:p>
        </w:tc>
        <w:tc>
          <w:tcPr>
            <w:tcW w:w="1259" w:type="dxa"/>
            <w:shd w:val="clear" w:color="auto" w:fill="auto"/>
          </w:tcPr>
          <w:p w14:paraId="0A565C34" w14:textId="77777777" w:rsidR="00782749" w:rsidRPr="004D3E5A" w:rsidRDefault="00782749" w:rsidP="007827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E1BFAB4" w14:textId="77777777" w:rsidR="00782749" w:rsidRPr="004D3E5A" w:rsidRDefault="00782749" w:rsidP="007827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259" w:type="dxa"/>
            <w:shd w:val="clear" w:color="auto" w:fill="auto"/>
          </w:tcPr>
          <w:p w14:paraId="026D8DA2" w14:textId="77777777" w:rsidR="00782749" w:rsidRPr="004D3E5A" w:rsidRDefault="00782749" w:rsidP="007827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259" w:type="dxa"/>
            <w:shd w:val="clear" w:color="auto" w:fill="auto"/>
          </w:tcPr>
          <w:p w14:paraId="3FDF22D8" w14:textId="77777777" w:rsidR="00782749" w:rsidRPr="004D3E5A" w:rsidRDefault="00782749" w:rsidP="007827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6E488BA4" w14:textId="77777777" w:rsidR="00782749" w:rsidRPr="004D3E5A" w:rsidRDefault="00782749" w:rsidP="007827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2565</w:t>
            </w:r>
          </w:p>
        </w:tc>
        <w:tc>
          <w:tcPr>
            <w:tcW w:w="1259" w:type="dxa"/>
            <w:shd w:val="clear" w:color="auto" w:fill="auto"/>
          </w:tcPr>
          <w:p w14:paraId="7021F4E2" w14:textId="77777777" w:rsidR="00782749" w:rsidRPr="004D3E5A" w:rsidRDefault="00782749" w:rsidP="007827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</w:tr>
      <w:tr w:rsidR="00782749" w:rsidRPr="004D3E5A" w14:paraId="7DFC3B90" w14:textId="77777777" w:rsidTr="00AE2849">
        <w:trPr>
          <w:trHeight w:val="171"/>
        </w:trPr>
        <w:tc>
          <w:tcPr>
            <w:tcW w:w="1530" w:type="dxa"/>
          </w:tcPr>
          <w:p w14:paraId="13EBE99C" w14:textId="77777777" w:rsidR="00782749" w:rsidRPr="004D3E5A" w:rsidRDefault="00782749" w:rsidP="00782749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259" w:type="dxa"/>
            <w:shd w:val="clear" w:color="auto" w:fill="auto"/>
          </w:tcPr>
          <w:p w14:paraId="5C6DB879" w14:textId="77777777" w:rsidR="00782749" w:rsidRPr="004D3E5A" w:rsidRDefault="00596C42" w:rsidP="00782749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299,939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84AD9A3" w14:textId="77777777" w:rsidR="00782749" w:rsidRPr="004D3E5A" w:rsidRDefault="00782749" w:rsidP="00782749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237,305</w:t>
            </w:r>
          </w:p>
        </w:tc>
        <w:tc>
          <w:tcPr>
            <w:tcW w:w="1259" w:type="dxa"/>
            <w:shd w:val="clear" w:color="auto" w:fill="auto"/>
          </w:tcPr>
          <w:p w14:paraId="6A8C40B1" w14:textId="39DC9364" w:rsidR="00782749" w:rsidRPr="004D3E5A" w:rsidRDefault="00596C42" w:rsidP="00782749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(</w:t>
            </w:r>
            <w:r w:rsidR="00AD57BC" w:rsidRPr="004D3E5A">
              <w:rPr>
                <w:rFonts w:ascii="Angsana New" w:hAnsi="Angsana New"/>
                <w:sz w:val="26"/>
                <w:szCs w:val="26"/>
              </w:rPr>
              <w:t>18,212</w:t>
            </w:r>
            <w:r w:rsidRPr="004D3E5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219AB785" w14:textId="77777777" w:rsidR="00782749" w:rsidRPr="004D3E5A" w:rsidRDefault="00782749" w:rsidP="00782749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(31,066)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477F2E66" w14:textId="43F0AEC8" w:rsidR="00782749" w:rsidRPr="004D3E5A" w:rsidRDefault="0050443B" w:rsidP="00782749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281,727</w:t>
            </w:r>
          </w:p>
        </w:tc>
        <w:tc>
          <w:tcPr>
            <w:tcW w:w="1259" w:type="dxa"/>
            <w:shd w:val="clear" w:color="auto" w:fill="auto"/>
          </w:tcPr>
          <w:p w14:paraId="7523EB06" w14:textId="77777777" w:rsidR="00782749" w:rsidRPr="004D3E5A" w:rsidRDefault="00782749" w:rsidP="00782749">
            <w:pP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206,239</w:t>
            </w:r>
          </w:p>
        </w:tc>
      </w:tr>
      <w:tr w:rsidR="00782749" w:rsidRPr="004D3E5A" w14:paraId="08268FE7" w14:textId="77777777" w:rsidTr="00035756">
        <w:trPr>
          <w:trHeight w:val="189"/>
        </w:trPr>
        <w:tc>
          <w:tcPr>
            <w:tcW w:w="1530" w:type="dxa"/>
          </w:tcPr>
          <w:p w14:paraId="50860337" w14:textId="77777777" w:rsidR="00782749" w:rsidRPr="004D3E5A" w:rsidRDefault="00782749" w:rsidP="00782749">
            <w:pPr>
              <w:spacing w:line="240" w:lineRule="auto"/>
              <w:ind w:right="-11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 w:hint="cs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259" w:type="dxa"/>
            <w:shd w:val="clear" w:color="auto" w:fill="auto"/>
          </w:tcPr>
          <w:p w14:paraId="40363138" w14:textId="77777777" w:rsidR="00782749" w:rsidRPr="004D3E5A" w:rsidRDefault="00596C42" w:rsidP="00782749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39,119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7A0AFBD2" w14:textId="77777777" w:rsidR="00782749" w:rsidRPr="004D3E5A" w:rsidRDefault="00782749" w:rsidP="00782749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14,754</w:t>
            </w:r>
          </w:p>
        </w:tc>
        <w:tc>
          <w:tcPr>
            <w:tcW w:w="1259" w:type="dxa"/>
            <w:shd w:val="clear" w:color="auto" w:fill="auto"/>
          </w:tcPr>
          <w:p w14:paraId="126B9643" w14:textId="77777777" w:rsidR="00782749" w:rsidRPr="004D3E5A" w:rsidRDefault="00596C42" w:rsidP="00782749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9" w:type="dxa"/>
            <w:shd w:val="clear" w:color="auto" w:fill="auto"/>
          </w:tcPr>
          <w:p w14:paraId="44703C44" w14:textId="77777777" w:rsidR="00782749" w:rsidRPr="004D3E5A" w:rsidRDefault="00782749" w:rsidP="00782749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-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20C4D1D3" w14:textId="77777777" w:rsidR="00782749" w:rsidRPr="004D3E5A" w:rsidRDefault="00596C42" w:rsidP="00782749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39,119</w:t>
            </w:r>
          </w:p>
        </w:tc>
        <w:tc>
          <w:tcPr>
            <w:tcW w:w="1259" w:type="dxa"/>
            <w:shd w:val="clear" w:color="auto" w:fill="auto"/>
          </w:tcPr>
          <w:p w14:paraId="39B24C51" w14:textId="77777777" w:rsidR="00782749" w:rsidRPr="004D3E5A" w:rsidRDefault="00782749" w:rsidP="00782749">
            <w:pPr>
              <w:pBdr>
                <w:bottom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14,754</w:t>
            </w:r>
          </w:p>
        </w:tc>
      </w:tr>
      <w:tr w:rsidR="00782749" w:rsidRPr="004D3E5A" w14:paraId="3EEA5376" w14:textId="77777777" w:rsidTr="00E07C1D">
        <w:trPr>
          <w:trHeight w:val="459"/>
        </w:trPr>
        <w:tc>
          <w:tcPr>
            <w:tcW w:w="1530" w:type="dxa"/>
          </w:tcPr>
          <w:p w14:paraId="4A6B478A" w14:textId="77777777" w:rsidR="00782749" w:rsidRPr="004D3E5A" w:rsidRDefault="00782749" w:rsidP="00782749">
            <w:pPr>
              <w:spacing w:line="240" w:lineRule="auto"/>
              <w:ind w:right="-14"/>
              <w:jc w:val="thaiDistribute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  <w:cs/>
              </w:rPr>
              <w:t>รวม</w:t>
            </w:r>
          </w:p>
        </w:tc>
        <w:tc>
          <w:tcPr>
            <w:tcW w:w="1259" w:type="dxa"/>
            <w:shd w:val="clear" w:color="auto" w:fill="auto"/>
          </w:tcPr>
          <w:p w14:paraId="10A462EF" w14:textId="77777777" w:rsidR="00782749" w:rsidRPr="004D3E5A" w:rsidRDefault="00596C42" w:rsidP="0078274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339,058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0D743096" w14:textId="77777777" w:rsidR="00782749" w:rsidRPr="004D3E5A" w:rsidRDefault="00782749" w:rsidP="0078274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252,059</w:t>
            </w:r>
          </w:p>
        </w:tc>
        <w:tc>
          <w:tcPr>
            <w:tcW w:w="1259" w:type="dxa"/>
            <w:shd w:val="clear" w:color="auto" w:fill="auto"/>
          </w:tcPr>
          <w:p w14:paraId="3D78A217" w14:textId="75444826" w:rsidR="00782749" w:rsidRPr="004D3E5A" w:rsidRDefault="00596C42" w:rsidP="0078274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(</w:t>
            </w:r>
            <w:r w:rsidR="00AD57BC" w:rsidRPr="004D3E5A">
              <w:rPr>
                <w:rFonts w:ascii="Angsana New" w:hAnsi="Angsana New"/>
                <w:sz w:val="26"/>
                <w:szCs w:val="26"/>
              </w:rPr>
              <w:t>18,212</w:t>
            </w:r>
            <w:r w:rsidRPr="004D3E5A">
              <w:rPr>
                <w:rFonts w:ascii="Angsana New" w:hAnsi="Angsana New"/>
                <w:sz w:val="26"/>
                <w:szCs w:val="26"/>
              </w:rPr>
              <w:t>)</w:t>
            </w:r>
          </w:p>
        </w:tc>
        <w:tc>
          <w:tcPr>
            <w:tcW w:w="1259" w:type="dxa"/>
            <w:shd w:val="clear" w:color="auto" w:fill="auto"/>
          </w:tcPr>
          <w:p w14:paraId="57EF1DA7" w14:textId="77777777" w:rsidR="00782749" w:rsidRPr="004D3E5A" w:rsidRDefault="00782749" w:rsidP="0078274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(31,066)</w:t>
            </w:r>
          </w:p>
        </w:tc>
        <w:tc>
          <w:tcPr>
            <w:tcW w:w="1259" w:type="dxa"/>
            <w:gridSpan w:val="2"/>
            <w:shd w:val="clear" w:color="auto" w:fill="auto"/>
          </w:tcPr>
          <w:p w14:paraId="0B516C95" w14:textId="18B63DEA" w:rsidR="00782749" w:rsidRPr="004D3E5A" w:rsidRDefault="0050443B" w:rsidP="0078274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320,846</w:t>
            </w:r>
          </w:p>
        </w:tc>
        <w:tc>
          <w:tcPr>
            <w:tcW w:w="1259" w:type="dxa"/>
            <w:shd w:val="clear" w:color="auto" w:fill="auto"/>
          </w:tcPr>
          <w:p w14:paraId="4DBF4C98" w14:textId="77777777" w:rsidR="00782749" w:rsidRPr="004D3E5A" w:rsidRDefault="00782749" w:rsidP="00782749">
            <w:pPr>
              <w:pBdr>
                <w:bottom w:val="double" w:sz="4" w:space="1" w:color="auto"/>
                <w:between w:val="sing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6"/>
                <w:szCs w:val="26"/>
              </w:rPr>
            </w:pPr>
            <w:r w:rsidRPr="004D3E5A">
              <w:rPr>
                <w:rFonts w:ascii="Angsana New" w:hAnsi="Angsana New"/>
                <w:sz w:val="26"/>
                <w:szCs w:val="26"/>
              </w:rPr>
              <w:t>220,993</w:t>
            </w:r>
          </w:p>
        </w:tc>
      </w:tr>
    </w:tbl>
    <w:p w14:paraId="125A7A45" w14:textId="32876FEE" w:rsidR="00FC77A9" w:rsidRPr="00FC77A9" w:rsidRDefault="003633CA" w:rsidP="00FC7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4D3E5A">
        <w:rPr>
          <w:rFonts w:ascii="Angsana New" w:hAnsi="Angsana New"/>
          <w:color w:val="000000"/>
          <w:sz w:val="32"/>
          <w:szCs w:val="32"/>
          <w:cs/>
        </w:rPr>
        <w:tab/>
      </w:r>
      <w:r w:rsidR="00FC77A9" w:rsidRPr="00FC77A9">
        <w:rPr>
          <w:rFonts w:ascii="Angsana New" w:hAnsi="Angsana New" w:hint="cs"/>
          <w:color w:val="000000"/>
          <w:sz w:val="32"/>
          <w:szCs w:val="32"/>
          <w:cs/>
        </w:rPr>
        <w:t>ในระหว่างปี</w:t>
      </w:r>
      <w:r w:rsidR="00FC77A9" w:rsidRPr="00FC77A9">
        <w:rPr>
          <w:rFonts w:ascii="Angsana New" w:hAnsi="Angsana New"/>
          <w:color w:val="000000"/>
          <w:sz w:val="32"/>
          <w:szCs w:val="32"/>
        </w:rPr>
        <w:t xml:space="preserve"> 256</w:t>
      </w:r>
      <w:r w:rsidR="00FC77A9">
        <w:rPr>
          <w:rFonts w:ascii="Angsana New" w:hAnsi="Angsana New"/>
          <w:color w:val="000000"/>
          <w:sz w:val="32"/>
          <w:szCs w:val="32"/>
        </w:rPr>
        <w:t>5</w:t>
      </w:r>
      <w:r w:rsidR="00FC77A9" w:rsidRPr="00FC77A9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93090B" w:rsidRPr="004D3E5A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="00FC77A9" w:rsidRPr="00FC77A9">
        <w:rPr>
          <w:rFonts w:ascii="Angsana New" w:hAnsi="Angsana New" w:hint="cs"/>
          <w:color w:val="000000"/>
          <w:sz w:val="32"/>
          <w:szCs w:val="32"/>
          <w:cs/>
        </w:rPr>
        <w:t>มีการกลับรายการปรับลดมูลค่าสินค้าคงเหลือจำนวน</w:t>
      </w:r>
      <w:r w:rsidR="00FC77A9" w:rsidRPr="00FC77A9">
        <w:rPr>
          <w:rFonts w:ascii="Angsana New" w:hAnsi="Angsana New"/>
          <w:color w:val="000000"/>
          <w:sz w:val="32"/>
          <w:szCs w:val="32"/>
        </w:rPr>
        <w:t xml:space="preserve"> </w:t>
      </w:r>
      <w:r w:rsidR="00035C17">
        <w:rPr>
          <w:rFonts w:ascii="Angsana New" w:hAnsi="Angsana New"/>
          <w:color w:val="000000"/>
          <w:sz w:val="32"/>
          <w:szCs w:val="32"/>
        </w:rPr>
        <w:t>13</w:t>
      </w:r>
      <w:r w:rsidR="00FC77A9" w:rsidRPr="00FC77A9">
        <w:rPr>
          <w:rFonts w:ascii="Angsana New" w:hAnsi="Angsana New"/>
          <w:color w:val="000000"/>
          <w:sz w:val="32"/>
          <w:szCs w:val="32"/>
        </w:rPr>
        <w:t xml:space="preserve"> </w:t>
      </w:r>
      <w:r w:rsidR="00FC77A9" w:rsidRPr="00FC77A9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035C17">
        <w:rPr>
          <w:rFonts w:ascii="Angsana New" w:hAnsi="Angsana New"/>
          <w:color w:val="000000"/>
          <w:sz w:val="32"/>
          <w:szCs w:val="32"/>
        </w:rPr>
        <w:t xml:space="preserve"> </w:t>
      </w:r>
      <w:r w:rsidR="00035C17" w:rsidRPr="004D3E5A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035C17" w:rsidRPr="004D3E5A">
        <w:rPr>
          <w:rFonts w:ascii="Angsana New" w:hAnsi="Angsana New"/>
          <w:color w:val="000000"/>
          <w:sz w:val="32"/>
          <w:szCs w:val="32"/>
        </w:rPr>
        <w:t xml:space="preserve">: 13 </w:t>
      </w:r>
      <w:r w:rsidR="00035C17" w:rsidRPr="004D3E5A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035C17">
        <w:rPr>
          <w:rFonts w:ascii="Angsana New" w:hAnsi="Angsana New"/>
          <w:color w:val="000000"/>
          <w:sz w:val="32"/>
          <w:szCs w:val="32"/>
        </w:rPr>
        <w:t xml:space="preserve">) </w:t>
      </w:r>
      <w:r w:rsidR="00FC77A9" w:rsidRPr="00FC77A9">
        <w:rPr>
          <w:rFonts w:ascii="Angsana New" w:hAnsi="Angsana New" w:hint="cs"/>
          <w:color w:val="000000"/>
          <w:sz w:val="32"/>
          <w:szCs w:val="32"/>
          <w:cs/>
        </w:rPr>
        <w:t>โดยนำไปหักจากมูลค่าของสินค้าคงเหลือที่รับรู้เป็นค่าใช้จ่ายในระหว่างปี</w:t>
      </w:r>
    </w:p>
    <w:p w14:paraId="3E90B374" w14:textId="1007EB9C" w:rsidR="00DA190F" w:rsidRPr="004D3E5A" w:rsidRDefault="00D64181" w:rsidP="00FC77A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/>
        <w:jc w:val="thaiDistribute"/>
        <w:rPr>
          <w:rFonts w:ascii="Angsana New" w:hAnsi="Angsana New"/>
          <w:color w:val="000000"/>
          <w:sz w:val="32"/>
          <w:szCs w:val="32"/>
        </w:rPr>
      </w:pPr>
      <w:r w:rsidRPr="004D3E5A">
        <w:rPr>
          <w:rFonts w:ascii="Angsana New" w:hAnsi="Angsana New" w:hint="cs"/>
          <w:color w:val="000000"/>
          <w:sz w:val="32"/>
          <w:szCs w:val="32"/>
          <w:cs/>
        </w:rPr>
        <w:t>ในระหว่างปี</w:t>
      </w:r>
      <w:r w:rsidR="00035C17">
        <w:rPr>
          <w:rFonts w:ascii="Angsana New" w:hAnsi="Angsana New"/>
          <w:color w:val="000000"/>
          <w:sz w:val="32"/>
          <w:szCs w:val="32"/>
        </w:rPr>
        <w:t xml:space="preserve"> 2564</w:t>
      </w:r>
      <w:r w:rsidR="00100E43" w:rsidRPr="004D3E5A">
        <w:rPr>
          <w:rFonts w:ascii="Angsana New" w:hAnsi="Angsana New" w:hint="cs"/>
          <w:color w:val="000000"/>
          <w:sz w:val="32"/>
          <w:szCs w:val="32"/>
          <w:cs/>
        </w:rPr>
        <w:t xml:space="preserve"> </w:t>
      </w:r>
      <w:r w:rsidR="00C84CAE" w:rsidRPr="004D3E5A">
        <w:rPr>
          <w:rFonts w:ascii="Angsana New" w:hAnsi="Angsana New" w:hint="cs"/>
          <w:color w:val="000000"/>
          <w:sz w:val="32"/>
          <w:szCs w:val="32"/>
          <w:cs/>
        </w:rPr>
        <w:t>กลุ่มบริษัท</w:t>
      </w:r>
      <w:r w:rsidRPr="004D3E5A">
        <w:rPr>
          <w:rFonts w:ascii="Angsana New" w:hAnsi="Angsana New" w:hint="cs"/>
          <w:color w:val="000000"/>
          <w:sz w:val="32"/>
          <w:szCs w:val="32"/>
          <w:cs/>
        </w:rPr>
        <w:t>บันทึกการปรับลดราคาทุนของสินค้าคงเหล</w:t>
      </w:r>
      <w:r w:rsidR="00C632A3" w:rsidRPr="004D3E5A">
        <w:rPr>
          <w:rFonts w:ascii="Angsana New" w:hAnsi="Angsana New" w:hint="cs"/>
          <w:color w:val="000000"/>
          <w:sz w:val="32"/>
          <w:szCs w:val="32"/>
          <w:cs/>
        </w:rPr>
        <w:t>ือให้เป็นมูลค่าสุทธิที่จะได้รับ</w:t>
      </w:r>
      <w:r w:rsidRPr="004D3E5A">
        <w:rPr>
          <w:rFonts w:ascii="Angsana New" w:hAnsi="Angsana New" w:hint="cs"/>
          <w:color w:val="000000"/>
          <w:sz w:val="32"/>
          <w:szCs w:val="32"/>
          <w:cs/>
        </w:rPr>
        <w:t xml:space="preserve">จำนวน </w:t>
      </w:r>
      <w:r w:rsidR="004F3269" w:rsidRPr="004D3E5A">
        <w:rPr>
          <w:rFonts w:ascii="Angsana New" w:hAnsi="Angsana New"/>
          <w:color w:val="000000"/>
          <w:sz w:val="32"/>
          <w:szCs w:val="32"/>
        </w:rPr>
        <w:t>1</w:t>
      </w:r>
      <w:r w:rsidR="00035C17">
        <w:rPr>
          <w:rFonts w:ascii="Angsana New" w:hAnsi="Angsana New"/>
          <w:color w:val="000000"/>
          <w:sz w:val="32"/>
          <w:szCs w:val="32"/>
        </w:rPr>
        <w:t>4</w:t>
      </w:r>
      <w:r w:rsidRPr="004D3E5A">
        <w:rPr>
          <w:rFonts w:ascii="Angsana New" w:hAnsi="Angsana New"/>
          <w:color w:val="000000"/>
          <w:sz w:val="32"/>
          <w:szCs w:val="32"/>
        </w:rPr>
        <w:t xml:space="preserve"> </w:t>
      </w:r>
      <w:r w:rsidRPr="004D3E5A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DA190F" w:rsidRPr="004D3E5A">
        <w:rPr>
          <w:rFonts w:ascii="Angsana New" w:hAnsi="Angsana New"/>
          <w:color w:val="000000"/>
          <w:sz w:val="32"/>
          <w:szCs w:val="32"/>
        </w:rPr>
        <w:t xml:space="preserve"> </w:t>
      </w:r>
      <w:r w:rsidR="00DA190F" w:rsidRPr="004D3E5A">
        <w:rPr>
          <w:rFonts w:ascii="Angsana New" w:hAnsi="Angsana New" w:hint="cs"/>
          <w:color w:val="000000"/>
          <w:sz w:val="32"/>
          <w:szCs w:val="32"/>
          <w:cs/>
        </w:rPr>
        <w:t>(เฉพาะบริษัทฯ</w:t>
      </w:r>
      <w:r w:rsidR="00BA6831" w:rsidRPr="004D3E5A">
        <w:rPr>
          <w:rFonts w:ascii="Angsana New" w:hAnsi="Angsana New"/>
          <w:color w:val="000000"/>
          <w:sz w:val="32"/>
          <w:szCs w:val="32"/>
        </w:rPr>
        <w:t>:</w:t>
      </w:r>
      <w:r w:rsidR="00DA190F" w:rsidRPr="004D3E5A">
        <w:rPr>
          <w:rFonts w:ascii="Angsana New" w:hAnsi="Angsana New"/>
          <w:color w:val="000000"/>
          <w:sz w:val="32"/>
          <w:szCs w:val="32"/>
        </w:rPr>
        <w:t xml:space="preserve"> </w:t>
      </w:r>
      <w:r w:rsidR="004F3269" w:rsidRPr="004D3E5A">
        <w:rPr>
          <w:rFonts w:ascii="Angsana New" w:hAnsi="Angsana New"/>
          <w:color w:val="000000"/>
          <w:sz w:val="32"/>
          <w:szCs w:val="32"/>
        </w:rPr>
        <w:t>1</w:t>
      </w:r>
      <w:r w:rsidR="00035C17">
        <w:rPr>
          <w:rFonts w:ascii="Angsana New" w:hAnsi="Angsana New"/>
          <w:color w:val="000000"/>
          <w:sz w:val="32"/>
          <w:szCs w:val="32"/>
        </w:rPr>
        <w:t>4</w:t>
      </w:r>
      <w:r w:rsidR="00DA190F" w:rsidRPr="004D3E5A">
        <w:rPr>
          <w:rFonts w:ascii="Angsana New" w:hAnsi="Angsana New"/>
          <w:color w:val="000000"/>
          <w:sz w:val="32"/>
          <w:szCs w:val="32"/>
        </w:rPr>
        <w:t xml:space="preserve"> </w:t>
      </w:r>
      <w:r w:rsidR="00DA190F" w:rsidRPr="004D3E5A">
        <w:rPr>
          <w:rFonts w:ascii="Angsana New" w:hAnsi="Angsana New" w:hint="cs"/>
          <w:color w:val="000000"/>
          <w:sz w:val="32"/>
          <w:szCs w:val="32"/>
          <w:cs/>
        </w:rPr>
        <w:t>ล้านบาท</w:t>
      </w:r>
      <w:r w:rsidR="00100E43" w:rsidRPr="004D3E5A">
        <w:rPr>
          <w:rFonts w:ascii="Angsana New" w:hAnsi="Angsana New" w:hint="cs"/>
          <w:color w:val="000000"/>
          <w:sz w:val="32"/>
          <w:szCs w:val="32"/>
          <w:cs/>
        </w:rPr>
        <w:t>)</w:t>
      </w:r>
      <w:r w:rsidR="00035C17">
        <w:rPr>
          <w:rFonts w:ascii="Angsana New" w:hAnsi="Angsana New"/>
          <w:color w:val="000000"/>
          <w:sz w:val="32"/>
          <w:szCs w:val="32"/>
        </w:rPr>
        <w:t xml:space="preserve"> </w:t>
      </w:r>
      <w:r w:rsidRPr="004D3E5A">
        <w:rPr>
          <w:rFonts w:ascii="Angsana New" w:hAnsi="Angsana New"/>
          <w:color w:val="000000"/>
          <w:sz w:val="32"/>
          <w:szCs w:val="32"/>
          <w:cs/>
        </w:rPr>
        <w:t xml:space="preserve">โดยแสดงเป็นส่วนหนึ่งของต้นทุนขาย </w:t>
      </w:r>
    </w:p>
    <w:p w14:paraId="140BA720" w14:textId="77777777" w:rsidR="0049618D" w:rsidRDefault="0049618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50413DF5" w14:textId="10BF401F" w:rsidR="00D64181" w:rsidRPr="004D3E5A" w:rsidRDefault="00AB0D71" w:rsidP="009E42C6">
      <w:pPr>
        <w:tabs>
          <w:tab w:val="clear" w:pos="454"/>
          <w:tab w:val="clear" w:pos="680"/>
          <w:tab w:val="left" w:pos="540"/>
          <w:tab w:val="right" w:pos="7280"/>
          <w:tab w:val="right" w:pos="8540"/>
        </w:tabs>
        <w:spacing w:before="120" w:after="120" w:line="240" w:lineRule="auto"/>
        <w:ind w:right="-45"/>
        <w:jc w:val="thaiDistribute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lastRenderedPageBreak/>
        <w:t>11</w:t>
      </w:r>
      <w:r w:rsidR="009E42C6" w:rsidRPr="004D3E5A">
        <w:rPr>
          <w:rFonts w:ascii="Angsana New" w:hAnsi="Angsana New"/>
          <w:b/>
          <w:bCs/>
          <w:sz w:val="32"/>
          <w:szCs w:val="32"/>
        </w:rPr>
        <w:t>.</w:t>
      </w:r>
      <w:r w:rsidR="009E42C6" w:rsidRPr="004D3E5A">
        <w:rPr>
          <w:rFonts w:ascii="Angsana New" w:hAnsi="Angsana New"/>
          <w:b/>
          <w:bCs/>
          <w:sz w:val="32"/>
          <w:szCs w:val="32"/>
        </w:rPr>
        <w:tab/>
      </w:r>
      <w:r w:rsidR="00D64181" w:rsidRPr="004D3E5A">
        <w:rPr>
          <w:rFonts w:ascii="Angsana New" w:hAnsi="Angsana New" w:hint="cs"/>
          <w:b/>
          <w:bCs/>
          <w:sz w:val="32"/>
          <w:szCs w:val="32"/>
          <w:cs/>
        </w:rPr>
        <w:t>สินทรัพย์หมุนเวียนอื่น</w:t>
      </w:r>
    </w:p>
    <w:tbl>
      <w:tblPr>
        <w:tblW w:w="912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050"/>
        <w:gridCol w:w="1218"/>
        <w:gridCol w:w="1320"/>
        <w:gridCol w:w="1242"/>
        <w:gridCol w:w="1290"/>
      </w:tblGrid>
      <w:tr w:rsidR="00D64181" w:rsidRPr="004D3E5A" w14:paraId="105C5CA3" w14:textId="77777777" w:rsidTr="009E42C6">
        <w:tc>
          <w:tcPr>
            <w:tcW w:w="4050" w:type="dxa"/>
          </w:tcPr>
          <w:p w14:paraId="71F2D184" w14:textId="77777777" w:rsidR="00D64181" w:rsidRPr="004D3E5A" w:rsidRDefault="00D64181" w:rsidP="00035756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 w:hint="cs"/>
                <w:b/>
                <w:bCs/>
                <w:sz w:val="32"/>
                <w:szCs w:val="32"/>
                <w:cs/>
              </w:rPr>
              <w:tab/>
            </w:r>
            <w:r w:rsidRPr="004D3E5A">
              <w:rPr>
                <w:rFonts w:ascii="Angsana New" w:hAnsi="Angsana New"/>
                <w:b/>
                <w:bCs/>
                <w:sz w:val="32"/>
                <w:szCs w:val="32"/>
              </w:rPr>
              <w:tab/>
            </w:r>
            <w:r w:rsidRPr="004D3E5A">
              <w:rPr>
                <w:rFonts w:ascii="Angsana New" w:hAnsi="Angsana New"/>
                <w:sz w:val="32"/>
                <w:szCs w:val="32"/>
              </w:rPr>
              <w:tab/>
            </w:r>
          </w:p>
        </w:tc>
        <w:tc>
          <w:tcPr>
            <w:tcW w:w="2538" w:type="dxa"/>
            <w:gridSpan w:val="2"/>
          </w:tcPr>
          <w:p w14:paraId="0B5CBC47" w14:textId="77777777" w:rsidR="00D64181" w:rsidRPr="004D3E5A" w:rsidRDefault="00D64181" w:rsidP="00035756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2" w:type="dxa"/>
            <w:gridSpan w:val="2"/>
          </w:tcPr>
          <w:p w14:paraId="7FAFA510" w14:textId="77777777" w:rsidR="00D64181" w:rsidRPr="004D3E5A" w:rsidRDefault="00D64181" w:rsidP="00035756">
            <w:pPr>
              <w:spacing w:line="240" w:lineRule="auto"/>
              <w:ind w:right="-18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(</w:t>
            </w:r>
            <w:r w:rsidRPr="004D3E5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D3E5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>พัน</w:t>
            </w:r>
            <w:r w:rsidRPr="004D3E5A">
              <w:rPr>
                <w:rFonts w:ascii="Angsana New" w:hAnsi="Angsana New"/>
                <w:sz w:val="32"/>
                <w:szCs w:val="32"/>
                <w:cs/>
              </w:rPr>
              <w:t>บาท</w:t>
            </w:r>
            <w:r w:rsidRPr="004D3E5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D64181" w:rsidRPr="004D3E5A" w14:paraId="5CF1AE0B" w14:textId="77777777" w:rsidTr="009E42C6">
        <w:tc>
          <w:tcPr>
            <w:tcW w:w="4050" w:type="dxa"/>
          </w:tcPr>
          <w:p w14:paraId="425A9C93" w14:textId="77777777" w:rsidR="00D64181" w:rsidRPr="004D3E5A" w:rsidRDefault="00D64181" w:rsidP="00035756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538" w:type="dxa"/>
            <w:gridSpan w:val="2"/>
          </w:tcPr>
          <w:p w14:paraId="2935988F" w14:textId="77777777" w:rsidR="00D64181" w:rsidRPr="004D3E5A" w:rsidRDefault="00D64181" w:rsidP="00035756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532" w:type="dxa"/>
            <w:gridSpan w:val="2"/>
          </w:tcPr>
          <w:p w14:paraId="082A61AC" w14:textId="77777777" w:rsidR="00D64181" w:rsidRPr="004D3E5A" w:rsidRDefault="00D64181" w:rsidP="00035756">
            <w:pPr>
              <w:pBdr>
                <w:bottom w:val="single" w:sz="6" w:space="1" w:color="auto"/>
              </w:pBdr>
              <w:spacing w:line="240" w:lineRule="auto"/>
              <w:ind w:right="-18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732193" w:rsidRPr="004D3E5A" w14:paraId="033E73E5" w14:textId="77777777" w:rsidTr="009E42C6">
        <w:tc>
          <w:tcPr>
            <w:tcW w:w="4050" w:type="dxa"/>
          </w:tcPr>
          <w:p w14:paraId="3EAEBC6E" w14:textId="77777777" w:rsidR="00732193" w:rsidRPr="004D3E5A" w:rsidRDefault="00732193" w:rsidP="00732193">
            <w:pPr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u w:val="single"/>
              </w:rPr>
            </w:pPr>
          </w:p>
        </w:tc>
        <w:tc>
          <w:tcPr>
            <w:tcW w:w="1218" w:type="dxa"/>
          </w:tcPr>
          <w:p w14:paraId="507F9908" w14:textId="77777777" w:rsidR="00732193" w:rsidRPr="004D3E5A" w:rsidRDefault="00782749" w:rsidP="007321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320" w:type="dxa"/>
          </w:tcPr>
          <w:p w14:paraId="4A1EB646" w14:textId="77777777" w:rsidR="00732193" w:rsidRPr="004D3E5A" w:rsidRDefault="00782749" w:rsidP="007321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242" w:type="dxa"/>
          </w:tcPr>
          <w:p w14:paraId="17438AA0" w14:textId="77777777" w:rsidR="00732193" w:rsidRPr="004D3E5A" w:rsidRDefault="00782749" w:rsidP="007321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290" w:type="dxa"/>
          </w:tcPr>
          <w:p w14:paraId="1529E4E2" w14:textId="77777777" w:rsidR="00732193" w:rsidRPr="004D3E5A" w:rsidRDefault="00782749" w:rsidP="0073219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4A7D0C" w:rsidRPr="004D3E5A" w14:paraId="2E56BF73" w14:textId="77777777" w:rsidTr="009E42C6">
        <w:tc>
          <w:tcPr>
            <w:tcW w:w="4050" w:type="dxa"/>
          </w:tcPr>
          <w:p w14:paraId="0DF0B7BD" w14:textId="77777777" w:rsidR="004A7D0C" w:rsidRPr="004D3E5A" w:rsidRDefault="004A7D0C" w:rsidP="004A7D0C">
            <w:pPr>
              <w:tabs>
                <w:tab w:val="left" w:pos="162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>ภาษีซื้อรอเรียกคืน</w:t>
            </w:r>
          </w:p>
        </w:tc>
        <w:tc>
          <w:tcPr>
            <w:tcW w:w="1218" w:type="dxa"/>
          </w:tcPr>
          <w:p w14:paraId="66C59332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 w:hint="cs"/>
                <w:sz w:val="32"/>
                <w:szCs w:val="32"/>
              </w:rPr>
              <w:t>10,495</w:t>
            </w:r>
          </w:p>
        </w:tc>
        <w:tc>
          <w:tcPr>
            <w:tcW w:w="1320" w:type="dxa"/>
          </w:tcPr>
          <w:p w14:paraId="44ACC539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11,115</w:t>
            </w:r>
          </w:p>
        </w:tc>
        <w:tc>
          <w:tcPr>
            <w:tcW w:w="1242" w:type="dxa"/>
          </w:tcPr>
          <w:p w14:paraId="3316F04D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 w:hint="cs"/>
                <w:sz w:val="32"/>
                <w:szCs w:val="32"/>
              </w:rPr>
              <w:t>10,495</w:t>
            </w:r>
          </w:p>
        </w:tc>
        <w:tc>
          <w:tcPr>
            <w:tcW w:w="1290" w:type="dxa"/>
          </w:tcPr>
          <w:p w14:paraId="120D9696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11,115</w:t>
            </w:r>
          </w:p>
        </w:tc>
      </w:tr>
      <w:tr w:rsidR="004A7D0C" w:rsidRPr="004D3E5A" w14:paraId="16EE7BA0" w14:textId="77777777" w:rsidTr="009E42C6">
        <w:tc>
          <w:tcPr>
            <w:tcW w:w="4050" w:type="dxa"/>
          </w:tcPr>
          <w:p w14:paraId="50FB7924" w14:textId="77777777" w:rsidR="004A7D0C" w:rsidRPr="004D3E5A" w:rsidRDefault="004A7D0C" w:rsidP="004A7D0C">
            <w:pPr>
              <w:tabs>
                <w:tab w:val="left" w:pos="162"/>
              </w:tabs>
              <w:spacing w:line="240" w:lineRule="auto"/>
              <w:ind w:right="-18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>ค่าใช้จ่ายจ่ายล่วงหน้า</w:t>
            </w:r>
          </w:p>
        </w:tc>
        <w:tc>
          <w:tcPr>
            <w:tcW w:w="1218" w:type="dxa"/>
          </w:tcPr>
          <w:p w14:paraId="5A63362A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10,390</w:t>
            </w:r>
          </w:p>
        </w:tc>
        <w:tc>
          <w:tcPr>
            <w:tcW w:w="1320" w:type="dxa"/>
          </w:tcPr>
          <w:p w14:paraId="2B21CC2A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3,956</w:t>
            </w:r>
          </w:p>
        </w:tc>
        <w:tc>
          <w:tcPr>
            <w:tcW w:w="1242" w:type="dxa"/>
          </w:tcPr>
          <w:p w14:paraId="4AA2381B" w14:textId="0EC5938B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10,23</w:t>
            </w:r>
            <w:r w:rsidR="00B71443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290" w:type="dxa"/>
          </w:tcPr>
          <w:p w14:paraId="4C4F3D46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3,906</w:t>
            </w:r>
          </w:p>
        </w:tc>
      </w:tr>
      <w:tr w:rsidR="004A7D0C" w:rsidRPr="004D3E5A" w14:paraId="02281569" w14:textId="77777777" w:rsidTr="009E42C6">
        <w:tc>
          <w:tcPr>
            <w:tcW w:w="4050" w:type="dxa"/>
          </w:tcPr>
          <w:p w14:paraId="560970C1" w14:textId="77777777" w:rsidR="004A7D0C" w:rsidRPr="004D3E5A" w:rsidRDefault="004A7D0C" w:rsidP="004A7D0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>อื่น</w:t>
            </w:r>
            <w:r w:rsidRPr="004D3E5A">
              <w:rPr>
                <w:rFonts w:ascii="Angsana New" w:hAnsi="Angsana New"/>
                <w:sz w:val="32"/>
                <w:szCs w:val="32"/>
              </w:rPr>
              <w:t xml:space="preserve"> </w:t>
            </w: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>ๆ</w:t>
            </w:r>
          </w:p>
        </w:tc>
        <w:tc>
          <w:tcPr>
            <w:tcW w:w="1218" w:type="dxa"/>
          </w:tcPr>
          <w:p w14:paraId="43378ED4" w14:textId="77777777" w:rsidR="004A7D0C" w:rsidRPr="004D3E5A" w:rsidRDefault="004A7D0C" w:rsidP="004A7D0C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13,063</w:t>
            </w:r>
          </w:p>
        </w:tc>
        <w:tc>
          <w:tcPr>
            <w:tcW w:w="1320" w:type="dxa"/>
          </w:tcPr>
          <w:p w14:paraId="456F3860" w14:textId="77777777" w:rsidR="004A7D0C" w:rsidRPr="004D3E5A" w:rsidRDefault="004A7D0C" w:rsidP="004A7D0C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3,838</w:t>
            </w:r>
          </w:p>
        </w:tc>
        <w:tc>
          <w:tcPr>
            <w:tcW w:w="1242" w:type="dxa"/>
          </w:tcPr>
          <w:p w14:paraId="56D2A127" w14:textId="77777777" w:rsidR="004A7D0C" w:rsidRPr="004D3E5A" w:rsidRDefault="004A7D0C" w:rsidP="004A7D0C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10,822</w:t>
            </w:r>
          </w:p>
        </w:tc>
        <w:tc>
          <w:tcPr>
            <w:tcW w:w="1290" w:type="dxa"/>
          </w:tcPr>
          <w:p w14:paraId="697D2CAF" w14:textId="77777777" w:rsidR="004A7D0C" w:rsidRPr="004D3E5A" w:rsidRDefault="004A7D0C" w:rsidP="004A7D0C">
            <w:pPr>
              <w:pBdr>
                <w:bottom w:val="sing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3,578</w:t>
            </w:r>
          </w:p>
        </w:tc>
      </w:tr>
      <w:tr w:rsidR="004A7D0C" w:rsidRPr="004D3E5A" w14:paraId="5354E434" w14:textId="77777777" w:rsidTr="009E42C6">
        <w:trPr>
          <w:trHeight w:val="468"/>
        </w:trPr>
        <w:tc>
          <w:tcPr>
            <w:tcW w:w="4050" w:type="dxa"/>
          </w:tcPr>
          <w:p w14:paraId="56CA1CD5" w14:textId="77777777" w:rsidR="004A7D0C" w:rsidRPr="004D3E5A" w:rsidRDefault="004A7D0C" w:rsidP="004A7D0C">
            <w:pPr>
              <w:spacing w:line="240" w:lineRule="auto"/>
              <w:ind w:right="-18"/>
              <w:jc w:val="thaiDistribute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>รวมสินทรัพย์หมุนเวียน</w:t>
            </w:r>
            <w:r w:rsidRPr="004D3E5A">
              <w:rPr>
                <w:rFonts w:ascii="Angsana New" w:hAnsi="Angsana New"/>
                <w:sz w:val="32"/>
                <w:szCs w:val="32"/>
                <w:cs/>
              </w:rPr>
              <w:t>อื่น</w:t>
            </w:r>
          </w:p>
        </w:tc>
        <w:tc>
          <w:tcPr>
            <w:tcW w:w="1218" w:type="dxa"/>
          </w:tcPr>
          <w:p w14:paraId="22C1005C" w14:textId="77777777" w:rsidR="004A7D0C" w:rsidRPr="004D3E5A" w:rsidRDefault="004A7D0C" w:rsidP="004A7D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33,948</w:t>
            </w:r>
          </w:p>
        </w:tc>
        <w:tc>
          <w:tcPr>
            <w:tcW w:w="1320" w:type="dxa"/>
          </w:tcPr>
          <w:p w14:paraId="61377FE5" w14:textId="77777777" w:rsidR="004A7D0C" w:rsidRPr="004D3E5A" w:rsidRDefault="004A7D0C" w:rsidP="004A7D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18,909</w:t>
            </w:r>
          </w:p>
        </w:tc>
        <w:tc>
          <w:tcPr>
            <w:tcW w:w="1242" w:type="dxa"/>
          </w:tcPr>
          <w:p w14:paraId="2932500E" w14:textId="53B1D45D" w:rsidR="004A7D0C" w:rsidRPr="004D3E5A" w:rsidRDefault="004A7D0C" w:rsidP="004A7D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31,54</w:t>
            </w:r>
            <w:r w:rsidR="009A1792">
              <w:rPr>
                <w:rFonts w:ascii="Angsana New" w:hAnsi="Angsana New"/>
                <w:sz w:val="32"/>
                <w:szCs w:val="32"/>
              </w:rPr>
              <w:t>8</w:t>
            </w:r>
          </w:p>
        </w:tc>
        <w:tc>
          <w:tcPr>
            <w:tcW w:w="1290" w:type="dxa"/>
          </w:tcPr>
          <w:p w14:paraId="0A35F717" w14:textId="77777777" w:rsidR="004A7D0C" w:rsidRPr="004D3E5A" w:rsidRDefault="004A7D0C" w:rsidP="004A7D0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1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18,599</w:t>
            </w:r>
          </w:p>
        </w:tc>
      </w:tr>
    </w:tbl>
    <w:p w14:paraId="37C1F231" w14:textId="45E55C2B" w:rsidR="00956AD2" w:rsidRPr="004D3E5A" w:rsidRDefault="00AB0D71" w:rsidP="009E42C6">
      <w:pPr>
        <w:tabs>
          <w:tab w:val="clear" w:pos="454"/>
          <w:tab w:val="clear" w:pos="680"/>
          <w:tab w:val="left" w:pos="540"/>
          <w:tab w:val="left" w:pos="720"/>
          <w:tab w:val="right" w:pos="7280"/>
        </w:tabs>
        <w:spacing w:before="240" w:after="120" w:line="240" w:lineRule="auto"/>
        <w:ind w:right="-43"/>
        <w:jc w:val="thaiDistribute"/>
      </w:pPr>
      <w:r w:rsidRPr="004D3E5A">
        <w:rPr>
          <w:rFonts w:ascii="Angsana New" w:hAnsi="Angsana New"/>
          <w:b/>
          <w:bCs/>
          <w:sz w:val="32"/>
          <w:szCs w:val="32"/>
        </w:rPr>
        <w:t>12</w:t>
      </w:r>
      <w:r w:rsidR="009E42C6" w:rsidRPr="004D3E5A">
        <w:rPr>
          <w:rFonts w:ascii="Angsana New" w:hAnsi="Angsana New"/>
          <w:b/>
          <w:bCs/>
          <w:sz w:val="32"/>
          <w:szCs w:val="32"/>
        </w:rPr>
        <w:t>.</w:t>
      </w:r>
      <w:r w:rsidR="009E42C6" w:rsidRPr="004D3E5A">
        <w:rPr>
          <w:rFonts w:ascii="Angsana New" w:hAnsi="Angsana New"/>
          <w:b/>
          <w:bCs/>
          <w:sz w:val="32"/>
          <w:szCs w:val="32"/>
        </w:rPr>
        <w:tab/>
      </w:r>
      <w:r w:rsidR="00956AD2" w:rsidRPr="004D3E5A">
        <w:rPr>
          <w:rFonts w:ascii="Angsana New" w:hAnsi="Angsana New"/>
          <w:b/>
          <w:bCs/>
          <w:sz w:val="32"/>
          <w:szCs w:val="32"/>
          <w:cs/>
        </w:rPr>
        <w:t>เงินลงทุนในบริษัทย่อย</w:t>
      </w:r>
    </w:p>
    <w:p w14:paraId="26752109" w14:textId="77777777" w:rsidR="00E179F8" w:rsidRPr="004D3E5A" w:rsidRDefault="00E179F8" w:rsidP="009A42D8">
      <w:pPr>
        <w:tabs>
          <w:tab w:val="clear" w:pos="907"/>
          <w:tab w:val="left" w:pos="900"/>
          <w:tab w:val="left" w:pos="1440"/>
          <w:tab w:val="left" w:pos="2160"/>
        </w:tabs>
        <w:spacing w:before="120" w:after="120" w:line="240" w:lineRule="auto"/>
        <w:ind w:left="547" w:right="-43" w:hanging="547"/>
        <w:jc w:val="thaiDistribute"/>
        <w:rPr>
          <w:rFonts w:ascii="Angsana New" w:hAnsi="Angsana New"/>
          <w:color w:val="000000"/>
          <w:sz w:val="32"/>
          <w:szCs w:val="32"/>
          <w:cs/>
        </w:rPr>
      </w:pPr>
      <w:r w:rsidRPr="004D3E5A">
        <w:rPr>
          <w:rFonts w:ascii="Angsana New" w:hAnsi="Angsana New"/>
          <w:sz w:val="32"/>
          <w:szCs w:val="32"/>
          <w:cs/>
        </w:rPr>
        <w:tab/>
      </w: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/>
          <w:sz w:val="32"/>
          <w:szCs w:val="32"/>
          <w:cs/>
        </w:rPr>
        <w:t>เงินลงทุนในบริษัทย่อยตามที่แสดงอยู่ในงบการเงินเฉพาะกิจการมีรายละเอียดดังต่อไปนี้</w:t>
      </w:r>
    </w:p>
    <w:tbl>
      <w:tblPr>
        <w:tblW w:w="9630" w:type="dxa"/>
        <w:tblLayout w:type="fixed"/>
        <w:tblLook w:val="0000" w:firstRow="0" w:lastRow="0" w:firstColumn="0" w:lastColumn="0" w:noHBand="0" w:noVBand="0"/>
      </w:tblPr>
      <w:tblGrid>
        <w:gridCol w:w="1440"/>
        <w:gridCol w:w="810"/>
        <w:gridCol w:w="810"/>
        <w:gridCol w:w="180"/>
        <w:gridCol w:w="630"/>
        <w:gridCol w:w="180"/>
        <w:gridCol w:w="630"/>
        <w:gridCol w:w="180"/>
        <w:gridCol w:w="630"/>
        <w:gridCol w:w="180"/>
        <w:gridCol w:w="630"/>
        <w:gridCol w:w="180"/>
        <w:gridCol w:w="630"/>
        <w:gridCol w:w="810"/>
        <w:gridCol w:w="855"/>
        <w:gridCol w:w="855"/>
      </w:tblGrid>
      <w:tr w:rsidR="00C52BBD" w:rsidRPr="004D3E5A" w14:paraId="7DA87622" w14:textId="77777777" w:rsidTr="009E42C6">
        <w:trPr>
          <w:tblHeader/>
        </w:trPr>
        <w:tc>
          <w:tcPr>
            <w:tcW w:w="1440" w:type="dxa"/>
          </w:tcPr>
          <w:p w14:paraId="76812AEF" w14:textId="77777777" w:rsidR="00C52BBD" w:rsidRPr="004D3E5A" w:rsidRDefault="00C52BBD" w:rsidP="00035756">
            <w:pPr>
              <w:spacing w:line="240" w:lineRule="auto"/>
              <w:ind w:left="360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D3E5A">
              <w:rPr>
                <w:rFonts w:ascii="Angsana New" w:hAnsi="Angsana New" w:hint="cs"/>
                <w:sz w:val="22"/>
                <w:szCs w:val="22"/>
                <w:cs/>
              </w:rPr>
              <w:tab/>
            </w:r>
            <w:r w:rsidRPr="004D3E5A">
              <w:rPr>
                <w:rFonts w:ascii="Angsana New" w:hAnsi="Angsana New" w:hint="cs"/>
                <w:sz w:val="22"/>
                <w:szCs w:val="22"/>
                <w:cs/>
              </w:rPr>
              <w:br w:type="page"/>
            </w:r>
          </w:p>
        </w:tc>
        <w:tc>
          <w:tcPr>
            <w:tcW w:w="810" w:type="dxa"/>
          </w:tcPr>
          <w:p w14:paraId="54591CC4" w14:textId="77777777" w:rsidR="00C52BBD" w:rsidRPr="004D3E5A" w:rsidRDefault="00C52BBD" w:rsidP="0003575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990" w:type="dxa"/>
            <w:gridSpan w:val="2"/>
          </w:tcPr>
          <w:p w14:paraId="79B17479" w14:textId="77777777" w:rsidR="00C52BBD" w:rsidRPr="004D3E5A" w:rsidRDefault="00C52BBD" w:rsidP="0003575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27CE4E07" w14:textId="77777777" w:rsidR="00C52BBD" w:rsidRPr="004D3E5A" w:rsidRDefault="00C52BBD" w:rsidP="0003575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309436FD" w14:textId="77777777" w:rsidR="00C52BBD" w:rsidRPr="004D3E5A" w:rsidRDefault="00C52BBD" w:rsidP="0003575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410E5696" w14:textId="77777777" w:rsidR="00C52BBD" w:rsidRPr="004D3E5A" w:rsidRDefault="00C52BBD" w:rsidP="0003575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810" w:type="dxa"/>
            <w:gridSpan w:val="2"/>
          </w:tcPr>
          <w:p w14:paraId="5E1C87B1" w14:textId="77777777" w:rsidR="00C52BBD" w:rsidRPr="004D3E5A" w:rsidRDefault="00C52BBD" w:rsidP="0003575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</w:p>
        </w:tc>
        <w:tc>
          <w:tcPr>
            <w:tcW w:w="3150" w:type="dxa"/>
            <w:gridSpan w:val="4"/>
          </w:tcPr>
          <w:p w14:paraId="078E6AEB" w14:textId="77777777" w:rsidR="00C52BBD" w:rsidRPr="004D3E5A" w:rsidRDefault="00C52BBD" w:rsidP="00035756">
            <w:pPr>
              <w:spacing w:line="240" w:lineRule="auto"/>
              <w:jc w:val="right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D3E5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(หน่วย: พันบาท)</w:t>
            </w:r>
          </w:p>
        </w:tc>
      </w:tr>
      <w:tr w:rsidR="00324382" w:rsidRPr="004D3E5A" w14:paraId="1007A722" w14:textId="77777777" w:rsidTr="009E42C6">
        <w:trPr>
          <w:tblHeader/>
        </w:trPr>
        <w:tc>
          <w:tcPr>
            <w:tcW w:w="1440" w:type="dxa"/>
            <w:vAlign w:val="bottom"/>
          </w:tcPr>
          <w:p w14:paraId="42C90278" w14:textId="77777777" w:rsidR="00324382" w:rsidRPr="004D3E5A" w:rsidRDefault="00324382" w:rsidP="00035756">
            <w:pPr>
              <w:pBdr>
                <w:bottom w:val="single" w:sz="4" w:space="1" w:color="auto"/>
              </w:pBdr>
              <w:spacing w:line="240" w:lineRule="auto"/>
              <w:ind w:left="72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D3E5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บริษัทย่อย</w:t>
            </w:r>
          </w:p>
        </w:tc>
        <w:tc>
          <w:tcPr>
            <w:tcW w:w="1620" w:type="dxa"/>
            <w:gridSpan w:val="2"/>
            <w:vAlign w:val="bottom"/>
          </w:tcPr>
          <w:p w14:paraId="347082D9" w14:textId="77777777" w:rsidR="00324382" w:rsidRPr="004D3E5A" w:rsidRDefault="00324382" w:rsidP="0003575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5B587CB9" w14:textId="77777777" w:rsidR="00324382" w:rsidRPr="004D3E5A" w:rsidRDefault="00324382" w:rsidP="0003575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D3E5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ทุนเรียกชำระแล้ว</w:t>
            </w:r>
          </w:p>
        </w:tc>
        <w:tc>
          <w:tcPr>
            <w:tcW w:w="1620" w:type="dxa"/>
            <w:gridSpan w:val="4"/>
            <w:vAlign w:val="bottom"/>
          </w:tcPr>
          <w:p w14:paraId="6CB5A064" w14:textId="77777777" w:rsidR="00324382" w:rsidRPr="004D3E5A" w:rsidRDefault="00324382" w:rsidP="0003575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0ED71EB5" w14:textId="77777777" w:rsidR="00324382" w:rsidRPr="004D3E5A" w:rsidRDefault="00324382" w:rsidP="0003575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D3E5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สัดส่วนเงินลงทุน</w:t>
            </w:r>
          </w:p>
        </w:tc>
        <w:tc>
          <w:tcPr>
            <w:tcW w:w="1620" w:type="dxa"/>
            <w:gridSpan w:val="4"/>
            <w:vAlign w:val="bottom"/>
          </w:tcPr>
          <w:p w14:paraId="6DC1BB53" w14:textId="77777777" w:rsidR="00324382" w:rsidRPr="004D3E5A" w:rsidRDefault="00324382" w:rsidP="0003575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  <w:r w:rsidRPr="004D3E5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เงินลงทุน</w:t>
            </w:r>
            <w:r w:rsidRPr="004D3E5A">
              <w:rPr>
                <w:rFonts w:ascii="Angsana New" w:hAnsi="Angsana New" w:hint="cs"/>
                <w:color w:val="000000"/>
                <w:sz w:val="22"/>
                <w:szCs w:val="22"/>
              </w:rPr>
              <w:t xml:space="preserve"> - </w:t>
            </w:r>
            <w:r w:rsidRPr="004D3E5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1620" w:type="dxa"/>
            <w:gridSpan w:val="3"/>
            <w:vAlign w:val="bottom"/>
          </w:tcPr>
          <w:p w14:paraId="3C3C5A7C" w14:textId="77777777" w:rsidR="00324382" w:rsidRPr="004D3E5A" w:rsidRDefault="00324382" w:rsidP="0003575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D3E5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>ค่าเผื่อการด้อยค่า       ของเงินลงทุน</w:t>
            </w:r>
          </w:p>
        </w:tc>
        <w:tc>
          <w:tcPr>
            <w:tcW w:w="1710" w:type="dxa"/>
            <w:gridSpan w:val="2"/>
            <w:vAlign w:val="bottom"/>
          </w:tcPr>
          <w:p w14:paraId="72682049" w14:textId="77777777" w:rsidR="00324382" w:rsidRPr="004D3E5A" w:rsidRDefault="00324382" w:rsidP="0003575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  <w:p w14:paraId="1FAB772C" w14:textId="77777777" w:rsidR="00324382" w:rsidRPr="004D3E5A" w:rsidRDefault="00324382" w:rsidP="0003575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2"/>
                <w:szCs w:val="22"/>
                <w:cs/>
              </w:rPr>
            </w:pPr>
            <w:r w:rsidRPr="004D3E5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มูลค่าเงินลงทุน </w:t>
            </w:r>
            <w:r w:rsidRPr="004D3E5A">
              <w:rPr>
                <w:rFonts w:ascii="Angsana New" w:hAnsi="Angsana New" w:hint="cs"/>
                <w:color w:val="000000"/>
                <w:sz w:val="22"/>
                <w:szCs w:val="22"/>
              </w:rPr>
              <w:t>-</w:t>
            </w:r>
            <w:r w:rsidRPr="004D3E5A">
              <w:rPr>
                <w:rFonts w:ascii="Angsana New" w:hAnsi="Angsana New" w:hint="cs"/>
                <w:color w:val="000000"/>
                <w:sz w:val="22"/>
                <w:szCs w:val="22"/>
                <w:cs/>
              </w:rPr>
              <w:t xml:space="preserve"> สุทธิ</w:t>
            </w:r>
          </w:p>
        </w:tc>
      </w:tr>
      <w:tr w:rsidR="00782749" w:rsidRPr="004D3E5A" w14:paraId="1D0081CD" w14:textId="77777777" w:rsidTr="009E42C6">
        <w:trPr>
          <w:tblHeader/>
        </w:trPr>
        <w:tc>
          <w:tcPr>
            <w:tcW w:w="1440" w:type="dxa"/>
          </w:tcPr>
          <w:p w14:paraId="10A37628" w14:textId="77777777" w:rsidR="00782749" w:rsidRPr="004D3E5A" w:rsidRDefault="00782749" w:rsidP="00782749">
            <w:pPr>
              <w:spacing w:line="240" w:lineRule="auto"/>
              <w:ind w:left="360" w:right="-144"/>
              <w:jc w:val="center"/>
              <w:rPr>
                <w:rFonts w:ascii="Angsana New" w:hAnsi="Angsana New"/>
                <w:color w:val="000000"/>
                <w:sz w:val="22"/>
                <w:szCs w:val="22"/>
              </w:rPr>
            </w:pPr>
          </w:p>
        </w:tc>
        <w:tc>
          <w:tcPr>
            <w:tcW w:w="810" w:type="dxa"/>
          </w:tcPr>
          <w:p w14:paraId="69F895D9" w14:textId="77777777" w:rsidR="00782749" w:rsidRPr="004D3E5A" w:rsidRDefault="00782749" w:rsidP="007827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3E5A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</w:tcPr>
          <w:p w14:paraId="0099A451" w14:textId="77777777" w:rsidR="00782749" w:rsidRPr="004D3E5A" w:rsidRDefault="00782749" w:rsidP="007827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3E5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10" w:type="dxa"/>
            <w:gridSpan w:val="2"/>
          </w:tcPr>
          <w:p w14:paraId="21415BEB" w14:textId="77777777" w:rsidR="00782749" w:rsidRPr="004D3E5A" w:rsidRDefault="00782749" w:rsidP="007827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3E5A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  <w:gridSpan w:val="2"/>
          </w:tcPr>
          <w:p w14:paraId="63700B74" w14:textId="77777777" w:rsidR="00782749" w:rsidRPr="004D3E5A" w:rsidRDefault="00782749" w:rsidP="007827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3E5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10" w:type="dxa"/>
            <w:gridSpan w:val="2"/>
          </w:tcPr>
          <w:p w14:paraId="5C74589D" w14:textId="77777777" w:rsidR="00782749" w:rsidRPr="004D3E5A" w:rsidRDefault="00782749" w:rsidP="007827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3E5A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  <w:gridSpan w:val="2"/>
          </w:tcPr>
          <w:p w14:paraId="76785DBE" w14:textId="77777777" w:rsidR="00782749" w:rsidRPr="004D3E5A" w:rsidRDefault="00782749" w:rsidP="007827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3E5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10" w:type="dxa"/>
            <w:gridSpan w:val="2"/>
          </w:tcPr>
          <w:p w14:paraId="02B132A5" w14:textId="77777777" w:rsidR="00782749" w:rsidRPr="004D3E5A" w:rsidRDefault="00782749" w:rsidP="007827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3E5A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10" w:type="dxa"/>
          </w:tcPr>
          <w:p w14:paraId="62F097B7" w14:textId="77777777" w:rsidR="00782749" w:rsidRPr="004D3E5A" w:rsidRDefault="00782749" w:rsidP="007827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3E5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  <w:tc>
          <w:tcPr>
            <w:tcW w:w="855" w:type="dxa"/>
          </w:tcPr>
          <w:p w14:paraId="42F93507" w14:textId="77777777" w:rsidR="00782749" w:rsidRPr="004D3E5A" w:rsidRDefault="00782749" w:rsidP="007827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3E5A">
              <w:rPr>
                <w:rFonts w:ascii="Angsana New" w:hAnsi="Angsana New"/>
                <w:sz w:val="22"/>
                <w:szCs w:val="22"/>
              </w:rPr>
              <w:t>2565</w:t>
            </w:r>
          </w:p>
        </w:tc>
        <w:tc>
          <w:tcPr>
            <w:tcW w:w="855" w:type="dxa"/>
          </w:tcPr>
          <w:p w14:paraId="6D742D73" w14:textId="77777777" w:rsidR="00782749" w:rsidRPr="004D3E5A" w:rsidRDefault="00782749" w:rsidP="00782749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2"/>
                <w:szCs w:val="22"/>
              </w:rPr>
            </w:pPr>
            <w:r w:rsidRPr="004D3E5A">
              <w:rPr>
                <w:rFonts w:ascii="Angsana New" w:hAnsi="Angsana New"/>
                <w:sz w:val="22"/>
                <w:szCs w:val="22"/>
              </w:rPr>
              <w:t>2564</w:t>
            </w:r>
          </w:p>
        </w:tc>
      </w:tr>
      <w:tr w:rsidR="00324382" w:rsidRPr="004D3E5A" w14:paraId="40F3FA2B" w14:textId="77777777" w:rsidTr="009E42C6">
        <w:tc>
          <w:tcPr>
            <w:tcW w:w="1440" w:type="dxa"/>
          </w:tcPr>
          <w:p w14:paraId="3780540A" w14:textId="77777777" w:rsidR="00324382" w:rsidRPr="004D3E5A" w:rsidRDefault="00324382" w:rsidP="00035756">
            <w:pPr>
              <w:tabs>
                <w:tab w:val="clear" w:pos="3742"/>
                <w:tab w:val="left" w:pos="3735"/>
              </w:tabs>
              <w:spacing w:line="240" w:lineRule="auto"/>
              <w:jc w:val="both"/>
              <w:rPr>
                <w:rFonts w:ascii="Angsana New" w:hAnsi="Angsana New"/>
                <w:sz w:val="22"/>
                <w:szCs w:val="22"/>
                <w:cs/>
              </w:rPr>
            </w:pPr>
          </w:p>
        </w:tc>
        <w:tc>
          <w:tcPr>
            <w:tcW w:w="810" w:type="dxa"/>
          </w:tcPr>
          <w:p w14:paraId="5124D0CF" w14:textId="77777777" w:rsidR="00324382" w:rsidRPr="004D3E5A" w:rsidRDefault="00324382" w:rsidP="00035756">
            <w:pPr>
              <w:pStyle w:val="Header"/>
              <w:tabs>
                <w:tab w:val="clear" w:pos="907"/>
                <w:tab w:val="decimal" w:pos="88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0C6B727D" w14:textId="77777777" w:rsidR="00324382" w:rsidRPr="004D3E5A" w:rsidRDefault="00324382" w:rsidP="00035756">
            <w:pPr>
              <w:pStyle w:val="Header"/>
              <w:tabs>
                <w:tab w:val="clear" w:pos="907"/>
                <w:tab w:val="decimal" w:pos="882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1113DE5C" w14:textId="77777777" w:rsidR="00324382" w:rsidRPr="004D3E5A" w:rsidRDefault="00324382" w:rsidP="00035756">
            <w:pPr>
              <w:pStyle w:val="Header"/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3E5A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gridSpan w:val="2"/>
          </w:tcPr>
          <w:p w14:paraId="424624B2" w14:textId="77777777" w:rsidR="00324382" w:rsidRPr="004D3E5A" w:rsidRDefault="00324382" w:rsidP="00035756">
            <w:pPr>
              <w:pStyle w:val="Header"/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3E5A">
              <w:rPr>
                <w:rFonts w:ascii="Angsana New" w:hAnsi="Angsana New" w:hint="cs"/>
                <w:sz w:val="22"/>
                <w:szCs w:val="22"/>
                <w:cs/>
              </w:rPr>
              <w:t>(ร้อยละ)</w:t>
            </w:r>
          </w:p>
        </w:tc>
        <w:tc>
          <w:tcPr>
            <w:tcW w:w="810" w:type="dxa"/>
            <w:gridSpan w:val="2"/>
          </w:tcPr>
          <w:p w14:paraId="17FAA020" w14:textId="77777777" w:rsidR="00324382" w:rsidRPr="004D3E5A" w:rsidRDefault="00324382" w:rsidP="00035756">
            <w:pPr>
              <w:pStyle w:val="Header"/>
              <w:tabs>
                <w:tab w:val="decimal" w:pos="56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04DDAED7" w14:textId="77777777" w:rsidR="00324382" w:rsidRPr="004D3E5A" w:rsidRDefault="00324382" w:rsidP="00035756">
            <w:pPr>
              <w:pStyle w:val="Header"/>
              <w:tabs>
                <w:tab w:val="decimal" w:pos="56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  <w:gridSpan w:val="2"/>
          </w:tcPr>
          <w:p w14:paraId="47891EF5" w14:textId="77777777" w:rsidR="00324382" w:rsidRPr="004D3E5A" w:rsidRDefault="00324382" w:rsidP="00035756">
            <w:pPr>
              <w:pStyle w:val="Header"/>
              <w:tabs>
                <w:tab w:val="decimal" w:pos="56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10" w:type="dxa"/>
          </w:tcPr>
          <w:p w14:paraId="72758753" w14:textId="77777777" w:rsidR="00324382" w:rsidRPr="004D3E5A" w:rsidRDefault="00324382" w:rsidP="00035756">
            <w:pPr>
              <w:pStyle w:val="Header"/>
              <w:tabs>
                <w:tab w:val="decimal" w:pos="56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21D571B1" w14:textId="77777777" w:rsidR="00324382" w:rsidRPr="004D3E5A" w:rsidRDefault="00324382" w:rsidP="00035756">
            <w:pPr>
              <w:pStyle w:val="Header"/>
              <w:tabs>
                <w:tab w:val="decimal" w:pos="56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  <w:tc>
          <w:tcPr>
            <w:tcW w:w="855" w:type="dxa"/>
          </w:tcPr>
          <w:p w14:paraId="14775491" w14:textId="77777777" w:rsidR="00324382" w:rsidRPr="004D3E5A" w:rsidRDefault="00324382" w:rsidP="00035756">
            <w:pPr>
              <w:pStyle w:val="Header"/>
              <w:tabs>
                <w:tab w:val="decimal" w:pos="567"/>
              </w:tabs>
              <w:spacing w:line="240" w:lineRule="auto"/>
              <w:rPr>
                <w:rFonts w:ascii="Angsana New" w:hAnsi="Angsana New"/>
                <w:sz w:val="22"/>
                <w:szCs w:val="22"/>
              </w:rPr>
            </w:pPr>
          </w:p>
        </w:tc>
      </w:tr>
      <w:tr w:rsidR="002D53F5" w:rsidRPr="004D3E5A" w14:paraId="27D097AA" w14:textId="77777777" w:rsidTr="009E42C6">
        <w:tc>
          <w:tcPr>
            <w:tcW w:w="1440" w:type="dxa"/>
          </w:tcPr>
          <w:p w14:paraId="6AD12600" w14:textId="77777777" w:rsidR="002D53F5" w:rsidRPr="004D3E5A" w:rsidRDefault="004C0981" w:rsidP="004C0981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69" w:hanging="90"/>
              <w:rPr>
                <w:rFonts w:ascii="Angsana New" w:hAnsi="Angsana New"/>
                <w:sz w:val="22"/>
                <w:szCs w:val="22"/>
              </w:rPr>
            </w:pPr>
            <w:r w:rsidRPr="004D3E5A">
              <w:rPr>
                <w:rFonts w:ascii="Angsana New" w:hAnsi="Angsana New" w:hint="cs"/>
                <w:sz w:val="22"/>
                <w:szCs w:val="22"/>
              </w:rPr>
              <w:t xml:space="preserve">Rich Avenue Company </w:t>
            </w:r>
            <w:r w:rsidR="002D53F5" w:rsidRPr="004D3E5A">
              <w:rPr>
                <w:rFonts w:ascii="Angsana New" w:hAnsi="Angsana New" w:hint="cs"/>
                <w:sz w:val="22"/>
                <w:szCs w:val="22"/>
              </w:rPr>
              <w:t>Limited</w:t>
            </w:r>
          </w:p>
        </w:tc>
        <w:tc>
          <w:tcPr>
            <w:tcW w:w="810" w:type="dxa"/>
          </w:tcPr>
          <w:p w14:paraId="74ABBACB" w14:textId="5F1CF4D7" w:rsidR="002D53F5" w:rsidRPr="004D3E5A" w:rsidRDefault="00726B4B" w:rsidP="00035756">
            <w:pPr>
              <w:tabs>
                <w:tab w:val="clear" w:pos="227"/>
                <w:tab w:val="clear" w:pos="454"/>
                <w:tab w:val="decimal" w:pos="984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>
              <w:rPr>
                <w:rFonts w:ascii="Angsana New" w:hAnsi="Angsana New"/>
                <w:sz w:val="22"/>
                <w:szCs w:val="22"/>
              </w:rPr>
              <w:t>6,000</w:t>
            </w:r>
            <w:r w:rsidR="002D53F5" w:rsidRPr="004D3E5A">
              <w:rPr>
                <w:rFonts w:ascii="Angsana New" w:hAnsi="Angsana New"/>
                <w:sz w:val="22"/>
                <w:szCs w:val="22"/>
              </w:rPr>
              <w:t xml:space="preserve"> </w:t>
            </w:r>
            <w:r w:rsidR="002D53F5" w:rsidRPr="004D3E5A">
              <w:rPr>
                <w:rFonts w:ascii="Angsana New" w:hAnsi="Angsana New" w:hint="cs"/>
                <w:sz w:val="22"/>
                <w:szCs w:val="22"/>
                <w:cs/>
              </w:rPr>
              <w:t>ล้านเรียลกัมพูชา</w:t>
            </w:r>
          </w:p>
        </w:tc>
        <w:tc>
          <w:tcPr>
            <w:tcW w:w="810" w:type="dxa"/>
          </w:tcPr>
          <w:p w14:paraId="7B29F40E" w14:textId="77777777" w:rsidR="002D53F5" w:rsidRPr="004D3E5A" w:rsidRDefault="002D53F5" w:rsidP="00035756">
            <w:pPr>
              <w:tabs>
                <w:tab w:val="clear" w:pos="227"/>
                <w:tab w:val="clear" w:pos="454"/>
                <w:tab w:val="decimal" w:pos="984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2"/>
                <w:szCs w:val="22"/>
                <w:cs/>
              </w:rPr>
            </w:pPr>
            <w:r w:rsidRPr="004D3E5A">
              <w:rPr>
                <w:rFonts w:ascii="Angsana New" w:hAnsi="Angsana New"/>
                <w:sz w:val="22"/>
                <w:szCs w:val="22"/>
              </w:rPr>
              <w:t>4,</w:t>
            </w:r>
            <w:r w:rsidR="004D38E6" w:rsidRPr="004D3E5A">
              <w:rPr>
                <w:rFonts w:ascii="Angsana New" w:hAnsi="Angsana New"/>
                <w:sz w:val="22"/>
                <w:szCs w:val="22"/>
              </w:rPr>
              <w:t>4</w:t>
            </w:r>
            <w:r w:rsidRPr="004D3E5A">
              <w:rPr>
                <w:rFonts w:ascii="Angsana New" w:hAnsi="Angsana New"/>
                <w:sz w:val="22"/>
                <w:szCs w:val="22"/>
              </w:rPr>
              <w:t xml:space="preserve">00 </w:t>
            </w:r>
            <w:r w:rsidRPr="004D3E5A">
              <w:rPr>
                <w:rFonts w:ascii="Angsana New" w:hAnsi="Angsana New" w:hint="cs"/>
                <w:sz w:val="22"/>
                <w:szCs w:val="22"/>
                <w:cs/>
              </w:rPr>
              <w:t>ล้านเรียลกัมพูชา</w:t>
            </w:r>
          </w:p>
        </w:tc>
        <w:tc>
          <w:tcPr>
            <w:tcW w:w="810" w:type="dxa"/>
            <w:gridSpan w:val="2"/>
            <w:vAlign w:val="bottom"/>
          </w:tcPr>
          <w:p w14:paraId="1384B619" w14:textId="77777777" w:rsidR="002D53F5" w:rsidRPr="004D3E5A" w:rsidRDefault="001D5283" w:rsidP="004E4FC6">
            <w:pPr>
              <w:pStyle w:val="Header"/>
              <w:tabs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3E5A">
              <w:rPr>
                <w:rFonts w:ascii="Angsana New" w:hAnsi="Angsana New" w:hint="cs"/>
                <w:sz w:val="22"/>
                <w:szCs w:val="22"/>
                <w:lang w:val="en-US"/>
              </w:rPr>
              <w:t>51</w:t>
            </w:r>
          </w:p>
        </w:tc>
        <w:tc>
          <w:tcPr>
            <w:tcW w:w="810" w:type="dxa"/>
            <w:gridSpan w:val="2"/>
            <w:vAlign w:val="bottom"/>
          </w:tcPr>
          <w:p w14:paraId="654A9E0B" w14:textId="77777777" w:rsidR="002D53F5" w:rsidRPr="004D3E5A" w:rsidRDefault="002D53F5" w:rsidP="004E4FC6">
            <w:pPr>
              <w:pStyle w:val="Header"/>
              <w:tabs>
                <w:tab w:val="decimal" w:pos="522"/>
              </w:tabs>
              <w:spacing w:line="240" w:lineRule="auto"/>
              <w:jc w:val="center"/>
              <w:rPr>
                <w:rFonts w:ascii="Angsana New" w:hAnsi="Angsana New"/>
                <w:sz w:val="22"/>
                <w:szCs w:val="22"/>
                <w:lang w:val="en-US"/>
              </w:rPr>
            </w:pPr>
            <w:r w:rsidRPr="004D3E5A">
              <w:rPr>
                <w:rFonts w:ascii="Angsana New" w:hAnsi="Angsana New" w:hint="cs"/>
                <w:sz w:val="22"/>
                <w:szCs w:val="22"/>
                <w:lang w:val="en-US"/>
              </w:rPr>
              <w:t>51</w:t>
            </w:r>
          </w:p>
        </w:tc>
        <w:tc>
          <w:tcPr>
            <w:tcW w:w="810" w:type="dxa"/>
            <w:gridSpan w:val="2"/>
            <w:vAlign w:val="bottom"/>
          </w:tcPr>
          <w:p w14:paraId="7A9DF857" w14:textId="77777777" w:rsidR="002D53F5" w:rsidRPr="004D3E5A" w:rsidRDefault="00B3188F" w:rsidP="00780038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D3E5A">
              <w:rPr>
                <w:rFonts w:ascii="Angsana New" w:hAnsi="Angsana New"/>
                <w:sz w:val="22"/>
                <w:szCs w:val="22"/>
              </w:rPr>
              <w:t>24,164</w:t>
            </w:r>
          </w:p>
        </w:tc>
        <w:tc>
          <w:tcPr>
            <w:tcW w:w="810" w:type="dxa"/>
            <w:gridSpan w:val="2"/>
            <w:vAlign w:val="bottom"/>
          </w:tcPr>
          <w:p w14:paraId="194D1479" w14:textId="77777777" w:rsidR="002D53F5" w:rsidRPr="004D3E5A" w:rsidRDefault="002D53F5" w:rsidP="00791BF9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D3E5A">
              <w:rPr>
                <w:rFonts w:ascii="Angsana New" w:hAnsi="Angsana New" w:hint="cs"/>
                <w:sz w:val="22"/>
                <w:szCs w:val="22"/>
              </w:rPr>
              <w:t>1</w:t>
            </w:r>
            <w:r w:rsidR="004D38E6" w:rsidRPr="004D3E5A">
              <w:rPr>
                <w:rFonts w:ascii="Angsana New" w:hAnsi="Angsana New"/>
                <w:sz w:val="22"/>
                <w:szCs w:val="22"/>
              </w:rPr>
              <w:t>7</w:t>
            </w:r>
            <w:r w:rsidRPr="004D3E5A">
              <w:rPr>
                <w:rFonts w:ascii="Angsana New" w:hAnsi="Angsana New" w:hint="cs"/>
                <w:sz w:val="22"/>
                <w:szCs w:val="22"/>
              </w:rPr>
              <w:t>,</w:t>
            </w:r>
            <w:r w:rsidR="004D38E6" w:rsidRPr="004D3E5A">
              <w:rPr>
                <w:rFonts w:ascii="Angsana New" w:hAnsi="Angsana New"/>
                <w:sz w:val="22"/>
                <w:szCs w:val="22"/>
              </w:rPr>
              <w:t>3</w:t>
            </w:r>
            <w:r w:rsidRPr="004D3E5A">
              <w:rPr>
                <w:rFonts w:ascii="Angsana New" w:hAnsi="Angsana New" w:hint="cs"/>
                <w:sz w:val="22"/>
                <w:szCs w:val="22"/>
              </w:rPr>
              <w:t>14</w:t>
            </w:r>
          </w:p>
        </w:tc>
        <w:tc>
          <w:tcPr>
            <w:tcW w:w="810" w:type="dxa"/>
            <w:gridSpan w:val="2"/>
            <w:vAlign w:val="bottom"/>
          </w:tcPr>
          <w:p w14:paraId="3D172AF7" w14:textId="77777777" w:rsidR="002D53F5" w:rsidRPr="004D3E5A" w:rsidRDefault="00B3188F" w:rsidP="00791BF9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D3E5A">
              <w:rPr>
                <w:rFonts w:ascii="Angsana New" w:hAnsi="Angsana New"/>
                <w:sz w:val="22"/>
                <w:szCs w:val="22"/>
              </w:rPr>
              <w:t>-</w:t>
            </w:r>
          </w:p>
        </w:tc>
        <w:tc>
          <w:tcPr>
            <w:tcW w:w="810" w:type="dxa"/>
            <w:vAlign w:val="bottom"/>
          </w:tcPr>
          <w:p w14:paraId="3CD82ABC" w14:textId="77777777" w:rsidR="002D53F5" w:rsidRPr="004D3E5A" w:rsidRDefault="002D53F5" w:rsidP="00791BF9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D3E5A">
              <w:rPr>
                <w:rFonts w:ascii="Angsana New" w:hAnsi="Angsana New" w:hint="cs"/>
                <w:sz w:val="22"/>
                <w:szCs w:val="22"/>
              </w:rPr>
              <w:t>-</w:t>
            </w:r>
          </w:p>
        </w:tc>
        <w:tc>
          <w:tcPr>
            <w:tcW w:w="855" w:type="dxa"/>
            <w:vAlign w:val="bottom"/>
          </w:tcPr>
          <w:p w14:paraId="4BEC4271" w14:textId="77777777" w:rsidR="002D53F5" w:rsidRPr="004D3E5A" w:rsidRDefault="00B3188F" w:rsidP="001A3CB5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D3E5A">
              <w:rPr>
                <w:rFonts w:ascii="Angsana New" w:hAnsi="Angsana New"/>
                <w:sz w:val="22"/>
                <w:szCs w:val="22"/>
              </w:rPr>
              <w:t>24,164</w:t>
            </w:r>
          </w:p>
        </w:tc>
        <w:tc>
          <w:tcPr>
            <w:tcW w:w="855" w:type="dxa"/>
            <w:vAlign w:val="bottom"/>
          </w:tcPr>
          <w:p w14:paraId="41BDC237" w14:textId="77777777" w:rsidR="002D53F5" w:rsidRPr="004D3E5A" w:rsidRDefault="004D38E6" w:rsidP="001A3CB5">
            <w:pPr>
              <w:pBdr>
                <w:bottom w:val="double" w:sz="4" w:space="1" w:color="auto"/>
              </w:pBdr>
              <w:tabs>
                <w:tab w:val="decimal" w:pos="984"/>
              </w:tabs>
              <w:spacing w:line="240" w:lineRule="auto"/>
              <w:ind w:right="-11"/>
              <w:jc w:val="right"/>
              <w:rPr>
                <w:rFonts w:ascii="Angsana New" w:hAnsi="Angsana New"/>
                <w:sz w:val="22"/>
                <w:szCs w:val="22"/>
              </w:rPr>
            </w:pPr>
            <w:r w:rsidRPr="004D3E5A">
              <w:rPr>
                <w:rFonts w:ascii="Angsana New" w:hAnsi="Angsana New" w:hint="cs"/>
                <w:sz w:val="22"/>
                <w:szCs w:val="22"/>
              </w:rPr>
              <w:t>1</w:t>
            </w:r>
            <w:r w:rsidRPr="004D3E5A">
              <w:rPr>
                <w:rFonts w:ascii="Angsana New" w:hAnsi="Angsana New"/>
                <w:sz w:val="22"/>
                <w:szCs w:val="22"/>
              </w:rPr>
              <w:t>7</w:t>
            </w:r>
            <w:r w:rsidRPr="004D3E5A">
              <w:rPr>
                <w:rFonts w:ascii="Angsana New" w:hAnsi="Angsana New" w:hint="cs"/>
                <w:sz w:val="22"/>
                <w:szCs w:val="22"/>
              </w:rPr>
              <w:t>,</w:t>
            </w:r>
            <w:r w:rsidRPr="004D3E5A">
              <w:rPr>
                <w:rFonts w:ascii="Angsana New" w:hAnsi="Angsana New"/>
                <w:sz w:val="22"/>
                <w:szCs w:val="22"/>
              </w:rPr>
              <w:t>3</w:t>
            </w:r>
            <w:r w:rsidRPr="004D3E5A">
              <w:rPr>
                <w:rFonts w:ascii="Angsana New" w:hAnsi="Angsana New" w:hint="cs"/>
                <w:sz w:val="22"/>
                <w:szCs w:val="22"/>
              </w:rPr>
              <w:t>14</w:t>
            </w:r>
          </w:p>
        </w:tc>
      </w:tr>
    </w:tbl>
    <w:p w14:paraId="0DDBA374" w14:textId="5E87D403" w:rsidR="00324382" w:rsidRPr="004D3E5A" w:rsidRDefault="003633CA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4D3E5A">
        <w:rPr>
          <w:rFonts w:ascii="Angsana New" w:hAnsi="Angsana New"/>
          <w:sz w:val="32"/>
          <w:szCs w:val="32"/>
          <w:cs/>
        </w:rPr>
        <w:tab/>
      </w:r>
      <w:r w:rsidR="00A34939" w:rsidRPr="004D3E5A">
        <w:rPr>
          <w:rFonts w:ascii="Angsana New" w:hAnsi="Angsana New" w:hint="cs"/>
          <w:sz w:val="32"/>
          <w:szCs w:val="32"/>
          <w:cs/>
        </w:rPr>
        <w:t>ในปี</w:t>
      </w:r>
      <w:r w:rsidR="00324382" w:rsidRPr="004D3E5A">
        <w:rPr>
          <w:rFonts w:ascii="Angsana New" w:hAnsi="Angsana New" w:hint="cs"/>
          <w:sz w:val="32"/>
          <w:szCs w:val="32"/>
          <w:cs/>
        </w:rPr>
        <w:t xml:space="preserve"> </w:t>
      </w:r>
      <w:r w:rsidR="00782749" w:rsidRPr="004D3E5A">
        <w:rPr>
          <w:rFonts w:ascii="Angsana New" w:hAnsi="Angsana New"/>
          <w:sz w:val="32"/>
          <w:szCs w:val="32"/>
        </w:rPr>
        <w:t>2565</w:t>
      </w:r>
      <w:r w:rsidR="00324382" w:rsidRPr="004D3E5A">
        <w:rPr>
          <w:rFonts w:ascii="Angsana New" w:hAnsi="Angsana New"/>
          <w:sz w:val="32"/>
          <w:szCs w:val="32"/>
        </w:rPr>
        <w:t xml:space="preserve"> </w:t>
      </w:r>
      <w:r w:rsidR="00324382" w:rsidRPr="004D3E5A">
        <w:rPr>
          <w:rFonts w:ascii="Angsana New" w:hAnsi="Angsana New" w:hint="cs"/>
          <w:sz w:val="32"/>
          <w:szCs w:val="32"/>
          <w:cs/>
        </w:rPr>
        <w:t xml:space="preserve">และ </w:t>
      </w:r>
      <w:r w:rsidR="00782749" w:rsidRPr="004D3E5A">
        <w:rPr>
          <w:rFonts w:ascii="Angsana New" w:hAnsi="Angsana New"/>
          <w:sz w:val="32"/>
          <w:szCs w:val="32"/>
        </w:rPr>
        <w:t>2564</w:t>
      </w:r>
      <w:r w:rsidR="00324382" w:rsidRPr="004D3E5A">
        <w:rPr>
          <w:rFonts w:ascii="Angsana New" w:hAnsi="Angsana New"/>
          <w:sz w:val="32"/>
          <w:szCs w:val="32"/>
        </w:rPr>
        <w:t xml:space="preserve"> </w:t>
      </w:r>
      <w:r w:rsidR="00324382" w:rsidRPr="004D3E5A">
        <w:rPr>
          <w:rFonts w:ascii="Angsana New" w:hAnsi="Angsana New" w:hint="cs"/>
          <w:sz w:val="32"/>
          <w:szCs w:val="32"/>
          <w:cs/>
        </w:rPr>
        <w:t>บริษัทย่อยไม่ได้ประ</w:t>
      </w:r>
      <w:r w:rsidR="002A5392" w:rsidRPr="004D3E5A">
        <w:rPr>
          <w:rFonts w:ascii="Angsana New" w:hAnsi="Angsana New" w:hint="cs"/>
          <w:sz w:val="32"/>
          <w:szCs w:val="32"/>
          <w:cs/>
        </w:rPr>
        <w:t>กาศ</w:t>
      </w:r>
      <w:r w:rsidR="00324382" w:rsidRPr="004D3E5A">
        <w:rPr>
          <w:rFonts w:ascii="Angsana New" w:hAnsi="Angsana New" w:hint="cs"/>
          <w:sz w:val="32"/>
          <w:szCs w:val="32"/>
          <w:cs/>
        </w:rPr>
        <w:t>จ่ายเงินปันผล</w:t>
      </w:r>
    </w:p>
    <w:p w14:paraId="3E1A4C2B" w14:textId="77777777" w:rsidR="00BE77D4" w:rsidRPr="004D3E5A" w:rsidRDefault="00277652" w:rsidP="00BE77D4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BE77D4" w:rsidRPr="004D3E5A">
        <w:rPr>
          <w:rFonts w:ascii="Angsana New" w:hAnsi="Angsana New" w:hint="cs"/>
          <w:sz w:val="32"/>
          <w:szCs w:val="32"/>
          <w:cs/>
        </w:rPr>
        <w:t xml:space="preserve">เมื่อวันที่ </w:t>
      </w:r>
      <w:r w:rsidR="00BE77D4" w:rsidRPr="004D3E5A">
        <w:rPr>
          <w:rFonts w:ascii="Angsana New" w:hAnsi="Angsana New" w:hint="cs"/>
          <w:sz w:val="32"/>
          <w:szCs w:val="32"/>
        </w:rPr>
        <w:t xml:space="preserve">19 </w:t>
      </w:r>
      <w:r w:rsidR="00BE77D4" w:rsidRPr="004D3E5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BE77D4" w:rsidRPr="004D3E5A">
        <w:rPr>
          <w:rFonts w:ascii="Angsana New" w:hAnsi="Angsana New" w:hint="cs"/>
          <w:sz w:val="32"/>
          <w:szCs w:val="32"/>
        </w:rPr>
        <w:t xml:space="preserve">2564 </w:t>
      </w:r>
      <w:r w:rsidR="00BE77D4" w:rsidRPr="004D3E5A">
        <w:rPr>
          <w:rFonts w:ascii="Angsana New" w:hAnsi="Angsana New" w:hint="cs"/>
          <w:sz w:val="32"/>
          <w:szCs w:val="32"/>
          <w:cs/>
        </w:rPr>
        <w:t xml:space="preserve">บริษัทย่อยได้เรียกชำระเงินค่าหุ้นเพิ่มเติมจำนวน </w:t>
      </w:r>
      <w:r w:rsidR="00BE77D4" w:rsidRPr="004D3E5A">
        <w:rPr>
          <w:rFonts w:ascii="Angsana New" w:hAnsi="Angsana New" w:hint="cs"/>
          <w:sz w:val="32"/>
          <w:szCs w:val="32"/>
        </w:rPr>
        <w:t xml:space="preserve">204 </w:t>
      </w:r>
      <w:r w:rsidR="00BE77D4" w:rsidRPr="004D3E5A">
        <w:rPr>
          <w:rFonts w:ascii="Angsana New" w:hAnsi="Angsana New" w:hint="cs"/>
          <w:sz w:val="32"/>
          <w:szCs w:val="32"/>
          <w:cs/>
        </w:rPr>
        <w:t>ล้านเรียลกัมพูชา                  (</w:t>
      </w:r>
      <w:r w:rsidR="00BE77D4" w:rsidRPr="004D3E5A">
        <w:rPr>
          <w:rFonts w:ascii="Angsana New" w:hAnsi="Angsana New" w:hint="cs"/>
          <w:sz w:val="32"/>
          <w:szCs w:val="32"/>
        </w:rPr>
        <w:t>2</w:t>
      </w:r>
      <w:r w:rsidR="00BE77D4" w:rsidRPr="004D3E5A">
        <w:rPr>
          <w:rFonts w:ascii="Angsana New" w:hAnsi="Angsana New" w:hint="cs"/>
          <w:sz w:val="32"/>
          <w:szCs w:val="32"/>
          <w:cs/>
        </w:rPr>
        <w:t xml:space="preserve"> ล้านบาท) โดยบริษัทฯชำระค่าหุ้นดังกล่าวเมื่อวันที่ </w:t>
      </w:r>
      <w:r w:rsidR="00BE77D4" w:rsidRPr="004D3E5A">
        <w:rPr>
          <w:rFonts w:ascii="Angsana New" w:hAnsi="Angsana New" w:hint="cs"/>
          <w:sz w:val="32"/>
          <w:szCs w:val="32"/>
        </w:rPr>
        <w:t xml:space="preserve">22 </w:t>
      </w:r>
      <w:r w:rsidR="00BE77D4" w:rsidRPr="004D3E5A">
        <w:rPr>
          <w:rFonts w:ascii="Angsana New" w:hAnsi="Angsana New" w:hint="cs"/>
          <w:sz w:val="32"/>
          <w:szCs w:val="32"/>
          <w:cs/>
        </w:rPr>
        <w:t xml:space="preserve">เมษายน </w:t>
      </w:r>
      <w:r w:rsidR="00BE77D4" w:rsidRPr="004D3E5A">
        <w:rPr>
          <w:rFonts w:ascii="Angsana New" w:hAnsi="Angsana New" w:hint="cs"/>
          <w:sz w:val="32"/>
          <w:szCs w:val="32"/>
        </w:rPr>
        <w:t>2564</w:t>
      </w:r>
    </w:p>
    <w:p w14:paraId="3A19B305" w14:textId="4ED0834D" w:rsidR="007F1A17" w:rsidRDefault="00BE77D4" w:rsidP="00BE77D4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ab/>
      </w:r>
      <w:r w:rsidR="007F1A17">
        <w:rPr>
          <w:rFonts w:ascii="Angsana New" w:hAnsi="Angsana New" w:hint="cs"/>
          <w:sz w:val="32"/>
          <w:szCs w:val="32"/>
          <w:cs/>
        </w:rPr>
        <w:t>เมื่อวันที่</w:t>
      </w:r>
      <w:r w:rsidR="007F1A17">
        <w:rPr>
          <w:rFonts w:ascii="Angsana New" w:hAnsi="Angsana New"/>
          <w:sz w:val="32"/>
          <w:szCs w:val="32"/>
        </w:rPr>
        <w:t xml:space="preserve"> 2</w:t>
      </w:r>
      <w:r w:rsidR="007F1A1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7F1A17">
        <w:rPr>
          <w:rFonts w:ascii="Angsana New" w:hAnsi="Angsana New"/>
          <w:sz w:val="32"/>
          <w:szCs w:val="32"/>
        </w:rPr>
        <w:t xml:space="preserve"> 2565</w:t>
      </w:r>
      <w:r w:rsidR="007F1A17">
        <w:rPr>
          <w:rFonts w:ascii="Angsana New" w:hAnsi="Angsana New" w:hint="cs"/>
          <w:sz w:val="32"/>
          <w:szCs w:val="32"/>
          <w:cs/>
        </w:rPr>
        <w:t xml:space="preserve"> บริษัทย่อยได้เรียกชำระเงินค่าหุ้นเพิ่มเติมจำนวน</w:t>
      </w:r>
      <w:r w:rsidR="007F1A17">
        <w:rPr>
          <w:rFonts w:ascii="Angsana New" w:hAnsi="Angsana New"/>
          <w:sz w:val="32"/>
          <w:szCs w:val="32"/>
        </w:rPr>
        <w:t xml:space="preserve"> 816 </w:t>
      </w:r>
      <w:r w:rsidR="007F1A17">
        <w:rPr>
          <w:rFonts w:ascii="Angsana New" w:hAnsi="Angsana New" w:hint="cs"/>
          <w:sz w:val="32"/>
          <w:szCs w:val="32"/>
          <w:cs/>
        </w:rPr>
        <w:t xml:space="preserve">ล้านเรียลกัมพูชา </w:t>
      </w:r>
      <w:r w:rsidR="00612FB9">
        <w:rPr>
          <w:rFonts w:ascii="Angsana New" w:hAnsi="Angsana New"/>
          <w:sz w:val="32"/>
          <w:szCs w:val="32"/>
        </w:rPr>
        <w:t xml:space="preserve">                            </w:t>
      </w:r>
      <w:r w:rsidR="007F1A17">
        <w:rPr>
          <w:rFonts w:ascii="Angsana New" w:hAnsi="Angsana New"/>
          <w:sz w:val="32"/>
          <w:szCs w:val="32"/>
        </w:rPr>
        <w:t>(7</w:t>
      </w:r>
      <w:r w:rsidR="007F1A17">
        <w:rPr>
          <w:rFonts w:ascii="Angsana New" w:hAnsi="Angsana New" w:hint="cs"/>
          <w:sz w:val="32"/>
          <w:szCs w:val="32"/>
          <w:cs/>
        </w:rPr>
        <w:t xml:space="preserve"> ล้านบาท) โดยบริษัทฯชำระค่าหุ้นดังกล่าวเมื่อวันที่</w:t>
      </w:r>
      <w:r w:rsidR="007F1A17">
        <w:rPr>
          <w:rFonts w:ascii="Angsana New" w:hAnsi="Angsana New"/>
          <w:sz w:val="32"/>
          <w:szCs w:val="32"/>
        </w:rPr>
        <w:t xml:space="preserve"> 5</w:t>
      </w:r>
      <w:r w:rsidR="007F1A17">
        <w:rPr>
          <w:rFonts w:ascii="Angsana New" w:hAnsi="Angsana New" w:hint="cs"/>
          <w:sz w:val="32"/>
          <w:szCs w:val="32"/>
          <w:cs/>
        </w:rPr>
        <w:t xml:space="preserve"> ธันวาคม</w:t>
      </w:r>
      <w:r w:rsidR="007F1A17">
        <w:rPr>
          <w:rFonts w:ascii="Angsana New" w:hAnsi="Angsana New"/>
          <w:sz w:val="32"/>
          <w:szCs w:val="32"/>
        </w:rPr>
        <w:t xml:space="preserve"> 2565</w:t>
      </w:r>
    </w:p>
    <w:p w14:paraId="35906A41" w14:textId="2DCB9C41" w:rsidR="00CD455E" w:rsidRDefault="007F1A17" w:rsidP="00BE77D4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contextualSpacing w:val="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</w:rPr>
        <w:tab/>
      </w:r>
      <w:r w:rsidR="00CD455E">
        <w:rPr>
          <w:rFonts w:ascii="Angsana New" w:hAnsi="Angsana New" w:hint="cs"/>
          <w:sz w:val="32"/>
          <w:szCs w:val="32"/>
          <w:cs/>
        </w:rPr>
        <w:t xml:space="preserve">ในปี </w:t>
      </w:r>
      <w:r w:rsidR="00CD455E">
        <w:rPr>
          <w:rFonts w:ascii="Angsana New" w:hAnsi="Angsana New"/>
          <w:sz w:val="32"/>
          <w:szCs w:val="32"/>
        </w:rPr>
        <w:t xml:space="preserve">2565 </w:t>
      </w:r>
      <w:r w:rsidR="00CD455E">
        <w:rPr>
          <w:rFonts w:ascii="Angsana New" w:hAnsi="Angsana New" w:hint="cs"/>
          <w:sz w:val="32"/>
          <w:szCs w:val="32"/>
          <w:cs/>
        </w:rPr>
        <w:t xml:space="preserve">บริษัทย่อยได้รับชำระค่าหุ้นจากผู้มีส่วนได้เสียที่ไม่มีอำนาจควบคุมสำหรับการเรียกค่าหุ้นใน       ปี </w:t>
      </w:r>
      <w:r w:rsidR="00CD455E">
        <w:rPr>
          <w:rFonts w:ascii="Angsana New" w:hAnsi="Angsana New"/>
          <w:sz w:val="32"/>
          <w:szCs w:val="32"/>
        </w:rPr>
        <w:t xml:space="preserve">2564 </w:t>
      </w:r>
      <w:r w:rsidR="00CD455E">
        <w:rPr>
          <w:rFonts w:ascii="Angsana New" w:hAnsi="Angsana New" w:hint="cs"/>
          <w:sz w:val="32"/>
          <w:szCs w:val="32"/>
          <w:cs/>
        </w:rPr>
        <w:t xml:space="preserve">และ </w:t>
      </w:r>
      <w:r w:rsidR="00CD455E">
        <w:rPr>
          <w:rFonts w:ascii="Angsana New" w:hAnsi="Angsana New"/>
          <w:sz w:val="32"/>
          <w:szCs w:val="32"/>
        </w:rPr>
        <w:t xml:space="preserve">2565 </w:t>
      </w:r>
      <w:r w:rsidR="00CD455E">
        <w:rPr>
          <w:rFonts w:ascii="Angsana New" w:hAnsi="Angsana New" w:hint="cs"/>
          <w:sz w:val="32"/>
          <w:szCs w:val="32"/>
          <w:cs/>
        </w:rPr>
        <w:t xml:space="preserve">จำนวนรวม </w:t>
      </w:r>
      <w:r w:rsidR="00CD455E">
        <w:rPr>
          <w:rFonts w:ascii="Angsana New" w:hAnsi="Angsana New"/>
          <w:sz w:val="32"/>
          <w:szCs w:val="32"/>
        </w:rPr>
        <w:t xml:space="preserve">8.1 </w:t>
      </w:r>
      <w:r w:rsidR="00CD455E">
        <w:rPr>
          <w:rFonts w:ascii="Angsana New" w:hAnsi="Angsana New" w:hint="cs"/>
          <w:sz w:val="32"/>
          <w:szCs w:val="32"/>
          <w:cs/>
        </w:rPr>
        <w:t>ล้านบาท</w:t>
      </w:r>
    </w:p>
    <w:p w14:paraId="11E8DBD9" w14:textId="00490A8C" w:rsidR="00661E3A" w:rsidRPr="004D3E5A" w:rsidRDefault="00CD455E" w:rsidP="00BE77D4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sz w:val="32"/>
          <w:szCs w:val="32"/>
        </w:rPr>
        <w:tab/>
      </w:r>
      <w:r w:rsidR="00BE77D4" w:rsidRPr="004D3E5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BE77D4" w:rsidRPr="004D3E5A">
        <w:rPr>
          <w:rFonts w:ascii="Angsana New" w:hAnsi="Angsana New" w:hint="cs"/>
          <w:sz w:val="32"/>
          <w:szCs w:val="32"/>
        </w:rPr>
        <w:t xml:space="preserve">31 </w:t>
      </w:r>
      <w:r w:rsidR="00BE77D4" w:rsidRPr="004D3E5A">
        <w:rPr>
          <w:rFonts w:ascii="Angsana New" w:hAnsi="Angsana New" w:hint="cs"/>
          <w:sz w:val="32"/>
          <w:szCs w:val="32"/>
          <w:cs/>
        </w:rPr>
        <w:t xml:space="preserve">ธันวาคม </w:t>
      </w:r>
      <w:r w:rsidR="00782749" w:rsidRPr="004D3E5A">
        <w:rPr>
          <w:rFonts w:ascii="Angsana New" w:hAnsi="Angsana New"/>
          <w:sz w:val="32"/>
          <w:szCs w:val="32"/>
        </w:rPr>
        <w:t>2565</w:t>
      </w:r>
      <w:r w:rsidR="00BE77D4" w:rsidRPr="004D3E5A">
        <w:rPr>
          <w:rFonts w:ascii="Angsana New" w:hAnsi="Angsana New" w:hint="cs"/>
          <w:sz w:val="32"/>
          <w:szCs w:val="32"/>
          <w:cs/>
        </w:rPr>
        <w:t xml:space="preserve"> บริษัทฯผูกพันที่จะต้องจ่ายค่าหุ้นที่บริษัทย่อยยังไม่เรียกชำระจำนวน                 </w:t>
      </w:r>
      <w:r w:rsidR="00B3188F" w:rsidRPr="004D3E5A">
        <w:rPr>
          <w:rFonts w:ascii="Angsana New" w:hAnsi="Angsana New"/>
          <w:sz w:val="32"/>
          <w:szCs w:val="32"/>
        </w:rPr>
        <w:t>1,020</w:t>
      </w:r>
      <w:r w:rsidR="00782749" w:rsidRPr="004D3E5A">
        <w:rPr>
          <w:rFonts w:ascii="Angsana New" w:hAnsi="Angsana New"/>
          <w:sz w:val="32"/>
          <w:szCs w:val="32"/>
        </w:rPr>
        <w:t xml:space="preserve"> </w:t>
      </w:r>
      <w:r w:rsidR="00BE77D4" w:rsidRPr="004D3E5A">
        <w:rPr>
          <w:rFonts w:ascii="Angsana New" w:hAnsi="Angsana New" w:hint="cs"/>
          <w:sz w:val="32"/>
          <w:szCs w:val="32"/>
          <w:cs/>
        </w:rPr>
        <w:t>ล้านเรียลกัมพูชา (</w:t>
      </w:r>
      <w:r w:rsidR="00C542BC" w:rsidRPr="004D3E5A">
        <w:rPr>
          <w:rFonts w:ascii="Angsana New" w:hAnsi="Angsana New"/>
          <w:sz w:val="32"/>
          <w:szCs w:val="32"/>
        </w:rPr>
        <w:t xml:space="preserve">8.86 </w:t>
      </w:r>
      <w:r w:rsidR="00BE77D4" w:rsidRPr="004D3E5A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BE77D4" w:rsidRPr="004D3E5A">
        <w:rPr>
          <w:rFonts w:ascii="Angsana New" w:hAnsi="Angsana New" w:hint="cs"/>
          <w:sz w:val="32"/>
          <w:szCs w:val="32"/>
        </w:rPr>
        <w:t>(</w:t>
      </w:r>
      <w:r w:rsidR="00782749" w:rsidRPr="004D3E5A">
        <w:rPr>
          <w:rFonts w:ascii="Angsana New" w:hAnsi="Angsana New"/>
          <w:sz w:val="32"/>
          <w:szCs w:val="32"/>
        </w:rPr>
        <w:t>2564</w:t>
      </w:r>
      <w:r w:rsidR="00BE77D4" w:rsidRPr="004D3E5A">
        <w:rPr>
          <w:rFonts w:ascii="Angsana New" w:hAnsi="Angsana New" w:hint="cs"/>
          <w:sz w:val="32"/>
          <w:szCs w:val="32"/>
        </w:rPr>
        <w:t xml:space="preserve">: </w:t>
      </w:r>
      <w:r w:rsidR="00782749" w:rsidRPr="004D3E5A">
        <w:rPr>
          <w:rFonts w:ascii="Angsana New" w:hAnsi="Angsana New" w:hint="cs"/>
          <w:sz w:val="32"/>
          <w:szCs w:val="32"/>
        </w:rPr>
        <w:t>1,836</w:t>
      </w:r>
      <w:r w:rsidR="00782749" w:rsidRPr="004D3E5A">
        <w:rPr>
          <w:rFonts w:ascii="Angsana New" w:hAnsi="Angsana New" w:hint="cs"/>
          <w:sz w:val="32"/>
          <w:szCs w:val="32"/>
          <w:cs/>
        </w:rPr>
        <w:t xml:space="preserve"> </w:t>
      </w:r>
      <w:r w:rsidR="00BE77D4" w:rsidRPr="004D3E5A">
        <w:rPr>
          <w:rFonts w:ascii="Angsana New" w:hAnsi="Angsana New" w:hint="cs"/>
          <w:sz w:val="32"/>
          <w:szCs w:val="32"/>
          <w:cs/>
        </w:rPr>
        <w:t xml:space="preserve">ล้านเรียลกัมพูชา </w:t>
      </w:r>
      <w:r w:rsidR="00BE77D4" w:rsidRPr="004D3E5A">
        <w:rPr>
          <w:rFonts w:ascii="Angsana New" w:hAnsi="Angsana New" w:hint="cs"/>
          <w:sz w:val="32"/>
          <w:szCs w:val="32"/>
        </w:rPr>
        <w:t>(</w:t>
      </w:r>
      <w:r w:rsidR="00782749" w:rsidRPr="004D3E5A">
        <w:rPr>
          <w:rFonts w:ascii="Angsana New" w:hAnsi="Angsana New"/>
          <w:sz w:val="32"/>
          <w:szCs w:val="32"/>
        </w:rPr>
        <w:t>15.0</w:t>
      </w:r>
      <w:r w:rsidR="00782749" w:rsidRPr="004D3E5A">
        <w:rPr>
          <w:rFonts w:ascii="Angsana New" w:hAnsi="Angsana New" w:hint="cs"/>
          <w:sz w:val="32"/>
          <w:szCs w:val="32"/>
          <w:cs/>
        </w:rPr>
        <w:t xml:space="preserve"> </w:t>
      </w:r>
      <w:r w:rsidR="00BE77D4" w:rsidRPr="004D3E5A">
        <w:rPr>
          <w:rFonts w:ascii="Angsana New" w:hAnsi="Angsana New" w:hint="cs"/>
          <w:sz w:val="32"/>
          <w:szCs w:val="32"/>
          <w:cs/>
        </w:rPr>
        <w:t>ล้านบาท</w:t>
      </w:r>
      <w:r w:rsidR="00BE77D4" w:rsidRPr="004D3E5A">
        <w:rPr>
          <w:rFonts w:ascii="Angsana New" w:hAnsi="Angsana New" w:hint="cs"/>
          <w:sz w:val="32"/>
          <w:szCs w:val="32"/>
        </w:rPr>
        <w:t>))</w:t>
      </w:r>
    </w:p>
    <w:p w14:paraId="0C88C698" w14:textId="77777777" w:rsidR="009E42C6" w:rsidRPr="004D3E5A" w:rsidRDefault="009E42C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br w:type="page"/>
      </w:r>
    </w:p>
    <w:p w14:paraId="2D46DF96" w14:textId="18ABA078" w:rsidR="00981320" w:rsidRPr="004D3E5A" w:rsidRDefault="00AB0D71" w:rsidP="009E42C6">
      <w:pPr>
        <w:tabs>
          <w:tab w:val="clear" w:pos="454"/>
          <w:tab w:val="clear" w:pos="680"/>
          <w:tab w:val="left" w:pos="540"/>
          <w:tab w:val="right" w:pos="7280"/>
        </w:tabs>
        <w:spacing w:before="120" w:after="120" w:line="240" w:lineRule="auto"/>
        <w:ind w:right="-43"/>
        <w:jc w:val="thaiDistribute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lastRenderedPageBreak/>
        <w:t>13</w:t>
      </w:r>
      <w:r w:rsidR="00981320" w:rsidRPr="004D3E5A">
        <w:rPr>
          <w:rFonts w:ascii="Angsana New" w:hAnsi="Angsana New"/>
          <w:b/>
          <w:bCs/>
          <w:sz w:val="32"/>
          <w:szCs w:val="32"/>
        </w:rPr>
        <w:t>.</w:t>
      </w:r>
      <w:r w:rsidR="009E42C6" w:rsidRPr="004D3E5A">
        <w:rPr>
          <w:rFonts w:ascii="Angsana New" w:hAnsi="Angsana New"/>
          <w:b/>
          <w:bCs/>
          <w:sz w:val="32"/>
          <w:szCs w:val="32"/>
        </w:rPr>
        <w:tab/>
      </w:r>
      <w:r w:rsidR="00E62EFE" w:rsidRPr="004D3E5A">
        <w:rPr>
          <w:rFonts w:ascii="Angsana New" w:hAnsi="Angsana New" w:hint="cs"/>
          <w:b/>
          <w:bCs/>
          <w:sz w:val="32"/>
          <w:szCs w:val="32"/>
          <w:cs/>
        </w:rPr>
        <w:t>สินทรัพย์ทางการเงินไม่หมุนเวียนอื่น</w:t>
      </w:r>
    </w:p>
    <w:p w14:paraId="12FC4979" w14:textId="77777777" w:rsidR="00BE77D4" w:rsidRPr="004D3E5A" w:rsidRDefault="00981320" w:rsidP="00BE77D4">
      <w:pPr>
        <w:jc w:val="right"/>
        <w:rPr>
          <w:rFonts w:ascii="Angsana New" w:hAnsi="Angsana New"/>
          <w:sz w:val="30"/>
          <w:szCs w:val="30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BE77D4" w:rsidRPr="004D3E5A">
        <w:rPr>
          <w:rFonts w:ascii="Angsana New" w:hAnsi="Angsana New" w:hint="cs"/>
          <w:sz w:val="30"/>
          <w:szCs w:val="30"/>
          <w:cs/>
        </w:rPr>
        <w:t>(หน่วย: พันบาท)</w:t>
      </w:r>
    </w:p>
    <w:tbl>
      <w:tblPr>
        <w:tblW w:w="9135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4050"/>
        <w:gridCol w:w="1294"/>
        <w:gridCol w:w="1295"/>
        <w:gridCol w:w="1248"/>
        <w:gridCol w:w="1248"/>
      </w:tblGrid>
      <w:tr w:rsidR="00BE77D4" w:rsidRPr="004D3E5A" w14:paraId="369C82B7" w14:textId="77777777" w:rsidTr="009E42C6">
        <w:tc>
          <w:tcPr>
            <w:tcW w:w="4050" w:type="dxa"/>
          </w:tcPr>
          <w:p w14:paraId="739B6179" w14:textId="77777777" w:rsidR="00BE77D4" w:rsidRPr="004D3E5A" w:rsidRDefault="00BE77D4" w:rsidP="00BE77D4">
            <w:pP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bookmarkStart w:id="5" w:name="_Hlk78995688"/>
          </w:p>
        </w:tc>
        <w:tc>
          <w:tcPr>
            <w:tcW w:w="2589" w:type="dxa"/>
            <w:gridSpan w:val="2"/>
            <w:vAlign w:val="bottom"/>
            <w:hideMark/>
          </w:tcPr>
          <w:p w14:paraId="2AF759D7" w14:textId="77777777" w:rsidR="00BE77D4" w:rsidRPr="004D3E5A" w:rsidRDefault="00BE77D4" w:rsidP="00BE77D4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>อัตราดอกเบี้ย</w:t>
            </w:r>
          </w:p>
          <w:p w14:paraId="6E3E62BF" w14:textId="77777777" w:rsidR="00BE77D4" w:rsidRPr="004D3E5A" w:rsidRDefault="00BE77D4" w:rsidP="00BE77D4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>(ร้อยละต่อปี)</w:t>
            </w:r>
          </w:p>
        </w:tc>
        <w:tc>
          <w:tcPr>
            <w:tcW w:w="2496" w:type="dxa"/>
            <w:gridSpan w:val="2"/>
            <w:vAlign w:val="bottom"/>
            <w:hideMark/>
          </w:tcPr>
          <w:p w14:paraId="6A5F2AD3" w14:textId="77777777" w:rsidR="00BE77D4" w:rsidRPr="004D3E5A" w:rsidRDefault="00BE77D4" w:rsidP="00BE77D4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>งบการเงินรวม/</w:t>
            </w:r>
          </w:p>
          <w:p w14:paraId="5FFAE127" w14:textId="77777777" w:rsidR="00BE77D4" w:rsidRPr="004D3E5A" w:rsidRDefault="00BE77D4" w:rsidP="00BE77D4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BE77D4" w:rsidRPr="004D3E5A" w14:paraId="51A6E810" w14:textId="77777777" w:rsidTr="009E42C6">
        <w:tc>
          <w:tcPr>
            <w:tcW w:w="4050" w:type="dxa"/>
          </w:tcPr>
          <w:p w14:paraId="2D4F6F63" w14:textId="77777777" w:rsidR="00BE77D4" w:rsidRPr="004D3E5A" w:rsidRDefault="00BE77D4" w:rsidP="00BE77D4">
            <w:pP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4" w:type="dxa"/>
            <w:hideMark/>
          </w:tcPr>
          <w:p w14:paraId="5B70F8B0" w14:textId="77777777" w:rsidR="00BE77D4" w:rsidRPr="004D3E5A" w:rsidRDefault="00782749" w:rsidP="00BE77D4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95" w:type="dxa"/>
            <w:hideMark/>
          </w:tcPr>
          <w:p w14:paraId="18015BF8" w14:textId="77777777" w:rsidR="00BE77D4" w:rsidRPr="004D3E5A" w:rsidRDefault="00782749" w:rsidP="00BE77D4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48" w:type="dxa"/>
            <w:hideMark/>
          </w:tcPr>
          <w:p w14:paraId="0731FF61" w14:textId="77777777" w:rsidR="00BE77D4" w:rsidRPr="004D3E5A" w:rsidRDefault="00782749" w:rsidP="00BE77D4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48" w:type="dxa"/>
            <w:hideMark/>
          </w:tcPr>
          <w:p w14:paraId="241EEE41" w14:textId="77777777" w:rsidR="00BE77D4" w:rsidRPr="004D3E5A" w:rsidRDefault="00782749" w:rsidP="00BE77D4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BE77D4" w:rsidRPr="004D3E5A" w14:paraId="63E30B7F" w14:textId="77777777" w:rsidTr="009E42C6">
        <w:trPr>
          <w:trHeight w:val="261"/>
        </w:trPr>
        <w:tc>
          <w:tcPr>
            <w:tcW w:w="4050" w:type="dxa"/>
            <w:hideMark/>
          </w:tcPr>
          <w:p w14:paraId="0B218D5A" w14:textId="77777777" w:rsidR="00BE77D4" w:rsidRPr="004D3E5A" w:rsidRDefault="00BE77D4" w:rsidP="00BE77D4">
            <w:pPr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u w:val="single"/>
              </w:rPr>
            </w:pP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 xml:space="preserve">หุ้นกู้ที่จะถือจนครบกำหนด </w:t>
            </w:r>
          </w:p>
        </w:tc>
        <w:tc>
          <w:tcPr>
            <w:tcW w:w="1294" w:type="dxa"/>
            <w:vAlign w:val="bottom"/>
            <w:hideMark/>
          </w:tcPr>
          <w:p w14:paraId="21385983" w14:textId="77777777" w:rsidR="00BE77D4" w:rsidRPr="004D3E5A" w:rsidRDefault="00120DEA" w:rsidP="00BE77D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295" w:type="dxa"/>
            <w:vAlign w:val="bottom"/>
            <w:hideMark/>
          </w:tcPr>
          <w:p w14:paraId="09CEC9B0" w14:textId="77777777" w:rsidR="00BE77D4" w:rsidRPr="004D3E5A" w:rsidRDefault="00BE77D4" w:rsidP="00BE77D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 w:hint="cs"/>
                <w:sz w:val="30"/>
                <w:szCs w:val="30"/>
              </w:rPr>
              <w:t>2</w:t>
            </w: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4D3E5A">
              <w:rPr>
                <w:rFonts w:ascii="Angsana New" w:hAnsi="Angsana New" w:hint="cs"/>
                <w:sz w:val="30"/>
                <w:szCs w:val="30"/>
              </w:rPr>
              <w:t xml:space="preserve">65 </w:t>
            </w: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>-</w:t>
            </w:r>
            <w:r w:rsidRPr="004D3E5A">
              <w:rPr>
                <w:rFonts w:ascii="Angsana New" w:hAnsi="Angsana New" w:hint="cs"/>
                <w:sz w:val="30"/>
                <w:szCs w:val="30"/>
              </w:rPr>
              <w:t xml:space="preserve"> 2</w:t>
            </w: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>.</w:t>
            </w:r>
            <w:r w:rsidRPr="004D3E5A">
              <w:rPr>
                <w:rFonts w:ascii="Angsana New" w:hAnsi="Angsana New" w:hint="cs"/>
                <w:sz w:val="30"/>
                <w:szCs w:val="30"/>
              </w:rPr>
              <w:t>88</w:t>
            </w:r>
          </w:p>
        </w:tc>
        <w:tc>
          <w:tcPr>
            <w:tcW w:w="1248" w:type="dxa"/>
            <w:vAlign w:val="bottom"/>
          </w:tcPr>
          <w:p w14:paraId="5D1C2945" w14:textId="77777777" w:rsidR="00BE77D4" w:rsidRPr="004D3E5A" w:rsidRDefault="00120DEA" w:rsidP="00D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8" w:type="dxa"/>
            <w:vAlign w:val="bottom"/>
            <w:hideMark/>
          </w:tcPr>
          <w:p w14:paraId="1C682F15" w14:textId="77777777" w:rsidR="00BE77D4" w:rsidRPr="004D3E5A" w:rsidRDefault="00BE77D4" w:rsidP="00D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 w:hint="cs"/>
                <w:sz w:val="32"/>
                <w:szCs w:val="32"/>
              </w:rPr>
              <w:t>15,</w:t>
            </w:r>
            <w:r w:rsidR="00782749" w:rsidRPr="004D3E5A">
              <w:rPr>
                <w:rFonts w:ascii="Angsana New" w:hAnsi="Angsana New"/>
                <w:sz w:val="32"/>
                <w:szCs w:val="32"/>
              </w:rPr>
              <w:t>005</w:t>
            </w:r>
          </w:p>
        </w:tc>
      </w:tr>
      <w:tr w:rsidR="00BE77D4" w:rsidRPr="004D3E5A" w14:paraId="5090BFAB" w14:textId="67EFE795" w:rsidTr="009E42C6">
        <w:tc>
          <w:tcPr>
            <w:tcW w:w="4050" w:type="dxa"/>
            <w:hideMark/>
          </w:tcPr>
          <w:p w14:paraId="183D034C" w14:textId="77777777" w:rsidR="00BE77D4" w:rsidRPr="004D3E5A" w:rsidRDefault="00BE77D4" w:rsidP="00BE77D4">
            <w:pPr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>หัก: ส่วนที่ครบกำหนดภายในหนึ่งปี</w:t>
            </w:r>
          </w:p>
        </w:tc>
        <w:tc>
          <w:tcPr>
            <w:tcW w:w="2589" w:type="dxa"/>
            <w:gridSpan w:val="2"/>
            <w:vAlign w:val="bottom"/>
          </w:tcPr>
          <w:p w14:paraId="77B42D42" w14:textId="77777777" w:rsidR="00BE77D4" w:rsidRPr="004D3E5A" w:rsidRDefault="00BE77D4" w:rsidP="00BE77D4">
            <w:pP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56393516" w14:textId="77777777" w:rsidR="00BE77D4" w:rsidRPr="004D3E5A" w:rsidRDefault="00120DEA" w:rsidP="00D319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8" w:type="dxa"/>
            <w:vAlign w:val="bottom"/>
            <w:hideMark/>
          </w:tcPr>
          <w:p w14:paraId="6BB66D6C" w14:textId="77777777" w:rsidR="00BE77D4" w:rsidRPr="004D3E5A" w:rsidRDefault="00782749" w:rsidP="00D319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(15,005)</w:t>
            </w:r>
          </w:p>
        </w:tc>
      </w:tr>
      <w:tr w:rsidR="00BE77D4" w:rsidRPr="004D3E5A" w14:paraId="5F524EFF" w14:textId="77777777" w:rsidTr="009E42C6">
        <w:tc>
          <w:tcPr>
            <w:tcW w:w="4050" w:type="dxa"/>
            <w:hideMark/>
          </w:tcPr>
          <w:p w14:paraId="5C15F1A4" w14:textId="77777777" w:rsidR="00BE77D4" w:rsidRPr="004D3E5A" w:rsidRDefault="00BE77D4" w:rsidP="00BE77D4">
            <w:pPr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>หุ้นกู้ที่จะถือจนครบกำหนด - สุทธิจากส่วนที่ครบกำหนดภายในหนึ่งปี</w:t>
            </w:r>
          </w:p>
        </w:tc>
        <w:tc>
          <w:tcPr>
            <w:tcW w:w="1294" w:type="dxa"/>
            <w:vAlign w:val="bottom"/>
          </w:tcPr>
          <w:p w14:paraId="50E3F758" w14:textId="77777777" w:rsidR="00BE77D4" w:rsidRPr="004D3E5A" w:rsidRDefault="00BE77D4" w:rsidP="00BE77D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</w:tcPr>
          <w:p w14:paraId="5494D1D8" w14:textId="77777777" w:rsidR="00BE77D4" w:rsidRPr="004D3E5A" w:rsidRDefault="00BE77D4" w:rsidP="00BE77D4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6C43345E" w14:textId="77777777" w:rsidR="00BE77D4" w:rsidRPr="004D3E5A" w:rsidRDefault="00120DEA" w:rsidP="00D319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tc>
          <w:tcPr>
            <w:tcW w:w="1248" w:type="dxa"/>
            <w:vAlign w:val="bottom"/>
            <w:hideMark/>
          </w:tcPr>
          <w:p w14:paraId="693CDF60" w14:textId="77777777" w:rsidR="00BE77D4" w:rsidRPr="004D3E5A" w:rsidRDefault="00782749" w:rsidP="00D319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-</w:t>
            </w:r>
          </w:p>
        </w:tc>
        <w:bookmarkEnd w:id="5"/>
      </w:tr>
      <w:tr w:rsidR="009E42C6" w:rsidRPr="004D3E5A" w14:paraId="6AEBF301" w14:textId="77777777" w:rsidTr="009E42C6">
        <w:tc>
          <w:tcPr>
            <w:tcW w:w="4050" w:type="dxa"/>
          </w:tcPr>
          <w:p w14:paraId="7DFE79A3" w14:textId="4464901B" w:rsidR="009E42C6" w:rsidRPr="004D3E5A" w:rsidRDefault="009E42C6" w:rsidP="009E42C6">
            <w:pPr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u w:val="single"/>
                <w:cs/>
              </w:rPr>
              <w:t>ตราสารทุนที่กำหนดให้วัดมูลค่าด้วยมูลค่ายุติธรรมผ่านกำไรขาดทุนเบ็ดเสร็จอื่น</w:t>
            </w:r>
          </w:p>
        </w:tc>
        <w:tc>
          <w:tcPr>
            <w:tcW w:w="1294" w:type="dxa"/>
            <w:vAlign w:val="bottom"/>
          </w:tcPr>
          <w:p w14:paraId="268D50A9" w14:textId="77777777" w:rsidR="009E42C6" w:rsidRPr="004D3E5A" w:rsidRDefault="009E42C6" w:rsidP="009E42C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</w:tcPr>
          <w:p w14:paraId="165C3359" w14:textId="77777777" w:rsidR="009E42C6" w:rsidRPr="004D3E5A" w:rsidRDefault="009E42C6" w:rsidP="009E42C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6A2A898A" w14:textId="77777777" w:rsidR="009E42C6" w:rsidRPr="004D3E5A" w:rsidRDefault="009E42C6" w:rsidP="00D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248" w:type="dxa"/>
            <w:vAlign w:val="bottom"/>
          </w:tcPr>
          <w:p w14:paraId="7CEB536A" w14:textId="77777777" w:rsidR="009E42C6" w:rsidRPr="004D3E5A" w:rsidRDefault="009E42C6" w:rsidP="00D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1971A8" w:rsidRPr="004D3E5A" w14:paraId="5EEA76BA" w14:textId="77777777" w:rsidTr="00813022">
        <w:tc>
          <w:tcPr>
            <w:tcW w:w="6639" w:type="dxa"/>
            <w:gridSpan w:val="3"/>
          </w:tcPr>
          <w:p w14:paraId="635E6E64" w14:textId="66C9D73E" w:rsidR="001971A8" w:rsidRPr="004D3E5A" w:rsidRDefault="001971A8" w:rsidP="009E42C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ตราสารทุนที่ไม่อยู่ในความต้องการของตลาด</w:t>
            </w:r>
            <w:r>
              <w:rPr>
                <w:rFonts w:ascii="Angsana New" w:hAnsi="Angsana New"/>
                <w:sz w:val="32"/>
                <w:szCs w:val="32"/>
              </w:rPr>
              <w:t xml:space="preserve"> (</w:t>
            </w:r>
            <w:r>
              <w:rPr>
                <w:rFonts w:ascii="Angsana New" w:hAnsi="Angsana New" w:hint="cs"/>
                <w:sz w:val="32"/>
                <w:szCs w:val="32"/>
                <w:cs/>
              </w:rPr>
              <w:t xml:space="preserve">หมายเหตุ </w:t>
            </w:r>
            <w:r>
              <w:rPr>
                <w:rFonts w:ascii="Angsana New" w:hAnsi="Angsana New"/>
                <w:sz w:val="32"/>
                <w:szCs w:val="32"/>
              </w:rPr>
              <w:t>3</w:t>
            </w:r>
            <w:r w:rsidR="0082696E">
              <w:rPr>
                <w:rFonts w:ascii="Angsana New" w:hAnsi="Angsana New"/>
                <w:sz w:val="32"/>
                <w:szCs w:val="32"/>
              </w:rPr>
              <w:t>1</w:t>
            </w:r>
            <w:r>
              <w:rPr>
                <w:rFonts w:ascii="Angsana New" w:hAnsi="Angsana New"/>
                <w:sz w:val="32"/>
                <w:szCs w:val="32"/>
              </w:rPr>
              <w:t>.4)</w:t>
            </w:r>
          </w:p>
        </w:tc>
        <w:tc>
          <w:tcPr>
            <w:tcW w:w="1248" w:type="dxa"/>
          </w:tcPr>
          <w:p w14:paraId="38BDCB6B" w14:textId="33288F95" w:rsidR="001971A8" w:rsidRPr="004D3E5A" w:rsidRDefault="001971A8" w:rsidP="00D319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36,951</w:t>
            </w:r>
          </w:p>
        </w:tc>
        <w:tc>
          <w:tcPr>
            <w:tcW w:w="1248" w:type="dxa"/>
          </w:tcPr>
          <w:p w14:paraId="6431A096" w14:textId="60889B2F" w:rsidR="001971A8" w:rsidRPr="004D3E5A" w:rsidRDefault="001971A8" w:rsidP="00D319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9E42C6" w:rsidRPr="004D3E5A" w14:paraId="05F422A4" w14:textId="77777777" w:rsidTr="009E42C6">
        <w:tc>
          <w:tcPr>
            <w:tcW w:w="4050" w:type="dxa"/>
          </w:tcPr>
          <w:p w14:paraId="1A2571FA" w14:textId="0FF0DACF" w:rsidR="009E42C6" w:rsidRPr="004D3E5A" w:rsidRDefault="009E42C6" w:rsidP="009E42C6">
            <w:pPr>
              <w:spacing w:line="240" w:lineRule="auto"/>
              <w:ind w:left="165" w:hanging="165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รวม</w:t>
            </w:r>
          </w:p>
        </w:tc>
        <w:tc>
          <w:tcPr>
            <w:tcW w:w="1294" w:type="dxa"/>
            <w:vAlign w:val="bottom"/>
          </w:tcPr>
          <w:p w14:paraId="29924DA1" w14:textId="1C3F8A21" w:rsidR="009E42C6" w:rsidRPr="004D3E5A" w:rsidRDefault="009E42C6" w:rsidP="009E42C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95" w:type="dxa"/>
            <w:vAlign w:val="bottom"/>
          </w:tcPr>
          <w:p w14:paraId="6CB8D53E" w14:textId="48D13087" w:rsidR="009E42C6" w:rsidRPr="004D3E5A" w:rsidRDefault="009E42C6" w:rsidP="009E42C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48" w:type="dxa"/>
            <w:vAlign w:val="bottom"/>
          </w:tcPr>
          <w:p w14:paraId="09D9931E" w14:textId="0D6C3E0C" w:rsidR="009E42C6" w:rsidRPr="004D3E5A" w:rsidRDefault="00D319A1" w:rsidP="00D319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36,951</w:t>
            </w:r>
          </w:p>
        </w:tc>
        <w:tc>
          <w:tcPr>
            <w:tcW w:w="1248" w:type="dxa"/>
            <w:vAlign w:val="bottom"/>
          </w:tcPr>
          <w:p w14:paraId="7AED8AD6" w14:textId="0414DC69" w:rsidR="009E42C6" w:rsidRPr="004D3E5A" w:rsidRDefault="009E42C6" w:rsidP="00D319A1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00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4C83E672" w14:textId="304A0F91" w:rsidR="005211E6" w:rsidRPr="004D3E5A" w:rsidRDefault="003633CA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ab/>
      </w:r>
      <w:r w:rsidR="005211E6" w:rsidRPr="004D3E5A">
        <w:rPr>
          <w:rFonts w:ascii="Angsana New" w:hAnsi="Angsana New"/>
          <w:sz w:val="32"/>
          <w:szCs w:val="32"/>
          <w:cs/>
        </w:rPr>
        <w:t>ตราสารทุนที่กำหนดให้วัดมูลค่าด้วยมูลค่ายุติธรรมผ่านกำไรขาดทุนเบ็ดเสร็จอื่น</w:t>
      </w:r>
      <w:r w:rsidR="007F1A17">
        <w:rPr>
          <w:rFonts w:ascii="Angsana New" w:hAnsi="Angsana New" w:hint="cs"/>
          <w:sz w:val="32"/>
          <w:szCs w:val="32"/>
          <w:cs/>
        </w:rPr>
        <w:t>เป็น</w:t>
      </w:r>
      <w:r w:rsidR="005211E6" w:rsidRPr="004D3E5A">
        <w:rPr>
          <w:rFonts w:ascii="Angsana New" w:hAnsi="Angsana New"/>
          <w:sz w:val="32"/>
          <w:szCs w:val="32"/>
          <w:cs/>
        </w:rPr>
        <w:t>เงินลงทุนใน</w:t>
      </w:r>
      <w:r w:rsidR="007F1A17">
        <w:rPr>
          <w:rFonts w:ascii="Angsana New" w:hAnsi="Angsana New" w:hint="cs"/>
          <w:sz w:val="32"/>
          <w:szCs w:val="32"/>
          <w:cs/>
        </w:rPr>
        <w:t xml:space="preserve">              </w:t>
      </w:r>
      <w:r w:rsidR="005211E6" w:rsidRPr="004D3E5A">
        <w:rPr>
          <w:rFonts w:ascii="Angsana New" w:hAnsi="Angsana New"/>
          <w:sz w:val="32"/>
          <w:szCs w:val="32"/>
          <w:cs/>
        </w:rPr>
        <w:t>ตราสารทุนของบริษัท</w:t>
      </w:r>
      <w:r w:rsidR="007F1A17">
        <w:rPr>
          <w:rFonts w:ascii="Angsana New" w:hAnsi="Angsana New" w:hint="cs"/>
          <w:sz w:val="32"/>
          <w:szCs w:val="32"/>
          <w:cs/>
        </w:rPr>
        <w:t>ที่ไม่ใช่บริษัทจดทะเบียน ซึ่งกลุ่มบริษัทพิจารณาว่าเป็นการลงทุนเชิงกลยุทธ์</w:t>
      </w:r>
    </w:p>
    <w:p w14:paraId="28E00EEF" w14:textId="77777777" w:rsidR="00D5145E" w:rsidRPr="004D3E5A" w:rsidRDefault="00D51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br w:type="page"/>
      </w:r>
    </w:p>
    <w:p w14:paraId="7B2C72FC" w14:textId="10124B51" w:rsidR="009F0593" w:rsidRPr="004D3E5A" w:rsidRDefault="002E4C83" w:rsidP="00A77D86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B0D71" w:rsidRPr="004D3E5A">
        <w:rPr>
          <w:rFonts w:ascii="Angsana New" w:hAnsi="Angsana New"/>
          <w:b/>
          <w:bCs/>
          <w:sz w:val="32"/>
          <w:szCs w:val="32"/>
        </w:rPr>
        <w:t>4</w:t>
      </w:r>
      <w:r w:rsidR="009F0593" w:rsidRPr="004D3E5A">
        <w:rPr>
          <w:rFonts w:ascii="Angsana New" w:hAnsi="Angsana New"/>
          <w:b/>
          <w:bCs/>
          <w:sz w:val="32"/>
          <w:szCs w:val="32"/>
        </w:rPr>
        <w:t>.</w:t>
      </w:r>
      <w:r w:rsidR="009F0593" w:rsidRPr="004D3E5A">
        <w:rPr>
          <w:rFonts w:ascii="Angsana New" w:hAnsi="Angsana New"/>
          <w:b/>
          <w:bCs/>
          <w:sz w:val="32"/>
          <w:szCs w:val="32"/>
        </w:rPr>
        <w:tab/>
      </w:r>
      <w:r w:rsidR="009F0593" w:rsidRPr="004D3E5A">
        <w:rPr>
          <w:rFonts w:ascii="Angsana New" w:hAnsi="Angsana New"/>
          <w:b/>
          <w:bCs/>
          <w:sz w:val="32"/>
          <w:szCs w:val="32"/>
          <w:cs/>
        </w:rPr>
        <w:t>สินทรัพย์ไม่มีตัวตน</w:t>
      </w:r>
    </w:p>
    <w:tbl>
      <w:tblPr>
        <w:tblW w:w="909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90"/>
        <w:gridCol w:w="1800"/>
        <w:gridCol w:w="1800"/>
      </w:tblGrid>
      <w:tr w:rsidR="0065769F" w:rsidRPr="004D3E5A" w14:paraId="58E1BFF9" w14:textId="77777777" w:rsidTr="0025473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73442A00" w14:textId="77777777" w:rsidR="0065769F" w:rsidRPr="004D3E5A" w:rsidRDefault="0065769F" w:rsidP="00254738">
            <w:pPr>
              <w:tabs>
                <w:tab w:val="center" w:pos="8010"/>
              </w:tabs>
              <w:spacing w:line="240" w:lineRule="auto"/>
              <w:ind w:left="162" w:right="-43" w:hanging="18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90C36F7" w14:textId="77777777" w:rsidR="0065769F" w:rsidRPr="004D3E5A" w:rsidRDefault="0065769F" w:rsidP="00254738">
            <w:pPr>
              <w:tabs>
                <w:tab w:val="center" w:pos="8010"/>
              </w:tabs>
              <w:spacing w:line="240" w:lineRule="auto"/>
              <w:ind w:left="12" w:right="-43" w:hanging="180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4A56A0A" w14:textId="77777777" w:rsidR="0065769F" w:rsidRPr="004D3E5A" w:rsidRDefault="0065769F" w:rsidP="00254738">
            <w:pPr>
              <w:tabs>
                <w:tab w:val="center" w:pos="8010"/>
              </w:tabs>
              <w:spacing w:line="240" w:lineRule="auto"/>
              <w:ind w:left="12" w:right="-43" w:hanging="180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(หน่วย: พันบาท)</w:t>
            </w:r>
          </w:p>
        </w:tc>
      </w:tr>
      <w:tr w:rsidR="0065769F" w:rsidRPr="004D3E5A" w14:paraId="5C61128C" w14:textId="77777777" w:rsidTr="0025473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78E9217" w14:textId="77777777" w:rsidR="0065769F" w:rsidRPr="004D3E5A" w:rsidRDefault="0065769F" w:rsidP="00254738">
            <w:pPr>
              <w:tabs>
                <w:tab w:val="center" w:pos="8010"/>
              </w:tabs>
              <w:spacing w:line="240" w:lineRule="auto"/>
              <w:ind w:left="162" w:right="-43" w:hanging="18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360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3876601" w14:textId="77777777" w:rsidR="0065769F" w:rsidRPr="004D3E5A" w:rsidRDefault="0065769F" w:rsidP="0025473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คอมพิวเตอร์</w:t>
            </w:r>
            <w:r w:rsidR="00BE77D4" w:rsidRPr="004D3E5A">
              <w:rPr>
                <w:rFonts w:ascii="Angsana New" w:hAnsi="Angsana New" w:hint="cs"/>
                <w:sz w:val="32"/>
                <w:szCs w:val="32"/>
                <w:cs/>
              </w:rPr>
              <w:t>ซอฟต์แวร์</w:t>
            </w:r>
          </w:p>
        </w:tc>
      </w:tr>
      <w:tr w:rsidR="0065769F" w:rsidRPr="004D3E5A" w14:paraId="6C2773B7" w14:textId="77777777" w:rsidTr="0025473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3116B11" w14:textId="77777777" w:rsidR="0065769F" w:rsidRPr="004D3E5A" w:rsidRDefault="0065769F" w:rsidP="00254738">
            <w:pPr>
              <w:tabs>
                <w:tab w:val="center" w:pos="8010"/>
              </w:tabs>
              <w:spacing w:line="240" w:lineRule="auto"/>
              <w:ind w:left="162" w:right="-43" w:hanging="180"/>
              <w:jc w:val="both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E45155D" w14:textId="77777777" w:rsidR="0065769F" w:rsidRPr="004D3E5A" w:rsidRDefault="0065769F" w:rsidP="0025473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2"/>
                <w:szCs w:val="32"/>
              </w:rPr>
            </w:pPr>
          </w:p>
          <w:p w14:paraId="5B514E60" w14:textId="77777777" w:rsidR="0065769F" w:rsidRPr="004D3E5A" w:rsidRDefault="0065769F" w:rsidP="0025473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9389E8D" w14:textId="77777777" w:rsidR="0065769F" w:rsidRPr="004D3E5A" w:rsidRDefault="0065769F" w:rsidP="00254738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29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65769F" w:rsidRPr="004D3E5A" w14:paraId="4F3FE188" w14:textId="77777777" w:rsidTr="0025473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08F3448" w14:textId="77777777" w:rsidR="0065769F" w:rsidRPr="004D3E5A" w:rsidRDefault="0065769F" w:rsidP="00254738">
            <w:pPr>
              <w:tabs>
                <w:tab w:val="center" w:pos="8010"/>
              </w:tabs>
              <w:spacing w:line="240" w:lineRule="auto"/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 xml:space="preserve">ราคาทุน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0D59149" w14:textId="77777777" w:rsidR="0065769F" w:rsidRPr="004D3E5A" w:rsidRDefault="0065769F" w:rsidP="00254738">
            <w:pPr>
              <w:tabs>
                <w:tab w:val="center" w:pos="8010"/>
              </w:tabs>
              <w:spacing w:line="240" w:lineRule="auto"/>
              <w:ind w:left="1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C338346" w14:textId="77777777" w:rsidR="0065769F" w:rsidRPr="004D3E5A" w:rsidRDefault="0065769F" w:rsidP="00254738">
            <w:pPr>
              <w:tabs>
                <w:tab w:val="center" w:pos="8010"/>
              </w:tabs>
              <w:spacing w:line="240" w:lineRule="auto"/>
              <w:ind w:left="1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782749" w:rsidRPr="004D3E5A" w14:paraId="08B4934E" w14:textId="77777777" w:rsidTr="0025473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BBF4B9" w14:textId="77777777" w:rsidR="00782749" w:rsidRPr="004D3E5A" w:rsidRDefault="00782749" w:rsidP="00254738">
            <w:pPr>
              <w:tabs>
                <w:tab w:val="left" w:pos="132"/>
                <w:tab w:val="center" w:pos="8010"/>
              </w:tabs>
              <w:spacing w:line="240" w:lineRule="auto"/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D3E5A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4D3E5A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5A840A4" w14:textId="77777777" w:rsidR="00782749" w:rsidRPr="004D3E5A" w:rsidRDefault="00782749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6,612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2C4887A" w14:textId="77777777" w:rsidR="00782749" w:rsidRPr="004D3E5A" w:rsidRDefault="00782749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6,575</w:t>
            </w:r>
          </w:p>
        </w:tc>
      </w:tr>
      <w:tr w:rsidR="00782749" w:rsidRPr="004D3E5A" w14:paraId="39963C30" w14:textId="77777777" w:rsidTr="0025473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83C8CB" w14:textId="77777777" w:rsidR="00782749" w:rsidRPr="004D3E5A" w:rsidRDefault="00782749" w:rsidP="00254738">
            <w:pPr>
              <w:tabs>
                <w:tab w:val="left" w:pos="132"/>
                <w:tab w:val="center" w:pos="8010"/>
              </w:tabs>
              <w:spacing w:line="240" w:lineRule="auto"/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4BAC2B9" w14:textId="77777777" w:rsidR="00782749" w:rsidRPr="004D3E5A" w:rsidRDefault="00782749" w:rsidP="00254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13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BCD2F23" w14:textId="77777777" w:rsidR="00782749" w:rsidRPr="004D3E5A" w:rsidRDefault="00782749" w:rsidP="00254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  <w:tr w:rsidR="00782749" w:rsidRPr="004D3E5A" w14:paraId="5AFB13BF" w14:textId="77777777" w:rsidTr="0025473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38FDB9F" w14:textId="77777777" w:rsidR="00782749" w:rsidRPr="004D3E5A" w:rsidRDefault="00782749" w:rsidP="00254738">
            <w:pPr>
              <w:tabs>
                <w:tab w:val="left" w:pos="132"/>
                <w:tab w:val="center" w:pos="8010"/>
              </w:tabs>
              <w:spacing w:line="240" w:lineRule="auto"/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D3E5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D3E5A">
              <w:rPr>
                <w:rFonts w:ascii="Angsana New" w:hAnsi="Angsana New"/>
                <w:sz w:val="32"/>
                <w:szCs w:val="32"/>
              </w:rPr>
              <w:t xml:space="preserve">2564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0E948F7" w14:textId="77777777" w:rsidR="00782749" w:rsidRPr="004D3E5A" w:rsidRDefault="00782749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6,625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0A0FC48" w14:textId="77777777" w:rsidR="00782749" w:rsidRPr="004D3E5A" w:rsidRDefault="00782749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6,575</w:t>
            </w:r>
          </w:p>
        </w:tc>
      </w:tr>
      <w:tr w:rsidR="0040724B" w:rsidRPr="004D3E5A" w14:paraId="1C38ECC6" w14:textId="77777777" w:rsidTr="00254738">
        <w:trPr>
          <w:trHeight w:val="48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6D316C10" w14:textId="77777777" w:rsidR="0040724B" w:rsidRPr="004D3E5A" w:rsidRDefault="0040724B" w:rsidP="00254738">
            <w:pPr>
              <w:tabs>
                <w:tab w:val="left" w:pos="132"/>
                <w:tab w:val="center" w:pos="8010"/>
              </w:tabs>
              <w:spacing w:line="240" w:lineRule="auto"/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ซื้อเพิ่ม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C0B8E50" w14:textId="77777777" w:rsidR="0040724B" w:rsidRPr="004D3E5A" w:rsidRDefault="00C051AD" w:rsidP="00254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1,202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25F4724" w14:textId="77777777" w:rsidR="0040724B" w:rsidRPr="004D3E5A" w:rsidRDefault="00C051AD" w:rsidP="00254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1,200</w:t>
            </w:r>
          </w:p>
        </w:tc>
      </w:tr>
      <w:tr w:rsidR="00393456" w:rsidRPr="004D3E5A" w14:paraId="04CCAE74" w14:textId="77777777" w:rsidTr="00254738">
        <w:trPr>
          <w:trHeight w:val="45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4EE0205A" w14:textId="77777777" w:rsidR="00393456" w:rsidRPr="004D3E5A" w:rsidRDefault="00226653" w:rsidP="00254738">
            <w:pPr>
              <w:tabs>
                <w:tab w:val="left" w:pos="132"/>
                <w:tab w:val="center" w:pos="8010"/>
              </w:tabs>
              <w:spacing w:line="240" w:lineRule="auto"/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D3E5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D3E5A">
              <w:rPr>
                <w:rFonts w:ascii="Angsana New" w:hAnsi="Angsana New"/>
                <w:sz w:val="32"/>
                <w:szCs w:val="32"/>
              </w:rPr>
              <w:t>256</w:t>
            </w:r>
            <w:r w:rsidR="00782749" w:rsidRPr="004D3E5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74604ED" w14:textId="77777777" w:rsidR="00393456" w:rsidRPr="004D3E5A" w:rsidRDefault="00C051AD" w:rsidP="00254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7,827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4379E9D" w14:textId="77777777" w:rsidR="00393456" w:rsidRPr="004D3E5A" w:rsidRDefault="00C051AD" w:rsidP="00254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7,775</w:t>
            </w:r>
          </w:p>
        </w:tc>
      </w:tr>
      <w:tr w:rsidR="00393456" w:rsidRPr="004D3E5A" w14:paraId="4AB48948" w14:textId="77777777" w:rsidTr="0025473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B4D3B35" w14:textId="67FA37FA" w:rsidR="00393456" w:rsidRPr="004D3E5A" w:rsidRDefault="00393456" w:rsidP="00254738">
            <w:pPr>
              <w:tabs>
                <w:tab w:val="center" w:pos="8010"/>
              </w:tabs>
              <w:spacing w:line="240" w:lineRule="auto"/>
              <w:ind w:left="162" w:right="-43" w:hanging="180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D3E5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ค่าตัดจำหน่ายสะสม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CE53A65" w14:textId="77777777" w:rsidR="00393456" w:rsidRPr="004D3E5A" w:rsidRDefault="00393456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0FDFBE0" w14:textId="77777777" w:rsidR="00393456" w:rsidRPr="004D3E5A" w:rsidRDefault="00393456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82749" w:rsidRPr="004D3E5A" w14:paraId="78343534" w14:textId="77777777" w:rsidTr="0025473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035EE2" w14:textId="77777777" w:rsidR="00782749" w:rsidRPr="004D3E5A" w:rsidRDefault="00782749" w:rsidP="00254738">
            <w:pPr>
              <w:tabs>
                <w:tab w:val="left" w:pos="132"/>
                <w:tab w:val="center" w:pos="8010"/>
              </w:tabs>
              <w:spacing w:line="240" w:lineRule="auto"/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 xml:space="preserve">1 </w:t>
            </w:r>
            <w:r w:rsidRPr="004D3E5A">
              <w:rPr>
                <w:rFonts w:ascii="Angsana New" w:hAnsi="Angsana New"/>
                <w:sz w:val="32"/>
                <w:szCs w:val="32"/>
                <w:cs/>
              </w:rPr>
              <w:t>มกราคม</w:t>
            </w:r>
            <w:r w:rsidRPr="004D3E5A">
              <w:rPr>
                <w:rFonts w:ascii="Angsana New" w:hAnsi="Angsana New"/>
                <w:sz w:val="32"/>
                <w:szCs w:val="32"/>
              </w:rPr>
              <w:t xml:space="preserve"> 2564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B5BC1C5" w14:textId="77777777" w:rsidR="00782749" w:rsidRPr="004D3E5A" w:rsidRDefault="00782749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3,441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A2568DA" w14:textId="77777777" w:rsidR="00782749" w:rsidRPr="004D3E5A" w:rsidRDefault="00782749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3,432</w:t>
            </w:r>
          </w:p>
        </w:tc>
      </w:tr>
      <w:tr w:rsidR="00782749" w:rsidRPr="004D3E5A" w14:paraId="0FDA4ADC" w14:textId="77777777" w:rsidTr="00254738">
        <w:trPr>
          <w:trHeight w:val="459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5EA0D12" w14:textId="77777777" w:rsidR="00782749" w:rsidRPr="004D3E5A" w:rsidRDefault="00782749" w:rsidP="00254738">
            <w:pPr>
              <w:tabs>
                <w:tab w:val="left" w:pos="132"/>
                <w:tab w:val="center" w:pos="8010"/>
              </w:tabs>
              <w:spacing w:line="240" w:lineRule="auto"/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F0424B5" w14:textId="77777777" w:rsidR="00782749" w:rsidRPr="004D3E5A" w:rsidRDefault="00782749" w:rsidP="00254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980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D01244B" w14:textId="77777777" w:rsidR="00782749" w:rsidRPr="004D3E5A" w:rsidRDefault="00782749" w:rsidP="00254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969</w:t>
            </w:r>
          </w:p>
        </w:tc>
      </w:tr>
      <w:tr w:rsidR="00782749" w:rsidRPr="004D3E5A" w14:paraId="50EC0A1D" w14:textId="77777777" w:rsidTr="0025473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47685D4" w14:textId="77777777" w:rsidR="00782749" w:rsidRPr="004D3E5A" w:rsidRDefault="00782749" w:rsidP="00254738">
            <w:pPr>
              <w:tabs>
                <w:tab w:val="left" w:pos="132"/>
                <w:tab w:val="center" w:pos="8010"/>
              </w:tabs>
              <w:spacing w:line="240" w:lineRule="auto"/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D3E5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D3E5A">
              <w:rPr>
                <w:rFonts w:ascii="Angsana New" w:hAnsi="Angsana New"/>
                <w:sz w:val="32"/>
                <w:szCs w:val="32"/>
              </w:rPr>
              <w:t xml:space="preserve">2564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1F900CB" w14:textId="77777777" w:rsidR="00782749" w:rsidRPr="004D3E5A" w:rsidRDefault="00782749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4,421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18A01901" w14:textId="77777777" w:rsidR="00782749" w:rsidRPr="004D3E5A" w:rsidRDefault="00782749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4,401</w:t>
            </w:r>
          </w:p>
        </w:tc>
      </w:tr>
      <w:tr w:rsidR="0040724B" w:rsidRPr="004D3E5A" w14:paraId="791D0789" w14:textId="77777777" w:rsidTr="0025473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0A4CD0B5" w14:textId="77777777" w:rsidR="0040724B" w:rsidRPr="004D3E5A" w:rsidRDefault="0040724B" w:rsidP="00254738">
            <w:pPr>
              <w:tabs>
                <w:tab w:val="left" w:pos="132"/>
                <w:tab w:val="center" w:pos="8010"/>
              </w:tabs>
              <w:spacing w:line="240" w:lineRule="auto"/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ค่าตัดจำหน่ายสำหรับปี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FEF5EE2" w14:textId="77777777" w:rsidR="0040724B" w:rsidRPr="004D3E5A" w:rsidRDefault="00C051AD" w:rsidP="00254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686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5D17E79B" w14:textId="77777777" w:rsidR="0040724B" w:rsidRPr="004D3E5A" w:rsidRDefault="00C051AD" w:rsidP="00254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675</w:t>
            </w:r>
          </w:p>
        </w:tc>
      </w:tr>
      <w:tr w:rsidR="00393456" w:rsidRPr="004D3E5A" w14:paraId="7653F3D4" w14:textId="77777777" w:rsidTr="00254738">
        <w:trPr>
          <w:trHeight w:val="459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9B717FD" w14:textId="77777777" w:rsidR="00393456" w:rsidRPr="004D3E5A" w:rsidRDefault="00226653" w:rsidP="00254738">
            <w:pPr>
              <w:tabs>
                <w:tab w:val="left" w:pos="132"/>
                <w:tab w:val="center" w:pos="8010"/>
              </w:tabs>
              <w:spacing w:line="240" w:lineRule="auto"/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D3E5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D3E5A">
              <w:rPr>
                <w:rFonts w:ascii="Angsana New" w:hAnsi="Angsana New"/>
                <w:sz w:val="32"/>
                <w:szCs w:val="32"/>
              </w:rPr>
              <w:t>256</w:t>
            </w:r>
            <w:r w:rsidR="00782749" w:rsidRPr="004D3E5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020439D" w14:textId="77777777" w:rsidR="00393456" w:rsidRPr="004D3E5A" w:rsidRDefault="00C051AD" w:rsidP="00254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5,107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60CEBDCB" w14:textId="77777777" w:rsidR="00393456" w:rsidRPr="004D3E5A" w:rsidRDefault="00C051AD" w:rsidP="00254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5,076</w:t>
            </w:r>
          </w:p>
        </w:tc>
      </w:tr>
      <w:tr w:rsidR="00393456" w:rsidRPr="004D3E5A" w14:paraId="7D9354FC" w14:textId="77777777" w:rsidTr="0025473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DBDF91D" w14:textId="77777777" w:rsidR="00393456" w:rsidRPr="004D3E5A" w:rsidRDefault="00393456" w:rsidP="00254738">
            <w:pPr>
              <w:tabs>
                <w:tab w:val="center" w:pos="8010"/>
              </w:tabs>
              <w:spacing w:line="240" w:lineRule="auto"/>
              <w:ind w:left="162" w:right="-43" w:hanging="180"/>
              <w:jc w:val="both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D3E5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มูลค่าสุทธิตามบัญชี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C0A92FE" w14:textId="77777777" w:rsidR="00393456" w:rsidRPr="004D3E5A" w:rsidRDefault="00393456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CB602B9" w14:textId="77777777" w:rsidR="00393456" w:rsidRPr="004D3E5A" w:rsidRDefault="00393456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82749" w:rsidRPr="004D3E5A" w14:paraId="6FAF369B" w14:textId="77777777" w:rsidTr="00254738">
        <w:trPr>
          <w:trHeight w:val="126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</w:tcPr>
          <w:p w14:paraId="18304953" w14:textId="77777777" w:rsidR="00782749" w:rsidRPr="004D3E5A" w:rsidRDefault="00782749" w:rsidP="00254738">
            <w:pPr>
              <w:tabs>
                <w:tab w:val="left" w:pos="132"/>
                <w:tab w:val="center" w:pos="8010"/>
              </w:tabs>
              <w:spacing w:line="240" w:lineRule="auto"/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D3E5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D3E5A">
              <w:rPr>
                <w:rFonts w:ascii="Angsana New" w:hAnsi="Angsana New"/>
                <w:sz w:val="32"/>
                <w:szCs w:val="32"/>
              </w:rPr>
              <w:t xml:space="preserve">2564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F79BFB6" w14:textId="77777777" w:rsidR="00782749" w:rsidRPr="004D3E5A" w:rsidRDefault="00782749" w:rsidP="0025473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2,204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CBC5254" w14:textId="77777777" w:rsidR="00782749" w:rsidRPr="004D3E5A" w:rsidRDefault="00782749" w:rsidP="0025473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2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2,174</w:t>
            </w:r>
          </w:p>
        </w:tc>
      </w:tr>
      <w:tr w:rsidR="0040724B" w:rsidRPr="004D3E5A" w14:paraId="04537F8C" w14:textId="77777777" w:rsidTr="00254738"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FCECD33" w14:textId="77777777" w:rsidR="0040724B" w:rsidRPr="004D3E5A" w:rsidRDefault="00226653" w:rsidP="00254738">
            <w:pPr>
              <w:tabs>
                <w:tab w:val="left" w:pos="132"/>
                <w:tab w:val="center" w:pos="8010"/>
              </w:tabs>
              <w:spacing w:line="240" w:lineRule="auto"/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 xml:space="preserve">31 </w:t>
            </w:r>
            <w:r w:rsidRPr="004D3E5A">
              <w:rPr>
                <w:rFonts w:ascii="Angsana New" w:hAnsi="Angsana New"/>
                <w:sz w:val="32"/>
                <w:szCs w:val="32"/>
                <w:cs/>
              </w:rPr>
              <w:t xml:space="preserve">ธันวาคม </w:t>
            </w:r>
            <w:r w:rsidRPr="004D3E5A">
              <w:rPr>
                <w:rFonts w:ascii="Angsana New" w:hAnsi="Angsana New"/>
                <w:sz w:val="32"/>
                <w:szCs w:val="32"/>
              </w:rPr>
              <w:t>256</w:t>
            </w:r>
            <w:r w:rsidR="00782749" w:rsidRPr="004D3E5A">
              <w:rPr>
                <w:rFonts w:ascii="Angsana New" w:hAnsi="Angsana New"/>
                <w:sz w:val="32"/>
                <w:szCs w:val="32"/>
              </w:rPr>
              <w:t>5</w:t>
            </w:r>
            <w:r w:rsidRPr="004D3E5A">
              <w:rPr>
                <w:rFonts w:ascii="Angsana New" w:hAnsi="Angsana New"/>
                <w:sz w:val="32"/>
                <w:szCs w:val="32"/>
              </w:rPr>
              <w:t xml:space="preserve">   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BA2DECB" w14:textId="77777777" w:rsidR="0040724B" w:rsidRPr="004D3E5A" w:rsidRDefault="00C051AD" w:rsidP="0025473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2,720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249CD3E" w14:textId="77777777" w:rsidR="0040724B" w:rsidRPr="004D3E5A" w:rsidRDefault="00C051AD" w:rsidP="0025473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2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2,699</w:t>
            </w:r>
          </w:p>
        </w:tc>
      </w:tr>
      <w:tr w:rsidR="00393456" w:rsidRPr="004D3E5A" w14:paraId="2DC245B8" w14:textId="77777777" w:rsidTr="00254738">
        <w:tc>
          <w:tcPr>
            <w:tcW w:w="729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1250BDEF" w14:textId="77777777" w:rsidR="00393456" w:rsidRPr="004D3E5A" w:rsidRDefault="00393456" w:rsidP="00254738">
            <w:pPr>
              <w:tabs>
                <w:tab w:val="decimal" w:pos="1152"/>
              </w:tabs>
              <w:spacing w:line="240" w:lineRule="auto"/>
              <w:ind w:right="71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ค่าตัดจำหน่ายที่รวมอยู่ในส่วนของกำไรหรือขาดทุนสำหรับปี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3E932369" w14:textId="77777777" w:rsidR="00393456" w:rsidRPr="004D3E5A" w:rsidRDefault="00393456" w:rsidP="00254738">
            <w:pPr>
              <w:tabs>
                <w:tab w:val="decimal" w:pos="1152"/>
              </w:tabs>
              <w:spacing w:line="240" w:lineRule="auto"/>
              <w:ind w:right="-102"/>
              <w:rPr>
                <w:rFonts w:ascii="Angsana New" w:hAnsi="Angsana New"/>
                <w:sz w:val="32"/>
                <w:szCs w:val="32"/>
                <w:cs/>
              </w:rPr>
            </w:pPr>
          </w:p>
        </w:tc>
      </w:tr>
      <w:tr w:rsidR="00782749" w:rsidRPr="004D3E5A" w14:paraId="637CF1A3" w14:textId="77777777" w:rsidTr="00254738">
        <w:trPr>
          <w:trHeight w:val="8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0F95DC4" w14:textId="77777777" w:rsidR="00782749" w:rsidRPr="004D3E5A" w:rsidRDefault="00782749" w:rsidP="00254738">
            <w:pPr>
              <w:tabs>
                <w:tab w:val="left" w:pos="132"/>
                <w:tab w:val="center" w:pos="8010"/>
              </w:tabs>
              <w:spacing w:line="240" w:lineRule="auto"/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498EEB57" w14:textId="77777777" w:rsidR="00782749" w:rsidRPr="004D3E5A" w:rsidRDefault="00782749" w:rsidP="0025473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980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0AE738DB" w14:textId="77777777" w:rsidR="00782749" w:rsidRPr="004D3E5A" w:rsidRDefault="00782749" w:rsidP="0025473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2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969</w:t>
            </w:r>
          </w:p>
        </w:tc>
      </w:tr>
      <w:tr w:rsidR="00393456" w:rsidRPr="004D3E5A" w14:paraId="329ABC85" w14:textId="77777777" w:rsidTr="00254738">
        <w:trPr>
          <w:trHeight w:val="80"/>
        </w:trPr>
        <w:tc>
          <w:tcPr>
            <w:tcW w:w="549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4EF060" w14:textId="77777777" w:rsidR="00393456" w:rsidRPr="004D3E5A" w:rsidRDefault="00393456" w:rsidP="00254738">
            <w:pPr>
              <w:tabs>
                <w:tab w:val="left" w:pos="132"/>
                <w:tab w:val="center" w:pos="8010"/>
              </w:tabs>
              <w:spacing w:line="240" w:lineRule="auto"/>
              <w:ind w:left="162" w:right="-43" w:hanging="180"/>
              <w:jc w:val="both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</w:t>
            </w:r>
            <w:r w:rsidR="00782749" w:rsidRPr="004D3E5A">
              <w:rPr>
                <w:rFonts w:ascii="Angsana New" w:hAnsi="Angsana New"/>
                <w:sz w:val="32"/>
                <w:szCs w:val="32"/>
              </w:rPr>
              <w:t>5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2E687DE0" w14:textId="77777777" w:rsidR="00393456" w:rsidRPr="004D3E5A" w:rsidRDefault="00C051AD" w:rsidP="0025473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29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686</w:t>
            </w:r>
          </w:p>
        </w:tc>
        <w:tc>
          <w:tcPr>
            <w:tcW w:w="1800" w:type="dxa"/>
            <w:tcBorders>
              <w:top w:val="nil"/>
              <w:left w:val="nil"/>
              <w:bottom w:val="nil"/>
              <w:right w:val="nil"/>
            </w:tcBorders>
          </w:tcPr>
          <w:p w14:paraId="79B1BC89" w14:textId="77777777" w:rsidR="00393456" w:rsidRPr="004D3E5A" w:rsidRDefault="00C051AD" w:rsidP="00254738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35"/>
              </w:tabs>
              <w:overflowPunct w:val="0"/>
              <w:autoSpaceDE w:val="0"/>
              <w:autoSpaceDN w:val="0"/>
              <w:adjustRightInd w:val="0"/>
              <w:spacing w:line="240" w:lineRule="auto"/>
              <w:ind w:right="-102"/>
              <w:jc w:val="both"/>
              <w:textAlignment w:val="baseline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675</w:t>
            </w:r>
          </w:p>
        </w:tc>
      </w:tr>
    </w:tbl>
    <w:p w14:paraId="01C19191" w14:textId="77777777" w:rsidR="00D5145E" w:rsidRPr="004D3E5A" w:rsidRDefault="00D5145E" w:rsidP="00A77D86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</w:p>
    <w:p w14:paraId="08E27083" w14:textId="77777777" w:rsidR="00D5145E" w:rsidRPr="004D3E5A" w:rsidRDefault="00D51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br w:type="page"/>
      </w:r>
    </w:p>
    <w:p w14:paraId="0F991858" w14:textId="79FA0D70" w:rsidR="00E10047" w:rsidRPr="004D3E5A" w:rsidRDefault="00B7136C" w:rsidP="00A77D86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B0D71" w:rsidRPr="004D3E5A">
        <w:rPr>
          <w:rFonts w:ascii="Angsana New" w:hAnsi="Angsana New"/>
          <w:b/>
          <w:bCs/>
          <w:sz w:val="32"/>
          <w:szCs w:val="32"/>
        </w:rPr>
        <w:t>5</w:t>
      </w:r>
      <w:r w:rsidR="00C137B8" w:rsidRPr="004D3E5A">
        <w:rPr>
          <w:rFonts w:ascii="Angsana New" w:hAnsi="Angsana New"/>
          <w:b/>
          <w:bCs/>
          <w:sz w:val="32"/>
          <w:szCs w:val="32"/>
        </w:rPr>
        <w:t>.</w:t>
      </w:r>
      <w:r w:rsidR="00E10047" w:rsidRPr="004D3E5A">
        <w:rPr>
          <w:rFonts w:ascii="Angsana New" w:hAnsi="Angsana New"/>
          <w:b/>
          <w:bCs/>
          <w:sz w:val="32"/>
          <w:szCs w:val="32"/>
        </w:rPr>
        <w:tab/>
      </w:r>
      <w:r w:rsidR="00E10047" w:rsidRPr="004D3E5A">
        <w:rPr>
          <w:rFonts w:ascii="Angsana New" w:hAnsi="Angsana New"/>
          <w:b/>
          <w:bCs/>
          <w:sz w:val="32"/>
          <w:szCs w:val="32"/>
          <w:cs/>
        </w:rPr>
        <w:t>ที่ดิน อาคารและอุปกรณ์</w:t>
      </w:r>
      <w:r w:rsidR="00204795" w:rsidRPr="004D3E5A">
        <w:rPr>
          <w:rFonts w:ascii="Angsana New" w:hAnsi="Angsana New"/>
          <w:b/>
          <w:bCs/>
          <w:sz w:val="32"/>
          <w:szCs w:val="32"/>
          <w:cs/>
        </w:rPr>
        <w:t xml:space="preserve"> </w:t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80"/>
        <w:gridCol w:w="1080"/>
        <w:gridCol w:w="1080"/>
        <w:gridCol w:w="1080"/>
        <w:gridCol w:w="1080"/>
      </w:tblGrid>
      <w:tr w:rsidR="005E4FA2" w:rsidRPr="004D3E5A" w14:paraId="1B61C37B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F47ABED" w14:textId="77777777" w:rsidR="005E4FA2" w:rsidRPr="004D3E5A" w:rsidRDefault="005E4FA2" w:rsidP="0040724B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Pr="004D3E5A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B99A2" w14:textId="77777777" w:rsidR="005E4FA2" w:rsidRPr="004D3E5A" w:rsidRDefault="005E4FA2" w:rsidP="0040724B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4D3E5A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4D3E5A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967FFE" w:rsidRPr="004D3E5A" w14:paraId="0F0B1F43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0950141" w14:textId="77777777" w:rsidR="00967FFE" w:rsidRPr="004D3E5A" w:rsidRDefault="00967FFE" w:rsidP="0040724B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0" w:type="dxa"/>
            <w:gridSpan w:val="6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5DDD99" w14:textId="77777777" w:rsidR="00967FFE" w:rsidRPr="004D3E5A" w:rsidRDefault="00967FFE" w:rsidP="0040724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งบการเงินรวม</w:t>
            </w:r>
          </w:p>
        </w:tc>
      </w:tr>
      <w:tr w:rsidR="00D82B4A" w:rsidRPr="004D3E5A" w14:paraId="6BD4B2FF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8BAF74D" w14:textId="77777777" w:rsidR="00D82B4A" w:rsidRPr="004D3E5A" w:rsidRDefault="00D82B4A" w:rsidP="0040724B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AE1405" w14:textId="77777777" w:rsidR="00D82B4A" w:rsidRPr="004D3E5A" w:rsidRDefault="00D82B4A" w:rsidP="0040724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2F5DB" w14:textId="77777777" w:rsidR="00D82B4A" w:rsidRPr="004D3E5A" w:rsidRDefault="00D82B4A" w:rsidP="0040724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DEBE14" w14:textId="77777777" w:rsidR="00D82B4A" w:rsidRPr="004D3E5A" w:rsidRDefault="00D82B4A" w:rsidP="0040724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EF847" w14:textId="77777777" w:rsidR="00D82B4A" w:rsidRPr="004D3E5A" w:rsidRDefault="00D82B4A" w:rsidP="0040724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7B507" w14:textId="77777777" w:rsidR="00D82B4A" w:rsidRPr="004D3E5A" w:rsidRDefault="00D82B4A" w:rsidP="0040724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E8A37D" w14:textId="77777777" w:rsidR="00D82B4A" w:rsidRPr="004D3E5A" w:rsidRDefault="00D82B4A" w:rsidP="005E4FA2">
            <w:pPr>
              <w:pBdr>
                <w:bottom w:val="single" w:sz="4" w:space="1" w:color="auto"/>
              </w:pBdr>
              <w:tabs>
                <w:tab w:val="clear" w:pos="907"/>
                <w:tab w:val="center" w:pos="8010"/>
              </w:tabs>
              <w:spacing w:line="300" w:lineRule="exact"/>
              <w:ind w:left="12" w:right="-21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D82B4A" w:rsidRPr="004D3E5A" w14:paraId="763F76F5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9E3D081" w14:textId="77777777" w:rsidR="00D82B4A" w:rsidRPr="004D3E5A" w:rsidRDefault="00D82B4A" w:rsidP="0040724B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  <w:r w:rsidRPr="004D3E5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C2C60C" w14:textId="77777777" w:rsidR="00D82B4A" w:rsidRPr="004D3E5A" w:rsidRDefault="00D82B4A" w:rsidP="0040724B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348464" w14:textId="77777777" w:rsidR="00D82B4A" w:rsidRPr="004D3E5A" w:rsidRDefault="00D82B4A" w:rsidP="0040724B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C7B57D" w14:textId="77777777" w:rsidR="00D82B4A" w:rsidRPr="004D3E5A" w:rsidRDefault="00D82B4A" w:rsidP="0040724B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F8A48FD" w14:textId="77777777" w:rsidR="00D82B4A" w:rsidRPr="004D3E5A" w:rsidRDefault="00D82B4A" w:rsidP="0040724B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EDDD0" w14:textId="77777777" w:rsidR="00D82B4A" w:rsidRPr="004D3E5A" w:rsidRDefault="00D82B4A" w:rsidP="0040724B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304E7A" w14:textId="77777777" w:rsidR="00D82B4A" w:rsidRPr="004D3E5A" w:rsidRDefault="00D82B4A" w:rsidP="0040724B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782749" w:rsidRPr="004D3E5A" w14:paraId="55F8B4CE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BC390A2" w14:textId="77777777" w:rsidR="00782749" w:rsidRPr="004D3E5A" w:rsidRDefault="00782749" w:rsidP="0078274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D3E5A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4D3E5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908BF8" w14:textId="77777777" w:rsidR="00782749" w:rsidRPr="004D3E5A" w:rsidRDefault="00782749" w:rsidP="007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59,999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5658F8" w14:textId="77777777" w:rsidR="00782749" w:rsidRPr="004D3E5A" w:rsidRDefault="00782749" w:rsidP="007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38,080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A024EC" w14:textId="77777777" w:rsidR="00782749" w:rsidRPr="004D3E5A" w:rsidRDefault="00782749" w:rsidP="007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168,074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B52AE7" w14:textId="77777777" w:rsidR="00782749" w:rsidRPr="004D3E5A" w:rsidRDefault="00782749" w:rsidP="007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3,057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3BD076" w14:textId="77777777" w:rsidR="00782749" w:rsidRPr="004D3E5A" w:rsidRDefault="00782749" w:rsidP="007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5,019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B9121E" w14:textId="77777777" w:rsidR="00782749" w:rsidRPr="004D3E5A" w:rsidRDefault="00782749" w:rsidP="007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274,229</w:t>
            </w:r>
          </w:p>
        </w:tc>
      </w:tr>
      <w:tr w:rsidR="00782749" w:rsidRPr="004D3E5A" w14:paraId="6298EB76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13D2D9C" w14:textId="77777777" w:rsidR="00782749" w:rsidRPr="004D3E5A" w:rsidRDefault="00782749" w:rsidP="0078274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B8D4A" w14:textId="77777777" w:rsidR="00782749" w:rsidRPr="004D3E5A" w:rsidRDefault="00782749" w:rsidP="007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3844FF" w14:textId="77777777" w:rsidR="00782749" w:rsidRPr="004D3E5A" w:rsidRDefault="00782749" w:rsidP="007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BC0CF" w14:textId="77777777" w:rsidR="00782749" w:rsidRPr="004D3E5A" w:rsidRDefault="00782749" w:rsidP="007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7,043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E07453" w14:textId="77777777" w:rsidR="00782749" w:rsidRPr="004D3E5A" w:rsidRDefault="00782749" w:rsidP="007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B9E05" w14:textId="270EB8F9" w:rsidR="00782749" w:rsidRPr="004D3E5A" w:rsidRDefault="00782749" w:rsidP="007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10</w:t>
            </w:r>
            <w:r w:rsidR="00DC713D" w:rsidRPr="004D3E5A">
              <w:rPr>
                <w:rFonts w:ascii="Angsana New" w:hAnsi="Angsana New"/>
                <w:sz w:val="24"/>
                <w:szCs w:val="24"/>
              </w:rPr>
              <w:t>,</w:t>
            </w:r>
            <w:r w:rsidRPr="004D3E5A">
              <w:rPr>
                <w:rFonts w:ascii="Angsana New" w:hAnsi="Angsana New"/>
                <w:sz w:val="24"/>
                <w:szCs w:val="24"/>
              </w:rPr>
              <w:t>711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4A1F21" w14:textId="39C3EB08" w:rsidR="00782749" w:rsidRPr="004D3E5A" w:rsidRDefault="00782749" w:rsidP="007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17</w:t>
            </w:r>
            <w:r w:rsidR="00DC713D" w:rsidRPr="004D3E5A">
              <w:rPr>
                <w:rFonts w:ascii="Angsana New" w:hAnsi="Angsana New"/>
                <w:sz w:val="24"/>
                <w:szCs w:val="24"/>
              </w:rPr>
              <w:t>,</w:t>
            </w:r>
            <w:r w:rsidRPr="004D3E5A">
              <w:rPr>
                <w:rFonts w:ascii="Angsana New" w:hAnsi="Angsana New"/>
                <w:sz w:val="24"/>
                <w:szCs w:val="24"/>
              </w:rPr>
              <w:t>754</w:t>
            </w:r>
          </w:p>
        </w:tc>
      </w:tr>
      <w:tr w:rsidR="00782749" w:rsidRPr="004D3E5A" w14:paraId="008E5720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F8DE9BB" w14:textId="77777777" w:rsidR="00782749" w:rsidRPr="004D3E5A" w:rsidRDefault="00782749" w:rsidP="0078274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 w:rsidRPr="004D3E5A">
              <w:rPr>
                <w:rFonts w:ascii="Angsana New" w:hAnsi="Angsana New"/>
                <w:sz w:val="24"/>
                <w:szCs w:val="24"/>
              </w:rPr>
              <w:t>/</w:t>
            </w:r>
            <w:r w:rsidRPr="004D3E5A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4C78F0" w14:textId="77777777" w:rsidR="00782749" w:rsidRPr="004D3E5A" w:rsidRDefault="00782749" w:rsidP="007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C84608" w14:textId="77777777" w:rsidR="00782749" w:rsidRPr="004D3E5A" w:rsidRDefault="00782749" w:rsidP="007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(245)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339F9D" w14:textId="572AE968" w:rsidR="00782749" w:rsidRPr="004D3E5A" w:rsidRDefault="00782749" w:rsidP="007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(8</w:t>
            </w:r>
            <w:r w:rsidR="00DC713D" w:rsidRPr="004D3E5A">
              <w:rPr>
                <w:rFonts w:ascii="Angsana New" w:hAnsi="Angsana New"/>
                <w:sz w:val="24"/>
                <w:szCs w:val="24"/>
              </w:rPr>
              <w:t>,</w:t>
            </w:r>
            <w:r w:rsidRPr="004D3E5A">
              <w:rPr>
                <w:rFonts w:ascii="Angsana New" w:hAnsi="Angsana New"/>
                <w:sz w:val="24"/>
                <w:szCs w:val="24"/>
              </w:rPr>
              <w:t>366)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7F0381" w14:textId="77777777" w:rsidR="00782749" w:rsidRPr="004D3E5A" w:rsidRDefault="00782749" w:rsidP="007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B651EA" w14:textId="77777777" w:rsidR="00782749" w:rsidRPr="004D3E5A" w:rsidRDefault="00782749" w:rsidP="007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716723" w14:textId="77777777" w:rsidR="00782749" w:rsidRPr="004D3E5A" w:rsidRDefault="00782749" w:rsidP="007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(8,611)</w:t>
            </w:r>
          </w:p>
        </w:tc>
      </w:tr>
      <w:tr w:rsidR="00782749" w:rsidRPr="004D3E5A" w14:paraId="19FE1995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FB11CF2" w14:textId="77777777" w:rsidR="00782749" w:rsidRPr="004D3E5A" w:rsidRDefault="00782749" w:rsidP="0078274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  <w:r w:rsidRPr="004D3E5A">
              <w:rPr>
                <w:rFonts w:ascii="Angsana New" w:hAnsi="Angsana New"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06433" w14:textId="77777777" w:rsidR="00782749" w:rsidRPr="004D3E5A" w:rsidRDefault="00782749" w:rsidP="007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100AD" w14:textId="77777777" w:rsidR="00782749" w:rsidRPr="004D3E5A" w:rsidRDefault="00782749" w:rsidP="007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83A1F9" w14:textId="77777777" w:rsidR="00782749" w:rsidRPr="004D3E5A" w:rsidRDefault="00782749" w:rsidP="007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11,888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E99EFB" w14:textId="77777777" w:rsidR="00782749" w:rsidRPr="004D3E5A" w:rsidRDefault="00782749" w:rsidP="007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84CEA3" w14:textId="77777777" w:rsidR="00782749" w:rsidRPr="004D3E5A" w:rsidRDefault="00782749" w:rsidP="007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(11.888)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819B0" w14:textId="77777777" w:rsidR="00782749" w:rsidRPr="004D3E5A" w:rsidRDefault="00782749" w:rsidP="007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782749" w:rsidRPr="004D3E5A" w14:paraId="43FEC310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42815C9" w14:textId="77777777" w:rsidR="00782749" w:rsidRPr="004D3E5A" w:rsidRDefault="00782749" w:rsidP="0078274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D8A3C0" w14:textId="77777777" w:rsidR="00782749" w:rsidRPr="004D3E5A" w:rsidRDefault="00782749" w:rsidP="007827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0ECD86" w14:textId="77777777" w:rsidR="00782749" w:rsidRPr="004D3E5A" w:rsidRDefault="00782749" w:rsidP="007827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F602D" w14:textId="77777777" w:rsidR="00782749" w:rsidRPr="004D3E5A" w:rsidRDefault="00782749" w:rsidP="007827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4977A9" w14:textId="77777777" w:rsidR="00782749" w:rsidRPr="004D3E5A" w:rsidRDefault="00782749" w:rsidP="007827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9,476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07C03" w14:textId="77777777" w:rsidR="00782749" w:rsidRPr="004D3E5A" w:rsidRDefault="00782749" w:rsidP="007827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227568" w14:textId="77777777" w:rsidR="00782749" w:rsidRPr="004D3E5A" w:rsidRDefault="00782749" w:rsidP="0078274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9,476</w:t>
            </w:r>
          </w:p>
        </w:tc>
      </w:tr>
      <w:tr w:rsidR="00782749" w:rsidRPr="004D3E5A" w14:paraId="580B86CE" w14:textId="77777777" w:rsidTr="00254738">
        <w:trPr>
          <w:trHeight w:val="243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F8E2411" w14:textId="77777777" w:rsidR="00782749" w:rsidRPr="004D3E5A" w:rsidRDefault="00782749" w:rsidP="0078274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D3E5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D3E5A">
              <w:rPr>
                <w:rFonts w:ascii="Angsana New" w:hAnsi="Angsana New"/>
                <w:sz w:val="24"/>
                <w:szCs w:val="24"/>
              </w:rPr>
              <w:t xml:space="preserve">2564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0A5F31" w14:textId="77777777" w:rsidR="00782749" w:rsidRPr="004D3E5A" w:rsidRDefault="00782749" w:rsidP="007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59,999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7F2AB6C" w14:textId="77777777" w:rsidR="00782749" w:rsidRPr="004D3E5A" w:rsidRDefault="00782749" w:rsidP="007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37,835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3A73928" w14:textId="77777777" w:rsidR="00782749" w:rsidRPr="004D3E5A" w:rsidRDefault="00782749" w:rsidP="007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178,639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1489518" w14:textId="77777777" w:rsidR="00782749" w:rsidRPr="004D3E5A" w:rsidRDefault="00782749" w:rsidP="007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12,533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8C59DD" w14:textId="77777777" w:rsidR="00782749" w:rsidRPr="004D3E5A" w:rsidRDefault="00782749" w:rsidP="007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3,842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B604A35" w14:textId="77777777" w:rsidR="00782749" w:rsidRPr="004D3E5A" w:rsidRDefault="00782749" w:rsidP="0078274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292,848</w:t>
            </w:r>
          </w:p>
        </w:tc>
      </w:tr>
      <w:tr w:rsidR="00270E42" w:rsidRPr="004D3E5A" w14:paraId="1B582DD5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D3F657A" w14:textId="77777777" w:rsidR="00270E42" w:rsidRPr="004D3E5A" w:rsidRDefault="00270E42" w:rsidP="00270E42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4CE97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64574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7361BC" w14:textId="059936CD" w:rsidR="00270E42" w:rsidRPr="004D3E5A" w:rsidRDefault="00726B4B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14,081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794709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6E0AA" w14:textId="571872D4" w:rsidR="00270E42" w:rsidRPr="004D3E5A" w:rsidRDefault="00726B4B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33,942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59CAB" w14:textId="77777777" w:rsidR="00270E42" w:rsidRPr="004D3E5A" w:rsidRDefault="007362BE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48</w:t>
            </w:r>
            <w:r w:rsidR="008800D2" w:rsidRPr="004D3E5A">
              <w:rPr>
                <w:rFonts w:ascii="Angsana New" w:hAnsi="Angsana New"/>
                <w:sz w:val="24"/>
                <w:szCs w:val="24"/>
              </w:rPr>
              <w:t>,023</w:t>
            </w:r>
          </w:p>
        </w:tc>
      </w:tr>
      <w:tr w:rsidR="00270E42" w:rsidRPr="004D3E5A" w14:paraId="6968DECC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0E2F276" w14:textId="461EA1CC" w:rsidR="00270E42" w:rsidRPr="004D3E5A" w:rsidRDefault="00270E42" w:rsidP="00270E42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C678B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9D0EB1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(19)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99C47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(9,4</w:t>
            </w:r>
            <w:r w:rsidR="007362BE" w:rsidRPr="004D3E5A">
              <w:rPr>
                <w:rFonts w:ascii="Angsana New" w:hAnsi="Angsana New"/>
                <w:sz w:val="24"/>
                <w:szCs w:val="24"/>
              </w:rPr>
              <w:t>24</w:t>
            </w:r>
            <w:r w:rsidRPr="004D3E5A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FD32EC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976D90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530161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(9,4</w:t>
            </w:r>
            <w:r w:rsidR="007362BE" w:rsidRPr="004D3E5A">
              <w:rPr>
                <w:rFonts w:ascii="Angsana New" w:hAnsi="Angsana New"/>
                <w:sz w:val="24"/>
                <w:szCs w:val="24"/>
              </w:rPr>
              <w:t>43</w:t>
            </w:r>
            <w:r w:rsidRPr="004D3E5A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612FB9" w:rsidRPr="004D3E5A" w14:paraId="4383FEB4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28E5F29" w14:textId="6A1DE8EC" w:rsidR="00612FB9" w:rsidRPr="004D3E5A" w:rsidRDefault="00612FB9" w:rsidP="00612FB9">
            <w:pPr>
              <w:tabs>
                <w:tab w:val="left" w:pos="132"/>
                <w:tab w:val="center" w:pos="8010"/>
              </w:tabs>
              <w:spacing w:line="300" w:lineRule="exact"/>
              <w:ind w:left="162" w:right="-111" w:hanging="11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  <w:r w:rsidRPr="004D3E5A">
              <w:rPr>
                <w:rFonts w:ascii="Angsana New" w:hAnsi="Angsana New"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E56808" w14:textId="020DD4E9" w:rsidR="00612FB9" w:rsidRPr="004D3E5A" w:rsidRDefault="00612FB9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4E753" w14:textId="08AD6DE9" w:rsidR="00612FB9" w:rsidRPr="004D3E5A" w:rsidRDefault="00612FB9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BB54FC" w14:textId="00F94407" w:rsidR="00612FB9" w:rsidRPr="004D3E5A" w:rsidRDefault="00726B4B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19,870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B82EB9" w14:textId="0745814D" w:rsidR="00612FB9" w:rsidRPr="004D3E5A" w:rsidRDefault="00612FB9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54D9D" w14:textId="5B4AEA2A" w:rsidR="00612FB9" w:rsidRPr="004D3E5A" w:rsidRDefault="00726B4B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(19,870)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DF7B25" w14:textId="77D8E18F" w:rsidR="00612FB9" w:rsidRPr="004D3E5A" w:rsidRDefault="00612FB9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270E42" w:rsidRPr="004D3E5A" w14:paraId="31C09FCE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9CF0513" w14:textId="77777777" w:rsidR="00270E42" w:rsidRPr="004D3E5A" w:rsidRDefault="00270E42" w:rsidP="00270E42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D3E5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D3E5A">
              <w:rPr>
                <w:rFonts w:ascii="Angsana New" w:hAnsi="Angsana New"/>
                <w:sz w:val="24"/>
                <w:szCs w:val="24"/>
              </w:rPr>
              <w:t xml:space="preserve">2565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0280E5" w14:textId="77777777" w:rsidR="00270E42" w:rsidRPr="004D3E5A" w:rsidRDefault="00270E42" w:rsidP="00270E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59,999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17A69C" w14:textId="77777777" w:rsidR="00270E42" w:rsidRPr="004D3E5A" w:rsidRDefault="00270E42" w:rsidP="00270E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37,816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5F8B35" w14:textId="525BF535" w:rsidR="00270E42" w:rsidRPr="004D3E5A" w:rsidRDefault="00726B4B" w:rsidP="00270E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203,166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6C569A" w14:textId="77777777" w:rsidR="00270E42" w:rsidRPr="004D3E5A" w:rsidRDefault="00270E42" w:rsidP="00270E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12,533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4356CC" w14:textId="1A131DD3" w:rsidR="00270E42" w:rsidRPr="004D3E5A" w:rsidRDefault="00726B4B" w:rsidP="00270E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17,914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0658588" w14:textId="77777777" w:rsidR="00270E42" w:rsidRPr="004D3E5A" w:rsidRDefault="007362BE" w:rsidP="00270E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331</w:t>
            </w:r>
            <w:r w:rsidR="00270E42" w:rsidRPr="004D3E5A">
              <w:rPr>
                <w:rFonts w:ascii="Angsana New" w:hAnsi="Angsana New" w:hint="cs"/>
                <w:sz w:val="24"/>
                <w:szCs w:val="24"/>
              </w:rPr>
              <w:t>,</w:t>
            </w:r>
            <w:r w:rsidR="008800D2" w:rsidRPr="004D3E5A">
              <w:rPr>
                <w:rFonts w:ascii="Angsana New" w:hAnsi="Angsana New"/>
                <w:sz w:val="24"/>
                <w:szCs w:val="24"/>
              </w:rPr>
              <w:t>428</w:t>
            </w:r>
          </w:p>
        </w:tc>
      </w:tr>
      <w:tr w:rsidR="00270E42" w:rsidRPr="004D3E5A" w14:paraId="681B2905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5BF5CCE" w14:textId="68B44CC9" w:rsidR="00270E42" w:rsidRPr="004D3E5A" w:rsidRDefault="00270E42" w:rsidP="00270E42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95822CD" w14:textId="77777777" w:rsidR="00270E42" w:rsidRPr="004D3E5A" w:rsidRDefault="00270E42" w:rsidP="00270E42">
            <w:pPr>
              <w:tabs>
                <w:tab w:val="decimal" w:pos="1152"/>
              </w:tabs>
              <w:spacing w:line="300" w:lineRule="exact"/>
              <w:ind w:right="29"/>
              <w:jc w:val="right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3BF5C1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4FBA71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B045E8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676D2B7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7E6CA8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70E42" w:rsidRPr="004D3E5A" w14:paraId="52F14A6B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501834C" w14:textId="77777777" w:rsidR="00270E42" w:rsidRPr="004D3E5A" w:rsidRDefault="00270E42" w:rsidP="00270E42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D3E5A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4D3E5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16FCAF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E8AC00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21,069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1B6174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105,954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47676BB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1,401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B5CABD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2F703A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128,424</w:t>
            </w:r>
          </w:p>
        </w:tc>
      </w:tr>
      <w:tr w:rsidR="00270E42" w:rsidRPr="004D3E5A" w14:paraId="74DAA2FF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DC0D38D" w14:textId="77777777" w:rsidR="00270E42" w:rsidRPr="004D3E5A" w:rsidRDefault="00270E42" w:rsidP="00270E42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</w:t>
            </w:r>
            <w:r w:rsidRPr="004D3E5A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980722F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A94420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1,807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BA74B4D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22,534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00B459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548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213790D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179C7A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24,889</w:t>
            </w:r>
          </w:p>
        </w:tc>
      </w:tr>
      <w:tr w:rsidR="00270E42" w:rsidRPr="004D3E5A" w14:paraId="44E0BF40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2AC1710" w14:textId="77777777" w:rsidR="00270E42" w:rsidRPr="004D3E5A" w:rsidRDefault="00270E42" w:rsidP="00270E42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ค่าเสื่อมราคาสำหรับส่วนที่จำหน่าย</w:t>
            </w:r>
            <w:r w:rsidRPr="004D3E5A">
              <w:rPr>
                <w:rFonts w:ascii="Angsana New" w:hAnsi="Angsana New"/>
                <w:sz w:val="24"/>
                <w:szCs w:val="24"/>
              </w:rPr>
              <w:t xml:space="preserve">/    </w:t>
            </w:r>
            <w:r w:rsidRPr="004D3E5A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D6F32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9F9559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(44)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1736A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(6,051)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257B8D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1CC75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D5E20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(6,095)</w:t>
            </w:r>
          </w:p>
        </w:tc>
      </w:tr>
      <w:tr w:rsidR="00270E42" w:rsidRPr="004D3E5A" w14:paraId="32146D6F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15E671" w14:textId="77777777" w:rsidR="00270E42" w:rsidRPr="004D3E5A" w:rsidRDefault="00270E42" w:rsidP="00270E42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  <w:cs/>
              </w:rPr>
              <w:t>ค่าเสื่อมราคาสำหรับส่วนที่โอนมา</w:t>
            </w:r>
            <w:r w:rsidRPr="004D3E5A">
              <w:rPr>
                <w:rFonts w:ascii="Angsana New" w:hAnsi="Angsana New"/>
                <w:sz w:val="24"/>
                <w:szCs w:val="24"/>
              </w:rPr>
              <w:t xml:space="preserve">      </w:t>
            </w:r>
            <w:r w:rsidRPr="004D3E5A">
              <w:rPr>
                <w:rFonts w:ascii="Angsana New" w:hAnsi="Angsana New" w:hint="cs"/>
                <w:sz w:val="24"/>
                <w:szCs w:val="24"/>
                <w:cs/>
              </w:rPr>
              <w:t>จากสินทรัพย์สิทธิการใช้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368858" w14:textId="77777777" w:rsidR="00270E42" w:rsidRPr="004D3E5A" w:rsidRDefault="00270E42" w:rsidP="00270E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196538" w14:textId="77777777" w:rsidR="00270E42" w:rsidRPr="004D3E5A" w:rsidRDefault="00270E42" w:rsidP="00270E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4CF999" w14:textId="77777777" w:rsidR="00270E42" w:rsidRPr="004D3E5A" w:rsidRDefault="00270E42" w:rsidP="00270E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103DC6" w14:textId="77777777" w:rsidR="00270E42" w:rsidRPr="004D3E5A" w:rsidRDefault="00270E42" w:rsidP="00270E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3,517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1E8A93" w14:textId="77777777" w:rsidR="00270E42" w:rsidRPr="004D3E5A" w:rsidRDefault="00270E42" w:rsidP="00270E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B72BB3" w14:textId="77777777" w:rsidR="00270E42" w:rsidRPr="004D3E5A" w:rsidRDefault="00270E42" w:rsidP="00270E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3,517</w:t>
            </w:r>
          </w:p>
        </w:tc>
      </w:tr>
      <w:tr w:rsidR="00270E42" w:rsidRPr="004D3E5A" w14:paraId="3CA19D64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4B71B75" w14:textId="77777777" w:rsidR="00270E42" w:rsidRPr="004D3E5A" w:rsidRDefault="00270E42" w:rsidP="00270E42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D3E5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D3E5A">
              <w:rPr>
                <w:rFonts w:ascii="Angsana New" w:hAnsi="Angsana New"/>
                <w:sz w:val="24"/>
                <w:szCs w:val="24"/>
              </w:rPr>
              <w:t xml:space="preserve">2564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A53312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A4EBAA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22,832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F1C675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122,437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A5726FB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5,466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7F5908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874653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150,735</w:t>
            </w:r>
          </w:p>
        </w:tc>
      </w:tr>
      <w:tr w:rsidR="00270E42" w:rsidRPr="004D3E5A" w14:paraId="737920EF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F1FEADC" w14:textId="77777777" w:rsidR="00270E42" w:rsidRPr="004D3E5A" w:rsidRDefault="00270E42" w:rsidP="00270E42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</w:t>
            </w:r>
            <w:r w:rsidRPr="004D3E5A">
              <w:rPr>
                <w:rFonts w:ascii="Angsana New" w:hAnsi="Angsana New" w:hint="cs"/>
                <w:sz w:val="24"/>
                <w:szCs w:val="24"/>
                <w:cs/>
              </w:rPr>
              <w:t>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81B21F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9B0B94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1,778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180F12" w14:textId="22E82697" w:rsidR="00270E42" w:rsidRPr="004D3E5A" w:rsidRDefault="007362BE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21</w:t>
            </w:r>
            <w:r w:rsidR="00270E42" w:rsidRPr="004D3E5A">
              <w:rPr>
                <w:rFonts w:ascii="Angsana New" w:hAnsi="Angsana New" w:hint="cs"/>
                <w:sz w:val="24"/>
                <w:szCs w:val="24"/>
              </w:rPr>
              <w:t>,</w:t>
            </w:r>
            <w:r w:rsidRPr="004D3E5A">
              <w:rPr>
                <w:rFonts w:ascii="Angsana New" w:hAnsi="Angsana New"/>
                <w:sz w:val="24"/>
                <w:szCs w:val="24"/>
              </w:rPr>
              <w:t>6</w:t>
            </w:r>
            <w:r w:rsidR="008800D2" w:rsidRPr="004D3E5A">
              <w:rPr>
                <w:rFonts w:ascii="Angsana New" w:hAnsi="Angsana New"/>
                <w:sz w:val="24"/>
                <w:szCs w:val="24"/>
              </w:rPr>
              <w:t>7</w:t>
            </w:r>
            <w:r w:rsidR="00DC713D" w:rsidRPr="004D3E5A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070B5D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938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E4BE938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13EDB8A" w14:textId="5F52BF2A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2</w:t>
            </w:r>
            <w:r w:rsidR="007362BE" w:rsidRPr="004D3E5A">
              <w:rPr>
                <w:rFonts w:ascii="Angsana New" w:hAnsi="Angsana New"/>
                <w:sz w:val="24"/>
                <w:szCs w:val="24"/>
              </w:rPr>
              <w:t>4,39</w:t>
            </w:r>
            <w:r w:rsidR="00DC713D" w:rsidRPr="004D3E5A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612FB9" w:rsidRPr="004D3E5A" w14:paraId="1B12B145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A964C6A" w14:textId="1C7FA2BC" w:rsidR="00612FB9" w:rsidRPr="004D3E5A" w:rsidRDefault="00612FB9" w:rsidP="00612FB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ค่าเสื่อมราคาสำหรับส่วนที่</w:t>
            </w:r>
            <w:r w:rsidRPr="004D3E5A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FE3595" w14:textId="5D043A50" w:rsidR="00612FB9" w:rsidRPr="004D3E5A" w:rsidRDefault="00612FB9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A5C03" w14:textId="13A06F1D" w:rsidR="00612FB9" w:rsidRPr="004D3E5A" w:rsidRDefault="00612FB9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(5)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8B27B" w14:textId="260A4F94" w:rsidR="00612FB9" w:rsidRPr="004D3E5A" w:rsidRDefault="00612FB9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(7,98</w:t>
            </w:r>
            <w:r w:rsidRPr="004D3E5A">
              <w:rPr>
                <w:rFonts w:ascii="Angsana New" w:hAnsi="Angsana New"/>
                <w:sz w:val="24"/>
                <w:szCs w:val="24"/>
              </w:rPr>
              <w:t>0</w:t>
            </w:r>
            <w:r w:rsidRPr="004D3E5A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341F41" w14:textId="14C00494" w:rsidR="00612FB9" w:rsidRPr="004D3E5A" w:rsidRDefault="00612FB9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FE325" w14:textId="3090DE29" w:rsidR="00612FB9" w:rsidRPr="004D3E5A" w:rsidRDefault="00612FB9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D9D6D0" w14:textId="75D88679" w:rsidR="00612FB9" w:rsidRPr="004D3E5A" w:rsidRDefault="00612FB9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(7,98</w:t>
            </w:r>
            <w:r w:rsidRPr="004D3E5A">
              <w:rPr>
                <w:rFonts w:ascii="Angsana New" w:hAnsi="Angsana New"/>
                <w:sz w:val="24"/>
                <w:szCs w:val="24"/>
              </w:rPr>
              <w:t>5</w:t>
            </w:r>
            <w:r w:rsidRPr="004D3E5A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270E42" w:rsidRPr="004D3E5A" w14:paraId="22F07C0F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7277763" w14:textId="77777777" w:rsidR="00270E42" w:rsidRPr="004D3E5A" w:rsidRDefault="00270E42" w:rsidP="00270E42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D3E5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D3E5A">
              <w:rPr>
                <w:rFonts w:ascii="Angsana New" w:hAnsi="Angsana New"/>
                <w:sz w:val="24"/>
                <w:szCs w:val="24"/>
              </w:rPr>
              <w:t xml:space="preserve">2565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01BEA35" w14:textId="77777777" w:rsidR="00270E42" w:rsidRPr="004D3E5A" w:rsidRDefault="00270E42" w:rsidP="00270E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F4B38B" w14:textId="77777777" w:rsidR="00270E42" w:rsidRPr="004D3E5A" w:rsidRDefault="00270E42" w:rsidP="00270E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24,60</w:t>
            </w:r>
            <w:r w:rsidR="007362BE" w:rsidRPr="004D3E5A">
              <w:rPr>
                <w:rFonts w:ascii="Angsana New" w:hAnsi="Angsana New"/>
                <w:sz w:val="24"/>
                <w:szCs w:val="24"/>
              </w:rPr>
              <w:t>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B98AF7E" w14:textId="77777777" w:rsidR="00270E42" w:rsidRPr="004D3E5A" w:rsidRDefault="00270E42" w:rsidP="00270E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1</w:t>
            </w:r>
            <w:r w:rsidR="007362BE" w:rsidRPr="004D3E5A">
              <w:rPr>
                <w:rFonts w:ascii="Angsana New" w:hAnsi="Angsana New"/>
                <w:sz w:val="24"/>
                <w:szCs w:val="24"/>
              </w:rPr>
              <w:t>36</w:t>
            </w:r>
            <w:r w:rsidRPr="004D3E5A">
              <w:rPr>
                <w:rFonts w:ascii="Angsana New" w:hAnsi="Angsana New" w:hint="cs"/>
                <w:sz w:val="24"/>
                <w:szCs w:val="24"/>
              </w:rPr>
              <w:t>,13</w:t>
            </w:r>
            <w:r w:rsidR="007362BE" w:rsidRPr="004D3E5A">
              <w:rPr>
                <w:rFonts w:ascii="Angsana New" w:hAnsi="Angsana New"/>
                <w:sz w:val="24"/>
                <w:szCs w:val="24"/>
              </w:rPr>
              <w:t>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914E63" w14:textId="77777777" w:rsidR="00270E42" w:rsidRPr="004D3E5A" w:rsidRDefault="00270E42" w:rsidP="00270E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6,404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790F18" w14:textId="77777777" w:rsidR="00270E42" w:rsidRPr="004D3E5A" w:rsidRDefault="00270E42" w:rsidP="00270E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F44F179" w14:textId="77777777" w:rsidR="00270E42" w:rsidRPr="004D3E5A" w:rsidRDefault="00270E42" w:rsidP="00270E42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16</w:t>
            </w:r>
            <w:r w:rsidR="007362BE" w:rsidRPr="004D3E5A">
              <w:rPr>
                <w:rFonts w:ascii="Angsana New" w:hAnsi="Angsana New"/>
                <w:sz w:val="24"/>
                <w:szCs w:val="24"/>
              </w:rPr>
              <w:t>7</w:t>
            </w:r>
            <w:r w:rsidRPr="004D3E5A">
              <w:rPr>
                <w:rFonts w:ascii="Angsana New" w:hAnsi="Angsana New" w:hint="cs"/>
                <w:sz w:val="24"/>
                <w:szCs w:val="24"/>
              </w:rPr>
              <w:t>,14</w:t>
            </w:r>
            <w:r w:rsidR="008800D2" w:rsidRPr="004D3E5A">
              <w:rPr>
                <w:rFonts w:ascii="Angsana New" w:hAnsi="Angsana New"/>
                <w:sz w:val="24"/>
                <w:szCs w:val="24"/>
              </w:rPr>
              <w:t>3</w:t>
            </w:r>
          </w:p>
        </w:tc>
      </w:tr>
      <w:tr w:rsidR="00270E42" w:rsidRPr="004D3E5A" w14:paraId="385E9613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ED421C3" w14:textId="77777777" w:rsidR="00270E42" w:rsidRPr="004D3E5A" w:rsidRDefault="00270E42" w:rsidP="00270E42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203FA2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360531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671EC63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8665A8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F6DA1C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1A5C95" w14:textId="77777777" w:rsidR="00270E42" w:rsidRPr="004D3E5A" w:rsidRDefault="00270E42" w:rsidP="00270E42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70E42" w:rsidRPr="004D3E5A" w14:paraId="4FCF0BC7" w14:textId="77777777" w:rsidTr="00254738">
        <w:trPr>
          <w:trHeight w:val="80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FB0177E" w14:textId="77777777" w:rsidR="00270E42" w:rsidRPr="004D3E5A" w:rsidRDefault="00270E42" w:rsidP="00270E42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D3E5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D3E5A">
              <w:rPr>
                <w:rFonts w:ascii="Angsana New" w:hAnsi="Angsana New"/>
                <w:sz w:val="24"/>
                <w:szCs w:val="24"/>
              </w:rPr>
              <w:t xml:space="preserve">2564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820647" w14:textId="77777777" w:rsidR="00270E42" w:rsidRPr="004D3E5A" w:rsidRDefault="00270E42" w:rsidP="00270E4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59,999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37B2E7" w14:textId="77777777" w:rsidR="00270E42" w:rsidRPr="004D3E5A" w:rsidRDefault="00270E42" w:rsidP="00270E4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15,003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7D70AFA" w14:textId="77777777" w:rsidR="00270E42" w:rsidRPr="004D3E5A" w:rsidRDefault="00270E42" w:rsidP="00270E4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56,202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CD0876" w14:textId="77777777" w:rsidR="00270E42" w:rsidRPr="004D3E5A" w:rsidRDefault="00270E42" w:rsidP="00270E4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7,067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CA896F" w14:textId="77777777" w:rsidR="00270E42" w:rsidRPr="004D3E5A" w:rsidRDefault="00270E42" w:rsidP="00270E4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3,842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00736D3" w14:textId="77777777" w:rsidR="00270E42" w:rsidRPr="004D3E5A" w:rsidRDefault="00270E42" w:rsidP="00270E4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142,113</w:t>
            </w:r>
          </w:p>
        </w:tc>
      </w:tr>
      <w:tr w:rsidR="00270E42" w:rsidRPr="004D3E5A" w14:paraId="522BDC94" w14:textId="77777777" w:rsidTr="00254738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503A3F0" w14:textId="77777777" w:rsidR="00270E42" w:rsidRPr="004D3E5A" w:rsidRDefault="00270E42" w:rsidP="00270E42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D3E5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D3E5A">
              <w:rPr>
                <w:rFonts w:ascii="Angsana New" w:hAnsi="Angsana New"/>
                <w:sz w:val="24"/>
                <w:szCs w:val="24"/>
              </w:rPr>
              <w:t xml:space="preserve">2565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7B51571" w14:textId="77777777" w:rsidR="00270E42" w:rsidRPr="004D3E5A" w:rsidRDefault="00270E42" w:rsidP="00270E4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59,999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044F11" w14:textId="200460C6" w:rsidR="00270E42" w:rsidRPr="004D3E5A" w:rsidRDefault="00270E42" w:rsidP="00270E4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13,21</w:t>
            </w:r>
            <w:r w:rsidR="00DC713D" w:rsidRPr="004D3E5A">
              <w:rPr>
                <w:rFonts w:ascii="Angsana New" w:hAnsi="Angsana New"/>
                <w:sz w:val="24"/>
                <w:szCs w:val="24"/>
              </w:rPr>
              <w:t>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55A0FCC" w14:textId="1722948F" w:rsidR="00270E42" w:rsidRPr="004D3E5A" w:rsidRDefault="00726B4B" w:rsidP="00270E4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>
              <w:rPr>
                <w:rFonts w:ascii="Angsana New" w:hAnsi="Angsana New"/>
                <w:sz w:val="24"/>
                <w:szCs w:val="24"/>
              </w:rPr>
              <w:t>67,032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B1CF009" w14:textId="77777777" w:rsidR="00270E42" w:rsidRPr="004D3E5A" w:rsidRDefault="00270E42" w:rsidP="00270E4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6,129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0314477" w14:textId="1DDDF1AE" w:rsidR="00270E42" w:rsidRPr="004D3E5A" w:rsidRDefault="00726B4B" w:rsidP="00270E4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>
              <w:rPr>
                <w:rFonts w:ascii="Angsana New" w:hAnsi="Angsana New"/>
                <w:sz w:val="24"/>
                <w:szCs w:val="24"/>
              </w:rPr>
              <w:t>17,914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1C4FBD" w14:textId="346524C3" w:rsidR="00270E42" w:rsidRPr="004D3E5A" w:rsidRDefault="00DC713D" w:rsidP="00270E42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164,285</w:t>
            </w:r>
          </w:p>
        </w:tc>
      </w:tr>
      <w:tr w:rsidR="00270E42" w:rsidRPr="004D3E5A" w14:paraId="34F47807" w14:textId="77777777" w:rsidTr="00254738">
        <w:trPr>
          <w:trHeight w:val="189"/>
        </w:trPr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7B9E836" w14:textId="77777777" w:rsidR="00270E42" w:rsidRPr="004D3E5A" w:rsidRDefault="00270E42" w:rsidP="00270E42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20E66A4" w14:textId="77777777" w:rsidR="00270E42" w:rsidRPr="004D3E5A" w:rsidRDefault="00270E42" w:rsidP="00270E42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846157" w14:textId="77777777" w:rsidR="00270E42" w:rsidRPr="004D3E5A" w:rsidRDefault="00270E42" w:rsidP="00270E42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A97368D" w14:textId="77777777" w:rsidR="00270E42" w:rsidRPr="004D3E5A" w:rsidRDefault="00270E42" w:rsidP="00270E4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148115" w14:textId="77777777" w:rsidR="00270E42" w:rsidRPr="004D3E5A" w:rsidRDefault="00270E42" w:rsidP="00270E4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A8F5DF" w14:textId="77777777" w:rsidR="00270E42" w:rsidRPr="004D3E5A" w:rsidRDefault="00270E42" w:rsidP="00270E4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BED2D6C" w14:textId="77777777" w:rsidR="00270E42" w:rsidRPr="004D3E5A" w:rsidRDefault="00270E42" w:rsidP="00270E42">
            <w:pPr>
              <w:tabs>
                <w:tab w:val="decimal" w:pos="774"/>
              </w:tabs>
              <w:spacing w:line="300" w:lineRule="exact"/>
              <w:ind w:left="12" w:right="-43" w:hanging="12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70E42" w:rsidRPr="004D3E5A" w14:paraId="4B92C962" w14:textId="77777777" w:rsidTr="00254738">
        <w:tc>
          <w:tcPr>
            <w:tcW w:w="81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1AD7EAF" w14:textId="77777777" w:rsidR="00270E42" w:rsidRPr="004D3E5A" w:rsidRDefault="00270E42" w:rsidP="00270E42">
            <w:pPr>
              <w:spacing w:line="300" w:lineRule="exact"/>
              <w:ind w:left="144" w:right="-43" w:hanging="144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 xml:space="preserve"> 2564</w:t>
            </w: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 (รวมอยู่ในค่าใช้จ่ายในการขายและบริหา</w:t>
            </w:r>
            <w:r w:rsidRPr="004D3E5A">
              <w:rPr>
                <w:rFonts w:ascii="Angsana New" w:hAnsi="Angsana New" w:hint="cs"/>
                <w:sz w:val="24"/>
                <w:szCs w:val="24"/>
                <w:cs/>
              </w:rPr>
              <w:t>รทั้งจำนวน</w:t>
            </w:r>
            <w:r w:rsidRPr="004D3E5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7E1C6C2" w14:textId="77777777" w:rsidR="00270E42" w:rsidRPr="004D3E5A" w:rsidRDefault="00270E42" w:rsidP="00270E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24,889</w:t>
            </w:r>
          </w:p>
        </w:tc>
      </w:tr>
      <w:tr w:rsidR="00270E42" w:rsidRPr="004D3E5A" w14:paraId="5DFEF95B" w14:textId="77777777" w:rsidTr="00254738">
        <w:tc>
          <w:tcPr>
            <w:tcW w:w="81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59448453" w14:textId="77777777" w:rsidR="00270E42" w:rsidRPr="004D3E5A" w:rsidRDefault="00270E42" w:rsidP="00270E42">
            <w:pPr>
              <w:spacing w:line="300" w:lineRule="exact"/>
              <w:ind w:left="144" w:right="-43" w:hanging="144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 xml:space="preserve"> 2565</w:t>
            </w: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 (รวมอยู่ในค่าใช้จ่ายในการขายและบริหา</w:t>
            </w:r>
            <w:r w:rsidRPr="004D3E5A">
              <w:rPr>
                <w:rFonts w:ascii="Angsana New" w:hAnsi="Angsana New" w:hint="cs"/>
                <w:sz w:val="24"/>
                <w:szCs w:val="24"/>
                <w:cs/>
              </w:rPr>
              <w:t>รทั้งจำนวน</w:t>
            </w:r>
            <w:r w:rsidRPr="004D3E5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95482F" w14:textId="77777777" w:rsidR="00270E42" w:rsidRPr="004D3E5A" w:rsidRDefault="007362BE" w:rsidP="00270E42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24,393</w:t>
            </w:r>
          </w:p>
        </w:tc>
      </w:tr>
    </w:tbl>
    <w:p w14:paraId="19B10070" w14:textId="6A169923" w:rsidR="0040724B" w:rsidRPr="004D3E5A" w:rsidRDefault="0040724B"/>
    <w:p w14:paraId="78483271" w14:textId="77777777" w:rsidR="00D5145E" w:rsidRPr="004D3E5A" w:rsidRDefault="00D5145E">
      <w:r w:rsidRPr="004D3E5A">
        <w:br w:type="page"/>
      </w:r>
    </w:p>
    <w:tbl>
      <w:tblPr>
        <w:tblW w:w="9270" w:type="dxa"/>
        <w:tblInd w:w="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790"/>
        <w:gridCol w:w="1080"/>
        <w:gridCol w:w="1080"/>
        <w:gridCol w:w="1080"/>
        <w:gridCol w:w="1080"/>
        <w:gridCol w:w="1080"/>
        <w:gridCol w:w="90"/>
        <w:gridCol w:w="236"/>
        <w:gridCol w:w="754"/>
      </w:tblGrid>
      <w:tr w:rsidR="00967FFE" w:rsidRPr="004D3E5A" w14:paraId="45A382C9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66A7D23" w14:textId="7A505E8D" w:rsidR="00967FFE" w:rsidRPr="004D3E5A" w:rsidRDefault="005309EC" w:rsidP="0040724B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3E5A">
              <w:lastRenderedPageBreak/>
              <w:br w:type="page"/>
            </w:r>
            <w:r w:rsidRPr="004D3E5A">
              <w:br w:type="page"/>
            </w:r>
            <w:r w:rsidR="00967FFE" w:rsidRPr="004D3E5A">
              <w:rPr>
                <w:rFonts w:ascii="Angsana New" w:hAnsi="Angsana New"/>
                <w:sz w:val="24"/>
                <w:szCs w:val="24"/>
              </w:rPr>
              <w:br w:type="page"/>
            </w:r>
            <w:r w:rsidR="00967FFE" w:rsidRPr="004D3E5A">
              <w:rPr>
                <w:rFonts w:ascii="Angsana New" w:hAnsi="Angsana New"/>
                <w:sz w:val="24"/>
                <w:szCs w:val="24"/>
                <w:cs/>
              </w:rPr>
              <w:tab/>
            </w:r>
            <w:r w:rsidR="00967FFE" w:rsidRPr="004D3E5A">
              <w:rPr>
                <w:rFonts w:ascii="Angsana New" w:hAnsi="Angsana New"/>
                <w:sz w:val="24"/>
                <w:szCs w:val="24"/>
                <w:cs/>
              </w:rPr>
              <w:tab/>
            </w:r>
          </w:p>
        </w:tc>
        <w:tc>
          <w:tcPr>
            <w:tcW w:w="324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F8740" w14:textId="77777777" w:rsidR="00967FFE" w:rsidRPr="004D3E5A" w:rsidRDefault="00967FFE" w:rsidP="0040724B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C046C6E" w14:textId="77777777" w:rsidR="00967FFE" w:rsidRPr="004D3E5A" w:rsidRDefault="00967FFE" w:rsidP="0040724B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2160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10C08B0F" w14:textId="77777777" w:rsidR="00967FFE" w:rsidRPr="004D3E5A" w:rsidRDefault="00967FFE" w:rsidP="0040724B">
            <w:pPr>
              <w:tabs>
                <w:tab w:val="center" w:pos="8010"/>
              </w:tabs>
              <w:spacing w:line="300" w:lineRule="exact"/>
              <w:ind w:left="12" w:right="-43"/>
              <w:jc w:val="right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(หน่วย</w:t>
            </w:r>
            <w:r w:rsidRPr="004D3E5A">
              <w:rPr>
                <w:rFonts w:ascii="Angsana New" w:hAnsi="Angsana New"/>
                <w:sz w:val="24"/>
                <w:szCs w:val="24"/>
              </w:rPr>
              <w:t xml:space="preserve">: </w:t>
            </w:r>
            <w:r w:rsidRPr="004D3E5A">
              <w:rPr>
                <w:rFonts w:ascii="Angsana New" w:hAnsi="Angsana New"/>
                <w:sz w:val="24"/>
                <w:szCs w:val="24"/>
                <w:cs/>
              </w:rPr>
              <w:t>พันบาท)</w:t>
            </w:r>
          </w:p>
        </w:tc>
      </w:tr>
      <w:tr w:rsidR="00967FFE" w:rsidRPr="004D3E5A" w14:paraId="4BC91ADA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CDD25AC" w14:textId="77777777" w:rsidR="00967FFE" w:rsidRPr="004D3E5A" w:rsidRDefault="00967FFE" w:rsidP="0040724B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6480" w:type="dxa"/>
            <w:gridSpan w:val="8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FB0A5B" w14:textId="77777777" w:rsidR="00967FFE" w:rsidRPr="004D3E5A" w:rsidRDefault="00967FFE" w:rsidP="0040724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งบการเงินเฉพาะกิจการ</w:t>
            </w:r>
          </w:p>
        </w:tc>
      </w:tr>
      <w:tr w:rsidR="00E31C0E" w:rsidRPr="004D3E5A" w14:paraId="0CF5AD4E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D17F635" w14:textId="77777777" w:rsidR="00E31C0E" w:rsidRPr="004D3E5A" w:rsidRDefault="00E31C0E" w:rsidP="0040724B">
            <w:pPr>
              <w:tabs>
                <w:tab w:val="center" w:pos="8010"/>
              </w:tabs>
              <w:spacing w:line="300" w:lineRule="exact"/>
              <w:ind w:left="-90" w:right="-43"/>
              <w:jc w:val="center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4D475E" w14:textId="77777777" w:rsidR="00E31C0E" w:rsidRPr="004D3E5A" w:rsidRDefault="00E31C0E" w:rsidP="0040724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ที่ดิน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79B37" w14:textId="77777777" w:rsidR="00E31C0E" w:rsidRPr="004D3E5A" w:rsidRDefault="00E31C0E" w:rsidP="0040724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อาคาร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CA846A" w14:textId="77777777" w:rsidR="00E31C0E" w:rsidRPr="004D3E5A" w:rsidRDefault="00E31C0E" w:rsidP="0040724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เครื่องตกแต่งและเครื่องใช้สำนักงาน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6C507" w14:textId="77777777" w:rsidR="00E31C0E" w:rsidRPr="004D3E5A" w:rsidRDefault="00E31C0E" w:rsidP="0040724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1744F" w14:textId="77777777" w:rsidR="00E31C0E" w:rsidRPr="004D3E5A" w:rsidRDefault="00E31C0E" w:rsidP="0040724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สินทรัพย์ระหว่างติดตั้งและก่อสร้าง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D7E193" w14:textId="77777777" w:rsidR="00E31C0E" w:rsidRPr="004D3E5A" w:rsidRDefault="00E31C0E" w:rsidP="0040724B">
            <w:pPr>
              <w:pBdr>
                <w:bottom w:val="single" w:sz="4" w:space="1" w:color="auto"/>
              </w:pBdr>
              <w:tabs>
                <w:tab w:val="center" w:pos="8010"/>
              </w:tabs>
              <w:spacing w:line="300" w:lineRule="exact"/>
              <w:ind w:left="12" w:right="-43"/>
              <w:jc w:val="center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รวม</w:t>
            </w:r>
          </w:p>
        </w:tc>
      </w:tr>
      <w:tr w:rsidR="00E31C0E" w:rsidRPr="004D3E5A" w14:paraId="66CC70AB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8064833" w14:textId="77777777" w:rsidR="00E31C0E" w:rsidRPr="004D3E5A" w:rsidRDefault="00E31C0E" w:rsidP="0040724B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ราคาทุน</w:t>
            </w:r>
            <w:r w:rsidRPr="004D3E5A">
              <w:rPr>
                <w:rFonts w:ascii="Angsana New" w:hAnsi="Angsan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0CB594" w14:textId="77777777" w:rsidR="00E31C0E" w:rsidRPr="004D3E5A" w:rsidRDefault="00E31C0E" w:rsidP="0040724B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9EBB91" w14:textId="77777777" w:rsidR="00E31C0E" w:rsidRPr="004D3E5A" w:rsidRDefault="00E31C0E" w:rsidP="0040724B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8E8A7B" w14:textId="77777777" w:rsidR="00E31C0E" w:rsidRPr="004D3E5A" w:rsidRDefault="00E31C0E" w:rsidP="0040724B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638499" w14:textId="77777777" w:rsidR="00E31C0E" w:rsidRPr="004D3E5A" w:rsidRDefault="00E31C0E" w:rsidP="0040724B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1E2BB6C" w14:textId="77777777" w:rsidR="00E31C0E" w:rsidRPr="004D3E5A" w:rsidRDefault="00E31C0E" w:rsidP="0040724B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23CEFE8" w14:textId="77777777" w:rsidR="00E31C0E" w:rsidRPr="004D3E5A" w:rsidRDefault="00E31C0E" w:rsidP="0040724B">
            <w:pPr>
              <w:tabs>
                <w:tab w:val="center" w:pos="8010"/>
              </w:tabs>
              <w:spacing w:line="300" w:lineRule="exact"/>
              <w:ind w:left="12" w:right="-43" w:hanging="12"/>
              <w:jc w:val="both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26080B" w:rsidRPr="004D3E5A" w14:paraId="16A9AE23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C0B44B6" w14:textId="77777777" w:rsidR="0026080B" w:rsidRPr="004D3E5A" w:rsidRDefault="0026080B" w:rsidP="0026080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D3E5A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4D3E5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757C5DE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59,999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4EC7FE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38,080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5B15CB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159,959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B5FE144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3,057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51C358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4,490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3BFF86A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265,585</w:t>
            </w:r>
          </w:p>
        </w:tc>
      </w:tr>
      <w:tr w:rsidR="0026080B" w:rsidRPr="004D3E5A" w14:paraId="18254A3F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68A2DF7" w14:textId="77777777" w:rsidR="0026080B" w:rsidRPr="004D3E5A" w:rsidRDefault="0026080B" w:rsidP="0026080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E120783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B721EE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9D6C52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5,735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2515CDB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6419F2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8,738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443155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14,473</w:t>
            </w:r>
          </w:p>
        </w:tc>
      </w:tr>
      <w:tr w:rsidR="0026080B" w:rsidRPr="004D3E5A" w14:paraId="4494D816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99E077C" w14:textId="77777777" w:rsidR="0026080B" w:rsidRPr="004D3E5A" w:rsidRDefault="0026080B" w:rsidP="0026080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จำหน่าย</w:t>
            </w:r>
            <w:r w:rsidRPr="004D3E5A">
              <w:rPr>
                <w:rFonts w:ascii="Angsana New" w:hAnsi="Angsana New"/>
                <w:sz w:val="24"/>
                <w:szCs w:val="24"/>
              </w:rPr>
              <w:t>/</w:t>
            </w:r>
            <w:r w:rsidRPr="004D3E5A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920D84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41D6940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(245)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5BB676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(7,796)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4738A3D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F8AF091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03BE388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(8,041)</w:t>
            </w:r>
          </w:p>
        </w:tc>
      </w:tr>
      <w:tr w:rsidR="0026080B" w:rsidRPr="004D3E5A" w14:paraId="2E1C55F3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D328B40" w14:textId="77777777" w:rsidR="0026080B" w:rsidRPr="004D3E5A" w:rsidRDefault="0026080B" w:rsidP="0026080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  <w:r w:rsidRPr="004D3E5A">
              <w:rPr>
                <w:rFonts w:ascii="Angsana New" w:hAnsi="Angsana New"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14E620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7CD253A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41A0679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9,387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5773916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D5AE66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(9,387)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25905BBE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</w:tr>
      <w:tr w:rsidR="0026080B" w:rsidRPr="004D3E5A" w14:paraId="75DF7872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01A2186" w14:textId="77777777" w:rsidR="0026080B" w:rsidRPr="004D3E5A" w:rsidRDefault="0026080B" w:rsidP="0026080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584C7C7" w14:textId="77777777" w:rsidR="0026080B" w:rsidRPr="004D3E5A" w:rsidRDefault="0026080B" w:rsidP="002608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1F0FCAD" w14:textId="77777777" w:rsidR="0026080B" w:rsidRPr="004D3E5A" w:rsidRDefault="0026080B" w:rsidP="002608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51A5B73" w14:textId="77777777" w:rsidR="0026080B" w:rsidRPr="004D3E5A" w:rsidRDefault="0026080B" w:rsidP="002608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F334C7B" w14:textId="77777777" w:rsidR="0026080B" w:rsidRPr="004D3E5A" w:rsidRDefault="0026080B" w:rsidP="002608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9,476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E09CE58" w14:textId="77777777" w:rsidR="0026080B" w:rsidRPr="004D3E5A" w:rsidRDefault="0026080B" w:rsidP="002608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93DE0A2" w14:textId="77777777" w:rsidR="0026080B" w:rsidRPr="004D3E5A" w:rsidRDefault="0026080B" w:rsidP="002608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9,476</w:t>
            </w:r>
          </w:p>
        </w:tc>
      </w:tr>
      <w:tr w:rsidR="0026080B" w:rsidRPr="004D3E5A" w14:paraId="429FB05F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91CA633" w14:textId="77777777" w:rsidR="0026080B" w:rsidRPr="004D3E5A" w:rsidRDefault="0026080B" w:rsidP="0026080B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D3E5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D3E5A">
              <w:rPr>
                <w:rFonts w:ascii="Angsana New" w:hAnsi="Angsana New"/>
                <w:sz w:val="24"/>
                <w:szCs w:val="24"/>
              </w:rPr>
              <w:t xml:space="preserve">2564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20C4DF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59,999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2D90C1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37,835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170BC2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167,285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2B14E6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12,533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8CDAC79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3,841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55E6D9A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281,493</w:t>
            </w:r>
          </w:p>
        </w:tc>
      </w:tr>
      <w:tr w:rsidR="004A7D0C" w:rsidRPr="004D3E5A" w14:paraId="7B60F2C1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033DF712" w14:textId="77777777" w:rsidR="004A7D0C" w:rsidRPr="004D3E5A" w:rsidRDefault="004A7D0C" w:rsidP="004A7D0C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ซื้อเพิ่ม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3C16BF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4199D8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7D8FF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7,346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C8D32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9199D9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18,984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7D5C6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26,330</w:t>
            </w:r>
          </w:p>
        </w:tc>
      </w:tr>
      <w:tr w:rsidR="004A7D0C" w:rsidRPr="004D3E5A" w14:paraId="11B48E7C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14DD08C" w14:textId="7B268C2A" w:rsidR="004A7D0C" w:rsidRPr="004D3E5A" w:rsidRDefault="004A7D0C" w:rsidP="004A7D0C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65D35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285A1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(19)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7D675B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(9,4</w:t>
            </w:r>
            <w:r w:rsidR="0056290D" w:rsidRPr="004D3E5A">
              <w:rPr>
                <w:rFonts w:ascii="Angsana New" w:hAnsi="Angsana New"/>
                <w:sz w:val="24"/>
                <w:szCs w:val="24"/>
              </w:rPr>
              <w:t>24</w:t>
            </w:r>
            <w:r w:rsidRPr="004D3E5A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2B6E5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5F48CE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8E9F8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(9,4</w:t>
            </w:r>
            <w:r w:rsidR="0056290D" w:rsidRPr="004D3E5A">
              <w:rPr>
                <w:rFonts w:ascii="Angsana New" w:hAnsi="Angsana New"/>
                <w:sz w:val="24"/>
                <w:szCs w:val="24"/>
              </w:rPr>
              <w:t>43</w:t>
            </w:r>
            <w:r w:rsidRPr="004D3E5A">
              <w:rPr>
                <w:rFonts w:ascii="Angsana New" w:hAnsi="Angsana New" w:hint="cs"/>
                <w:sz w:val="24"/>
                <w:szCs w:val="24"/>
              </w:rPr>
              <w:t>)</w:t>
            </w:r>
          </w:p>
        </w:tc>
      </w:tr>
      <w:tr w:rsidR="00612FB9" w:rsidRPr="004D3E5A" w14:paraId="34E5CDB2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212C58E" w14:textId="2569D514" w:rsidR="00612FB9" w:rsidRPr="004D3E5A" w:rsidRDefault="00612FB9" w:rsidP="00612FB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โอน</w:t>
            </w:r>
            <w:r w:rsidRPr="004D3E5A">
              <w:rPr>
                <w:rFonts w:ascii="Angsana New" w:hAnsi="Angsana New" w:hint="cs"/>
                <w:sz w:val="24"/>
                <w:szCs w:val="24"/>
                <w:cs/>
              </w:rPr>
              <w:t>เข้า (ออก)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1B6B2" w14:textId="049DF7B3" w:rsidR="00612FB9" w:rsidRPr="004D3E5A" w:rsidRDefault="00612FB9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3AA9E6" w14:textId="60CA0C20" w:rsidR="00612FB9" w:rsidRPr="004D3E5A" w:rsidRDefault="00612FB9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94B13A" w14:textId="2FA6FFD2" w:rsidR="00612FB9" w:rsidRPr="004D3E5A" w:rsidRDefault="00612FB9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18,998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5FBB4A" w14:textId="03D2A380" w:rsidR="00612FB9" w:rsidRPr="004D3E5A" w:rsidRDefault="00612FB9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A0C8B8" w14:textId="51059F12" w:rsidR="00612FB9" w:rsidRPr="004D3E5A" w:rsidRDefault="00612FB9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(18,998)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411595" w14:textId="22397AB7" w:rsidR="00612FB9" w:rsidRPr="004D3E5A" w:rsidRDefault="00612FB9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</w:tr>
      <w:tr w:rsidR="004A7D0C" w:rsidRPr="004D3E5A" w14:paraId="5A7076ED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6F10F3F6" w14:textId="77777777" w:rsidR="004A7D0C" w:rsidRPr="004D3E5A" w:rsidRDefault="004A7D0C" w:rsidP="004A7D0C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D3E5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D3E5A">
              <w:rPr>
                <w:rFonts w:ascii="Angsana New" w:hAnsi="Angsana New"/>
                <w:sz w:val="24"/>
                <w:szCs w:val="24"/>
              </w:rPr>
              <w:t xml:space="preserve">2565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86C1D73" w14:textId="77777777" w:rsidR="004A7D0C" w:rsidRPr="004D3E5A" w:rsidRDefault="004A7D0C" w:rsidP="004A7D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59,999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6B2B2FF" w14:textId="77777777" w:rsidR="004A7D0C" w:rsidRPr="004D3E5A" w:rsidRDefault="004A7D0C" w:rsidP="004A7D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37,816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89C1F7" w14:textId="77777777" w:rsidR="004A7D0C" w:rsidRPr="004D3E5A" w:rsidRDefault="004A7D0C" w:rsidP="004A7D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184,205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E31F0F" w14:textId="77777777" w:rsidR="004A7D0C" w:rsidRPr="004D3E5A" w:rsidRDefault="004A7D0C" w:rsidP="004A7D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12,533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72B65E0" w14:textId="1BF012C1" w:rsidR="004A7D0C" w:rsidRPr="004D3E5A" w:rsidRDefault="004A7D0C" w:rsidP="004A7D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3,82</w:t>
            </w:r>
            <w:r w:rsidR="000828A6" w:rsidRPr="004D3E5A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6F04413" w14:textId="77777777" w:rsidR="004A7D0C" w:rsidRPr="004D3E5A" w:rsidRDefault="004A7D0C" w:rsidP="004A7D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298,380</w:t>
            </w:r>
          </w:p>
        </w:tc>
      </w:tr>
      <w:tr w:rsidR="004A7D0C" w:rsidRPr="004D3E5A" w14:paraId="6DDB963F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78F3CC3" w14:textId="1C2A0DB4" w:rsidR="004A7D0C" w:rsidRPr="004D3E5A" w:rsidRDefault="004A7D0C" w:rsidP="004A7D0C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ค่าเสื่อมราคาสะสม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D1AD670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9A1591C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DE45984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C4B0EB2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67F9229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17172463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74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4A7D0C" w:rsidRPr="004D3E5A" w14:paraId="109F5415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C1FD624" w14:textId="77777777" w:rsidR="004A7D0C" w:rsidRPr="004D3E5A" w:rsidRDefault="004A7D0C" w:rsidP="004A7D0C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D3E5A">
              <w:rPr>
                <w:rFonts w:ascii="Angsana New" w:hAnsi="Angsana New"/>
                <w:sz w:val="24"/>
                <w:szCs w:val="24"/>
              </w:rPr>
              <w:t xml:space="preserve">1 </w:t>
            </w: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มกราคม </w:t>
            </w:r>
            <w:r w:rsidRPr="004D3E5A">
              <w:rPr>
                <w:rFonts w:ascii="Angsana New" w:hAnsi="Angsana New"/>
                <w:sz w:val="24"/>
                <w:szCs w:val="24"/>
              </w:rPr>
              <w:t>2564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C66E23F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2024315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21,069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BD45F50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103,778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D593C01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1,400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35FD832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F5A3F2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126,247</w:t>
            </w:r>
          </w:p>
        </w:tc>
      </w:tr>
      <w:tr w:rsidR="004A7D0C" w:rsidRPr="004D3E5A" w14:paraId="532F7607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4B6962F3" w14:textId="77777777" w:rsidR="004A7D0C" w:rsidRPr="004D3E5A" w:rsidRDefault="004A7D0C" w:rsidP="004A7D0C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05DC65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CE4D98B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1,807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27A94F2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20,305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3B0CDAC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549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CF1D72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4A96FB6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22,661</w:t>
            </w:r>
          </w:p>
        </w:tc>
      </w:tr>
      <w:tr w:rsidR="004A7D0C" w:rsidRPr="004D3E5A" w14:paraId="54610E83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5ECFCD5F" w14:textId="2DE94698" w:rsidR="004A7D0C" w:rsidRPr="004D3E5A" w:rsidRDefault="004A7D0C" w:rsidP="004A7D0C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ค่าเสื่อมราคาสำหรับส่วนที่จำหน่าย</w:t>
            </w:r>
            <w:r w:rsidRPr="004D3E5A">
              <w:rPr>
                <w:rFonts w:ascii="Angsana New" w:hAnsi="Angsana New" w:hint="cs"/>
                <w:sz w:val="24"/>
                <w:szCs w:val="24"/>
                <w:cs/>
              </w:rPr>
              <w:t xml:space="preserve">/         </w:t>
            </w:r>
            <w:r w:rsidR="003633CA" w:rsidRPr="004D3E5A">
              <w:rPr>
                <w:rFonts w:ascii="Angsana New" w:hAnsi="Angsana New" w:hint="cs"/>
                <w:sz w:val="24"/>
                <w:szCs w:val="24"/>
                <w:cs/>
              </w:rPr>
              <w:t xml:space="preserve">    </w:t>
            </w:r>
            <w:r w:rsidRPr="004D3E5A">
              <w:rPr>
                <w:rFonts w:ascii="Angsana New" w:hAnsi="Angsana New" w:hint="cs"/>
                <w:sz w:val="24"/>
                <w:szCs w:val="24"/>
                <w:cs/>
              </w:rPr>
              <w:t xml:space="preserve">  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06A5C1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11BAB3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(43)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3439DA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(5,773)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C04FD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781883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50FF5B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(5,816)</w:t>
            </w:r>
          </w:p>
        </w:tc>
      </w:tr>
      <w:tr w:rsidR="004A7D0C" w:rsidRPr="004D3E5A" w14:paraId="521BF32E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A76AA3B" w14:textId="77777777" w:rsidR="004A7D0C" w:rsidRPr="004D3E5A" w:rsidRDefault="004A7D0C" w:rsidP="004A7D0C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ค่าเสื่อมราคาสำหรับส่วนที่</w:t>
            </w:r>
            <w:r w:rsidRPr="004D3E5A">
              <w:rPr>
                <w:rFonts w:ascii="Angsana New" w:hAnsi="Angsana New" w:hint="cs"/>
                <w:sz w:val="24"/>
                <w:szCs w:val="24"/>
                <w:cs/>
              </w:rPr>
              <w:t>โอนมาจากสินทรัพย์สิทธิการใช้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6D6FD4" w14:textId="77777777" w:rsidR="004A7D0C" w:rsidRPr="004D3E5A" w:rsidRDefault="004A7D0C" w:rsidP="004A7D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67DC0C" w14:textId="77777777" w:rsidR="004A7D0C" w:rsidRPr="004D3E5A" w:rsidRDefault="004A7D0C" w:rsidP="004A7D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1B5DE" w14:textId="77777777" w:rsidR="004A7D0C" w:rsidRPr="004D3E5A" w:rsidRDefault="004A7D0C" w:rsidP="004A7D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5AC2B7" w14:textId="77777777" w:rsidR="004A7D0C" w:rsidRPr="004D3E5A" w:rsidRDefault="004A7D0C" w:rsidP="004A7D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3,517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ECC1BF" w14:textId="77777777" w:rsidR="004A7D0C" w:rsidRPr="004D3E5A" w:rsidRDefault="004A7D0C" w:rsidP="004A7D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17900" w14:textId="77777777" w:rsidR="004A7D0C" w:rsidRPr="004D3E5A" w:rsidRDefault="004A7D0C" w:rsidP="004A7D0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3,517</w:t>
            </w:r>
          </w:p>
        </w:tc>
      </w:tr>
      <w:tr w:rsidR="004A7D0C" w:rsidRPr="004D3E5A" w14:paraId="21CB9D97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54D010F" w14:textId="77777777" w:rsidR="004A7D0C" w:rsidRPr="004D3E5A" w:rsidRDefault="004A7D0C" w:rsidP="004A7D0C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D3E5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D3E5A">
              <w:rPr>
                <w:rFonts w:ascii="Angsana New" w:hAnsi="Angsana New"/>
                <w:sz w:val="24"/>
                <w:szCs w:val="24"/>
              </w:rPr>
              <w:t xml:space="preserve">2564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62E4BA7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9193023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22,833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658B330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118,310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3DF17AC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5,466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9BF627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A3F19C0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146,609</w:t>
            </w:r>
          </w:p>
        </w:tc>
      </w:tr>
      <w:tr w:rsidR="004A7D0C" w:rsidRPr="004D3E5A" w14:paraId="699E4272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1B695E3C" w14:textId="77777777" w:rsidR="004A7D0C" w:rsidRPr="004D3E5A" w:rsidRDefault="004A7D0C" w:rsidP="004A7D0C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450D600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C2E8C4D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1,778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40C938B2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18,807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90CC86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938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802EB94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3143766" w14:textId="77777777" w:rsidR="004A7D0C" w:rsidRPr="004D3E5A" w:rsidRDefault="004A7D0C" w:rsidP="004A7D0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21,523</w:t>
            </w:r>
          </w:p>
        </w:tc>
      </w:tr>
      <w:tr w:rsidR="00612FB9" w:rsidRPr="004D3E5A" w14:paraId="4804BD01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2E8EA72E" w14:textId="0BE33EA0" w:rsidR="00612FB9" w:rsidRPr="004D3E5A" w:rsidRDefault="00612FB9" w:rsidP="00612FB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>ค่าเสื่อมราคาสำหรับส่วนที่</w:t>
            </w:r>
            <w:r w:rsidRPr="004D3E5A">
              <w:rPr>
                <w:rFonts w:ascii="Angsana New" w:hAnsi="Angsana New" w:hint="cs"/>
                <w:sz w:val="24"/>
                <w:szCs w:val="24"/>
                <w:cs/>
              </w:rPr>
              <w:t>ตัดจำหน่าย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0552C" w14:textId="7FB53B1D" w:rsidR="00612FB9" w:rsidRPr="004D3E5A" w:rsidRDefault="00612FB9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03B12" w14:textId="17837050" w:rsidR="00612FB9" w:rsidRPr="004D3E5A" w:rsidRDefault="00612FB9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(5)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A70351" w14:textId="2F4CE696" w:rsidR="00612FB9" w:rsidRPr="004D3E5A" w:rsidRDefault="00612FB9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(7,980)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373C34" w14:textId="38D205D6" w:rsidR="00612FB9" w:rsidRPr="004D3E5A" w:rsidRDefault="00612FB9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0D6172" w14:textId="0963A386" w:rsidR="00612FB9" w:rsidRPr="004D3E5A" w:rsidRDefault="00612FB9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021FE" w14:textId="5D8E469A" w:rsidR="00612FB9" w:rsidRPr="004D3E5A" w:rsidRDefault="00612FB9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(7,985)</w:t>
            </w:r>
          </w:p>
        </w:tc>
      </w:tr>
      <w:tr w:rsidR="00612FB9" w:rsidRPr="004D3E5A" w14:paraId="081DD67D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8D39DE3" w14:textId="77777777" w:rsidR="00612FB9" w:rsidRPr="004D3E5A" w:rsidRDefault="00612FB9" w:rsidP="00612FB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D3E5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D3E5A">
              <w:rPr>
                <w:rFonts w:ascii="Angsana New" w:hAnsi="Angsana New"/>
                <w:sz w:val="24"/>
                <w:szCs w:val="24"/>
              </w:rPr>
              <w:t xml:space="preserve">2565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95CF517" w14:textId="77777777" w:rsidR="00612FB9" w:rsidRPr="004D3E5A" w:rsidRDefault="00612FB9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E33554A" w14:textId="77777777" w:rsidR="00612FB9" w:rsidRPr="004D3E5A" w:rsidRDefault="00612FB9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24,606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25BBADF" w14:textId="77777777" w:rsidR="00612FB9" w:rsidRPr="004D3E5A" w:rsidRDefault="00612FB9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129,137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1CBF54" w14:textId="77777777" w:rsidR="00612FB9" w:rsidRPr="004D3E5A" w:rsidRDefault="00612FB9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6,404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E4A37B" w14:textId="77777777" w:rsidR="00612FB9" w:rsidRPr="004D3E5A" w:rsidRDefault="00612FB9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-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37606560" w14:textId="77777777" w:rsidR="00612FB9" w:rsidRPr="004D3E5A" w:rsidRDefault="00612FB9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160,147</w:t>
            </w:r>
          </w:p>
        </w:tc>
      </w:tr>
      <w:tr w:rsidR="00612FB9" w:rsidRPr="004D3E5A" w14:paraId="4D3D13FC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BBA3F3D" w14:textId="77777777" w:rsidR="00612FB9" w:rsidRPr="004D3E5A" w:rsidRDefault="00612FB9" w:rsidP="00612FB9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4"/>
                <w:szCs w:val="24"/>
                <w:cs/>
              </w:rPr>
            </w:pPr>
            <w:r w:rsidRPr="004D3E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มูลค่าสุทธิตามบัญชี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3191274" w14:textId="77777777" w:rsidR="00612FB9" w:rsidRPr="004D3E5A" w:rsidRDefault="00612FB9" w:rsidP="0061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  <w:cs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3E5B964" w14:textId="77777777" w:rsidR="00612FB9" w:rsidRPr="004D3E5A" w:rsidRDefault="00612FB9" w:rsidP="0061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F061594" w14:textId="77777777" w:rsidR="00612FB9" w:rsidRPr="004D3E5A" w:rsidRDefault="00612FB9" w:rsidP="0061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776D052" w14:textId="77777777" w:rsidR="00612FB9" w:rsidRPr="004D3E5A" w:rsidRDefault="00612FB9" w:rsidP="0061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228F84" w14:textId="77777777" w:rsidR="00612FB9" w:rsidRPr="004D3E5A" w:rsidRDefault="00612FB9" w:rsidP="0061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CE87780" w14:textId="77777777" w:rsidR="00612FB9" w:rsidRPr="004D3E5A" w:rsidRDefault="00612FB9" w:rsidP="0061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2FB9" w:rsidRPr="004D3E5A" w14:paraId="7F4E15DA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3B348403" w14:textId="77777777" w:rsidR="00612FB9" w:rsidRPr="004D3E5A" w:rsidRDefault="00612FB9" w:rsidP="00612FB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D3E5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D3E5A">
              <w:rPr>
                <w:rFonts w:ascii="Angsana New" w:hAnsi="Angsana New"/>
                <w:sz w:val="24"/>
                <w:szCs w:val="24"/>
              </w:rPr>
              <w:t xml:space="preserve">2564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8B93C48" w14:textId="77777777" w:rsidR="00612FB9" w:rsidRPr="004D3E5A" w:rsidRDefault="00612FB9" w:rsidP="00612FB9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59,999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54A8427" w14:textId="77777777" w:rsidR="00612FB9" w:rsidRPr="004D3E5A" w:rsidRDefault="00612FB9" w:rsidP="00612FB9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15,002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BC9885" w14:textId="77777777" w:rsidR="00612FB9" w:rsidRPr="004D3E5A" w:rsidRDefault="00612FB9" w:rsidP="00612FB9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48,975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C3403AC" w14:textId="77777777" w:rsidR="00612FB9" w:rsidRPr="004D3E5A" w:rsidRDefault="00612FB9" w:rsidP="00612FB9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7,067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27DEA1F" w14:textId="77777777" w:rsidR="00612FB9" w:rsidRPr="004D3E5A" w:rsidRDefault="00612FB9" w:rsidP="00612FB9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3,841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638BA537" w14:textId="77777777" w:rsidR="00612FB9" w:rsidRPr="004D3E5A" w:rsidRDefault="00612FB9" w:rsidP="00612FB9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134,884</w:t>
            </w:r>
          </w:p>
        </w:tc>
      </w:tr>
      <w:tr w:rsidR="00612FB9" w:rsidRPr="004D3E5A" w14:paraId="2C1BF43A" w14:textId="77777777" w:rsidTr="00A77D86">
        <w:tc>
          <w:tcPr>
            <w:tcW w:w="2790" w:type="dxa"/>
            <w:tcBorders>
              <w:top w:val="nil"/>
              <w:left w:val="nil"/>
              <w:bottom w:val="nil"/>
              <w:right w:val="nil"/>
            </w:tcBorders>
          </w:tcPr>
          <w:p w14:paraId="71A95B75" w14:textId="77777777" w:rsidR="00612FB9" w:rsidRPr="004D3E5A" w:rsidRDefault="00612FB9" w:rsidP="00612FB9">
            <w:pPr>
              <w:tabs>
                <w:tab w:val="left" w:pos="132"/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ณ วันที่ </w:t>
            </w:r>
            <w:r w:rsidRPr="004D3E5A">
              <w:rPr>
                <w:rFonts w:ascii="Angsana New" w:hAnsi="Angsana New"/>
                <w:sz w:val="24"/>
                <w:szCs w:val="24"/>
              </w:rPr>
              <w:t xml:space="preserve">31 </w:t>
            </w: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ธันวาคม </w:t>
            </w:r>
            <w:r w:rsidRPr="004D3E5A">
              <w:rPr>
                <w:rFonts w:ascii="Angsana New" w:hAnsi="Angsana New"/>
                <w:sz w:val="24"/>
                <w:szCs w:val="24"/>
              </w:rPr>
              <w:t xml:space="preserve">2565   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9267CBC" w14:textId="77777777" w:rsidR="00612FB9" w:rsidRPr="004D3E5A" w:rsidRDefault="00612FB9" w:rsidP="00612FB9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59,999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48BFB0F" w14:textId="77777777" w:rsidR="00612FB9" w:rsidRPr="004D3E5A" w:rsidRDefault="00612FB9" w:rsidP="00612FB9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13,210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2B4239" w14:textId="77777777" w:rsidR="00612FB9" w:rsidRPr="004D3E5A" w:rsidRDefault="00612FB9" w:rsidP="00612FB9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55,068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B983B07" w14:textId="77777777" w:rsidR="00612FB9" w:rsidRPr="004D3E5A" w:rsidRDefault="00612FB9" w:rsidP="00612FB9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6,129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A1D6FD6" w14:textId="45CBE7AD" w:rsidR="00612FB9" w:rsidRPr="004D3E5A" w:rsidRDefault="00612FB9" w:rsidP="00612FB9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3,82</w:t>
            </w:r>
            <w:r w:rsidRPr="004D3E5A">
              <w:rPr>
                <w:rFonts w:ascii="Angsana New" w:hAnsi="Angsana New"/>
                <w:sz w:val="24"/>
                <w:szCs w:val="24"/>
              </w:rPr>
              <w:t>7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7658149E" w14:textId="77777777" w:rsidR="00612FB9" w:rsidRPr="004D3E5A" w:rsidRDefault="00612FB9" w:rsidP="00612FB9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</w:rPr>
              <w:t>138,233</w:t>
            </w:r>
          </w:p>
        </w:tc>
      </w:tr>
      <w:tr w:rsidR="00612FB9" w:rsidRPr="004D3E5A" w14:paraId="3EC5F565" w14:textId="77777777" w:rsidTr="00A77D86">
        <w:trPr>
          <w:gridAfter w:val="1"/>
          <w:wAfter w:w="754" w:type="dxa"/>
        </w:trPr>
        <w:tc>
          <w:tcPr>
            <w:tcW w:w="495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47750E3E" w14:textId="77777777" w:rsidR="00612FB9" w:rsidRPr="004D3E5A" w:rsidRDefault="00612FB9" w:rsidP="00612FB9">
            <w:pPr>
              <w:tabs>
                <w:tab w:val="center" w:pos="8010"/>
              </w:tabs>
              <w:spacing w:line="300" w:lineRule="exact"/>
              <w:ind w:left="162" w:right="-43" w:hanging="119"/>
              <w:jc w:val="both"/>
              <w:rPr>
                <w:rFonts w:ascii="Angsana New" w:hAnsi="Angsana New"/>
                <w:b/>
                <w:bCs/>
                <w:sz w:val="24"/>
                <w:szCs w:val="24"/>
              </w:rPr>
            </w:pPr>
            <w:r w:rsidRPr="004D3E5A">
              <w:rPr>
                <w:rFonts w:ascii="Angsana New" w:hAnsi="Angsana New"/>
                <w:b/>
                <w:bCs/>
                <w:sz w:val="24"/>
                <w:szCs w:val="24"/>
                <w:cs/>
              </w:rPr>
              <w:t>ค่าเสื่อมราคาสำหรับปี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70B02AB3" w14:textId="77777777" w:rsidR="00612FB9" w:rsidRPr="004D3E5A" w:rsidRDefault="00612FB9" w:rsidP="0061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1630E7D" w14:textId="77777777" w:rsidR="00612FB9" w:rsidRPr="004D3E5A" w:rsidRDefault="00612FB9" w:rsidP="0061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117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2F95D2" w14:textId="77777777" w:rsidR="00612FB9" w:rsidRPr="004D3E5A" w:rsidRDefault="00612FB9" w:rsidP="0061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</w:tcPr>
          <w:p w14:paraId="7C936CE8" w14:textId="77777777" w:rsidR="00612FB9" w:rsidRPr="004D3E5A" w:rsidRDefault="00612FB9" w:rsidP="0061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</w:p>
        </w:tc>
      </w:tr>
      <w:tr w:rsidR="00612FB9" w:rsidRPr="004D3E5A" w14:paraId="7CC829E6" w14:textId="77777777" w:rsidTr="00A77D86">
        <w:tc>
          <w:tcPr>
            <w:tcW w:w="81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4B63F9EF" w14:textId="77777777" w:rsidR="00612FB9" w:rsidRPr="004D3E5A" w:rsidRDefault="00612FB9" w:rsidP="00612FB9">
            <w:pPr>
              <w:spacing w:line="300" w:lineRule="exact"/>
              <w:ind w:left="12" w:right="-43" w:hanging="12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4D3E5A">
              <w:rPr>
                <w:rFonts w:ascii="Angsana New" w:hAnsi="Angsana New"/>
                <w:sz w:val="24"/>
                <w:szCs w:val="24"/>
              </w:rPr>
              <w:t>2564</w:t>
            </w: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 (รวมอยู่ในค่าใช้จ่ายในการขายและบริหาร</w:t>
            </w:r>
            <w:r w:rsidRPr="004D3E5A">
              <w:rPr>
                <w:rFonts w:ascii="Angsana New" w:hAnsi="Angsana New" w:hint="cs"/>
                <w:sz w:val="24"/>
                <w:szCs w:val="24"/>
                <w:cs/>
              </w:rPr>
              <w:t>ทั้งจำนวน</w:t>
            </w:r>
            <w:r w:rsidRPr="004D3E5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5782249" w14:textId="77777777" w:rsidR="00612FB9" w:rsidRPr="004D3E5A" w:rsidRDefault="00612FB9" w:rsidP="00612FB9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22,661</w:t>
            </w:r>
          </w:p>
        </w:tc>
      </w:tr>
      <w:tr w:rsidR="00612FB9" w:rsidRPr="004D3E5A" w14:paraId="5E610066" w14:textId="77777777" w:rsidTr="00A77D86">
        <w:tc>
          <w:tcPr>
            <w:tcW w:w="8190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25FC6587" w14:textId="77777777" w:rsidR="00612FB9" w:rsidRPr="004D3E5A" w:rsidRDefault="00612FB9" w:rsidP="00612FB9">
            <w:pPr>
              <w:spacing w:line="300" w:lineRule="exact"/>
              <w:ind w:left="12" w:right="-43" w:hanging="12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 w:hint="cs"/>
                <w:sz w:val="24"/>
                <w:szCs w:val="24"/>
                <w:cs/>
              </w:rPr>
              <w:t xml:space="preserve"> </w:t>
            </w:r>
            <w:r w:rsidRPr="004D3E5A">
              <w:rPr>
                <w:rFonts w:ascii="Angsana New" w:hAnsi="Angsana New"/>
                <w:sz w:val="24"/>
                <w:szCs w:val="24"/>
              </w:rPr>
              <w:t>2565</w:t>
            </w:r>
            <w:r w:rsidRPr="004D3E5A">
              <w:rPr>
                <w:rFonts w:ascii="Angsana New" w:hAnsi="Angsana New"/>
                <w:sz w:val="24"/>
                <w:szCs w:val="24"/>
                <w:cs/>
              </w:rPr>
              <w:t xml:space="preserve"> (รวมอยู่ในค่าใช้จ่ายในการขายและบริหาร</w:t>
            </w:r>
            <w:r w:rsidRPr="004D3E5A">
              <w:rPr>
                <w:rFonts w:ascii="Angsana New" w:hAnsi="Angsana New" w:hint="cs"/>
                <w:sz w:val="24"/>
                <w:szCs w:val="24"/>
                <w:cs/>
              </w:rPr>
              <w:t>ทั้งจำนวน</w:t>
            </w:r>
            <w:r w:rsidRPr="004D3E5A">
              <w:rPr>
                <w:rFonts w:ascii="Angsana New" w:hAnsi="Angsana New"/>
                <w:sz w:val="24"/>
                <w:szCs w:val="24"/>
                <w:cs/>
              </w:rPr>
              <w:t>)</w:t>
            </w:r>
          </w:p>
        </w:tc>
        <w:tc>
          <w:tcPr>
            <w:tcW w:w="108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5ECFA104" w14:textId="77777777" w:rsidR="00612FB9" w:rsidRPr="004D3E5A" w:rsidRDefault="00612FB9" w:rsidP="00612FB9">
            <w:pPr>
              <w:pBdr>
                <w:bottom w:val="double" w:sz="6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300" w:lineRule="exact"/>
              <w:ind w:right="29"/>
              <w:rPr>
                <w:rFonts w:ascii="Angsana New" w:hAnsi="Angsana New"/>
                <w:sz w:val="24"/>
                <w:szCs w:val="24"/>
              </w:rPr>
            </w:pPr>
            <w:r w:rsidRPr="004D3E5A">
              <w:rPr>
                <w:rFonts w:ascii="Angsana New" w:hAnsi="Angsana New"/>
                <w:sz w:val="24"/>
                <w:szCs w:val="24"/>
              </w:rPr>
              <w:t>21,523</w:t>
            </w:r>
          </w:p>
        </w:tc>
      </w:tr>
    </w:tbl>
    <w:p w14:paraId="4A59431D" w14:textId="3A064E9E" w:rsidR="00363A73" w:rsidRPr="004D3E5A" w:rsidRDefault="003633CA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ab/>
      </w:r>
      <w:r w:rsidR="00967FFE" w:rsidRPr="004D3E5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26653" w:rsidRPr="004D3E5A">
        <w:rPr>
          <w:rFonts w:ascii="Angsana New" w:hAnsi="Angsana New"/>
          <w:sz w:val="32"/>
          <w:szCs w:val="32"/>
        </w:rPr>
        <w:t xml:space="preserve">31 </w:t>
      </w:r>
      <w:r w:rsidR="00226653" w:rsidRPr="004D3E5A">
        <w:rPr>
          <w:rFonts w:ascii="Angsana New" w:hAnsi="Angsana New"/>
          <w:sz w:val="32"/>
          <w:szCs w:val="32"/>
          <w:cs/>
        </w:rPr>
        <w:t xml:space="preserve">ธันวาคม </w:t>
      </w:r>
      <w:r w:rsidR="0026080B" w:rsidRPr="004D3E5A">
        <w:rPr>
          <w:rFonts w:ascii="Angsana New" w:hAnsi="Angsana New"/>
          <w:sz w:val="32"/>
          <w:szCs w:val="32"/>
        </w:rPr>
        <w:t>2565</w:t>
      </w:r>
      <w:r w:rsidR="00226653" w:rsidRPr="004D3E5A">
        <w:rPr>
          <w:rFonts w:ascii="Angsana New" w:hAnsi="Angsana New"/>
          <w:sz w:val="32"/>
          <w:szCs w:val="32"/>
        </w:rPr>
        <w:t xml:space="preserve"> </w:t>
      </w:r>
      <w:r w:rsidR="00C84CAE" w:rsidRPr="004D3E5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967FFE" w:rsidRPr="004D3E5A">
        <w:rPr>
          <w:rFonts w:ascii="Angsana New" w:hAnsi="Angsana New"/>
          <w:sz w:val="32"/>
          <w:szCs w:val="32"/>
          <w:cs/>
        </w:rPr>
        <w:t>มีอาคารและอุปกรณ์จำนวนหนึ่งซึ่งตัดค่าเสื่อมราคาหมดแล้วแต่ยังใช้งานอยู่</w:t>
      </w:r>
      <w:r w:rsidR="00967FFE" w:rsidRPr="004D3E5A">
        <w:rPr>
          <w:rFonts w:ascii="Angsana New" w:hAnsi="Angsana New"/>
          <w:sz w:val="32"/>
          <w:szCs w:val="32"/>
        </w:rPr>
        <w:t xml:space="preserve"> </w:t>
      </w:r>
      <w:r w:rsidR="00967FFE" w:rsidRPr="004D3E5A">
        <w:rPr>
          <w:rFonts w:ascii="Angsana New" w:hAnsi="Angsana New"/>
          <w:sz w:val="32"/>
          <w:szCs w:val="32"/>
          <w:cs/>
        </w:rPr>
        <w:t>มูลค่าตามบัญชีก่อนหักค่าเสื่อมราคาสะสมของสิน</w:t>
      </w:r>
      <w:r w:rsidR="00E012C8" w:rsidRPr="004D3E5A">
        <w:rPr>
          <w:rFonts w:ascii="Angsana New" w:hAnsi="Angsana New"/>
          <w:sz w:val="32"/>
          <w:szCs w:val="32"/>
          <w:cs/>
        </w:rPr>
        <w:t xml:space="preserve">ทรัพย์ดังกล่าวมีจำนวนประมาณ </w:t>
      </w:r>
      <w:r w:rsidR="004A7D0C" w:rsidRPr="004D3E5A">
        <w:rPr>
          <w:rFonts w:ascii="Angsana New" w:hAnsi="Angsana New"/>
          <w:sz w:val="32"/>
          <w:szCs w:val="32"/>
        </w:rPr>
        <w:t>97</w:t>
      </w:r>
      <w:r w:rsidR="0026080B" w:rsidRPr="004D3E5A">
        <w:rPr>
          <w:rFonts w:ascii="Angsana New" w:hAnsi="Angsana New"/>
          <w:sz w:val="32"/>
          <w:szCs w:val="32"/>
        </w:rPr>
        <w:t xml:space="preserve"> </w:t>
      </w:r>
      <w:r w:rsidR="00967FFE" w:rsidRPr="004D3E5A">
        <w:rPr>
          <w:rFonts w:ascii="Angsana New" w:hAnsi="Angsana New"/>
          <w:sz w:val="32"/>
          <w:szCs w:val="32"/>
          <w:cs/>
        </w:rPr>
        <w:t>ล้านบาท (</w:t>
      </w:r>
      <w:r w:rsidR="0026080B" w:rsidRPr="004D3E5A">
        <w:rPr>
          <w:rFonts w:ascii="Angsana New" w:hAnsi="Angsana New"/>
          <w:sz w:val="32"/>
          <w:szCs w:val="32"/>
        </w:rPr>
        <w:t>2564</w:t>
      </w:r>
      <w:r w:rsidR="006030C0" w:rsidRPr="004D3E5A">
        <w:rPr>
          <w:rFonts w:ascii="Angsana New" w:hAnsi="Angsana New"/>
          <w:sz w:val="32"/>
          <w:szCs w:val="32"/>
        </w:rPr>
        <w:t xml:space="preserve">: </w:t>
      </w:r>
      <w:r w:rsidR="0026080B" w:rsidRPr="004D3E5A">
        <w:rPr>
          <w:rFonts w:ascii="Angsana New" w:hAnsi="Angsana New"/>
          <w:sz w:val="32"/>
          <w:szCs w:val="32"/>
        </w:rPr>
        <w:t xml:space="preserve">80 </w:t>
      </w:r>
      <w:r w:rsidR="00967FFE" w:rsidRPr="004D3E5A">
        <w:rPr>
          <w:rFonts w:ascii="Angsana New" w:hAnsi="Angsana New"/>
          <w:sz w:val="32"/>
          <w:szCs w:val="32"/>
          <w:cs/>
        </w:rPr>
        <w:t>ล้านบาท)</w:t>
      </w:r>
      <w:r w:rsidR="00967FFE" w:rsidRPr="004D3E5A">
        <w:rPr>
          <w:rFonts w:ascii="Angsana New" w:hAnsi="Angsana New"/>
          <w:sz w:val="32"/>
          <w:szCs w:val="32"/>
        </w:rPr>
        <w:t xml:space="preserve"> </w:t>
      </w:r>
      <w:r w:rsidR="00967FFE" w:rsidRPr="004D3E5A">
        <w:rPr>
          <w:rFonts w:ascii="Angsana New" w:hAnsi="Angsana New"/>
          <w:sz w:val="32"/>
          <w:szCs w:val="32"/>
          <w:cs/>
        </w:rPr>
        <w:t>(เฉพาะบริษัทฯ</w:t>
      </w:r>
      <w:r w:rsidR="00967FFE" w:rsidRPr="004D3E5A">
        <w:rPr>
          <w:rFonts w:ascii="Angsana New" w:hAnsi="Angsana New"/>
          <w:sz w:val="32"/>
          <w:szCs w:val="32"/>
        </w:rPr>
        <w:t xml:space="preserve">: </w:t>
      </w:r>
      <w:r w:rsidR="004A7D0C" w:rsidRPr="004D3E5A">
        <w:rPr>
          <w:rFonts w:ascii="Angsana New" w:hAnsi="Angsana New"/>
          <w:sz w:val="32"/>
          <w:szCs w:val="32"/>
        </w:rPr>
        <w:t>97</w:t>
      </w:r>
      <w:r w:rsidR="0026080B" w:rsidRPr="004D3E5A">
        <w:rPr>
          <w:rFonts w:ascii="Angsana New" w:hAnsi="Angsana New"/>
          <w:sz w:val="32"/>
          <w:szCs w:val="32"/>
        </w:rPr>
        <w:t xml:space="preserve"> </w:t>
      </w:r>
      <w:r w:rsidR="00967FFE" w:rsidRPr="004D3E5A">
        <w:rPr>
          <w:rFonts w:ascii="Angsana New" w:hAnsi="Angsana New"/>
          <w:sz w:val="32"/>
          <w:szCs w:val="32"/>
          <w:cs/>
        </w:rPr>
        <w:t>ล้านบาท</w:t>
      </w:r>
      <w:r w:rsidR="00956708" w:rsidRPr="004D3E5A">
        <w:rPr>
          <w:rFonts w:ascii="Angsana New" w:hAnsi="Angsana New"/>
          <w:sz w:val="32"/>
          <w:szCs w:val="32"/>
        </w:rPr>
        <w:t xml:space="preserve"> </w:t>
      </w:r>
      <w:r w:rsidR="00877491" w:rsidRPr="004D3E5A">
        <w:rPr>
          <w:rFonts w:ascii="Angsana New" w:hAnsi="Angsana New" w:hint="cs"/>
          <w:sz w:val="32"/>
          <w:szCs w:val="32"/>
          <w:cs/>
        </w:rPr>
        <w:t>(</w:t>
      </w:r>
      <w:r w:rsidR="0026080B" w:rsidRPr="004D3E5A">
        <w:rPr>
          <w:rFonts w:ascii="Angsana New" w:hAnsi="Angsana New"/>
          <w:sz w:val="32"/>
          <w:szCs w:val="32"/>
        </w:rPr>
        <w:t>2564</w:t>
      </w:r>
      <w:r w:rsidR="00113C7D" w:rsidRPr="004D3E5A">
        <w:rPr>
          <w:rFonts w:ascii="Angsana New" w:hAnsi="Angsana New"/>
          <w:sz w:val="32"/>
          <w:szCs w:val="32"/>
        </w:rPr>
        <w:t xml:space="preserve">: </w:t>
      </w:r>
      <w:r w:rsidR="0026080B" w:rsidRPr="004D3E5A">
        <w:rPr>
          <w:rFonts w:ascii="Angsana New" w:hAnsi="Angsana New"/>
          <w:sz w:val="32"/>
          <w:szCs w:val="32"/>
        </w:rPr>
        <w:t xml:space="preserve">80 </w:t>
      </w:r>
      <w:r w:rsidR="00967FFE" w:rsidRPr="004D3E5A">
        <w:rPr>
          <w:rFonts w:ascii="Angsana New" w:hAnsi="Angsana New"/>
          <w:sz w:val="32"/>
          <w:szCs w:val="32"/>
          <w:cs/>
        </w:rPr>
        <w:t>ล้านบาท)</w:t>
      </w:r>
      <w:r w:rsidR="00877491" w:rsidRPr="004D3E5A">
        <w:rPr>
          <w:rFonts w:ascii="Angsana New" w:hAnsi="Angsana New" w:hint="cs"/>
          <w:sz w:val="32"/>
          <w:szCs w:val="32"/>
          <w:cs/>
        </w:rPr>
        <w:t>)</w:t>
      </w:r>
      <w:r w:rsidR="00777718" w:rsidRPr="004D3E5A">
        <w:rPr>
          <w:rFonts w:ascii="Angsana New" w:hAnsi="Angsana New"/>
          <w:sz w:val="32"/>
          <w:szCs w:val="32"/>
        </w:rPr>
        <w:t xml:space="preserve"> </w:t>
      </w:r>
    </w:p>
    <w:p w14:paraId="750C59B6" w14:textId="77777777" w:rsidR="00D5145E" w:rsidRPr="004D3E5A" w:rsidRDefault="00D51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br w:type="page"/>
      </w:r>
    </w:p>
    <w:p w14:paraId="5D708540" w14:textId="71A22903" w:rsidR="00955A72" w:rsidRPr="004D3E5A" w:rsidRDefault="00955A72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B0D71" w:rsidRPr="004D3E5A">
        <w:rPr>
          <w:rFonts w:ascii="Angsana New" w:hAnsi="Angsana New"/>
          <w:b/>
          <w:bCs/>
          <w:sz w:val="32"/>
          <w:szCs w:val="32"/>
        </w:rPr>
        <w:t>6</w:t>
      </w:r>
      <w:r w:rsidRPr="004D3E5A">
        <w:rPr>
          <w:rFonts w:ascii="Angsana New" w:hAnsi="Angsana New"/>
          <w:b/>
          <w:bCs/>
          <w:sz w:val="32"/>
          <w:szCs w:val="32"/>
          <w:cs/>
        </w:rPr>
        <w:t>.</w:t>
      </w:r>
      <w:r w:rsidRPr="004D3E5A">
        <w:rPr>
          <w:rFonts w:ascii="Angsana New" w:hAnsi="Angsana New"/>
          <w:b/>
          <w:bCs/>
          <w:sz w:val="32"/>
          <w:szCs w:val="32"/>
          <w:cs/>
        </w:rPr>
        <w:tab/>
      </w:r>
      <w:r w:rsidRPr="004D3E5A">
        <w:rPr>
          <w:rFonts w:ascii="Angsana New" w:hAnsi="Angsana New" w:hint="cs"/>
          <w:b/>
          <w:bCs/>
          <w:sz w:val="32"/>
          <w:szCs w:val="32"/>
          <w:cs/>
        </w:rPr>
        <w:t xml:space="preserve">สัญญาเช่า </w:t>
      </w:r>
    </w:p>
    <w:p w14:paraId="40B4E0A9" w14:textId="5759561A" w:rsidR="00955A72" w:rsidRPr="004D3E5A" w:rsidRDefault="00955A72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D3E5A">
        <w:rPr>
          <w:rFonts w:ascii="Angsana New" w:hAnsi="Angsana New"/>
          <w:b/>
          <w:bCs/>
          <w:sz w:val="32"/>
          <w:szCs w:val="32"/>
          <w:cs/>
        </w:rPr>
        <w:tab/>
      </w:r>
      <w:r w:rsidRPr="004D3E5A">
        <w:rPr>
          <w:rFonts w:ascii="Angsana New" w:hAnsi="Angsana New" w:hint="cs"/>
          <w:b/>
          <w:bCs/>
          <w:sz w:val="32"/>
          <w:szCs w:val="32"/>
          <w:cs/>
        </w:rPr>
        <w:t xml:space="preserve">กลุ่มบริษัทในฐานะผู้เช่า </w:t>
      </w:r>
    </w:p>
    <w:p w14:paraId="761B8942" w14:textId="77777777" w:rsidR="00955A72" w:rsidRPr="004D3E5A" w:rsidRDefault="0040724B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955A72" w:rsidRPr="004D3E5A">
        <w:rPr>
          <w:rFonts w:ascii="Angsana New" w:hAnsi="Angsana New"/>
          <w:sz w:val="32"/>
          <w:szCs w:val="32"/>
          <w:cs/>
        </w:rPr>
        <w:t xml:space="preserve">กลุ่มบริษัททำสัญญาเช่าอาคาร </w:t>
      </w:r>
      <w:r w:rsidRPr="004D3E5A">
        <w:rPr>
          <w:rFonts w:ascii="Angsana New" w:hAnsi="Angsana New" w:hint="cs"/>
          <w:sz w:val="32"/>
          <w:szCs w:val="32"/>
          <w:cs/>
        </w:rPr>
        <w:t>และ</w:t>
      </w:r>
      <w:r w:rsidR="00955A72" w:rsidRPr="004D3E5A">
        <w:rPr>
          <w:rFonts w:ascii="Angsana New" w:hAnsi="Angsana New"/>
          <w:sz w:val="32"/>
          <w:szCs w:val="32"/>
          <w:cs/>
        </w:rPr>
        <w:t>ยานพาหนะ เพื่อใช้ในการดำเนินงาน</w:t>
      </w:r>
      <w:r w:rsidR="00B87C4E" w:rsidRPr="004D3E5A">
        <w:rPr>
          <w:rFonts w:ascii="Angsana New" w:hAnsi="Angsana New" w:hint="cs"/>
          <w:sz w:val="32"/>
          <w:szCs w:val="32"/>
          <w:cs/>
        </w:rPr>
        <w:t xml:space="preserve"> </w:t>
      </w:r>
      <w:r w:rsidR="00955A72" w:rsidRPr="004D3E5A">
        <w:rPr>
          <w:rFonts w:ascii="Angsana New" w:hAnsi="Angsana New"/>
          <w:sz w:val="32"/>
          <w:szCs w:val="32"/>
          <w:cs/>
        </w:rPr>
        <w:t xml:space="preserve">สัญญาเช่าอาคารมีอายุสัญญาเช่าอยู่ระหว่าง </w:t>
      </w:r>
      <w:r w:rsidRPr="004D3E5A">
        <w:rPr>
          <w:rFonts w:ascii="Angsana New" w:hAnsi="Angsana New"/>
          <w:sz w:val="32"/>
          <w:szCs w:val="32"/>
        </w:rPr>
        <w:t xml:space="preserve">1 - 6 </w:t>
      </w:r>
      <w:r w:rsidR="00955A72" w:rsidRPr="004D3E5A">
        <w:rPr>
          <w:rFonts w:ascii="Angsana New" w:hAnsi="Angsana New"/>
          <w:sz w:val="32"/>
          <w:szCs w:val="32"/>
          <w:cs/>
        </w:rPr>
        <w:t xml:space="preserve">ปี </w:t>
      </w:r>
      <w:r w:rsidR="00953696" w:rsidRPr="004D3E5A">
        <w:rPr>
          <w:rFonts w:ascii="Angsana New" w:hAnsi="Angsana New" w:hint="cs"/>
          <w:sz w:val="32"/>
          <w:szCs w:val="32"/>
          <w:cs/>
        </w:rPr>
        <w:t>และ</w:t>
      </w:r>
      <w:r w:rsidR="00955A72" w:rsidRPr="004D3E5A">
        <w:rPr>
          <w:rFonts w:ascii="Angsana New" w:hAnsi="Angsana New"/>
          <w:sz w:val="32"/>
          <w:szCs w:val="32"/>
          <w:cs/>
        </w:rPr>
        <w:t xml:space="preserve">สัญญาเช่ายานพาหนะมีอายุสัญญาเช่าอยู่ระหว่าง </w:t>
      </w:r>
      <w:r w:rsidRPr="004D3E5A">
        <w:rPr>
          <w:rFonts w:ascii="Angsana New" w:hAnsi="Angsana New"/>
          <w:sz w:val="32"/>
          <w:szCs w:val="32"/>
        </w:rPr>
        <w:t>4 - 5</w:t>
      </w:r>
      <w:r w:rsidR="00955A72" w:rsidRPr="004D3E5A">
        <w:rPr>
          <w:rFonts w:ascii="Angsana New" w:hAnsi="Angsana New"/>
          <w:sz w:val="32"/>
          <w:szCs w:val="32"/>
        </w:rPr>
        <w:t xml:space="preserve"> </w:t>
      </w:r>
      <w:r w:rsidR="00955A72" w:rsidRPr="004D3E5A">
        <w:rPr>
          <w:rFonts w:ascii="Angsana New" w:hAnsi="Angsana New"/>
          <w:sz w:val="32"/>
          <w:szCs w:val="32"/>
          <w:cs/>
        </w:rPr>
        <w:t>ปี</w:t>
      </w:r>
    </w:p>
    <w:p w14:paraId="196DAF53" w14:textId="4A4F2C0A" w:rsidR="00955A72" w:rsidRPr="004D3E5A" w:rsidRDefault="00955A72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D3E5A">
        <w:rPr>
          <w:rFonts w:ascii="Angsana New" w:hAnsi="Angsana New"/>
          <w:b/>
          <w:bCs/>
          <w:sz w:val="32"/>
          <w:szCs w:val="32"/>
        </w:rPr>
        <w:t>1</w:t>
      </w:r>
      <w:r w:rsidR="00AB0D71" w:rsidRPr="004D3E5A">
        <w:rPr>
          <w:rFonts w:ascii="Angsana New" w:hAnsi="Angsana New"/>
          <w:b/>
          <w:bCs/>
          <w:sz w:val="32"/>
          <w:szCs w:val="32"/>
        </w:rPr>
        <w:t>6</w:t>
      </w:r>
      <w:r w:rsidRPr="004D3E5A">
        <w:rPr>
          <w:rFonts w:ascii="Angsana New" w:hAnsi="Angsana New"/>
          <w:b/>
          <w:bCs/>
          <w:sz w:val="32"/>
          <w:szCs w:val="32"/>
        </w:rPr>
        <w:t>.1</w:t>
      </w:r>
      <w:r w:rsidRPr="004D3E5A">
        <w:rPr>
          <w:rFonts w:ascii="Angsana New" w:hAnsi="Angsana New"/>
          <w:b/>
          <w:bCs/>
          <w:sz w:val="32"/>
          <w:szCs w:val="32"/>
        </w:rPr>
        <w:tab/>
      </w:r>
      <w:r w:rsidRPr="004D3E5A">
        <w:rPr>
          <w:rFonts w:ascii="Angsana New" w:hAnsi="Angsana New"/>
          <w:b/>
          <w:bCs/>
          <w:sz w:val="32"/>
          <w:szCs w:val="32"/>
          <w:cs/>
        </w:rPr>
        <w:t>สินทรัพย์สิทธิการใช้</w:t>
      </w:r>
    </w:p>
    <w:p w14:paraId="1FEBD0DB" w14:textId="6F13EA89" w:rsidR="00EB706D" w:rsidRPr="004D3E5A" w:rsidRDefault="0040724B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EB706D" w:rsidRPr="004D3E5A">
        <w:rPr>
          <w:rFonts w:ascii="Angsana New" w:hAnsi="Angsana New" w:hint="cs"/>
          <w:sz w:val="32"/>
          <w:szCs w:val="32"/>
          <w:cs/>
        </w:rPr>
        <w:t xml:space="preserve">รายการเปลี่ยนแปลงของบัญชีของสินทรัพย์สิทธิการใช้สำหรับปีสิ้นสุดวันที่ </w:t>
      </w:r>
      <w:r w:rsidR="00EB706D" w:rsidRPr="004D3E5A">
        <w:rPr>
          <w:rFonts w:ascii="Angsana New" w:hAnsi="Angsana New" w:hint="cs"/>
          <w:sz w:val="32"/>
          <w:szCs w:val="32"/>
        </w:rPr>
        <w:t>31</w:t>
      </w:r>
      <w:r w:rsidR="00EB706D" w:rsidRPr="004D3E5A">
        <w:rPr>
          <w:rFonts w:ascii="Angsana New" w:hAnsi="Angsana New" w:hint="cs"/>
          <w:sz w:val="32"/>
          <w:szCs w:val="32"/>
          <w:cs/>
        </w:rPr>
        <w:t xml:space="preserve"> ธันวาคม </w:t>
      </w:r>
      <w:r w:rsidR="0026080B" w:rsidRPr="004D3E5A">
        <w:rPr>
          <w:rFonts w:ascii="Angsana New" w:hAnsi="Angsana New"/>
          <w:sz w:val="32"/>
          <w:szCs w:val="32"/>
        </w:rPr>
        <w:t>2565</w:t>
      </w:r>
      <w:r w:rsidR="00EB706D" w:rsidRPr="004D3E5A">
        <w:rPr>
          <w:rFonts w:ascii="Angsana New" w:hAnsi="Angsana New" w:hint="cs"/>
          <w:sz w:val="32"/>
          <w:szCs w:val="32"/>
        </w:rPr>
        <w:t xml:space="preserve"> </w:t>
      </w:r>
      <w:r w:rsidR="00EB706D" w:rsidRPr="004D3E5A">
        <w:rPr>
          <w:rFonts w:ascii="Angsana New" w:hAnsi="Angsana New" w:hint="cs"/>
          <w:sz w:val="32"/>
          <w:szCs w:val="32"/>
          <w:cs/>
        </w:rPr>
        <w:t xml:space="preserve">และ </w:t>
      </w:r>
      <w:r w:rsidR="0026080B" w:rsidRPr="004D3E5A">
        <w:rPr>
          <w:rFonts w:ascii="Angsana New" w:hAnsi="Angsana New"/>
          <w:sz w:val="32"/>
          <w:szCs w:val="32"/>
        </w:rPr>
        <w:t>2564</w:t>
      </w:r>
      <w:r w:rsidR="00EB706D" w:rsidRPr="004D3E5A">
        <w:rPr>
          <w:rFonts w:ascii="Angsana New" w:hAnsi="Angsana New" w:hint="cs"/>
          <w:sz w:val="32"/>
          <w:szCs w:val="32"/>
        </w:rPr>
        <w:t xml:space="preserve"> </w:t>
      </w:r>
      <w:r w:rsidR="00EB706D" w:rsidRPr="004D3E5A">
        <w:rPr>
          <w:rFonts w:ascii="Angsana New" w:hAnsi="Angsana New" w:hint="cs"/>
          <w:sz w:val="32"/>
          <w:szCs w:val="32"/>
          <w:cs/>
        </w:rPr>
        <w:t>สรุปได้ดังนี้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610"/>
        <w:gridCol w:w="1095"/>
        <w:gridCol w:w="1095"/>
        <w:gridCol w:w="1095"/>
        <w:gridCol w:w="1095"/>
        <w:gridCol w:w="1095"/>
        <w:gridCol w:w="1095"/>
      </w:tblGrid>
      <w:tr w:rsidR="000C2EE3" w:rsidRPr="004D3E5A" w14:paraId="317E3BB7" w14:textId="77777777" w:rsidTr="000C2EE3">
        <w:trPr>
          <w:tblHeader/>
        </w:trPr>
        <w:tc>
          <w:tcPr>
            <w:tcW w:w="2610" w:type="dxa"/>
          </w:tcPr>
          <w:p w14:paraId="34B822E6" w14:textId="77777777" w:rsidR="000C2EE3" w:rsidRPr="004D3E5A" w:rsidRDefault="000C2EE3" w:rsidP="00BA50D2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6570" w:type="dxa"/>
            <w:gridSpan w:val="6"/>
            <w:hideMark/>
          </w:tcPr>
          <w:p w14:paraId="171F9405" w14:textId="77777777" w:rsidR="000C2EE3" w:rsidRPr="004D3E5A" w:rsidRDefault="000C2EE3" w:rsidP="00BA50D2">
            <w:pPr>
              <w:tabs>
                <w:tab w:val="right" w:pos="1033"/>
              </w:tabs>
              <w:spacing w:line="240" w:lineRule="auto"/>
              <w:ind w:right="-72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(หน่วย</w:t>
            </w:r>
            <w:r w:rsidRPr="004D3E5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D3E5A">
              <w:rPr>
                <w:rFonts w:ascii="Angsana New" w:hAnsi="Angsana New"/>
                <w:sz w:val="28"/>
                <w:szCs w:val="28"/>
                <w:cs/>
              </w:rPr>
              <w:t>พันบาท)</w:t>
            </w:r>
          </w:p>
        </w:tc>
      </w:tr>
      <w:tr w:rsidR="000C2EE3" w:rsidRPr="004D3E5A" w14:paraId="6E9042B3" w14:textId="77777777" w:rsidTr="000C2EE3">
        <w:trPr>
          <w:tblHeader/>
        </w:trPr>
        <w:tc>
          <w:tcPr>
            <w:tcW w:w="2610" w:type="dxa"/>
          </w:tcPr>
          <w:p w14:paraId="52C5A249" w14:textId="77777777" w:rsidR="000C2EE3" w:rsidRPr="004D3E5A" w:rsidRDefault="000C2EE3" w:rsidP="00BA50D2">
            <w:pPr>
              <w:spacing w:line="240" w:lineRule="auto"/>
              <w:ind w:left="151" w:hanging="151"/>
              <w:jc w:val="thaiDistribute"/>
              <w:outlineLvl w:val="0"/>
              <w:rPr>
                <w:rFonts w:ascii="Angsana New" w:hAnsi="Angsana New"/>
                <w:sz w:val="28"/>
                <w:szCs w:val="28"/>
                <w:cs/>
                <w:lang w:val="en-GB"/>
              </w:rPr>
            </w:pPr>
          </w:p>
        </w:tc>
        <w:tc>
          <w:tcPr>
            <w:tcW w:w="3285" w:type="dxa"/>
            <w:gridSpan w:val="3"/>
            <w:hideMark/>
          </w:tcPr>
          <w:p w14:paraId="02EFBD50" w14:textId="77777777" w:rsidR="000C2EE3" w:rsidRPr="004D3E5A" w:rsidRDefault="000C2EE3" w:rsidP="00BA50D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285" w:type="dxa"/>
            <w:gridSpan w:val="3"/>
          </w:tcPr>
          <w:p w14:paraId="423E6407" w14:textId="77777777" w:rsidR="000C2EE3" w:rsidRPr="004D3E5A" w:rsidRDefault="000C2EE3" w:rsidP="00BA50D2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0C2EE3" w:rsidRPr="004D3E5A" w14:paraId="4FF6B187" w14:textId="77777777" w:rsidTr="000C2EE3">
        <w:trPr>
          <w:tblHeader/>
        </w:trPr>
        <w:tc>
          <w:tcPr>
            <w:tcW w:w="2610" w:type="dxa"/>
          </w:tcPr>
          <w:p w14:paraId="2F5BBBEC" w14:textId="77777777" w:rsidR="000C2EE3" w:rsidRPr="004D3E5A" w:rsidRDefault="000C2EE3" w:rsidP="000C2EE3">
            <w:pPr>
              <w:spacing w:line="240" w:lineRule="auto"/>
              <w:ind w:left="151" w:hanging="151"/>
              <w:jc w:val="center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095" w:type="dxa"/>
            <w:vAlign w:val="bottom"/>
            <w:hideMark/>
          </w:tcPr>
          <w:p w14:paraId="6D451FFA" w14:textId="77777777" w:rsidR="000C2EE3" w:rsidRPr="004D3E5A" w:rsidRDefault="000C2EE3" w:rsidP="000C2E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11"/>
              <w:jc w:val="center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4D3E5A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095" w:type="dxa"/>
            <w:vAlign w:val="bottom"/>
            <w:hideMark/>
          </w:tcPr>
          <w:p w14:paraId="0FE8B275" w14:textId="77777777" w:rsidR="000C2EE3" w:rsidRPr="004D3E5A" w:rsidRDefault="000C2EE3" w:rsidP="000C2E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95" w:type="dxa"/>
            <w:vAlign w:val="bottom"/>
            <w:hideMark/>
          </w:tcPr>
          <w:p w14:paraId="6D12F710" w14:textId="77777777" w:rsidR="000C2EE3" w:rsidRPr="004D3E5A" w:rsidRDefault="000C2EE3" w:rsidP="000C2E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  <w:tc>
          <w:tcPr>
            <w:tcW w:w="1095" w:type="dxa"/>
            <w:vAlign w:val="bottom"/>
          </w:tcPr>
          <w:p w14:paraId="0B9D025F" w14:textId="77777777" w:rsidR="000C2EE3" w:rsidRPr="004D3E5A" w:rsidRDefault="000C2EE3" w:rsidP="000C2E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pacing w:val="-4"/>
                <w:sz w:val="28"/>
                <w:szCs w:val="28"/>
                <w:cs/>
              </w:rPr>
              <w:t>อาคาร</w:t>
            </w:r>
          </w:p>
        </w:tc>
        <w:tc>
          <w:tcPr>
            <w:tcW w:w="1095" w:type="dxa"/>
            <w:vAlign w:val="bottom"/>
          </w:tcPr>
          <w:p w14:paraId="2170BD2C" w14:textId="77777777" w:rsidR="000C2EE3" w:rsidRPr="004D3E5A" w:rsidRDefault="000C2EE3" w:rsidP="000C2E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ยานพาหนะ</w:t>
            </w:r>
          </w:p>
        </w:tc>
        <w:tc>
          <w:tcPr>
            <w:tcW w:w="1095" w:type="dxa"/>
            <w:vAlign w:val="bottom"/>
          </w:tcPr>
          <w:p w14:paraId="7D15FF79" w14:textId="77777777" w:rsidR="000C2EE3" w:rsidRPr="004D3E5A" w:rsidRDefault="000C2EE3" w:rsidP="000C2EE3">
            <w:pPr>
              <w:pBdr>
                <w:bottom w:val="single" w:sz="4" w:space="1" w:color="auto"/>
              </w:pBdr>
              <w:tabs>
                <w:tab w:val="right" w:pos="1033"/>
              </w:tabs>
              <w:spacing w:line="240" w:lineRule="auto"/>
              <w:ind w:right="-11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รวม</w:t>
            </w:r>
          </w:p>
        </w:tc>
      </w:tr>
      <w:tr w:rsidR="0026080B" w:rsidRPr="004D3E5A" w14:paraId="3B1E22DD" w14:textId="77777777" w:rsidTr="000C2EE3">
        <w:tc>
          <w:tcPr>
            <w:tcW w:w="2610" w:type="dxa"/>
            <w:hideMark/>
          </w:tcPr>
          <w:p w14:paraId="46056986" w14:textId="77777777" w:rsidR="0026080B" w:rsidRPr="004D3E5A" w:rsidRDefault="0026080B" w:rsidP="0026080B">
            <w:pPr>
              <w:spacing w:line="240" w:lineRule="auto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D3E5A">
              <w:rPr>
                <w:rFonts w:ascii="Angsana New" w:hAnsi="Angsana New"/>
                <w:sz w:val="28"/>
                <w:szCs w:val="28"/>
              </w:rPr>
              <w:t>1</w:t>
            </w:r>
            <w:r w:rsidRPr="004D3E5A">
              <w:rPr>
                <w:rFonts w:ascii="Angsana New" w:hAnsi="Angsana New"/>
                <w:sz w:val="28"/>
                <w:szCs w:val="28"/>
                <w:cs/>
              </w:rPr>
              <w:t xml:space="preserve"> มกราคม </w:t>
            </w:r>
            <w:r w:rsidRPr="004D3E5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95" w:type="dxa"/>
            <w:vAlign w:val="bottom"/>
          </w:tcPr>
          <w:p w14:paraId="58AE1F95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151,368</w:t>
            </w:r>
          </w:p>
        </w:tc>
        <w:tc>
          <w:tcPr>
            <w:tcW w:w="1095" w:type="dxa"/>
          </w:tcPr>
          <w:p w14:paraId="2AFE722B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12,392</w:t>
            </w:r>
          </w:p>
        </w:tc>
        <w:tc>
          <w:tcPr>
            <w:tcW w:w="1095" w:type="dxa"/>
            <w:vAlign w:val="bottom"/>
          </w:tcPr>
          <w:p w14:paraId="7E6EA9B1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163,760</w:t>
            </w:r>
          </w:p>
        </w:tc>
        <w:tc>
          <w:tcPr>
            <w:tcW w:w="1095" w:type="dxa"/>
            <w:vAlign w:val="bottom"/>
          </w:tcPr>
          <w:p w14:paraId="7670F5D7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151,014</w:t>
            </w:r>
          </w:p>
        </w:tc>
        <w:tc>
          <w:tcPr>
            <w:tcW w:w="1095" w:type="dxa"/>
          </w:tcPr>
          <w:p w14:paraId="669433C3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12,392</w:t>
            </w:r>
          </w:p>
        </w:tc>
        <w:tc>
          <w:tcPr>
            <w:tcW w:w="1095" w:type="dxa"/>
          </w:tcPr>
          <w:p w14:paraId="5E92A704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163,406</w:t>
            </w:r>
          </w:p>
        </w:tc>
      </w:tr>
      <w:tr w:rsidR="0026080B" w:rsidRPr="004D3E5A" w14:paraId="70C0DB42" w14:textId="77777777" w:rsidTr="0026080B">
        <w:tc>
          <w:tcPr>
            <w:tcW w:w="2610" w:type="dxa"/>
            <w:hideMark/>
          </w:tcPr>
          <w:p w14:paraId="0E2C4D08" w14:textId="77777777" w:rsidR="0026080B" w:rsidRPr="004D3E5A" w:rsidRDefault="0026080B" w:rsidP="0026080B">
            <w:pPr>
              <w:spacing w:line="240" w:lineRule="auto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95" w:type="dxa"/>
            <w:vAlign w:val="bottom"/>
          </w:tcPr>
          <w:p w14:paraId="5493F017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139,727</w:t>
            </w:r>
          </w:p>
        </w:tc>
        <w:tc>
          <w:tcPr>
            <w:tcW w:w="1095" w:type="dxa"/>
            <w:vAlign w:val="bottom"/>
          </w:tcPr>
          <w:p w14:paraId="4A6E876F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0D4E8871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139,727</w:t>
            </w:r>
          </w:p>
        </w:tc>
        <w:tc>
          <w:tcPr>
            <w:tcW w:w="1095" w:type="dxa"/>
          </w:tcPr>
          <w:p w14:paraId="18D505BC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138,616</w:t>
            </w:r>
          </w:p>
        </w:tc>
        <w:tc>
          <w:tcPr>
            <w:tcW w:w="1095" w:type="dxa"/>
          </w:tcPr>
          <w:p w14:paraId="3F49B6FE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95" w:type="dxa"/>
          </w:tcPr>
          <w:p w14:paraId="09FE02DF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138,616</w:t>
            </w:r>
          </w:p>
        </w:tc>
      </w:tr>
      <w:tr w:rsidR="0026080B" w:rsidRPr="004D3E5A" w14:paraId="783FA9E9" w14:textId="77777777" w:rsidTr="000C2EE3">
        <w:tc>
          <w:tcPr>
            <w:tcW w:w="2610" w:type="dxa"/>
          </w:tcPr>
          <w:p w14:paraId="31A8604C" w14:textId="77777777" w:rsidR="0026080B" w:rsidRPr="004D3E5A" w:rsidRDefault="0026080B" w:rsidP="0026080B">
            <w:pPr>
              <w:spacing w:line="240" w:lineRule="auto"/>
              <w:ind w:left="151" w:right="-17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จำหน่าย/ตัดจำหน่ายระหว่างปี</w:t>
            </w:r>
          </w:p>
        </w:tc>
        <w:tc>
          <w:tcPr>
            <w:tcW w:w="1095" w:type="dxa"/>
          </w:tcPr>
          <w:p w14:paraId="23831E0D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(46,953)</w:t>
            </w:r>
          </w:p>
        </w:tc>
        <w:tc>
          <w:tcPr>
            <w:tcW w:w="1095" w:type="dxa"/>
          </w:tcPr>
          <w:p w14:paraId="78249569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95" w:type="dxa"/>
          </w:tcPr>
          <w:p w14:paraId="2E84E24B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(46,953)</w:t>
            </w:r>
          </w:p>
        </w:tc>
        <w:tc>
          <w:tcPr>
            <w:tcW w:w="1095" w:type="dxa"/>
          </w:tcPr>
          <w:p w14:paraId="3AEA288B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(46,953)</w:t>
            </w:r>
          </w:p>
        </w:tc>
        <w:tc>
          <w:tcPr>
            <w:tcW w:w="1095" w:type="dxa"/>
          </w:tcPr>
          <w:p w14:paraId="44223968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95" w:type="dxa"/>
          </w:tcPr>
          <w:p w14:paraId="70012D9C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(46,953)</w:t>
            </w:r>
          </w:p>
        </w:tc>
      </w:tr>
      <w:tr w:rsidR="0026080B" w:rsidRPr="004D3E5A" w14:paraId="5DBC9183" w14:textId="77777777" w:rsidTr="0026080B">
        <w:tc>
          <w:tcPr>
            <w:tcW w:w="2610" w:type="dxa"/>
          </w:tcPr>
          <w:p w14:paraId="3D6653BE" w14:textId="77777777" w:rsidR="0026080B" w:rsidRPr="004D3E5A" w:rsidRDefault="0026080B" w:rsidP="0026080B">
            <w:pPr>
              <w:spacing w:line="240" w:lineRule="auto"/>
              <w:ind w:left="151" w:right="-17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>โอนออกไปเป็นที่ดิน อาคารและอุปกรณ์</w:t>
            </w:r>
          </w:p>
        </w:tc>
        <w:tc>
          <w:tcPr>
            <w:tcW w:w="1095" w:type="dxa"/>
            <w:vAlign w:val="bottom"/>
          </w:tcPr>
          <w:p w14:paraId="19A782DB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4A53D570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3E5A">
              <w:rPr>
                <w:rFonts w:ascii="Angsana New" w:hAnsi="Angsana New"/>
                <w:sz w:val="28"/>
                <w:szCs w:val="28"/>
              </w:rPr>
              <w:t>5,959</w:t>
            </w:r>
            <w:r w:rsidRPr="004D3E5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95" w:type="dxa"/>
            <w:vAlign w:val="bottom"/>
          </w:tcPr>
          <w:p w14:paraId="0D300747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3E5A">
              <w:rPr>
                <w:rFonts w:ascii="Angsana New" w:hAnsi="Angsana New"/>
                <w:sz w:val="28"/>
                <w:szCs w:val="28"/>
              </w:rPr>
              <w:t>5,959</w:t>
            </w:r>
            <w:r w:rsidRPr="004D3E5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95" w:type="dxa"/>
            <w:vAlign w:val="bottom"/>
          </w:tcPr>
          <w:p w14:paraId="0693DD41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719BAB66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3E5A">
              <w:rPr>
                <w:rFonts w:ascii="Angsana New" w:hAnsi="Angsana New"/>
                <w:sz w:val="28"/>
                <w:szCs w:val="28"/>
              </w:rPr>
              <w:t>5,959</w:t>
            </w:r>
            <w:r w:rsidRPr="004D3E5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95" w:type="dxa"/>
            <w:vAlign w:val="bottom"/>
          </w:tcPr>
          <w:p w14:paraId="7C0B6F5F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3E5A">
              <w:rPr>
                <w:rFonts w:ascii="Angsana New" w:hAnsi="Angsana New"/>
                <w:sz w:val="28"/>
                <w:szCs w:val="28"/>
              </w:rPr>
              <w:t>5,959</w:t>
            </w:r>
            <w:r w:rsidRPr="004D3E5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6080B" w:rsidRPr="004D3E5A" w14:paraId="2E47C696" w14:textId="77777777" w:rsidTr="000C2EE3">
        <w:tc>
          <w:tcPr>
            <w:tcW w:w="2610" w:type="dxa"/>
          </w:tcPr>
          <w:p w14:paraId="26272E20" w14:textId="77777777" w:rsidR="0026080B" w:rsidRPr="004D3E5A" w:rsidRDefault="0026080B" w:rsidP="0026080B">
            <w:pPr>
              <w:spacing w:line="240" w:lineRule="auto"/>
              <w:ind w:left="151" w:hanging="151"/>
              <w:outlineLvl w:val="0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95" w:type="dxa"/>
          </w:tcPr>
          <w:p w14:paraId="48214BCE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3E5A">
              <w:rPr>
                <w:rFonts w:ascii="Angsana New" w:hAnsi="Angsana New"/>
                <w:sz w:val="28"/>
                <w:szCs w:val="28"/>
              </w:rPr>
              <w:t>34,551</w:t>
            </w:r>
            <w:r w:rsidRPr="004D3E5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95" w:type="dxa"/>
          </w:tcPr>
          <w:p w14:paraId="4065F0EF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3E5A">
              <w:rPr>
                <w:rFonts w:ascii="Angsana New" w:hAnsi="Angsana New"/>
                <w:sz w:val="28"/>
                <w:szCs w:val="28"/>
              </w:rPr>
              <w:t>1,029</w:t>
            </w:r>
            <w:r w:rsidRPr="004D3E5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95" w:type="dxa"/>
          </w:tcPr>
          <w:p w14:paraId="21D8C529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(35,580)</w:t>
            </w:r>
          </w:p>
        </w:tc>
        <w:tc>
          <w:tcPr>
            <w:tcW w:w="1095" w:type="dxa"/>
          </w:tcPr>
          <w:p w14:paraId="1410828D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(33,44</w:t>
            </w:r>
            <w:r w:rsidRPr="004D3E5A">
              <w:rPr>
                <w:rFonts w:ascii="Angsana New" w:hAnsi="Angsana New"/>
                <w:sz w:val="28"/>
                <w:szCs w:val="28"/>
              </w:rPr>
              <w:t>3</w:t>
            </w:r>
            <w:r w:rsidRPr="004D3E5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95" w:type="dxa"/>
          </w:tcPr>
          <w:p w14:paraId="586D07BB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(</w:t>
            </w:r>
            <w:r w:rsidRPr="004D3E5A">
              <w:rPr>
                <w:rFonts w:ascii="Angsana New" w:hAnsi="Angsana New"/>
                <w:sz w:val="28"/>
                <w:szCs w:val="28"/>
              </w:rPr>
              <w:t>1,029</w:t>
            </w:r>
            <w:r w:rsidRPr="004D3E5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  <w:tc>
          <w:tcPr>
            <w:tcW w:w="1095" w:type="dxa"/>
          </w:tcPr>
          <w:p w14:paraId="69CE66B9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(34,</w:t>
            </w:r>
            <w:r w:rsidRPr="004D3E5A">
              <w:rPr>
                <w:rFonts w:ascii="Angsana New" w:hAnsi="Angsana New"/>
                <w:sz w:val="28"/>
                <w:szCs w:val="28"/>
              </w:rPr>
              <w:t>472</w:t>
            </w:r>
            <w:r w:rsidRPr="004D3E5A">
              <w:rPr>
                <w:rFonts w:ascii="Angsana New" w:hAnsi="Angsana New" w:hint="cs"/>
                <w:sz w:val="28"/>
                <w:szCs w:val="28"/>
              </w:rPr>
              <w:t>)</w:t>
            </w:r>
          </w:p>
        </w:tc>
      </w:tr>
      <w:tr w:rsidR="0026080B" w:rsidRPr="004D3E5A" w14:paraId="063966A8" w14:textId="77777777" w:rsidTr="0026080B">
        <w:trPr>
          <w:trHeight w:val="441"/>
        </w:trPr>
        <w:tc>
          <w:tcPr>
            <w:tcW w:w="2610" w:type="dxa"/>
            <w:hideMark/>
          </w:tcPr>
          <w:p w14:paraId="129A3A3E" w14:textId="77777777" w:rsidR="0026080B" w:rsidRPr="004D3E5A" w:rsidRDefault="0026080B" w:rsidP="0026080B">
            <w:pPr>
              <w:spacing w:line="240" w:lineRule="auto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>ส่วนลดค่าเช่า</w:t>
            </w:r>
          </w:p>
        </w:tc>
        <w:tc>
          <w:tcPr>
            <w:tcW w:w="1095" w:type="dxa"/>
          </w:tcPr>
          <w:p w14:paraId="41B91685" w14:textId="77777777" w:rsidR="0026080B" w:rsidRPr="004D3E5A" w:rsidRDefault="0026080B" w:rsidP="002608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(22,655)</w:t>
            </w:r>
          </w:p>
        </w:tc>
        <w:tc>
          <w:tcPr>
            <w:tcW w:w="1095" w:type="dxa"/>
          </w:tcPr>
          <w:p w14:paraId="74A1B66B" w14:textId="77777777" w:rsidR="0026080B" w:rsidRPr="004D3E5A" w:rsidRDefault="0026080B" w:rsidP="002608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95" w:type="dxa"/>
          </w:tcPr>
          <w:p w14:paraId="7AE0195C" w14:textId="77777777" w:rsidR="0026080B" w:rsidRPr="004D3E5A" w:rsidRDefault="0026080B" w:rsidP="002608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(22,655)</w:t>
            </w:r>
          </w:p>
        </w:tc>
        <w:tc>
          <w:tcPr>
            <w:tcW w:w="1095" w:type="dxa"/>
          </w:tcPr>
          <w:p w14:paraId="0239CD3F" w14:textId="77777777" w:rsidR="0026080B" w:rsidRPr="004D3E5A" w:rsidRDefault="0026080B" w:rsidP="002608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(22,655)</w:t>
            </w:r>
          </w:p>
        </w:tc>
        <w:tc>
          <w:tcPr>
            <w:tcW w:w="1095" w:type="dxa"/>
          </w:tcPr>
          <w:p w14:paraId="7E838FDF" w14:textId="77777777" w:rsidR="0026080B" w:rsidRPr="004D3E5A" w:rsidRDefault="0026080B" w:rsidP="002608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-</w:t>
            </w:r>
          </w:p>
        </w:tc>
        <w:tc>
          <w:tcPr>
            <w:tcW w:w="1095" w:type="dxa"/>
          </w:tcPr>
          <w:p w14:paraId="183361BE" w14:textId="77777777" w:rsidR="0026080B" w:rsidRPr="004D3E5A" w:rsidRDefault="0026080B" w:rsidP="002608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(22,655)</w:t>
            </w:r>
          </w:p>
        </w:tc>
      </w:tr>
      <w:tr w:rsidR="0026080B" w:rsidRPr="004D3E5A" w14:paraId="6621B058" w14:textId="77777777" w:rsidTr="000C2EE3">
        <w:tc>
          <w:tcPr>
            <w:tcW w:w="2610" w:type="dxa"/>
            <w:hideMark/>
          </w:tcPr>
          <w:p w14:paraId="6323EA16" w14:textId="77777777" w:rsidR="0026080B" w:rsidRPr="004D3E5A" w:rsidRDefault="0026080B" w:rsidP="0026080B">
            <w:pPr>
              <w:spacing w:line="240" w:lineRule="auto"/>
              <w:ind w:left="151" w:hanging="151"/>
              <w:outlineLvl w:val="0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D3E5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D3E5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D3E5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095" w:type="dxa"/>
            <w:vAlign w:val="bottom"/>
          </w:tcPr>
          <w:p w14:paraId="73D82A87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186,</w:t>
            </w:r>
            <w:r w:rsidRPr="004D3E5A">
              <w:rPr>
                <w:rFonts w:ascii="Angsana New" w:hAnsi="Angsana New"/>
                <w:sz w:val="28"/>
                <w:szCs w:val="28"/>
              </w:rPr>
              <w:t>936</w:t>
            </w:r>
          </w:p>
        </w:tc>
        <w:tc>
          <w:tcPr>
            <w:tcW w:w="1095" w:type="dxa"/>
          </w:tcPr>
          <w:p w14:paraId="46E46365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5,40</w:t>
            </w:r>
            <w:r w:rsidRPr="004D3E5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95" w:type="dxa"/>
            <w:vAlign w:val="bottom"/>
          </w:tcPr>
          <w:p w14:paraId="42C5F853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192,340</w:t>
            </w:r>
          </w:p>
        </w:tc>
        <w:tc>
          <w:tcPr>
            <w:tcW w:w="1095" w:type="dxa"/>
            <w:vAlign w:val="bottom"/>
          </w:tcPr>
          <w:p w14:paraId="3FD471CD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186,57</w:t>
            </w:r>
            <w:r w:rsidRPr="004D3E5A">
              <w:rPr>
                <w:rFonts w:ascii="Angsana New" w:hAnsi="Angsana New"/>
                <w:sz w:val="28"/>
                <w:szCs w:val="28"/>
              </w:rPr>
              <w:t>9</w:t>
            </w:r>
          </w:p>
        </w:tc>
        <w:tc>
          <w:tcPr>
            <w:tcW w:w="1095" w:type="dxa"/>
          </w:tcPr>
          <w:p w14:paraId="541EA3A8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5,40</w:t>
            </w:r>
            <w:r w:rsidRPr="004D3E5A">
              <w:rPr>
                <w:rFonts w:ascii="Angsana New" w:hAnsi="Angsana New"/>
                <w:sz w:val="28"/>
                <w:szCs w:val="28"/>
              </w:rPr>
              <w:t>4</w:t>
            </w:r>
          </w:p>
        </w:tc>
        <w:tc>
          <w:tcPr>
            <w:tcW w:w="1095" w:type="dxa"/>
          </w:tcPr>
          <w:p w14:paraId="36794A3C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</w:rPr>
              <w:t>191,983</w:t>
            </w:r>
          </w:p>
        </w:tc>
      </w:tr>
      <w:tr w:rsidR="008816B7" w:rsidRPr="004D3E5A" w14:paraId="178DBD02" w14:textId="77777777" w:rsidTr="000D547C">
        <w:tc>
          <w:tcPr>
            <w:tcW w:w="2610" w:type="dxa"/>
            <w:hideMark/>
          </w:tcPr>
          <w:p w14:paraId="357703ED" w14:textId="77777777" w:rsidR="008816B7" w:rsidRPr="004D3E5A" w:rsidRDefault="008816B7" w:rsidP="008816B7">
            <w:pPr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เพิ่มขึ้น</w:t>
            </w:r>
          </w:p>
        </w:tc>
        <w:tc>
          <w:tcPr>
            <w:tcW w:w="1095" w:type="dxa"/>
          </w:tcPr>
          <w:p w14:paraId="31DE5A6A" w14:textId="77777777" w:rsidR="008816B7" w:rsidRPr="004D3E5A" w:rsidRDefault="008816B7" w:rsidP="0088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134,741</w:t>
            </w:r>
          </w:p>
        </w:tc>
        <w:tc>
          <w:tcPr>
            <w:tcW w:w="1095" w:type="dxa"/>
          </w:tcPr>
          <w:p w14:paraId="3A3F5AA4" w14:textId="77777777" w:rsidR="008816B7" w:rsidRPr="004D3E5A" w:rsidRDefault="008816B7" w:rsidP="0088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  <w:vAlign w:val="bottom"/>
          </w:tcPr>
          <w:p w14:paraId="2B852005" w14:textId="77777777" w:rsidR="008816B7" w:rsidRPr="004D3E5A" w:rsidRDefault="008816B7" w:rsidP="0088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134,741</w:t>
            </w:r>
          </w:p>
        </w:tc>
        <w:tc>
          <w:tcPr>
            <w:tcW w:w="1095" w:type="dxa"/>
          </w:tcPr>
          <w:p w14:paraId="2D2A1C83" w14:textId="77777777" w:rsidR="008816B7" w:rsidRPr="004D3E5A" w:rsidRDefault="008816B7" w:rsidP="0088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134,741</w:t>
            </w:r>
          </w:p>
        </w:tc>
        <w:tc>
          <w:tcPr>
            <w:tcW w:w="1095" w:type="dxa"/>
          </w:tcPr>
          <w:p w14:paraId="43948603" w14:textId="77777777" w:rsidR="008816B7" w:rsidRPr="004D3E5A" w:rsidRDefault="008816B7" w:rsidP="0088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</w:tcPr>
          <w:p w14:paraId="33E5F250" w14:textId="77777777" w:rsidR="008816B7" w:rsidRPr="004D3E5A" w:rsidRDefault="008816B7" w:rsidP="0088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134,741</w:t>
            </w:r>
          </w:p>
        </w:tc>
      </w:tr>
      <w:tr w:rsidR="008816B7" w:rsidRPr="004D3E5A" w14:paraId="6F645036" w14:textId="77777777" w:rsidTr="000C2EE3">
        <w:tc>
          <w:tcPr>
            <w:tcW w:w="2610" w:type="dxa"/>
          </w:tcPr>
          <w:p w14:paraId="3398B651" w14:textId="77777777" w:rsidR="008816B7" w:rsidRPr="004D3E5A" w:rsidRDefault="008816B7" w:rsidP="008816B7">
            <w:pPr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>จำหน่าย/ตัดจำหน่ายระหว่างปี</w:t>
            </w:r>
          </w:p>
        </w:tc>
        <w:tc>
          <w:tcPr>
            <w:tcW w:w="1095" w:type="dxa"/>
          </w:tcPr>
          <w:p w14:paraId="04970AEF" w14:textId="77777777" w:rsidR="008816B7" w:rsidRPr="004D3E5A" w:rsidRDefault="008816B7" w:rsidP="0088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(53,636)</w:t>
            </w:r>
          </w:p>
        </w:tc>
        <w:tc>
          <w:tcPr>
            <w:tcW w:w="1095" w:type="dxa"/>
          </w:tcPr>
          <w:p w14:paraId="318B2D92" w14:textId="77777777" w:rsidR="008816B7" w:rsidRPr="004D3E5A" w:rsidRDefault="008816B7" w:rsidP="0088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</w:tcPr>
          <w:p w14:paraId="435FFD1A" w14:textId="77777777" w:rsidR="008816B7" w:rsidRPr="004D3E5A" w:rsidRDefault="008816B7" w:rsidP="0088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(53,636)</w:t>
            </w:r>
          </w:p>
        </w:tc>
        <w:tc>
          <w:tcPr>
            <w:tcW w:w="1095" w:type="dxa"/>
          </w:tcPr>
          <w:p w14:paraId="547D97B9" w14:textId="77777777" w:rsidR="008816B7" w:rsidRPr="004D3E5A" w:rsidRDefault="008816B7" w:rsidP="0088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(53,636)</w:t>
            </w:r>
          </w:p>
        </w:tc>
        <w:tc>
          <w:tcPr>
            <w:tcW w:w="1095" w:type="dxa"/>
          </w:tcPr>
          <w:p w14:paraId="713286C5" w14:textId="77777777" w:rsidR="008816B7" w:rsidRPr="004D3E5A" w:rsidRDefault="008816B7" w:rsidP="0088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</w:tcPr>
          <w:p w14:paraId="3A69295B" w14:textId="77777777" w:rsidR="008816B7" w:rsidRPr="004D3E5A" w:rsidRDefault="008816B7" w:rsidP="0088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(53,636)</w:t>
            </w:r>
          </w:p>
        </w:tc>
      </w:tr>
      <w:tr w:rsidR="008816B7" w:rsidRPr="004D3E5A" w14:paraId="162843FA" w14:textId="77777777" w:rsidTr="000C2EE3">
        <w:tc>
          <w:tcPr>
            <w:tcW w:w="2610" w:type="dxa"/>
          </w:tcPr>
          <w:p w14:paraId="09849BFE" w14:textId="77777777" w:rsidR="008816B7" w:rsidRPr="004D3E5A" w:rsidRDefault="008816B7" w:rsidP="008816B7">
            <w:pPr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ค่าเสื่อมราคาสำหรับปี</w:t>
            </w:r>
          </w:p>
        </w:tc>
        <w:tc>
          <w:tcPr>
            <w:tcW w:w="1095" w:type="dxa"/>
          </w:tcPr>
          <w:p w14:paraId="3F61069C" w14:textId="77777777" w:rsidR="008816B7" w:rsidRPr="004D3E5A" w:rsidRDefault="008816B7" w:rsidP="0088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(58,273)</w:t>
            </w:r>
          </w:p>
        </w:tc>
        <w:tc>
          <w:tcPr>
            <w:tcW w:w="1095" w:type="dxa"/>
          </w:tcPr>
          <w:p w14:paraId="08477660" w14:textId="77777777" w:rsidR="008816B7" w:rsidRPr="004D3E5A" w:rsidRDefault="008816B7" w:rsidP="0088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(638)</w:t>
            </w:r>
          </w:p>
        </w:tc>
        <w:tc>
          <w:tcPr>
            <w:tcW w:w="1095" w:type="dxa"/>
          </w:tcPr>
          <w:p w14:paraId="38950356" w14:textId="77777777" w:rsidR="008816B7" w:rsidRPr="004D3E5A" w:rsidRDefault="008816B7" w:rsidP="0088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(58,911)</w:t>
            </w:r>
          </w:p>
        </w:tc>
        <w:tc>
          <w:tcPr>
            <w:tcW w:w="1095" w:type="dxa"/>
          </w:tcPr>
          <w:p w14:paraId="47ADD880" w14:textId="77777777" w:rsidR="008816B7" w:rsidRPr="004D3E5A" w:rsidRDefault="008816B7" w:rsidP="0088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(57,916)</w:t>
            </w:r>
          </w:p>
        </w:tc>
        <w:tc>
          <w:tcPr>
            <w:tcW w:w="1095" w:type="dxa"/>
          </w:tcPr>
          <w:p w14:paraId="735793AB" w14:textId="77777777" w:rsidR="008816B7" w:rsidRPr="004D3E5A" w:rsidRDefault="008816B7" w:rsidP="0088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(638)</w:t>
            </w:r>
          </w:p>
        </w:tc>
        <w:tc>
          <w:tcPr>
            <w:tcW w:w="1095" w:type="dxa"/>
          </w:tcPr>
          <w:p w14:paraId="01C8F9EA" w14:textId="77777777" w:rsidR="008816B7" w:rsidRPr="004D3E5A" w:rsidRDefault="008816B7" w:rsidP="008816B7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(58,554)</w:t>
            </w:r>
          </w:p>
        </w:tc>
      </w:tr>
      <w:tr w:rsidR="008816B7" w:rsidRPr="004D3E5A" w14:paraId="3AA3A699" w14:textId="77777777" w:rsidTr="000C2EE3">
        <w:tc>
          <w:tcPr>
            <w:tcW w:w="2610" w:type="dxa"/>
            <w:hideMark/>
          </w:tcPr>
          <w:p w14:paraId="21C4899E" w14:textId="77777777" w:rsidR="008816B7" w:rsidRPr="004D3E5A" w:rsidRDefault="008816B7" w:rsidP="008816B7">
            <w:pPr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>ส่วนลดค่าเช่า</w:t>
            </w:r>
          </w:p>
        </w:tc>
        <w:tc>
          <w:tcPr>
            <w:tcW w:w="1095" w:type="dxa"/>
          </w:tcPr>
          <w:p w14:paraId="0BE03AEF" w14:textId="77777777" w:rsidR="008816B7" w:rsidRPr="004D3E5A" w:rsidRDefault="008816B7" w:rsidP="008816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(6,723)</w:t>
            </w:r>
          </w:p>
        </w:tc>
        <w:tc>
          <w:tcPr>
            <w:tcW w:w="1095" w:type="dxa"/>
          </w:tcPr>
          <w:p w14:paraId="34418FB5" w14:textId="77777777" w:rsidR="008816B7" w:rsidRPr="004D3E5A" w:rsidRDefault="008816B7" w:rsidP="008816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</w:tcPr>
          <w:p w14:paraId="5232E506" w14:textId="77777777" w:rsidR="008816B7" w:rsidRPr="004D3E5A" w:rsidRDefault="008816B7" w:rsidP="008816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(6,723)</w:t>
            </w:r>
          </w:p>
        </w:tc>
        <w:tc>
          <w:tcPr>
            <w:tcW w:w="1095" w:type="dxa"/>
          </w:tcPr>
          <w:p w14:paraId="058901F5" w14:textId="77777777" w:rsidR="008816B7" w:rsidRPr="004D3E5A" w:rsidRDefault="008816B7" w:rsidP="008816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(6,723)</w:t>
            </w:r>
          </w:p>
        </w:tc>
        <w:tc>
          <w:tcPr>
            <w:tcW w:w="1095" w:type="dxa"/>
          </w:tcPr>
          <w:p w14:paraId="741CC142" w14:textId="77777777" w:rsidR="008816B7" w:rsidRPr="004D3E5A" w:rsidRDefault="008816B7" w:rsidP="008816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095" w:type="dxa"/>
          </w:tcPr>
          <w:p w14:paraId="0E2EF618" w14:textId="77777777" w:rsidR="008816B7" w:rsidRPr="004D3E5A" w:rsidRDefault="008816B7" w:rsidP="008816B7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(6,723)</w:t>
            </w:r>
          </w:p>
        </w:tc>
      </w:tr>
      <w:tr w:rsidR="008816B7" w:rsidRPr="004D3E5A" w14:paraId="0E89E794" w14:textId="77777777" w:rsidTr="000C2EE3">
        <w:tc>
          <w:tcPr>
            <w:tcW w:w="2610" w:type="dxa"/>
            <w:hideMark/>
          </w:tcPr>
          <w:p w14:paraId="333B180B" w14:textId="77777777" w:rsidR="008816B7" w:rsidRPr="004D3E5A" w:rsidRDefault="008816B7" w:rsidP="008816B7">
            <w:pPr>
              <w:spacing w:line="240" w:lineRule="auto"/>
              <w:ind w:left="151" w:right="-72" w:hanging="15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Pr="004D3E5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Pr="004D3E5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Pr="004D3E5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095" w:type="dxa"/>
            <w:vAlign w:val="bottom"/>
          </w:tcPr>
          <w:p w14:paraId="7D163D60" w14:textId="77777777" w:rsidR="008816B7" w:rsidRPr="004D3E5A" w:rsidRDefault="008816B7" w:rsidP="008816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203,045</w:t>
            </w:r>
          </w:p>
        </w:tc>
        <w:tc>
          <w:tcPr>
            <w:tcW w:w="1095" w:type="dxa"/>
          </w:tcPr>
          <w:p w14:paraId="593D94D8" w14:textId="77777777" w:rsidR="008816B7" w:rsidRPr="004D3E5A" w:rsidRDefault="008816B7" w:rsidP="008816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4,766</w:t>
            </w:r>
          </w:p>
        </w:tc>
        <w:tc>
          <w:tcPr>
            <w:tcW w:w="1095" w:type="dxa"/>
            <w:vAlign w:val="bottom"/>
          </w:tcPr>
          <w:p w14:paraId="2A83FDCF" w14:textId="77777777" w:rsidR="008816B7" w:rsidRPr="004D3E5A" w:rsidRDefault="008816B7" w:rsidP="008816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207,811</w:t>
            </w:r>
          </w:p>
        </w:tc>
        <w:tc>
          <w:tcPr>
            <w:tcW w:w="1095" w:type="dxa"/>
            <w:vAlign w:val="bottom"/>
          </w:tcPr>
          <w:p w14:paraId="24ACB1C9" w14:textId="77777777" w:rsidR="008816B7" w:rsidRPr="004D3E5A" w:rsidRDefault="008816B7" w:rsidP="008816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203,045</w:t>
            </w:r>
          </w:p>
        </w:tc>
        <w:tc>
          <w:tcPr>
            <w:tcW w:w="1095" w:type="dxa"/>
          </w:tcPr>
          <w:p w14:paraId="102D3FB8" w14:textId="77777777" w:rsidR="008816B7" w:rsidRPr="004D3E5A" w:rsidRDefault="008816B7" w:rsidP="008816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4,766</w:t>
            </w:r>
          </w:p>
        </w:tc>
        <w:tc>
          <w:tcPr>
            <w:tcW w:w="1095" w:type="dxa"/>
          </w:tcPr>
          <w:p w14:paraId="32F22533" w14:textId="77777777" w:rsidR="008816B7" w:rsidRPr="004D3E5A" w:rsidRDefault="008816B7" w:rsidP="008816B7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89"/>
              </w:tabs>
              <w:spacing w:line="240" w:lineRule="auto"/>
              <w:ind w:right="-11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207,811</w:t>
            </w:r>
          </w:p>
        </w:tc>
      </w:tr>
    </w:tbl>
    <w:p w14:paraId="5FE9DA7F" w14:textId="77777777" w:rsidR="00D5145E" w:rsidRPr="004D3E5A" w:rsidRDefault="00D5145E" w:rsidP="00A77D86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50A0771B" w14:textId="77777777" w:rsidR="00D5145E" w:rsidRPr="004D3E5A" w:rsidRDefault="00D51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br w:type="page"/>
      </w:r>
    </w:p>
    <w:p w14:paraId="3D59C359" w14:textId="297034A5" w:rsidR="00955A72" w:rsidRPr="004D3E5A" w:rsidRDefault="00955A72" w:rsidP="00A77D86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lastRenderedPageBreak/>
        <w:t>1</w:t>
      </w:r>
      <w:r w:rsidR="00AB0D71" w:rsidRPr="004D3E5A">
        <w:rPr>
          <w:rFonts w:ascii="Angsana New" w:hAnsi="Angsana New"/>
          <w:b/>
          <w:bCs/>
          <w:sz w:val="32"/>
          <w:szCs w:val="32"/>
        </w:rPr>
        <w:t>6</w:t>
      </w:r>
      <w:r w:rsidRPr="004D3E5A">
        <w:rPr>
          <w:rFonts w:ascii="Angsana New" w:hAnsi="Angsana New"/>
          <w:b/>
          <w:bCs/>
          <w:sz w:val="32"/>
          <w:szCs w:val="32"/>
        </w:rPr>
        <w:t>.2</w:t>
      </w:r>
      <w:r w:rsidR="00254738" w:rsidRPr="004D3E5A">
        <w:rPr>
          <w:rFonts w:ascii="Angsana New" w:hAnsi="Angsana New"/>
          <w:b/>
          <w:bCs/>
          <w:sz w:val="32"/>
          <w:szCs w:val="32"/>
          <w:cs/>
        </w:rPr>
        <w:tab/>
      </w:r>
      <w:r w:rsidRPr="004D3E5A">
        <w:rPr>
          <w:rFonts w:ascii="Angsana New" w:hAnsi="Angsana New"/>
          <w:b/>
          <w:bCs/>
          <w:sz w:val="32"/>
          <w:szCs w:val="32"/>
          <w:cs/>
        </w:rPr>
        <w:t>หนี้สินตามสัญญาเช่า</w:t>
      </w:r>
    </w:p>
    <w:tbl>
      <w:tblPr>
        <w:tblW w:w="918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420"/>
        <w:gridCol w:w="1440"/>
        <w:gridCol w:w="1440"/>
        <w:gridCol w:w="1440"/>
        <w:gridCol w:w="1440"/>
      </w:tblGrid>
      <w:tr w:rsidR="00955A72" w:rsidRPr="004D3E5A" w14:paraId="6D2FB85C" w14:textId="77777777" w:rsidTr="00C2062A">
        <w:trPr>
          <w:trHeight w:val="198"/>
        </w:trPr>
        <w:tc>
          <w:tcPr>
            <w:tcW w:w="3420" w:type="dxa"/>
            <w:shd w:val="clear" w:color="auto" w:fill="auto"/>
          </w:tcPr>
          <w:p w14:paraId="37A80E11" w14:textId="77777777" w:rsidR="00955A72" w:rsidRPr="004D3E5A" w:rsidRDefault="00955A72" w:rsidP="00356B1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5760" w:type="dxa"/>
            <w:gridSpan w:val="4"/>
            <w:shd w:val="clear" w:color="auto" w:fill="auto"/>
          </w:tcPr>
          <w:p w14:paraId="453068C2" w14:textId="77777777" w:rsidR="00955A72" w:rsidRPr="004D3E5A" w:rsidRDefault="00955A72" w:rsidP="00356B1E">
            <w:pPr>
              <w:tabs>
                <w:tab w:val="decimal" w:pos="1037"/>
              </w:tabs>
              <w:spacing w:line="240" w:lineRule="auto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(</w:t>
            </w: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>หน่วย</w:t>
            </w:r>
            <w:r w:rsidRPr="004D3E5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>พันบาท)</w:t>
            </w:r>
          </w:p>
        </w:tc>
      </w:tr>
      <w:tr w:rsidR="00955A72" w:rsidRPr="004D3E5A" w14:paraId="266089C1" w14:textId="77777777" w:rsidTr="00C2062A">
        <w:trPr>
          <w:trHeight w:val="198"/>
        </w:trPr>
        <w:tc>
          <w:tcPr>
            <w:tcW w:w="3420" w:type="dxa"/>
            <w:shd w:val="clear" w:color="auto" w:fill="auto"/>
          </w:tcPr>
          <w:p w14:paraId="5AC0921D" w14:textId="77777777" w:rsidR="00955A72" w:rsidRPr="004D3E5A" w:rsidRDefault="00955A72" w:rsidP="00356B1E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880" w:type="dxa"/>
            <w:gridSpan w:val="2"/>
            <w:shd w:val="clear" w:color="auto" w:fill="auto"/>
          </w:tcPr>
          <w:p w14:paraId="28B24392" w14:textId="77777777" w:rsidR="00955A72" w:rsidRPr="004D3E5A" w:rsidRDefault="00955A72" w:rsidP="00356B1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880" w:type="dxa"/>
            <w:gridSpan w:val="2"/>
            <w:shd w:val="clear" w:color="auto" w:fill="auto"/>
          </w:tcPr>
          <w:p w14:paraId="59D6F421" w14:textId="77777777" w:rsidR="00955A72" w:rsidRPr="004D3E5A" w:rsidRDefault="00955A72" w:rsidP="00356B1E">
            <w:pPr>
              <w:pBdr>
                <w:bottom w:val="single" w:sz="4" w:space="1" w:color="auto"/>
              </w:pBdr>
              <w:tabs>
                <w:tab w:val="decimal" w:pos="1037"/>
              </w:tabs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2436" w:rsidRPr="004D3E5A" w14:paraId="294CC957" w14:textId="77777777" w:rsidTr="00C2062A">
        <w:trPr>
          <w:trHeight w:val="198"/>
        </w:trPr>
        <w:tc>
          <w:tcPr>
            <w:tcW w:w="3420" w:type="dxa"/>
            <w:shd w:val="clear" w:color="auto" w:fill="auto"/>
          </w:tcPr>
          <w:p w14:paraId="60917CF0" w14:textId="77777777" w:rsidR="00D32436" w:rsidRPr="004D3E5A" w:rsidRDefault="00D32436" w:rsidP="00D32436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4872FC7F" w14:textId="77777777" w:rsidR="00D32436" w:rsidRPr="004D3E5A" w:rsidRDefault="0026080B" w:rsidP="00D3243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7E4D70E5" w14:textId="77777777" w:rsidR="00D32436" w:rsidRPr="004D3E5A" w:rsidRDefault="0026080B" w:rsidP="00D3243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40" w:type="dxa"/>
            <w:shd w:val="clear" w:color="auto" w:fill="auto"/>
          </w:tcPr>
          <w:p w14:paraId="7BF0FC72" w14:textId="77777777" w:rsidR="00D32436" w:rsidRPr="004D3E5A" w:rsidRDefault="0026080B" w:rsidP="00D3243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71199F9" w14:textId="77777777" w:rsidR="00D32436" w:rsidRPr="004D3E5A" w:rsidRDefault="0026080B" w:rsidP="00D3243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6080B" w:rsidRPr="004D3E5A" w14:paraId="2D8907CD" w14:textId="77777777" w:rsidTr="00C2062A">
        <w:trPr>
          <w:trHeight w:val="198"/>
        </w:trPr>
        <w:tc>
          <w:tcPr>
            <w:tcW w:w="3420" w:type="dxa"/>
            <w:shd w:val="clear" w:color="auto" w:fill="auto"/>
          </w:tcPr>
          <w:p w14:paraId="01D4C6F5" w14:textId="77777777" w:rsidR="0026080B" w:rsidRPr="004D3E5A" w:rsidRDefault="0026080B" w:rsidP="0026080B">
            <w:pPr>
              <w:spacing w:line="240" w:lineRule="auto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>จำนวนเงินที่ต้องจ่ายตามสัญญาเช่า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AE148E5" w14:textId="77777777" w:rsidR="0026080B" w:rsidRPr="004D3E5A" w:rsidRDefault="00601515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358,506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FB65343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225,069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A4E231" w14:textId="77777777" w:rsidR="0026080B" w:rsidRPr="004D3E5A" w:rsidRDefault="00601515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358,506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0865C20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224,691</w:t>
            </w:r>
          </w:p>
        </w:tc>
      </w:tr>
      <w:tr w:rsidR="0026080B" w:rsidRPr="004D3E5A" w14:paraId="5DC498F1" w14:textId="77777777" w:rsidTr="00C2062A">
        <w:tc>
          <w:tcPr>
            <w:tcW w:w="3420" w:type="dxa"/>
            <w:shd w:val="clear" w:color="auto" w:fill="auto"/>
          </w:tcPr>
          <w:p w14:paraId="7CFD0495" w14:textId="77777777" w:rsidR="0026080B" w:rsidRPr="004D3E5A" w:rsidRDefault="0026080B" w:rsidP="0026080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D3E5A">
              <w:rPr>
                <w:rFonts w:ascii="Angsana New" w:hAnsi="Angsana New"/>
                <w:sz w:val="28"/>
                <w:szCs w:val="28"/>
              </w:rPr>
              <w:t>:</w:t>
            </w:r>
            <w:r w:rsidRPr="004D3E5A">
              <w:rPr>
                <w:rFonts w:ascii="Angsana New" w:hAnsi="Angsana New"/>
                <w:sz w:val="28"/>
                <w:szCs w:val="28"/>
                <w:cs/>
              </w:rPr>
              <w:t xml:space="preserve"> ดอกเบี้ยรอการตัดจำหน่าย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1A5C26A" w14:textId="77777777" w:rsidR="0026080B" w:rsidRPr="004D3E5A" w:rsidRDefault="008F7750" w:rsidP="002608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(142,111)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F2020C5" w14:textId="77777777" w:rsidR="0026080B" w:rsidRPr="004D3E5A" w:rsidRDefault="0026080B" w:rsidP="002608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(12,440)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E95EB40" w14:textId="77777777" w:rsidR="0026080B" w:rsidRPr="004D3E5A" w:rsidRDefault="008F7750" w:rsidP="002608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(142,111)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6ECD3E" w14:textId="77777777" w:rsidR="0026080B" w:rsidRPr="004D3E5A" w:rsidRDefault="0026080B" w:rsidP="002608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(12,440)</w:t>
            </w:r>
          </w:p>
        </w:tc>
      </w:tr>
      <w:tr w:rsidR="0026080B" w:rsidRPr="004D3E5A" w14:paraId="01B1171C" w14:textId="77777777" w:rsidTr="00C2062A">
        <w:tc>
          <w:tcPr>
            <w:tcW w:w="3420" w:type="dxa"/>
            <w:shd w:val="clear" w:color="auto" w:fill="auto"/>
          </w:tcPr>
          <w:p w14:paraId="5A2C3216" w14:textId="77777777" w:rsidR="0026080B" w:rsidRPr="004D3E5A" w:rsidRDefault="0026080B" w:rsidP="0026080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>รวม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C8A5C58" w14:textId="77777777" w:rsidR="0026080B" w:rsidRPr="004D3E5A" w:rsidRDefault="00601515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216,395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057A75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212,629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4378FED" w14:textId="77777777" w:rsidR="0026080B" w:rsidRPr="004D3E5A" w:rsidRDefault="00601515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216,395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299647D" w14:textId="77777777" w:rsidR="0026080B" w:rsidRPr="004D3E5A" w:rsidRDefault="0026080B" w:rsidP="0026080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212,251</w:t>
            </w:r>
          </w:p>
        </w:tc>
      </w:tr>
      <w:tr w:rsidR="0026080B" w:rsidRPr="004D3E5A" w14:paraId="3F81A650" w14:textId="77777777" w:rsidTr="00C2062A">
        <w:tc>
          <w:tcPr>
            <w:tcW w:w="3420" w:type="dxa"/>
            <w:shd w:val="clear" w:color="auto" w:fill="auto"/>
          </w:tcPr>
          <w:p w14:paraId="01D03EDA" w14:textId="77777777" w:rsidR="0026080B" w:rsidRPr="004D3E5A" w:rsidRDefault="0026080B" w:rsidP="0026080B">
            <w:pPr>
              <w:spacing w:line="240" w:lineRule="auto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หัก</w:t>
            </w:r>
            <w:r w:rsidRPr="004D3E5A">
              <w:rPr>
                <w:rFonts w:ascii="Angsana New" w:hAnsi="Angsana New"/>
                <w:sz w:val="28"/>
                <w:szCs w:val="28"/>
              </w:rPr>
              <w:t>:</w:t>
            </w:r>
            <w:r w:rsidRPr="004D3E5A">
              <w:rPr>
                <w:rFonts w:ascii="Angsana New" w:hAnsi="Angsana New"/>
                <w:sz w:val="28"/>
                <w:szCs w:val="28"/>
                <w:cs/>
              </w:rPr>
              <w:t xml:space="preserve"> 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07F516" w14:textId="77777777" w:rsidR="0026080B" w:rsidRPr="004D3E5A" w:rsidRDefault="003022E6" w:rsidP="002608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(50,89</w:t>
            </w:r>
            <w:r w:rsidR="00F07EB6" w:rsidRPr="004D3E5A">
              <w:rPr>
                <w:rFonts w:ascii="Angsana New" w:hAnsi="Angsana New"/>
                <w:sz w:val="28"/>
                <w:szCs w:val="28"/>
              </w:rPr>
              <w:t>9</w:t>
            </w:r>
            <w:r w:rsidRPr="004D3E5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55206D6" w14:textId="77777777" w:rsidR="0026080B" w:rsidRPr="004D3E5A" w:rsidRDefault="0026080B" w:rsidP="002608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(55,933)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6DCF444" w14:textId="77777777" w:rsidR="0026080B" w:rsidRPr="004D3E5A" w:rsidRDefault="003022E6" w:rsidP="002608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(50,89</w:t>
            </w:r>
            <w:r w:rsidR="00F07EB6" w:rsidRPr="004D3E5A">
              <w:rPr>
                <w:rFonts w:ascii="Angsana New" w:hAnsi="Angsana New"/>
                <w:sz w:val="28"/>
                <w:szCs w:val="28"/>
              </w:rPr>
              <w:t>9</w:t>
            </w:r>
            <w:r w:rsidRPr="004D3E5A">
              <w:rPr>
                <w:rFonts w:ascii="Angsana New" w:hAnsi="Angsana New"/>
                <w:sz w:val="28"/>
                <w:szCs w:val="28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593BB34" w14:textId="77777777" w:rsidR="0026080B" w:rsidRPr="004D3E5A" w:rsidRDefault="0026080B" w:rsidP="0026080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(55,933)</w:t>
            </w:r>
          </w:p>
        </w:tc>
      </w:tr>
      <w:tr w:rsidR="0026080B" w:rsidRPr="004D3E5A" w14:paraId="76C82EDD" w14:textId="77777777" w:rsidTr="00C2062A">
        <w:tc>
          <w:tcPr>
            <w:tcW w:w="3420" w:type="dxa"/>
            <w:shd w:val="clear" w:color="auto" w:fill="auto"/>
          </w:tcPr>
          <w:p w14:paraId="6BD61E9B" w14:textId="77777777" w:rsidR="0026080B" w:rsidRPr="004D3E5A" w:rsidRDefault="0026080B" w:rsidP="0026080B">
            <w:pPr>
              <w:spacing w:line="240" w:lineRule="auto"/>
              <w:ind w:left="165" w:hanging="165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หนี้สินตามสัญญาเช่า</w:t>
            </w: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D3E5A">
              <w:rPr>
                <w:rFonts w:ascii="Angsana New" w:hAnsi="Angsana New"/>
                <w:sz w:val="28"/>
                <w:szCs w:val="28"/>
              </w:rPr>
              <w:t>-</w:t>
            </w: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Pr="004D3E5A">
              <w:rPr>
                <w:rFonts w:ascii="Angsana New" w:hAnsi="Angsana New"/>
                <w:sz w:val="28"/>
                <w:szCs w:val="28"/>
                <w:cs/>
              </w:rPr>
              <w:t>สุทธิจากส่วนที่ถึงกำหนดชำระภายในหนึ่งปี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0610E75" w14:textId="77777777" w:rsidR="0026080B" w:rsidRPr="004D3E5A" w:rsidRDefault="00F07EB6" w:rsidP="002608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165,496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745293" w14:textId="77777777" w:rsidR="0026080B" w:rsidRPr="004D3E5A" w:rsidRDefault="0026080B" w:rsidP="002608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156,696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90DAD2" w14:textId="77777777" w:rsidR="0026080B" w:rsidRPr="004D3E5A" w:rsidRDefault="00F07EB6" w:rsidP="002608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165,496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B278939" w14:textId="77777777" w:rsidR="0026080B" w:rsidRPr="004D3E5A" w:rsidRDefault="0026080B" w:rsidP="0026080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5"/>
              </w:tabs>
              <w:spacing w:line="240" w:lineRule="auto"/>
              <w:ind w:right="-72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156,318</w:t>
            </w:r>
          </w:p>
        </w:tc>
      </w:tr>
    </w:tbl>
    <w:p w14:paraId="78BAC859" w14:textId="3757F9A7" w:rsidR="00955A72" w:rsidRPr="004D3E5A" w:rsidRDefault="00955A72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4D3E5A">
        <w:rPr>
          <w:rFonts w:ascii="Angsana New" w:hAnsi="Angsana New"/>
          <w:sz w:val="32"/>
          <w:szCs w:val="32"/>
          <w:cs/>
        </w:rPr>
        <w:tab/>
        <w:t>การครบกำหนดของ</w:t>
      </w:r>
      <w:r w:rsidRPr="004D3E5A">
        <w:rPr>
          <w:rFonts w:ascii="Angsana New" w:hAnsi="Angsana New" w:hint="cs"/>
          <w:sz w:val="32"/>
          <w:szCs w:val="32"/>
          <w:cs/>
        </w:rPr>
        <w:t>จำนวนเงินที่ต้องจ่ายตามสัญญาเช่าเปิดเผยข้อมูลอยู่ในหมายเหตุ</w:t>
      </w:r>
      <w:r w:rsidR="00953696" w:rsidRPr="004D3E5A">
        <w:rPr>
          <w:rFonts w:ascii="Angsana New" w:hAnsi="Angsana New" w:hint="cs"/>
          <w:sz w:val="32"/>
          <w:szCs w:val="32"/>
          <w:cs/>
        </w:rPr>
        <w:t>ที่เกี่ยวข้อง</w:t>
      </w:r>
    </w:p>
    <w:p w14:paraId="30A4E61C" w14:textId="00C67C6B" w:rsidR="00955A72" w:rsidRPr="004D3E5A" w:rsidRDefault="00955A72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t>1</w:t>
      </w:r>
      <w:r w:rsidR="00AB0D71" w:rsidRPr="004D3E5A">
        <w:rPr>
          <w:rFonts w:ascii="Angsana New" w:hAnsi="Angsana New"/>
          <w:b/>
          <w:bCs/>
          <w:sz w:val="32"/>
          <w:szCs w:val="32"/>
        </w:rPr>
        <w:t>6</w:t>
      </w:r>
      <w:r w:rsidRPr="004D3E5A">
        <w:rPr>
          <w:rFonts w:ascii="Angsana New" w:hAnsi="Angsana New"/>
          <w:b/>
          <w:bCs/>
          <w:sz w:val="32"/>
          <w:szCs w:val="32"/>
        </w:rPr>
        <w:t>.</w:t>
      </w:r>
      <w:r w:rsidR="003633CA" w:rsidRPr="004D3E5A">
        <w:rPr>
          <w:rFonts w:ascii="Angsana New" w:hAnsi="Angsana New"/>
          <w:b/>
          <w:bCs/>
          <w:sz w:val="32"/>
          <w:szCs w:val="32"/>
        </w:rPr>
        <w:t>3</w:t>
      </w:r>
      <w:r w:rsidR="003633CA" w:rsidRPr="004D3E5A">
        <w:rPr>
          <w:rFonts w:ascii="Angsana New" w:hAnsi="Angsana New"/>
          <w:b/>
          <w:bCs/>
          <w:sz w:val="32"/>
          <w:szCs w:val="32"/>
        </w:rPr>
        <w:tab/>
      </w:r>
      <w:r w:rsidRPr="004D3E5A">
        <w:rPr>
          <w:rFonts w:ascii="Angsana New" w:hAnsi="Angsana New"/>
          <w:b/>
          <w:bCs/>
          <w:sz w:val="32"/>
          <w:szCs w:val="32"/>
          <w:cs/>
        </w:rPr>
        <w:t>ค่าใช้จ่ายเกี่ยวกับสัญญาเช่าที่รับรู้ในส่วนของกำไรหรือขาดทุน</w:t>
      </w:r>
    </w:p>
    <w:tbl>
      <w:tblPr>
        <w:tblW w:w="909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510"/>
        <w:gridCol w:w="1395"/>
        <w:gridCol w:w="315"/>
        <w:gridCol w:w="1080"/>
        <w:gridCol w:w="1395"/>
        <w:gridCol w:w="1395"/>
      </w:tblGrid>
      <w:tr w:rsidR="00955A72" w:rsidRPr="004D3E5A" w14:paraId="22448411" w14:textId="77777777" w:rsidTr="003633CA">
        <w:tc>
          <w:tcPr>
            <w:tcW w:w="5220" w:type="dxa"/>
            <w:gridSpan w:val="3"/>
            <w:shd w:val="clear" w:color="auto" w:fill="auto"/>
          </w:tcPr>
          <w:p w14:paraId="411C89AD" w14:textId="77777777" w:rsidR="00955A72" w:rsidRPr="004D3E5A" w:rsidRDefault="00955A72" w:rsidP="00A77D86">
            <w:pPr>
              <w:spacing w:line="240" w:lineRule="auto"/>
              <w:jc w:val="center"/>
              <w:outlineLvl w:val="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D3E5A">
              <w:rPr>
                <w:sz w:val="30"/>
                <w:szCs w:val="30"/>
              </w:rPr>
              <w:br w:type="page"/>
            </w:r>
          </w:p>
        </w:tc>
        <w:tc>
          <w:tcPr>
            <w:tcW w:w="3870" w:type="dxa"/>
            <w:gridSpan w:val="3"/>
            <w:shd w:val="clear" w:color="auto" w:fill="auto"/>
          </w:tcPr>
          <w:p w14:paraId="7EDA92F4" w14:textId="77777777" w:rsidR="00955A72" w:rsidRPr="004D3E5A" w:rsidRDefault="00955A72" w:rsidP="00A77D86">
            <w:pPr>
              <w:tabs>
                <w:tab w:val="right" w:pos="1033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D3E5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D3E5A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D32436" w:rsidRPr="004D3E5A" w14:paraId="5FF03111" w14:textId="77777777" w:rsidTr="003633CA">
        <w:trPr>
          <w:trHeight w:val="198"/>
        </w:trPr>
        <w:tc>
          <w:tcPr>
            <w:tcW w:w="3510" w:type="dxa"/>
            <w:shd w:val="clear" w:color="auto" w:fill="auto"/>
          </w:tcPr>
          <w:p w14:paraId="398B4988" w14:textId="77777777" w:rsidR="00D32436" w:rsidRPr="004D3E5A" w:rsidRDefault="00D32436" w:rsidP="00A77D8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shd w:val="clear" w:color="auto" w:fill="auto"/>
          </w:tcPr>
          <w:p w14:paraId="2F90B994" w14:textId="77777777" w:rsidR="00D32436" w:rsidRPr="004D3E5A" w:rsidRDefault="00D32436" w:rsidP="00A77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90" w:type="dxa"/>
            <w:gridSpan w:val="2"/>
          </w:tcPr>
          <w:p w14:paraId="5E2C2E11" w14:textId="77777777" w:rsidR="00D32436" w:rsidRPr="004D3E5A" w:rsidRDefault="00D32436" w:rsidP="00A77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pacing w:val="-8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D32436" w:rsidRPr="004D3E5A" w14:paraId="672A59ED" w14:textId="77777777" w:rsidTr="003633CA">
        <w:trPr>
          <w:trHeight w:val="432"/>
        </w:trPr>
        <w:tc>
          <w:tcPr>
            <w:tcW w:w="3510" w:type="dxa"/>
            <w:shd w:val="clear" w:color="auto" w:fill="auto"/>
          </w:tcPr>
          <w:p w14:paraId="1C9752C9" w14:textId="77777777" w:rsidR="00D32436" w:rsidRPr="004D3E5A" w:rsidRDefault="00D32436" w:rsidP="00A77D8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95" w:type="dxa"/>
            <w:shd w:val="clear" w:color="auto" w:fill="auto"/>
          </w:tcPr>
          <w:p w14:paraId="744FBB4A" w14:textId="77777777" w:rsidR="00D32436" w:rsidRPr="004D3E5A" w:rsidRDefault="006061DC" w:rsidP="00A77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31D0F0A8" w14:textId="77777777" w:rsidR="00D32436" w:rsidRPr="004D3E5A" w:rsidRDefault="006061DC" w:rsidP="00A77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pacing w:val="-8"/>
                <w:sz w:val="30"/>
                <w:szCs w:val="30"/>
              </w:rPr>
              <w:t>2564</w:t>
            </w:r>
          </w:p>
        </w:tc>
        <w:tc>
          <w:tcPr>
            <w:tcW w:w="1395" w:type="dxa"/>
          </w:tcPr>
          <w:p w14:paraId="37AD30BA" w14:textId="77777777" w:rsidR="00D32436" w:rsidRPr="004D3E5A" w:rsidRDefault="006061DC" w:rsidP="00A77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95" w:type="dxa"/>
          </w:tcPr>
          <w:p w14:paraId="0A33254B" w14:textId="77777777" w:rsidR="00D32436" w:rsidRPr="004D3E5A" w:rsidRDefault="006061DC" w:rsidP="00A77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pacing w:val="-8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pacing w:val="-8"/>
                <w:sz w:val="30"/>
                <w:szCs w:val="30"/>
              </w:rPr>
              <w:t>2564</w:t>
            </w:r>
          </w:p>
        </w:tc>
      </w:tr>
      <w:tr w:rsidR="006061DC" w:rsidRPr="004D3E5A" w14:paraId="5F0BD33F" w14:textId="77777777" w:rsidTr="003633CA">
        <w:tc>
          <w:tcPr>
            <w:tcW w:w="3510" w:type="dxa"/>
            <w:shd w:val="clear" w:color="auto" w:fill="auto"/>
          </w:tcPr>
          <w:p w14:paraId="5EC8D554" w14:textId="77777777" w:rsidR="006061DC" w:rsidRPr="004D3E5A" w:rsidRDefault="006061DC" w:rsidP="00A77D8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eastAsia="Calibri" w:hAnsi="Angsana New"/>
                <w:sz w:val="30"/>
                <w:szCs w:val="30"/>
                <w:cs/>
              </w:rPr>
              <w:t>ค่า</w:t>
            </w:r>
            <w:r w:rsidRPr="004D3E5A">
              <w:rPr>
                <w:rFonts w:ascii="Angsana New" w:eastAsia="Calibri" w:hAnsi="Angsana New" w:hint="cs"/>
                <w:sz w:val="30"/>
                <w:szCs w:val="30"/>
                <w:cs/>
              </w:rPr>
              <w:t>เสื่อมราคา</w:t>
            </w:r>
            <w:r w:rsidRPr="004D3E5A">
              <w:rPr>
                <w:rFonts w:ascii="Angsana New" w:eastAsia="Calibri" w:hAnsi="Angsana New"/>
                <w:sz w:val="30"/>
                <w:szCs w:val="30"/>
                <w:cs/>
              </w:rPr>
              <w:t>ของสินทรัพย์สิทธิการใช้</w:t>
            </w:r>
          </w:p>
        </w:tc>
        <w:tc>
          <w:tcPr>
            <w:tcW w:w="1395" w:type="dxa"/>
            <w:shd w:val="clear" w:color="auto" w:fill="auto"/>
          </w:tcPr>
          <w:p w14:paraId="59ACD77F" w14:textId="77777777" w:rsidR="006061DC" w:rsidRPr="004D3E5A" w:rsidRDefault="00AB5D47" w:rsidP="00A7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58,911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56D41720" w14:textId="77777777" w:rsidR="006061DC" w:rsidRPr="004D3E5A" w:rsidRDefault="006061DC" w:rsidP="00A7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35,580</w:t>
            </w:r>
          </w:p>
        </w:tc>
        <w:tc>
          <w:tcPr>
            <w:tcW w:w="1395" w:type="dxa"/>
          </w:tcPr>
          <w:p w14:paraId="2188075C" w14:textId="77777777" w:rsidR="006061DC" w:rsidRPr="004D3E5A" w:rsidRDefault="00F07EB6" w:rsidP="00A7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D3E5A">
              <w:rPr>
                <w:rFonts w:ascii="Angsana New" w:hAnsi="Angsana New"/>
                <w:sz w:val="30"/>
                <w:szCs w:val="30"/>
                <w:lang w:val="en-GB"/>
              </w:rPr>
              <w:t>58,554</w:t>
            </w:r>
          </w:p>
        </w:tc>
        <w:tc>
          <w:tcPr>
            <w:tcW w:w="1395" w:type="dxa"/>
          </w:tcPr>
          <w:p w14:paraId="7A8F1B00" w14:textId="77777777" w:rsidR="006061DC" w:rsidRPr="004D3E5A" w:rsidRDefault="006061DC" w:rsidP="00A7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D3E5A">
              <w:rPr>
                <w:rFonts w:ascii="Angsana New" w:hAnsi="Angsana New"/>
                <w:sz w:val="30"/>
                <w:szCs w:val="30"/>
                <w:lang w:val="en-GB"/>
              </w:rPr>
              <w:t>34,473</w:t>
            </w:r>
          </w:p>
        </w:tc>
      </w:tr>
      <w:tr w:rsidR="006061DC" w:rsidRPr="004D3E5A" w14:paraId="611F4F92" w14:textId="77777777" w:rsidTr="003633CA">
        <w:tc>
          <w:tcPr>
            <w:tcW w:w="3510" w:type="dxa"/>
            <w:shd w:val="clear" w:color="auto" w:fill="auto"/>
          </w:tcPr>
          <w:p w14:paraId="63B408A7" w14:textId="77777777" w:rsidR="006061DC" w:rsidRPr="004D3E5A" w:rsidRDefault="006061DC" w:rsidP="00A77D8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eastAsia="Calibri" w:hAnsi="Angsana New"/>
                <w:sz w:val="30"/>
                <w:szCs w:val="30"/>
                <w:cs/>
              </w:rPr>
              <w:t>ดอกเบี้ยจ่ายของหนี้สินตามสัญญาเช่า</w:t>
            </w:r>
          </w:p>
        </w:tc>
        <w:tc>
          <w:tcPr>
            <w:tcW w:w="1395" w:type="dxa"/>
            <w:shd w:val="clear" w:color="auto" w:fill="auto"/>
          </w:tcPr>
          <w:p w14:paraId="0CBCD6AC" w14:textId="77777777" w:rsidR="006061DC" w:rsidRPr="004D3E5A" w:rsidRDefault="00AB5D47" w:rsidP="00A7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D3E5A">
              <w:rPr>
                <w:rFonts w:ascii="Angsana New" w:hAnsi="Angsana New"/>
                <w:sz w:val="30"/>
                <w:szCs w:val="30"/>
                <w:lang w:val="en-GB"/>
              </w:rPr>
              <w:t>7,603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43843C75" w14:textId="77777777" w:rsidR="006061DC" w:rsidRPr="004D3E5A" w:rsidRDefault="006061DC" w:rsidP="00A7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D3E5A">
              <w:rPr>
                <w:rFonts w:ascii="Angsana New" w:hAnsi="Angsana New"/>
                <w:sz w:val="30"/>
                <w:szCs w:val="30"/>
                <w:lang w:val="en-GB"/>
              </w:rPr>
              <w:t>4,559</w:t>
            </w:r>
          </w:p>
        </w:tc>
        <w:tc>
          <w:tcPr>
            <w:tcW w:w="1395" w:type="dxa"/>
          </w:tcPr>
          <w:p w14:paraId="43102248" w14:textId="77777777" w:rsidR="006061DC" w:rsidRPr="004D3E5A" w:rsidRDefault="00F07EB6" w:rsidP="00A7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D3E5A">
              <w:rPr>
                <w:rFonts w:ascii="Angsana New" w:hAnsi="Angsana New"/>
                <w:sz w:val="30"/>
                <w:szCs w:val="30"/>
                <w:lang w:val="en-GB"/>
              </w:rPr>
              <w:t>7,578</w:t>
            </w:r>
          </w:p>
        </w:tc>
        <w:tc>
          <w:tcPr>
            <w:tcW w:w="1395" w:type="dxa"/>
          </w:tcPr>
          <w:p w14:paraId="5CFFEC76" w14:textId="77777777" w:rsidR="006061DC" w:rsidRPr="004D3E5A" w:rsidRDefault="006061DC" w:rsidP="00A7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4D3E5A">
              <w:rPr>
                <w:rFonts w:ascii="Angsana New" w:hAnsi="Angsana New"/>
                <w:sz w:val="30"/>
                <w:szCs w:val="30"/>
                <w:lang w:val="en-GB"/>
              </w:rPr>
              <w:t>4,463</w:t>
            </w:r>
          </w:p>
        </w:tc>
      </w:tr>
      <w:tr w:rsidR="006061DC" w:rsidRPr="004D3E5A" w14:paraId="22C40E36" w14:textId="77777777" w:rsidTr="003633CA">
        <w:tc>
          <w:tcPr>
            <w:tcW w:w="3510" w:type="dxa"/>
            <w:shd w:val="clear" w:color="auto" w:fill="auto"/>
          </w:tcPr>
          <w:p w14:paraId="4D2AEEFE" w14:textId="77777777" w:rsidR="00726B4B" w:rsidRDefault="006061DC" w:rsidP="00A77D86">
            <w:pPr>
              <w:spacing w:line="240" w:lineRule="auto"/>
              <w:rPr>
                <w:rFonts w:ascii="Angsana New" w:eastAsia="Calibri" w:hAnsi="Angsana New"/>
                <w:sz w:val="30"/>
                <w:szCs w:val="30"/>
              </w:rPr>
            </w:pPr>
            <w:r w:rsidRPr="004D3E5A">
              <w:rPr>
                <w:rFonts w:ascii="Angsana New" w:eastAsia="Calibri" w:hAnsi="Angsana New"/>
                <w:sz w:val="30"/>
                <w:szCs w:val="30"/>
                <w:cs/>
              </w:rPr>
              <w:t>ค่าใช้จ่ายที่เกี่ยวกับสัญญาเช่า</w:t>
            </w:r>
            <w:r w:rsidR="00726B4B">
              <w:rPr>
                <w:rFonts w:ascii="Angsana New" w:eastAsia="Calibri" w:hAnsi="Angsana New" w:hint="cs"/>
                <w:sz w:val="30"/>
                <w:szCs w:val="30"/>
                <w:cs/>
              </w:rPr>
              <w:t>ซึ่งสินทรัพย์</w:t>
            </w:r>
          </w:p>
          <w:p w14:paraId="093C72AD" w14:textId="2D51DB94" w:rsidR="006061DC" w:rsidRPr="004D3E5A" w:rsidRDefault="00726B4B" w:rsidP="00A77D86">
            <w:pPr>
              <w:spacing w:line="240" w:lineRule="auto"/>
              <w:rPr>
                <w:rFonts w:ascii="Angsana New" w:hAnsi="Angsana New" w:hint="cs"/>
                <w:sz w:val="30"/>
                <w:szCs w:val="30"/>
              </w:rPr>
            </w:pPr>
            <w:r>
              <w:rPr>
                <w:rFonts w:ascii="Angsana New" w:eastAsia="Calibri" w:hAnsi="Angsana New" w:hint="cs"/>
                <w:sz w:val="30"/>
                <w:szCs w:val="30"/>
                <w:cs/>
              </w:rPr>
              <w:t xml:space="preserve">   อ้างอิงมีมูลค่าต่ำ</w:t>
            </w:r>
          </w:p>
        </w:tc>
        <w:tc>
          <w:tcPr>
            <w:tcW w:w="1395" w:type="dxa"/>
            <w:shd w:val="clear" w:color="auto" w:fill="auto"/>
          </w:tcPr>
          <w:p w14:paraId="10774588" w14:textId="77777777" w:rsidR="00726B4B" w:rsidRDefault="00726B4B" w:rsidP="00A7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6F081A21" w14:textId="386186A5" w:rsidR="006061DC" w:rsidRPr="004D3E5A" w:rsidRDefault="00F34051" w:rsidP="00A7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>169</w:t>
            </w:r>
          </w:p>
        </w:tc>
        <w:tc>
          <w:tcPr>
            <w:tcW w:w="1395" w:type="dxa"/>
            <w:gridSpan w:val="2"/>
            <w:shd w:val="clear" w:color="auto" w:fill="auto"/>
          </w:tcPr>
          <w:p w14:paraId="55008970" w14:textId="77777777" w:rsidR="00726B4B" w:rsidRDefault="00726B4B" w:rsidP="00A7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  <w:lang w:val="en-GB"/>
              </w:rPr>
            </w:pPr>
          </w:p>
          <w:p w14:paraId="24DF688A" w14:textId="4AB320DD" w:rsidR="006061DC" w:rsidRPr="004D3E5A" w:rsidRDefault="006061DC" w:rsidP="00A7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lang w:val="en-GB"/>
              </w:rPr>
              <w:t>-</w:t>
            </w:r>
          </w:p>
        </w:tc>
        <w:tc>
          <w:tcPr>
            <w:tcW w:w="1395" w:type="dxa"/>
          </w:tcPr>
          <w:p w14:paraId="35928B6E" w14:textId="77777777" w:rsidR="00726B4B" w:rsidRDefault="00726B4B" w:rsidP="00A7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29BA360C" w14:textId="10A56EA6" w:rsidR="006061DC" w:rsidRPr="004D3E5A" w:rsidRDefault="00F34051" w:rsidP="00A7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/>
                <w:sz w:val="30"/>
                <w:szCs w:val="30"/>
              </w:rPr>
              <w:t>169</w:t>
            </w:r>
          </w:p>
        </w:tc>
        <w:tc>
          <w:tcPr>
            <w:tcW w:w="1395" w:type="dxa"/>
          </w:tcPr>
          <w:p w14:paraId="43E07C80" w14:textId="77777777" w:rsidR="00726B4B" w:rsidRDefault="00726B4B" w:rsidP="00A7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</w:p>
          <w:p w14:paraId="67B841E0" w14:textId="51FBCC7B" w:rsidR="006061DC" w:rsidRPr="004D3E5A" w:rsidRDefault="006061DC" w:rsidP="00A7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decimal" w:pos="1155"/>
              </w:tabs>
              <w:spacing w:line="240" w:lineRule="auto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</w:tbl>
    <w:p w14:paraId="5661ED4E" w14:textId="47AAA25D" w:rsidR="00955A72" w:rsidRPr="004D3E5A" w:rsidRDefault="005A0EBD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D3E5A">
        <w:rPr>
          <w:rFonts w:ascii="Angsana New" w:hAnsi="Angsana New"/>
          <w:b/>
          <w:bCs/>
          <w:sz w:val="32"/>
          <w:szCs w:val="32"/>
        </w:rPr>
        <w:t>16.4</w:t>
      </w:r>
      <w:r w:rsidR="003633CA" w:rsidRPr="004D3E5A">
        <w:rPr>
          <w:rFonts w:ascii="Angsana New" w:hAnsi="Angsana New"/>
          <w:b/>
          <w:bCs/>
          <w:sz w:val="32"/>
          <w:szCs w:val="32"/>
          <w:cs/>
        </w:rPr>
        <w:tab/>
      </w:r>
      <w:r w:rsidR="00955A72" w:rsidRPr="004D3E5A">
        <w:rPr>
          <w:rFonts w:ascii="Angsana New" w:hAnsi="Angsana New" w:hint="cs"/>
          <w:b/>
          <w:bCs/>
          <w:sz w:val="32"/>
          <w:szCs w:val="32"/>
          <w:cs/>
        </w:rPr>
        <w:t xml:space="preserve">อื่น ๆ </w:t>
      </w:r>
    </w:p>
    <w:p w14:paraId="05D9B250" w14:textId="7BA95690" w:rsidR="00955A72" w:rsidRPr="004D3E5A" w:rsidRDefault="00955A72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2B06DA" w:rsidRPr="004D3E5A">
        <w:rPr>
          <w:rFonts w:ascii="Angsana New" w:hAnsi="Angsana New"/>
          <w:sz w:val="32"/>
          <w:szCs w:val="32"/>
          <w:cs/>
        </w:rPr>
        <w:t xml:space="preserve">กลุ่มบริษัทมีกระแสเงินสดจ่ายทั้งหมดของสัญญาเช่าสำหรับปีสิ้นสุดวันที่ </w:t>
      </w:r>
      <w:r w:rsidR="00226653" w:rsidRPr="004D3E5A">
        <w:rPr>
          <w:rFonts w:ascii="Angsana New" w:hAnsi="Angsana New"/>
          <w:sz w:val="32"/>
          <w:szCs w:val="32"/>
        </w:rPr>
        <w:t xml:space="preserve">31 </w:t>
      </w:r>
      <w:r w:rsidR="00226653" w:rsidRPr="004D3E5A">
        <w:rPr>
          <w:rFonts w:ascii="Angsana New" w:hAnsi="Angsana New"/>
          <w:sz w:val="32"/>
          <w:szCs w:val="32"/>
          <w:cs/>
        </w:rPr>
        <w:t xml:space="preserve">ธันวาคม </w:t>
      </w:r>
      <w:r w:rsidR="002C1DA6" w:rsidRPr="004D3E5A">
        <w:rPr>
          <w:rFonts w:ascii="Angsana New" w:hAnsi="Angsana New"/>
          <w:sz w:val="32"/>
          <w:szCs w:val="32"/>
        </w:rPr>
        <w:t>2565</w:t>
      </w:r>
      <w:r w:rsidR="00226653" w:rsidRPr="004D3E5A">
        <w:rPr>
          <w:rFonts w:ascii="Angsana New" w:hAnsi="Angsana New"/>
          <w:sz w:val="32"/>
          <w:szCs w:val="32"/>
        </w:rPr>
        <w:t xml:space="preserve">   </w:t>
      </w:r>
      <w:r w:rsidR="002B06DA" w:rsidRPr="004D3E5A">
        <w:rPr>
          <w:rFonts w:ascii="Angsana New" w:hAnsi="Angsana New"/>
          <w:sz w:val="32"/>
          <w:szCs w:val="32"/>
          <w:cs/>
        </w:rPr>
        <w:t xml:space="preserve"> </w:t>
      </w:r>
      <w:r w:rsidR="00141693" w:rsidRPr="004D3E5A">
        <w:rPr>
          <w:rFonts w:ascii="Angsana New" w:hAnsi="Angsana New"/>
          <w:sz w:val="32"/>
          <w:szCs w:val="32"/>
        </w:rPr>
        <w:t xml:space="preserve">                    </w:t>
      </w:r>
      <w:r w:rsidR="002B06DA" w:rsidRPr="004D3E5A">
        <w:rPr>
          <w:rFonts w:ascii="Angsana New" w:hAnsi="Angsana New"/>
          <w:sz w:val="32"/>
          <w:szCs w:val="32"/>
          <w:cs/>
        </w:rPr>
        <w:t>จำนวน</w:t>
      </w:r>
      <w:r w:rsidR="00141693" w:rsidRPr="004D3E5A">
        <w:rPr>
          <w:rFonts w:ascii="Angsana New" w:hAnsi="Angsana New"/>
          <w:sz w:val="32"/>
          <w:szCs w:val="32"/>
        </w:rPr>
        <w:t xml:space="preserve"> </w:t>
      </w:r>
      <w:r w:rsidR="00AB5D47" w:rsidRPr="004D3E5A">
        <w:rPr>
          <w:rFonts w:ascii="Angsana New" w:hAnsi="Angsana New"/>
          <w:sz w:val="32"/>
          <w:szCs w:val="32"/>
        </w:rPr>
        <w:t>63</w:t>
      </w:r>
      <w:r w:rsidR="002C1DA6" w:rsidRPr="004D3E5A">
        <w:rPr>
          <w:rFonts w:ascii="Angsana New" w:hAnsi="Angsana New"/>
          <w:sz w:val="32"/>
          <w:szCs w:val="32"/>
        </w:rPr>
        <w:t xml:space="preserve"> </w:t>
      </w:r>
      <w:r w:rsidR="002B06DA" w:rsidRPr="004D3E5A">
        <w:rPr>
          <w:rFonts w:ascii="Angsana New" w:hAnsi="Angsana New"/>
          <w:sz w:val="32"/>
          <w:szCs w:val="32"/>
          <w:cs/>
        </w:rPr>
        <w:t xml:space="preserve">ล้านบาท </w:t>
      </w:r>
      <w:r w:rsidR="000C2EE3" w:rsidRPr="004D3E5A">
        <w:rPr>
          <w:rFonts w:ascii="Angsana New" w:hAnsi="Angsana New"/>
          <w:sz w:val="32"/>
          <w:szCs w:val="32"/>
        </w:rPr>
        <w:t>(</w:t>
      </w:r>
      <w:r w:rsidR="002C1DA6" w:rsidRPr="004D3E5A">
        <w:rPr>
          <w:rFonts w:ascii="Angsana New" w:hAnsi="Angsana New"/>
          <w:sz w:val="32"/>
          <w:szCs w:val="32"/>
        </w:rPr>
        <w:t>2564</w:t>
      </w:r>
      <w:r w:rsidR="000C2EE3" w:rsidRPr="004D3E5A">
        <w:rPr>
          <w:rFonts w:ascii="Angsana New" w:hAnsi="Angsana New"/>
          <w:sz w:val="32"/>
          <w:szCs w:val="32"/>
        </w:rPr>
        <w:t xml:space="preserve">: </w:t>
      </w:r>
      <w:r w:rsidR="002C1DA6" w:rsidRPr="004D3E5A">
        <w:rPr>
          <w:rFonts w:ascii="Angsana New" w:hAnsi="Angsana New"/>
          <w:sz w:val="32"/>
          <w:szCs w:val="32"/>
        </w:rPr>
        <w:t xml:space="preserve">35 </w:t>
      </w:r>
      <w:r w:rsidR="000C2EE3" w:rsidRPr="004D3E5A">
        <w:rPr>
          <w:rFonts w:ascii="Angsana New" w:hAnsi="Angsana New" w:hint="cs"/>
          <w:sz w:val="32"/>
          <w:szCs w:val="32"/>
          <w:cs/>
        </w:rPr>
        <w:t>ล้านบาท) (เฉพาะบริษัทฯ</w:t>
      </w:r>
      <w:r w:rsidR="000C2EE3" w:rsidRPr="004D3E5A">
        <w:rPr>
          <w:rFonts w:ascii="Angsana New" w:hAnsi="Angsana New"/>
          <w:sz w:val="32"/>
          <w:szCs w:val="32"/>
        </w:rPr>
        <w:t xml:space="preserve">: </w:t>
      </w:r>
      <w:r w:rsidR="00AB5D47" w:rsidRPr="004D3E5A">
        <w:rPr>
          <w:rFonts w:ascii="Angsana New" w:hAnsi="Angsana New"/>
          <w:sz w:val="32"/>
          <w:szCs w:val="32"/>
        </w:rPr>
        <w:t>53</w:t>
      </w:r>
      <w:r w:rsidR="002C1DA6" w:rsidRPr="004D3E5A">
        <w:rPr>
          <w:rFonts w:ascii="Angsana New" w:hAnsi="Angsana New"/>
          <w:sz w:val="32"/>
          <w:szCs w:val="32"/>
        </w:rPr>
        <w:t xml:space="preserve"> </w:t>
      </w:r>
      <w:r w:rsidR="000C2EE3" w:rsidRPr="004D3E5A">
        <w:rPr>
          <w:rFonts w:ascii="Angsana New" w:hAnsi="Angsana New" w:hint="cs"/>
          <w:sz w:val="32"/>
          <w:szCs w:val="32"/>
          <w:cs/>
        </w:rPr>
        <w:t xml:space="preserve">ล้านบาท </w:t>
      </w:r>
      <w:r w:rsidR="002C1DA6" w:rsidRPr="004D3E5A">
        <w:rPr>
          <w:rFonts w:ascii="Angsana New" w:hAnsi="Angsana New"/>
          <w:sz w:val="32"/>
          <w:szCs w:val="32"/>
        </w:rPr>
        <w:t>2564</w:t>
      </w:r>
      <w:r w:rsidR="000C2EE3" w:rsidRPr="004D3E5A">
        <w:rPr>
          <w:rFonts w:ascii="Angsana New" w:hAnsi="Angsana New"/>
          <w:sz w:val="32"/>
          <w:szCs w:val="32"/>
        </w:rPr>
        <w:t xml:space="preserve">: </w:t>
      </w:r>
      <w:r w:rsidR="002C1DA6" w:rsidRPr="004D3E5A">
        <w:rPr>
          <w:rFonts w:ascii="Angsana New" w:hAnsi="Angsana New"/>
          <w:sz w:val="32"/>
          <w:szCs w:val="32"/>
        </w:rPr>
        <w:t xml:space="preserve">34 </w:t>
      </w:r>
      <w:r w:rsidR="000C2EE3" w:rsidRPr="004D3E5A">
        <w:rPr>
          <w:rFonts w:ascii="Angsana New" w:hAnsi="Angsana New" w:hint="cs"/>
          <w:sz w:val="32"/>
          <w:szCs w:val="32"/>
          <w:cs/>
        </w:rPr>
        <w:t xml:space="preserve">ล้านบาท) </w:t>
      </w:r>
      <w:r w:rsidR="002B06DA" w:rsidRPr="004D3E5A">
        <w:rPr>
          <w:rFonts w:ascii="Angsana New" w:hAnsi="Angsana New"/>
          <w:sz w:val="32"/>
          <w:szCs w:val="32"/>
          <w:cs/>
        </w:rPr>
        <w:t>ซึ่งรวมถึง</w:t>
      </w:r>
      <w:r w:rsidR="000C2EE3" w:rsidRPr="004D3E5A">
        <w:rPr>
          <w:rFonts w:ascii="Angsana New" w:hAnsi="Angsana New" w:hint="cs"/>
          <w:sz w:val="32"/>
          <w:szCs w:val="32"/>
          <w:cs/>
        </w:rPr>
        <w:t xml:space="preserve">         </w:t>
      </w:r>
      <w:r w:rsidR="002B06DA" w:rsidRPr="004D3E5A">
        <w:rPr>
          <w:rFonts w:ascii="Angsana New" w:hAnsi="Angsana New"/>
          <w:sz w:val="32"/>
          <w:szCs w:val="32"/>
          <w:cs/>
        </w:rPr>
        <w:t>กระแสเงินสดจ่ายของสัญญาเช่าระยะสั้น</w:t>
      </w:r>
      <w:r w:rsidR="00141693" w:rsidRPr="004D3E5A">
        <w:rPr>
          <w:rFonts w:ascii="Angsana New" w:hAnsi="Angsana New"/>
          <w:sz w:val="32"/>
          <w:szCs w:val="32"/>
        </w:rPr>
        <w:t xml:space="preserve"> </w:t>
      </w:r>
      <w:r w:rsidR="00B147F4" w:rsidRPr="004D3E5A">
        <w:rPr>
          <w:rFonts w:ascii="Angsana New" w:hAnsi="Angsana New" w:hint="cs"/>
          <w:sz w:val="32"/>
          <w:szCs w:val="32"/>
          <w:cs/>
        </w:rPr>
        <w:t>และ</w:t>
      </w:r>
      <w:r w:rsidR="002B06DA" w:rsidRPr="004D3E5A">
        <w:rPr>
          <w:rFonts w:ascii="Angsana New" w:hAnsi="Angsana New"/>
          <w:sz w:val="32"/>
          <w:szCs w:val="32"/>
          <w:cs/>
        </w:rPr>
        <w:t xml:space="preserve">สัญญาเช่าซึ่งสินทรัพย์อ้างอิงมีมูลค่าต่ำ </w:t>
      </w:r>
    </w:p>
    <w:p w14:paraId="0B9A6CE6" w14:textId="77777777" w:rsidR="00F8390D" w:rsidRPr="004D3E5A" w:rsidRDefault="00AB0D71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t>17</w:t>
      </w:r>
      <w:r w:rsidR="00F8390D" w:rsidRPr="004D3E5A">
        <w:rPr>
          <w:rFonts w:ascii="Angsana New" w:hAnsi="Angsana New"/>
          <w:b/>
          <w:bCs/>
          <w:sz w:val="32"/>
          <w:szCs w:val="32"/>
        </w:rPr>
        <w:t>.</w:t>
      </w:r>
      <w:r w:rsidR="00F8390D" w:rsidRPr="004D3E5A">
        <w:rPr>
          <w:rFonts w:ascii="Angsana New" w:hAnsi="Angsana New"/>
          <w:b/>
          <w:bCs/>
          <w:sz w:val="32"/>
          <w:szCs w:val="32"/>
        </w:rPr>
        <w:tab/>
      </w:r>
      <w:r w:rsidR="00F8390D" w:rsidRPr="004D3E5A">
        <w:rPr>
          <w:rFonts w:ascii="Angsana New" w:hAnsi="Angsana New"/>
          <w:b/>
          <w:bCs/>
          <w:sz w:val="32"/>
          <w:szCs w:val="32"/>
          <w:cs/>
        </w:rPr>
        <w:t>เจ้าหนี้การค้าและเจ้าหนี้อื่น</w:t>
      </w:r>
    </w:p>
    <w:tbl>
      <w:tblPr>
        <w:tblW w:w="909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050"/>
        <w:gridCol w:w="1260"/>
        <w:gridCol w:w="1260"/>
        <w:gridCol w:w="1260"/>
        <w:gridCol w:w="1260"/>
      </w:tblGrid>
      <w:tr w:rsidR="002A1F5B" w:rsidRPr="004D3E5A" w14:paraId="11F3DCC5" w14:textId="77777777" w:rsidTr="003633CA">
        <w:trPr>
          <w:tblHeader/>
        </w:trPr>
        <w:tc>
          <w:tcPr>
            <w:tcW w:w="4050" w:type="dxa"/>
          </w:tcPr>
          <w:p w14:paraId="3E50721F" w14:textId="77777777" w:rsidR="002A1F5B" w:rsidRPr="004D3E5A" w:rsidRDefault="002A1F5B" w:rsidP="00A77D8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2F36DC70" w14:textId="77777777" w:rsidR="002A1F5B" w:rsidRPr="004D3E5A" w:rsidRDefault="002A1F5B" w:rsidP="00A77D86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66B391F9" w14:textId="77777777" w:rsidR="002A1F5B" w:rsidRPr="004D3E5A" w:rsidRDefault="002A1F5B" w:rsidP="00A77D86">
            <w:pPr>
              <w:tabs>
                <w:tab w:val="left" w:pos="1440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4D3E5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2A1F5B" w:rsidRPr="004D3E5A" w14:paraId="776411AE" w14:textId="77777777" w:rsidTr="003633CA">
        <w:trPr>
          <w:tblHeader/>
        </w:trPr>
        <w:tc>
          <w:tcPr>
            <w:tcW w:w="4050" w:type="dxa"/>
          </w:tcPr>
          <w:p w14:paraId="536926D7" w14:textId="77777777" w:rsidR="002A1F5B" w:rsidRPr="004D3E5A" w:rsidRDefault="002A1F5B" w:rsidP="00A77D8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0403E591" w14:textId="77777777" w:rsidR="002A1F5B" w:rsidRPr="004D3E5A" w:rsidRDefault="002A1F5B" w:rsidP="00A77D8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248AAEE3" w14:textId="77777777" w:rsidR="002A1F5B" w:rsidRPr="004D3E5A" w:rsidRDefault="002A1F5B" w:rsidP="00A77D86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1F5B" w:rsidRPr="004D3E5A" w14:paraId="0C68F5D4" w14:textId="77777777" w:rsidTr="003633CA">
        <w:trPr>
          <w:tblHeader/>
        </w:trPr>
        <w:tc>
          <w:tcPr>
            <w:tcW w:w="4050" w:type="dxa"/>
          </w:tcPr>
          <w:p w14:paraId="55072A89" w14:textId="77777777" w:rsidR="002A1F5B" w:rsidRPr="004D3E5A" w:rsidRDefault="002A1F5B" w:rsidP="00A77D8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EF79A05" w14:textId="77777777" w:rsidR="002A1F5B" w:rsidRPr="004D3E5A" w:rsidRDefault="002C1DA6" w:rsidP="00A77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4BDC79E6" w14:textId="77777777" w:rsidR="002A1F5B" w:rsidRPr="004D3E5A" w:rsidRDefault="002C1DA6" w:rsidP="00A77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14:paraId="643D3C5A" w14:textId="77777777" w:rsidR="002A1F5B" w:rsidRPr="004D3E5A" w:rsidRDefault="002C1DA6" w:rsidP="00A77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1C4133B2" w14:textId="77777777" w:rsidR="002A1F5B" w:rsidRPr="004D3E5A" w:rsidRDefault="002C1DA6" w:rsidP="00A77D86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70E42" w:rsidRPr="004D3E5A" w14:paraId="1F75F909" w14:textId="77777777" w:rsidTr="003633CA">
        <w:tc>
          <w:tcPr>
            <w:tcW w:w="4050" w:type="dxa"/>
          </w:tcPr>
          <w:p w14:paraId="31AB8867" w14:textId="77777777" w:rsidR="00270E42" w:rsidRPr="004D3E5A" w:rsidRDefault="00270E42" w:rsidP="00A77D8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 xml:space="preserve">เจ้าหนี้การค้า </w:t>
            </w:r>
            <w:r w:rsidRPr="004D3E5A">
              <w:rPr>
                <w:rFonts w:ascii="Angsana New" w:hAnsi="Angsana New"/>
                <w:sz w:val="30"/>
                <w:szCs w:val="30"/>
              </w:rPr>
              <w:t>-</w:t>
            </w: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 xml:space="preserve">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1C9CAEB6" w14:textId="77777777" w:rsidR="00270E42" w:rsidRPr="004D3E5A" w:rsidRDefault="00270E42" w:rsidP="00A7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color w:val="000000"/>
                <w:sz w:val="30"/>
                <w:szCs w:val="30"/>
              </w:rPr>
              <w:t>23,610</w:t>
            </w:r>
          </w:p>
        </w:tc>
        <w:tc>
          <w:tcPr>
            <w:tcW w:w="1260" w:type="dxa"/>
            <w:vAlign w:val="bottom"/>
          </w:tcPr>
          <w:p w14:paraId="41E7470C" w14:textId="77777777" w:rsidR="00270E42" w:rsidRPr="004D3E5A" w:rsidRDefault="00270E42" w:rsidP="00A7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9,385</w:t>
            </w:r>
          </w:p>
        </w:tc>
        <w:tc>
          <w:tcPr>
            <w:tcW w:w="1260" w:type="dxa"/>
            <w:vAlign w:val="bottom"/>
          </w:tcPr>
          <w:p w14:paraId="609D6369" w14:textId="77777777" w:rsidR="00270E42" w:rsidRPr="004D3E5A" w:rsidRDefault="00270E42" w:rsidP="00A7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color w:val="000000"/>
                <w:sz w:val="30"/>
                <w:szCs w:val="30"/>
              </w:rPr>
              <w:t>23,610</w:t>
            </w:r>
          </w:p>
        </w:tc>
        <w:tc>
          <w:tcPr>
            <w:tcW w:w="1260" w:type="dxa"/>
            <w:vAlign w:val="bottom"/>
          </w:tcPr>
          <w:p w14:paraId="10FB9B00" w14:textId="77777777" w:rsidR="00270E42" w:rsidRPr="004D3E5A" w:rsidRDefault="00270E42" w:rsidP="00A7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9,385</w:t>
            </w:r>
          </w:p>
        </w:tc>
      </w:tr>
      <w:tr w:rsidR="00270E42" w:rsidRPr="004D3E5A" w14:paraId="0D87D2B4" w14:textId="77777777" w:rsidTr="003633CA">
        <w:tc>
          <w:tcPr>
            <w:tcW w:w="4050" w:type="dxa"/>
          </w:tcPr>
          <w:p w14:paraId="0BDFA44A" w14:textId="77777777" w:rsidR="00270E42" w:rsidRPr="004D3E5A" w:rsidRDefault="00270E42" w:rsidP="00A77D8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กิจการที่เกี่ยวข้องกัน</w:t>
            </w:r>
          </w:p>
        </w:tc>
        <w:tc>
          <w:tcPr>
            <w:tcW w:w="1260" w:type="dxa"/>
            <w:vAlign w:val="bottom"/>
          </w:tcPr>
          <w:p w14:paraId="1DAE7271" w14:textId="77777777" w:rsidR="00270E42" w:rsidRPr="004D3E5A" w:rsidRDefault="00270E42" w:rsidP="00A7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color w:val="000000"/>
                <w:sz w:val="30"/>
                <w:szCs w:val="30"/>
              </w:rPr>
              <w:t>1,247</w:t>
            </w:r>
          </w:p>
        </w:tc>
        <w:tc>
          <w:tcPr>
            <w:tcW w:w="1260" w:type="dxa"/>
            <w:vAlign w:val="bottom"/>
          </w:tcPr>
          <w:p w14:paraId="48691E6F" w14:textId="77777777" w:rsidR="00270E42" w:rsidRPr="004D3E5A" w:rsidRDefault="00270E42" w:rsidP="00A7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150</w:t>
            </w:r>
          </w:p>
        </w:tc>
        <w:tc>
          <w:tcPr>
            <w:tcW w:w="1260" w:type="dxa"/>
            <w:vAlign w:val="bottom"/>
          </w:tcPr>
          <w:p w14:paraId="03C169CF" w14:textId="77777777" w:rsidR="00270E42" w:rsidRPr="004D3E5A" w:rsidRDefault="00270E42" w:rsidP="00A7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color w:val="000000"/>
                <w:sz w:val="30"/>
                <w:szCs w:val="30"/>
              </w:rPr>
              <w:t>1,113</w:t>
            </w:r>
          </w:p>
        </w:tc>
        <w:tc>
          <w:tcPr>
            <w:tcW w:w="1260" w:type="dxa"/>
            <w:vAlign w:val="bottom"/>
          </w:tcPr>
          <w:p w14:paraId="2E04E9BD" w14:textId="77777777" w:rsidR="00270E42" w:rsidRPr="004D3E5A" w:rsidRDefault="00270E42" w:rsidP="00A7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150</w:t>
            </w:r>
          </w:p>
        </w:tc>
      </w:tr>
      <w:tr w:rsidR="00270E42" w:rsidRPr="004D3E5A" w14:paraId="611A8037" w14:textId="77777777" w:rsidTr="003633CA">
        <w:tc>
          <w:tcPr>
            <w:tcW w:w="4050" w:type="dxa"/>
          </w:tcPr>
          <w:p w14:paraId="2EAAEB1B" w14:textId="77777777" w:rsidR="00270E42" w:rsidRPr="004D3E5A" w:rsidRDefault="00270E42" w:rsidP="00A77D86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>เจ้าหนี้อื่น - กิจการที่ไม่เกี่ยวข้องกัน</w:t>
            </w:r>
          </w:p>
        </w:tc>
        <w:tc>
          <w:tcPr>
            <w:tcW w:w="1260" w:type="dxa"/>
            <w:vAlign w:val="bottom"/>
          </w:tcPr>
          <w:p w14:paraId="6E0A289F" w14:textId="4972B2C2" w:rsidR="00270E42" w:rsidRPr="004D3E5A" w:rsidRDefault="0021343C" w:rsidP="00A77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143,</w:t>
            </w:r>
            <w:r w:rsidR="00DC713D" w:rsidRPr="004D3E5A">
              <w:rPr>
                <w:rFonts w:ascii="Angsana New" w:hAnsi="Angsana New"/>
                <w:color w:val="000000"/>
                <w:sz w:val="30"/>
                <w:szCs w:val="30"/>
              </w:rPr>
              <w:t>203</w:t>
            </w:r>
          </w:p>
        </w:tc>
        <w:tc>
          <w:tcPr>
            <w:tcW w:w="1260" w:type="dxa"/>
            <w:vAlign w:val="bottom"/>
          </w:tcPr>
          <w:p w14:paraId="16C55659" w14:textId="77777777" w:rsidR="00270E42" w:rsidRPr="004D3E5A" w:rsidRDefault="00270E42" w:rsidP="00A77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107,284</w:t>
            </w:r>
          </w:p>
        </w:tc>
        <w:tc>
          <w:tcPr>
            <w:tcW w:w="1260" w:type="dxa"/>
            <w:vAlign w:val="bottom"/>
          </w:tcPr>
          <w:p w14:paraId="2B8E4E1A" w14:textId="77777777" w:rsidR="00270E42" w:rsidRPr="004D3E5A" w:rsidRDefault="00270E42" w:rsidP="00A77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color w:val="000000"/>
                <w:sz w:val="30"/>
                <w:szCs w:val="30"/>
              </w:rPr>
              <w:t>1</w:t>
            </w:r>
            <w:r w:rsidR="0021343C" w:rsidRPr="004D3E5A">
              <w:rPr>
                <w:rFonts w:ascii="Angsana New" w:hAnsi="Angsana New"/>
                <w:color w:val="000000"/>
                <w:sz w:val="30"/>
                <w:szCs w:val="30"/>
              </w:rPr>
              <w:t>38</w:t>
            </w:r>
            <w:r w:rsidRPr="004D3E5A">
              <w:rPr>
                <w:rFonts w:ascii="Angsana New" w:hAnsi="Angsana New" w:hint="cs"/>
                <w:color w:val="000000"/>
                <w:sz w:val="30"/>
                <w:szCs w:val="30"/>
              </w:rPr>
              <w:t>,</w:t>
            </w:r>
            <w:r w:rsidR="0021343C" w:rsidRPr="004D3E5A">
              <w:rPr>
                <w:rFonts w:ascii="Angsana New" w:hAnsi="Angsana New"/>
                <w:color w:val="000000"/>
                <w:sz w:val="30"/>
                <w:szCs w:val="30"/>
              </w:rPr>
              <w:t>043</w:t>
            </w:r>
          </w:p>
        </w:tc>
        <w:tc>
          <w:tcPr>
            <w:tcW w:w="1260" w:type="dxa"/>
            <w:vAlign w:val="bottom"/>
          </w:tcPr>
          <w:p w14:paraId="0D571703" w14:textId="77777777" w:rsidR="00270E42" w:rsidRPr="004D3E5A" w:rsidRDefault="00270E42" w:rsidP="00A77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105,604</w:t>
            </w:r>
          </w:p>
        </w:tc>
      </w:tr>
      <w:tr w:rsidR="00270E42" w:rsidRPr="004D3E5A" w14:paraId="658EFCA0" w14:textId="77777777" w:rsidTr="003633CA">
        <w:tc>
          <w:tcPr>
            <w:tcW w:w="4050" w:type="dxa"/>
          </w:tcPr>
          <w:p w14:paraId="50B5ABAD" w14:textId="77777777" w:rsidR="00270E42" w:rsidRPr="004D3E5A" w:rsidRDefault="00270E42" w:rsidP="00A77D86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>รวมเจ้าหนี้การค้าและเจ้าหนี้อื่น</w:t>
            </w:r>
          </w:p>
        </w:tc>
        <w:tc>
          <w:tcPr>
            <w:tcW w:w="1260" w:type="dxa"/>
            <w:vAlign w:val="bottom"/>
          </w:tcPr>
          <w:p w14:paraId="6487E2B0" w14:textId="4BA67504" w:rsidR="00270E42" w:rsidRPr="004D3E5A" w:rsidRDefault="0021343C" w:rsidP="00A77D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16</w:t>
            </w:r>
            <w:r w:rsidR="00DC713D" w:rsidRPr="004D3E5A">
              <w:rPr>
                <w:rFonts w:ascii="Angsana New" w:hAnsi="Angsana New"/>
                <w:color w:val="000000"/>
                <w:sz w:val="30"/>
                <w:szCs w:val="30"/>
              </w:rPr>
              <w:t>8,060</w:t>
            </w:r>
          </w:p>
        </w:tc>
        <w:tc>
          <w:tcPr>
            <w:tcW w:w="1260" w:type="dxa"/>
            <w:vAlign w:val="bottom"/>
          </w:tcPr>
          <w:p w14:paraId="4C1067C8" w14:textId="77777777" w:rsidR="00270E42" w:rsidRPr="004D3E5A" w:rsidRDefault="00270E42" w:rsidP="00A77D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116,819</w:t>
            </w:r>
          </w:p>
        </w:tc>
        <w:tc>
          <w:tcPr>
            <w:tcW w:w="1260" w:type="dxa"/>
            <w:vAlign w:val="bottom"/>
          </w:tcPr>
          <w:p w14:paraId="2C6A4870" w14:textId="77777777" w:rsidR="00270E42" w:rsidRPr="004D3E5A" w:rsidRDefault="0021343C" w:rsidP="00A77D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162,766</w:t>
            </w:r>
          </w:p>
        </w:tc>
        <w:tc>
          <w:tcPr>
            <w:tcW w:w="1260" w:type="dxa"/>
            <w:vAlign w:val="bottom"/>
          </w:tcPr>
          <w:p w14:paraId="0469AFEE" w14:textId="77777777" w:rsidR="00270E42" w:rsidRPr="004D3E5A" w:rsidRDefault="00270E42" w:rsidP="00A77D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115,139</w:t>
            </w:r>
          </w:p>
        </w:tc>
      </w:tr>
    </w:tbl>
    <w:p w14:paraId="64DFFEA9" w14:textId="77777777" w:rsidR="00D5145E" w:rsidRPr="004D3E5A" w:rsidRDefault="00D5145E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</w:rPr>
      </w:pPr>
    </w:p>
    <w:p w14:paraId="40E97041" w14:textId="00397603" w:rsidR="00F8390D" w:rsidRPr="004D3E5A" w:rsidRDefault="00AB0D71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D3E5A">
        <w:rPr>
          <w:rFonts w:ascii="Angsana New" w:hAnsi="Angsana New"/>
          <w:b/>
          <w:bCs/>
          <w:sz w:val="32"/>
          <w:szCs w:val="32"/>
        </w:rPr>
        <w:t>18</w:t>
      </w:r>
      <w:r w:rsidR="00F8390D" w:rsidRPr="004D3E5A">
        <w:rPr>
          <w:rFonts w:ascii="Angsana New" w:hAnsi="Angsana New"/>
          <w:b/>
          <w:bCs/>
          <w:sz w:val="32"/>
          <w:szCs w:val="32"/>
          <w:cs/>
        </w:rPr>
        <w:t>.</w:t>
      </w:r>
      <w:r w:rsidR="00F8390D" w:rsidRPr="004D3E5A">
        <w:rPr>
          <w:rFonts w:ascii="Angsana New" w:hAnsi="Angsana New"/>
          <w:b/>
          <w:bCs/>
          <w:sz w:val="32"/>
          <w:szCs w:val="32"/>
          <w:cs/>
        </w:rPr>
        <w:tab/>
      </w:r>
      <w:r w:rsidR="00E31C0E" w:rsidRPr="004D3E5A">
        <w:rPr>
          <w:rFonts w:ascii="Angsana New" w:hAnsi="Angsana New"/>
          <w:b/>
          <w:bCs/>
          <w:sz w:val="32"/>
          <w:szCs w:val="32"/>
          <w:cs/>
        </w:rPr>
        <w:t>สำรอง</w:t>
      </w:r>
      <w:r w:rsidR="00E726E3" w:rsidRPr="004D3E5A">
        <w:rPr>
          <w:rFonts w:ascii="Angsana New" w:hAnsi="Angsana New"/>
          <w:b/>
          <w:bCs/>
          <w:sz w:val="32"/>
          <w:szCs w:val="32"/>
          <w:cs/>
        </w:rPr>
        <w:t>ผลประโยชน์ระยะยาวของพนักงาน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140"/>
        <w:gridCol w:w="1260"/>
        <w:gridCol w:w="1260"/>
        <w:gridCol w:w="1260"/>
        <w:gridCol w:w="1260"/>
      </w:tblGrid>
      <w:tr w:rsidR="00F8390D" w:rsidRPr="004D3E5A" w14:paraId="27E0A7C8" w14:textId="77777777" w:rsidTr="003633CA">
        <w:trPr>
          <w:tblHeader/>
        </w:trPr>
        <w:tc>
          <w:tcPr>
            <w:tcW w:w="4140" w:type="dxa"/>
          </w:tcPr>
          <w:p w14:paraId="56844FEB" w14:textId="77777777" w:rsidR="00F8390D" w:rsidRPr="004D3E5A" w:rsidRDefault="00F8390D" w:rsidP="003633C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2CFAD033" w14:textId="77777777" w:rsidR="00F8390D" w:rsidRPr="004D3E5A" w:rsidRDefault="00F8390D" w:rsidP="003633CA">
            <w:pP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2520" w:type="dxa"/>
            <w:gridSpan w:val="2"/>
          </w:tcPr>
          <w:p w14:paraId="2D120899" w14:textId="77777777" w:rsidR="00F8390D" w:rsidRPr="004D3E5A" w:rsidRDefault="00F8390D" w:rsidP="003633CA">
            <w:pPr>
              <w:tabs>
                <w:tab w:val="left" w:pos="1440"/>
              </w:tabs>
              <w:spacing w:line="240" w:lineRule="auto"/>
              <w:jc w:val="right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  <w:cs/>
              </w:rPr>
              <w:t>(หน่วย</w:t>
            </w: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:</w:t>
            </w:r>
            <w:r w:rsidRPr="004D3E5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 พันบาท)</w:t>
            </w:r>
          </w:p>
        </w:tc>
      </w:tr>
      <w:tr w:rsidR="00F8390D" w:rsidRPr="004D3E5A" w14:paraId="34C50A1B" w14:textId="77777777" w:rsidTr="003633CA">
        <w:trPr>
          <w:tblHeader/>
        </w:trPr>
        <w:tc>
          <w:tcPr>
            <w:tcW w:w="4140" w:type="dxa"/>
          </w:tcPr>
          <w:p w14:paraId="70916118" w14:textId="77777777" w:rsidR="00F8390D" w:rsidRPr="004D3E5A" w:rsidRDefault="00F8390D" w:rsidP="003633C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520" w:type="dxa"/>
            <w:gridSpan w:val="2"/>
          </w:tcPr>
          <w:p w14:paraId="1446D3D3" w14:textId="77777777" w:rsidR="00F8390D" w:rsidRPr="004D3E5A" w:rsidRDefault="00F8390D" w:rsidP="003633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520" w:type="dxa"/>
            <w:gridSpan w:val="2"/>
          </w:tcPr>
          <w:p w14:paraId="7C391419" w14:textId="77777777" w:rsidR="00F8390D" w:rsidRPr="004D3E5A" w:rsidRDefault="00F8390D" w:rsidP="003633CA">
            <w:pPr>
              <w:pBdr>
                <w:bottom w:val="single" w:sz="4" w:space="1" w:color="auto"/>
              </w:pBdr>
              <w:tabs>
                <w:tab w:val="left" w:pos="1440"/>
              </w:tabs>
              <w:spacing w:line="240" w:lineRule="auto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1F5B" w:rsidRPr="004D3E5A" w14:paraId="17D57E3F" w14:textId="77777777" w:rsidTr="003633CA">
        <w:trPr>
          <w:tblHeader/>
        </w:trPr>
        <w:tc>
          <w:tcPr>
            <w:tcW w:w="4140" w:type="dxa"/>
          </w:tcPr>
          <w:p w14:paraId="06216D94" w14:textId="77777777" w:rsidR="002A1F5B" w:rsidRPr="004D3E5A" w:rsidRDefault="002A1F5B" w:rsidP="003633CA">
            <w:pPr>
              <w:spacing w:line="240" w:lineRule="auto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4B7569FB" w14:textId="77777777" w:rsidR="002A1F5B" w:rsidRPr="004D3E5A" w:rsidRDefault="002C1DA6" w:rsidP="003633C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726FAA42" w14:textId="77777777" w:rsidR="002A1F5B" w:rsidRPr="004D3E5A" w:rsidRDefault="002C1DA6" w:rsidP="003633C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14:paraId="40E38B48" w14:textId="77777777" w:rsidR="002A1F5B" w:rsidRPr="004D3E5A" w:rsidRDefault="002C1DA6" w:rsidP="003633C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260" w:type="dxa"/>
            <w:vAlign w:val="bottom"/>
          </w:tcPr>
          <w:p w14:paraId="746312CF" w14:textId="77777777" w:rsidR="002A1F5B" w:rsidRPr="004D3E5A" w:rsidRDefault="002C1DA6" w:rsidP="003633CA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C1DA6" w:rsidRPr="004D3E5A" w14:paraId="1689FC28" w14:textId="77777777" w:rsidTr="003633CA">
        <w:tc>
          <w:tcPr>
            <w:tcW w:w="4140" w:type="dxa"/>
          </w:tcPr>
          <w:p w14:paraId="7458F1DA" w14:textId="77777777" w:rsidR="002C1DA6" w:rsidRPr="004D3E5A" w:rsidRDefault="002C1DA6" w:rsidP="003633CA">
            <w:pPr>
              <w:spacing w:line="240" w:lineRule="auto"/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</w:pPr>
            <w:r w:rsidRPr="004D3E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</w:t>
            </w:r>
            <w:r w:rsidRPr="004D3E5A">
              <w:rPr>
                <w:rFonts w:ascii="Angsana New" w:hAnsi="Angsana New"/>
                <w:b/>
                <w:bCs/>
                <w:color w:val="000000"/>
                <w:sz w:val="30"/>
                <w:szCs w:val="30"/>
                <w:cs/>
              </w:rPr>
              <w:t>ต้นปี</w:t>
            </w:r>
          </w:p>
        </w:tc>
        <w:tc>
          <w:tcPr>
            <w:tcW w:w="1260" w:type="dxa"/>
            <w:vAlign w:val="bottom"/>
          </w:tcPr>
          <w:p w14:paraId="13433687" w14:textId="77777777" w:rsidR="002C1DA6" w:rsidRPr="004D3E5A" w:rsidRDefault="00B11E7A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14,09</w:t>
            </w:r>
            <w:r w:rsidR="005B329B" w:rsidRPr="004D3E5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</w:tcPr>
          <w:p w14:paraId="148F961D" w14:textId="77777777" w:rsidR="002C1DA6" w:rsidRPr="004D3E5A" w:rsidRDefault="002C1DA6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21,449</w:t>
            </w:r>
          </w:p>
        </w:tc>
        <w:tc>
          <w:tcPr>
            <w:tcW w:w="1260" w:type="dxa"/>
            <w:vAlign w:val="bottom"/>
          </w:tcPr>
          <w:p w14:paraId="637E8B6F" w14:textId="77777777" w:rsidR="002C1DA6" w:rsidRPr="004D3E5A" w:rsidRDefault="00B11E7A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14,09</w:t>
            </w:r>
            <w:r w:rsidR="005B329B" w:rsidRPr="004D3E5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</w:tcPr>
          <w:p w14:paraId="08B8044F" w14:textId="77777777" w:rsidR="002C1DA6" w:rsidRPr="004D3E5A" w:rsidRDefault="002C1DA6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21,449</w:t>
            </w:r>
          </w:p>
        </w:tc>
      </w:tr>
      <w:tr w:rsidR="002C1DA6" w:rsidRPr="004D3E5A" w14:paraId="6C02268B" w14:textId="77777777" w:rsidTr="003633CA">
        <w:trPr>
          <w:trHeight w:val="189"/>
        </w:trPr>
        <w:tc>
          <w:tcPr>
            <w:tcW w:w="4140" w:type="dxa"/>
          </w:tcPr>
          <w:p w14:paraId="469B3983" w14:textId="77777777" w:rsidR="002C1DA6" w:rsidRPr="004D3E5A" w:rsidRDefault="002C1DA6" w:rsidP="003633CA">
            <w:pPr>
              <w:spacing w:line="240" w:lineRule="auto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ส่วนที่รับรู้ในกำไรหรือขาดทุน</w:t>
            </w:r>
            <w:r w:rsidRPr="004D3E5A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4BFA2C28" w14:textId="77777777" w:rsidR="002C1DA6" w:rsidRPr="004D3E5A" w:rsidRDefault="002C1DA6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5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7CE501" w14:textId="77777777" w:rsidR="002C1DA6" w:rsidRPr="004D3E5A" w:rsidRDefault="002C1DA6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D6A3579" w14:textId="77777777" w:rsidR="002C1DA6" w:rsidRPr="004D3E5A" w:rsidRDefault="002C1DA6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E924231" w14:textId="77777777" w:rsidR="002C1DA6" w:rsidRPr="004D3E5A" w:rsidRDefault="002C1DA6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C1DA6" w:rsidRPr="004D3E5A" w14:paraId="33740F71" w14:textId="77777777" w:rsidTr="003633CA">
        <w:tc>
          <w:tcPr>
            <w:tcW w:w="4140" w:type="dxa"/>
          </w:tcPr>
          <w:p w14:paraId="298D8D0C" w14:textId="77777777" w:rsidR="002C1DA6" w:rsidRPr="004D3E5A" w:rsidRDefault="002C1DA6" w:rsidP="003633CA">
            <w:pPr>
              <w:spacing w:line="240" w:lineRule="auto"/>
              <w:ind w:left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ต้นทุนบริการในปัจจุบัน</w:t>
            </w:r>
            <w:r w:rsidRPr="004D3E5A">
              <w:rPr>
                <w:rFonts w:ascii="Angsana New" w:hAnsi="Angsana New"/>
                <w:strike/>
                <w:color w:val="000000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3668C43A" w14:textId="055E78F8" w:rsidR="002C1DA6" w:rsidRPr="004D3E5A" w:rsidRDefault="00B11E7A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3,</w:t>
            </w:r>
            <w:r w:rsidR="007F1A17">
              <w:rPr>
                <w:rFonts w:ascii="Angsana New" w:hAnsi="Angsana New"/>
                <w:color w:val="000000"/>
                <w:sz w:val="30"/>
                <w:szCs w:val="30"/>
              </w:rPr>
              <w:t>64</w:t>
            </w:r>
            <w:r w:rsidR="00612FB9">
              <w:rPr>
                <w:rFonts w:ascii="Angsana New" w:hAnsi="Angsana New"/>
                <w:color w:val="000000"/>
                <w:sz w:val="30"/>
                <w:szCs w:val="30"/>
              </w:rPr>
              <w:t>7</w:t>
            </w:r>
          </w:p>
        </w:tc>
        <w:tc>
          <w:tcPr>
            <w:tcW w:w="1260" w:type="dxa"/>
            <w:vAlign w:val="bottom"/>
          </w:tcPr>
          <w:p w14:paraId="6C3CA7C1" w14:textId="77777777" w:rsidR="002C1DA6" w:rsidRPr="004D3E5A" w:rsidRDefault="002C1DA6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3,834</w:t>
            </w:r>
          </w:p>
        </w:tc>
        <w:tc>
          <w:tcPr>
            <w:tcW w:w="1260" w:type="dxa"/>
            <w:vAlign w:val="bottom"/>
          </w:tcPr>
          <w:p w14:paraId="6DFC8A47" w14:textId="367CDBE5" w:rsidR="002C1DA6" w:rsidRPr="004D3E5A" w:rsidRDefault="00612FB9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3,647</w:t>
            </w:r>
          </w:p>
        </w:tc>
        <w:tc>
          <w:tcPr>
            <w:tcW w:w="1260" w:type="dxa"/>
            <w:vAlign w:val="bottom"/>
          </w:tcPr>
          <w:p w14:paraId="0C51A6AE" w14:textId="77777777" w:rsidR="002C1DA6" w:rsidRPr="004D3E5A" w:rsidRDefault="002C1DA6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3,834</w:t>
            </w:r>
          </w:p>
        </w:tc>
      </w:tr>
      <w:tr w:rsidR="002C1DA6" w:rsidRPr="004D3E5A" w14:paraId="5ABE6291" w14:textId="77777777" w:rsidTr="003633CA">
        <w:tc>
          <w:tcPr>
            <w:tcW w:w="4140" w:type="dxa"/>
          </w:tcPr>
          <w:p w14:paraId="06813EAA" w14:textId="77777777" w:rsidR="002C1DA6" w:rsidRPr="004D3E5A" w:rsidRDefault="002C1DA6" w:rsidP="003633CA">
            <w:pPr>
              <w:spacing w:line="240" w:lineRule="auto"/>
              <w:ind w:left="16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  <w:cs/>
              </w:rPr>
              <w:t>ต้นทุนดอกเบี้ย</w:t>
            </w:r>
          </w:p>
        </w:tc>
        <w:tc>
          <w:tcPr>
            <w:tcW w:w="1260" w:type="dxa"/>
            <w:vAlign w:val="bottom"/>
          </w:tcPr>
          <w:p w14:paraId="274DC6B7" w14:textId="77777777" w:rsidR="002C1DA6" w:rsidRPr="004D3E5A" w:rsidRDefault="00B11E7A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314</w:t>
            </w:r>
          </w:p>
        </w:tc>
        <w:tc>
          <w:tcPr>
            <w:tcW w:w="1260" w:type="dxa"/>
            <w:vAlign w:val="bottom"/>
          </w:tcPr>
          <w:p w14:paraId="6DCD34D7" w14:textId="77777777" w:rsidR="002C1DA6" w:rsidRPr="004D3E5A" w:rsidRDefault="002C1DA6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633</w:t>
            </w:r>
          </w:p>
        </w:tc>
        <w:tc>
          <w:tcPr>
            <w:tcW w:w="1260" w:type="dxa"/>
            <w:vAlign w:val="bottom"/>
          </w:tcPr>
          <w:p w14:paraId="74711E8E" w14:textId="77777777" w:rsidR="002C1DA6" w:rsidRPr="004D3E5A" w:rsidRDefault="00B11E7A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314</w:t>
            </w:r>
          </w:p>
        </w:tc>
        <w:tc>
          <w:tcPr>
            <w:tcW w:w="1260" w:type="dxa"/>
            <w:vAlign w:val="bottom"/>
          </w:tcPr>
          <w:p w14:paraId="32AE1091" w14:textId="77777777" w:rsidR="002C1DA6" w:rsidRPr="004D3E5A" w:rsidRDefault="002C1DA6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633</w:t>
            </w:r>
          </w:p>
        </w:tc>
      </w:tr>
      <w:tr w:rsidR="002C1DA6" w:rsidRPr="004D3E5A" w14:paraId="228E951F" w14:textId="77777777" w:rsidTr="003633CA">
        <w:tc>
          <w:tcPr>
            <w:tcW w:w="4140" w:type="dxa"/>
          </w:tcPr>
          <w:p w14:paraId="54D830FD" w14:textId="72C1DEBF" w:rsidR="002C1DA6" w:rsidRPr="004D3E5A" w:rsidRDefault="002C1DA6" w:rsidP="003633CA">
            <w:pPr>
              <w:spacing w:line="240" w:lineRule="auto"/>
              <w:ind w:left="162" w:hanging="16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ส่วนที่รับรู้ในกำไรขาดทุน</w:t>
            </w: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>เบ็ดเสร็จอื่น</w:t>
            </w:r>
            <w:r w:rsidRPr="004D3E5A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260" w:type="dxa"/>
            <w:vAlign w:val="bottom"/>
          </w:tcPr>
          <w:p w14:paraId="04DC2B5C" w14:textId="77777777" w:rsidR="002C1DA6" w:rsidRPr="004D3E5A" w:rsidRDefault="002C1DA6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D782CE9" w14:textId="77777777" w:rsidR="002C1DA6" w:rsidRPr="004D3E5A" w:rsidRDefault="002C1DA6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65F9ADE" w14:textId="77777777" w:rsidR="002C1DA6" w:rsidRPr="004D3E5A" w:rsidRDefault="002C1DA6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CC527A4" w14:textId="77777777" w:rsidR="002C1DA6" w:rsidRPr="004D3E5A" w:rsidRDefault="002C1DA6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C1DA6" w:rsidRPr="004D3E5A" w14:paraId="339FB3C5" w14:textId="77777777" w:rsidTr="003633CA">
        <w:tc>
          <w:tcPr>
            <w:tcW w:w="4140" w:type="dxa"/>
          </w:tcPr>
          <w:p w14:paraId="52FB983C" w14:textId="77777777" w:rsidR="002C1DA6" w:rsidRPr="004D3E5A" w:rsidRDefault="002C1DA6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34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(กำไร) ขาดทุนจากการประมาณการตามหลัก    คณิตศาสตร์ประกันภัย</w:t>
            </w:r>
          </w:p>
        </w:tc>
        <w:tc>
          <w:tcPr>
            <w:tcW w:w="1260" w:type="dxa"/>
            <w:vAlign w:val="bottom"/>
          </w:tcPr>
          <w:p w14:paraId="190C04B3" w14:textId="77777777" w:rsidR="002C1DA6" w:rsidRPr="004D3E5A" w:rsidRDefault="002C1DA6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1D04C4" w14:textId="77777777" w:rsidR="002C1DA6" w:rsidRPr="004D3E5A" w:rsidRDefault="002C1DA6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4CC6D1" w14:textId="77777777" w:rsidR="002C1DA6" w:rsidRPr="004D3E5A" w:rsidRDefault="002C1DA6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65742441" w14:textId="77777777" w:rsidR="002C1DA6" w:rsidRPr="004D3E5A" w:rsidRDefault="002C1DA6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</w:p>
        </w:tc>
      </w:tr>
      <w:tr w:rsidR="002C1DA6" w:rsidRPr="004D3E5A" w14:paraId="52FC57CB" w14:textId="77777777" w:rsidTr="003633CA">
        <w:tc>
          <w:tcPr>
            <w:tcW w:w="4140" w:type="dxa"/>
          </w:tcPr>
          <w:p w14:paraId="10C06476" w14:textId="77777777" w:rsidR="002C1DA6" w:rsidRPr="004D3E5A" w:rsidRDefault="002C1DA6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5"/>
              </w:tabs>
              <w:spacing w:line="240" w:lineRule="auto"/>
              <w:ind w:left="34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ส่วนที่เกิดจากการเปลี่ยนแปลงข้อสมมติ</w:t>
            </w: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 xml:space="preserve">   </w:t>
            </w:r>
            <w:r w:rsidRPr="004D3E5A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ด้านประชากรศาสตร์</w:t>
            </w:r>
          </w:p>
        </w:tc>
        <w:tc>
          <w:tcPr>
            <w:tcW w:w="1260" w:type="dxa"/>
            <w:vAlign w:val="bottom"/>
          </w:tcPr>
          <w:p w14:paraId="3FDAB8D1" w14:textId="77777777" w:rsidR="002C1DA6" w:rsidRPr="004D3E5A" w:rsidRDefault="00B11E7A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4F0FB5F" w14:textId="77777777" w:rsidR="002C1DA6" w:rsidRPr="004D3E5A" w:rsidRDefault="002C1DA6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(3,490)</w:t>
            </w:r>
          </w:p>
        </w:tc>
        <w:tc>
          <w:tcPr>
            <w:tcW w:w="1260" w:type="dxa"/>
            <w:vAlign w:val="bottom"/>
          </w:tcPr>
          <w:p w14:paraId="6BE8565B" w14:textId="77777777" w:rsidR="002C1DA6" w:rsidRPr="004D3E5A" w:rsidRDefault="00B11E7A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B45E203" w14:textId="77777777" w:rsidR="002C1DA6" w:rsidRPr="004D3E5A" w:rsidRDefault="002C1DA6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(3,490)</w:t>
            </w:r>
          </w:p>
        </w:tc>
      </w:tr>
      <w:tr w:rsidR="002C1DA6" w:rsidRPr="004D3E5A" w14:paraId="67099E76" w14:textId="77777777" w:rsidTr="003633CA">
        <w:tc>
          <w:tcPr>
            <w:tcW w:w="4140" w:type="dxa"/>
          </w:tcPr>
          <w:p w14:paraId="35C0E442" w14:textId="77777777" w:rsidR="002C1DA6" w:rsidRPr="004D3E5A" w:rsidRDefault="002C1DA6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5"/>
              </w:tabs>
              <w:spacing w:line="240" w:lineRule="auto"/>
              <w:ind w:left="345" w:hanging="180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  <w:cs/>
              </w:rPr>
              <w:tab/>
            </w: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ส่วนที่เกิดจากการเปลี่ยนแปลง</w:t>
            </w:r>
          </w:p>
          <w:p w14:paraId="440185D4" w14:textId="77777777" w:rsidR="002C1DA6" w:rsidRPr="004D3E5A" w:rsidRDefault="002C1DA6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5"/>
              </w:tabs>
              <w:spacing w:line="240" w:lineRule="auto"/>
              <w:ind w:left="34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ab/>
              <w:t xml:space="preserve">   </w:t>
            </w: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ข้อสมมติฐานทางการเงิน</w:t>
            </w:r>
          </w:p>
        </w:tc>
        <w:tc>
          <w:tcPr>
            <w:tcW w:w="1260" w:type="dxa"/>
            <w:vAlign w:val="bottom"/>
          </w:tcPr>
          <w:p w14:paraId="0977E54B" w14:textId="77777777" w:rsidR="002C1DA6" w:rsidRPr="004D3E5A" w:rsidRDefault="00B11E7A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7A42877" w14:textId="77777777" w:rsidR="002C1DA6" w:rsidRPr="004D3E5A" w:rsidRDefault="002C1DA6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902</w:t>
            </w:r>
          </w:p>
        </w:tc>
        <w:tc>
          <w:tcPr>
            <w:tcW w:w="1260" w:type="dxa"/>
            <w:vAlign w:val="bottom"/>
          </w:tcPr>
          <w:p w14:paraId="4FB13C3D" w14:textId="77777777" w:rsidR="002C1DA6" w:rsidRPr="004D3E5A" w:rsidRDefault="00B11E7A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5D60D649" w14:textId="77777777" w:rsidR="002C1DA6" w:rsidRPr="004D3E5A" w:rsidRDefault="002C1DA6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902</w:t>
            </w:r>
          </w:p>
        </w:tc>
      </w:tr>
      <w:tr w:rsidR="002C1DA6" w:rsidRPr="004D3E5A" w14:paraId="774186CB" w14:textId="77777777" w:rsidTr="003633CA">
        <w:tc>
          <w:tcPr>
            <w:tcW w:w="4140" w:type="dxa"/>
          </w:tcPr>
          <w:p w14:paraId="7710FCF1" w14:textId="77777777" w:rsidR="002C1DA6" w:rsidRPr="004D3E5A" w:rsidRDefault="002C1DA6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left" w:pos="525"/>
              </w:tabs>
              <w:spacing w:line="240" w:lineRule="auto"/>
              <w:ind w:left="345" w:hanging="180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ab/>
            </w: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ส่วนที่เกิดจากการปรับปรุงจากประสบการณ์</w:t>
            </w:r>
          </w:p>
        </w:tc>
        <w:tc>
          <w:tcPr>
            <w:tcW w:w="1260" w:type="dxa"/>
            <w:vAlign w:val="bottom"/>
          </w:tcPr>
          <w:p w14:paraId="61C48EDA" w14:textId="77777777" w:rsidR="002C1DA6" w:rsidRPr="004D3E5A" w:rsidRDefault="00B11E7A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4CA93136" w14:textId="77777777" w:rsidR="002C1DA6" w:rsidRPr="004D3E5A" w:rsidRDefault="002C1DA6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(7,542)</w:t>
            </w:r>
          </w:p>
        </w:tc>
        <w:tc>
          <w:tcPr>
            <w:tcW w:w="1260" w:type="dxa"/>
            <w:vAlign w:val="bottom"/>
          </w:tcPr>
          <w:p w14:paraId="11D1D3AA" w14:textId="77777777" w:rsidR="002C1DA6" w:rsidRPr="004D3E5A" w:rsidRDefault="00B11E7A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-</w:t>
            </w:r>
          </w:p>
        </w:tc>
        <w:tc>
          <w:tcPr>
            <w:tcW w:w="1260" w:type="dxa"/>
            <w:vAlign w:val="bottom"/>
          </w:tcPr>
          <w:p w14:paraId="39B1DB94" w14:textId="77777777" w:rsidR="002C1DA6" w:rsidRPr="004D3E5A" w:rsidRDefault="002C1DA6" w:rsidP="003633CA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(7,542)</w:t>
            </w:r>
          </w:p>
        </w:tc>
      </w:tr>
      <w:tr w:rsidR="002C1DA6" w:rsidRPr="004D3E5A" w14:paraId="72A62429" w14:textId="77777777" w:rsidTr="003633CA">
        <w:tc>
          <w:tcPr>
            <w:tcW w:w="4140" w:type="dxa"/>
          </w:tcPr>
          <w:p w14:paraId="27DD0545" w14:textId="77777777" w:rsidR="002C1DA6" w:rsidRPr="004D3E5A" w:rsidRDefault="002C1DA6" w:rsidP="003633CA">
            <w:pPr>
              <w:spacing w:line="240" w:lineRule="auto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ผลประโยชน์ที่จ่ายในระหว่างปี</w:t>
            </w:r>
          </w:p>
        </w:tc>
        <w:tc>
          <w:tcPr>
            <w:tcW w:w="1260" w:type="dxa"/>
            <w:vAlign w:val="bottom"/>
          </w:tcPr>
          <w:p w14:paraId="651FF4B7" w14:textId="355AFF8C" w:rsidR="002C1DA6" w:rsidRPr="004D3E5A" w:rsidRDefault="007F1A17" w:rsidP="00363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(1,411)</w:t>
            </w:r>
          </w:p>
        </w:tc>
        <w:tc>
          <w:tcPr>
            <w:tcW w:w="1260" w:type="dxa"/>
            <w:vAlign w:val="bottom"/>
          </w:tcPr>
          <w:p w14:paraId="15FC09B8" w14:textId="77777777" w:rsidR="002C1DA6" w:rsidRPr="004D3E5A" w:rsidRDefault="002C1DA6" w:rsidP="00363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(1,692)</w:t>
            </w:r>
          </w:p>
        </w:tc>
        <w:tc>
          <w:tcPr>
            <w:tcW w:w="1260" w:type="dxa"/>
            <w:vAlign w:val="bottom"/>
          </w:tcPr>
          <w:p w14:paraId="010D8747" w14:textId="1E9B86FA" w:rsidR="002C1DA6" w:rsidRPr="004D3E5A" w:rsidRDefault="00B11E7A" w:rsidP="00363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(1,</w:t>
            </w:r>
            <w:r w:rsidR="00AB42B8" w:rsidRPr="004D3E5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11)</w:t>
            </w:r>
          </w:p>
        </w:tc>
        <w:tc>
          <w:tcPr>
            <w:tcW w:w="1260" w:type="dxa"/>
            <w:vAlign w:val="bottom"/>
          </w:tcPr>
          <w:p w14:paraId="7F0B6171" w14:textId="77777777" w:rsidR="002C1DA6" w:rsidRPr="004D3E5A" w:rsidRDefault="002C1DA6" w:rsidP="003633CA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(1,692)</w:t>
            </w:r>
          </w:p>
        </w:tc>
      </w:tr>
      <w:tr w:rsidR="002C1DA6" w:rsidRPr="004D3E5A" w14:paraId="1EDDC40F" w14:textId="77777777" w:rsidTr="003633CA">
        <w:trPr>
          <w:trHeight w:val="414"/>
        </w:trPr>
        <w:tc>
          <w:tcPr>
            <w:tcW w:w="4140" w:type="dxa"/>
          </w:tcPr>
          <w:p w14:paraId="6AC624DD" w14:textId="77777777" w:rsidR="002C1DA6" w:rsidRPr="004D3E5A" w:rsidRDefault="002C1DA6" w:rsidP="003633CA">
            <w:pPr>
              <w:spacing w:line="240" w:lineRule="auto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3E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ยอด</w:t>
            </w:r>
            <w:r w:rsidRPr="004D3E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ปลายปี</w:t>
            </w:r>
          </w:p>
        </w:tc>
        <w:tc>
          <w:tcPr>
            <w:tcW w:w="1260" w:type="dxa"/>
            <w:vAlign w:val="bottom"/>
          </w:tcPr>
          <w:p w14:paraId="4E8128BF" w14:textId="57AE068A" w:rsidR="002C1DA6" w:rsidRPr="004D3E5A" w:rsidRDefault="00B11E7A" w:rsidP="003633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16,</w:t>
            </w:r>
            <w:r w:rsidR="002350C7" w:rsidRPr="004D3E5A">
              <w:rPr>
                <w:rFonts w:ascii="Angsana New" w:hAnsi="Angsana New"/>
                <w:color w:val="000000"/>
                <w:sz w:val="30"/>
                <w:szCs w:val="30"/>
              </w:rPr>
              <w:t>6</w:t>
            </w: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  <w:r w:rsidR="00612FB9">
              <w:rPr>
                <w:rFonts w:ascii="Angsana New" w:hAnsi="Angsana New"/>
                <w:color w:val="000000"/>
                <w:sz w:val="30"/>
                <w:szCs w:val="30"/>
              </w:rPr>
              <w:t>4</w:t>
            </w:r>
          </w:p>
        </w:tc>
        <w:tc>
          <w:tcPr>
            <w:tcW w:w="1260" w:type="dxa"/>
            <w:vAlign w:val="bottom"/>
          </w:tcPr>
          <w:p w14:paraId="4C0507F8" w14:textId="77777777" w:rsidR="002C1DA6" w:rsidRPr="004D3E5A" w:rsidRDefault="002C1DA6" w:rsidP="003633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14,094</w:t>
            </w:r>
          </w:p>
        </w:tc>
        <w:tc>
          <w:tcPr>
            <w:tcW w:w="1260" w:type="dxa"/>
            <w:vAlign w:val="bottom"/>
          </w:tcPr>
          <w:p w14:paraId="780F941A" w14:textId="6BFF3320" w:rsidR="002C1DA6" w:rsidRPr="004D3E5A" w:rsidRDefault="00612FB9" w:rsidP="003633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>
              <w:rPr>
                <w:rFonts w:ascii="Angsana New" w:hAnsi="Angsana New"/>
                <w:color w:val="000000"/>
                <w:sz w:val="30"/>
                <w:szCs w:val="30"/>
              </w:rPr>
              <w:t>16,644</w:t>
            </w:r>
          </w:p>
        </w:tc>
        <w:tc>
          <w:tcPr>
            <w:tcW w:w="1260" w:type="dxa"/>
            <w:vAlign w:val="bottom"/>
          </w:tcPr>
          <w:p w14:paraId="08B18F94" w14:textId="77777777" w:rsidR="002C1DA6" w:rsidRPr="004D3E5A" w:rsidRDefault="002C1DA6" w:rsidP="003633CA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69"/>
              </w:tabs>
              <w:spacing w:line="240" w:lineRule="auto"/>
              <w:ind w:right="12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14,094</w:t>
            </w:r>
          </w:p>
        </w:tc>
      </w:tr>
    </w:tbl>
    <w:p w14:paraId="3CB73C21" w14:textId="71CEED04" w:rsidR="00F8390D" w:rsidRPr="004D3E5A" w:rsidRDefault="003633CA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635F9C" w:rsidRPr="004D3E5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8390D" w:rsidRPr="004D3E5A">
        <w:rPr>
          <w:rFonts w:ascii="Angsana New" w:hAnsi="Angsana New"/>
          <w:sz w:val="32"/>
          <w:szCs w:val="32"/>
          <w:cs/>
        </w:rPr>
        <w:t>คาดว่าจะจ่ายชำระผลประโยชน์ระยะ</w:t>
      </w:r>
      <w:r w:rsidR="00B57EFD" w:rsidRPr="004D3E5A">
        <w:rPr>
          <w:rFonts w:ascii="Angsana New" w:hAnsi="Angsana New"/>
          <w:sz w:val="32"/>
          <w:szCs w:val="32"/>
          <w:cs/>
        </w:rPr>
        <w:t xml:space="preserve">ยาวของพนักงานภายใน </w:t>
      </w:r>
      <w:r w:rsidR="00D966DE" w:rsidRPr="004D3E5A">
        <w:rPr>
          <w:rFonts w:ascii="Angsana New" w:hAnsi="Angsana New"/>
          <w:sz w:val="32"/>
          <w:szCs w:val="32"/>
        </w:rPr>
        <w:t>1</w:t>
      </w:r>
      <w:r w:rsidR="00B57EFD" w:rsidRPr="004D3E5A">
        <w:rPr>
          <w:rFonts w:ascii="Angsana New" w:hAnsi="Angsana New"/>
          <w:sz w:val="32"/>
          <w:szCs w:val="32"/>
          <w:cs/>
        </w:rPr>
        <w:t xml:space="preserve"> ปีข้างหน้า</w:t>
      </w:r>
      <w:r w:rsidR="00F8390D" w:rsidRPr="004D3E5A">
        <w:rPr>
          <w:rFonts w:ascii="Angsana New" w:hAnsi="Angsana New"/>
          <w:sz w:val="32"/>
          <w:szCs w:val="32"/>
          <w:cs/>
        </w:rPr>
        <w:t xml:space="preserve">เป็นจำนวนประมาณ </w:t>
      </w:r>
      <w:r w:rsidR="005B329B" w:rsidRPr="004D3E5A">
        <w:rPr>
          <w:rFonts w:ascii="Angsana New" w:hAnsi="Angsana New"/>
          <w:sz w:val="32"/>
          <w:szCs w:val="32"/>
        </w:rPr>
        <w:t>0.5</w:t>
      </w:r>
      <w:r w:rsidR="00404EA8" w:rsidRPr="004D3E5A">
        <w:rPr>
          <w:rFonts w:ascii="Angsana New" w:hAnsi="Angsana New"/>
          <w:sz w:val="32"/>
          <w:szCs w:val="32"/>
        </w:rPr>
        <w:t xml:space="preserve"> </w:t>
      </w:r>
      <w:r w:rsidR="00F8390D" w:rsidRPr="004D3E5A">
        <w:rPr>
          <w:rFonts w:ascii="Angsana New" w:hAnsi="Angsana New"/>
          <w:sz w:val="32"/>
          <w:szCs w:val="32"/>
          <w:cs/>
        </w:rPr>
        <w:t>ล้านบาท (</w:t>
      </w:r>
      <w:r w:rsidR="002C1DA6" w:rsidRPr="004D3E5A">
        <w:rPr>
          <w:rFonts w:ascii="Angsana New" w:hAnsi="Angsana New"/>
          <w:sz w:val="32"/>
          <w:szCs w:val="32"/>
        </w:rPr>
        <w:t>2564</w:t>
      </w:r>
      <w:r w:rsidR="00F8390D" w:rsidRPr="004D3E5A">
        <w:rPr>
          <w:rFonts w:ascii="Angsana New" w:hAnsi="Angsana New"/>
          <w:sz w:val="32"/>
          <w:szCs w:val="32"/>
        </w:rPr>
        <w:t xml:space="preserve">: </w:t>
      </w:r>
      <w:r w:rsidR="00F8390D" w:rsidRPr="004D3E5A">
        <w:rPr>
          <w:rFonts w:ascii="Angsana New" w:hAnsi="Angsana New"/>
          <w:sz w:val="32"/>
          <w:szCs w:val="32"/>
          <w:cs/>
        </w:rPr>
        <w:t xml:space="preserve">จำนวน </w:t>
      </w:r>
      <w:r w:rsidR="000C2EE3" w:rsidRPr="004D3E5A">
        <w:rPr>
          <w:rFonts w:ascii="Angsana New" w:hAnsi="Angsana New"/>
          <w:sz w:val="32"/>
          <w:szCs w:val="32"/>
        </w:rPr>
        <w:t>1</w:t>
      </w:r>
      <w:r w:rsidR="002A1F5B" w:rsidRPr="004D3E5A">
        <w:rPr>
          <w:rFonts w:ascii="Angsana New" w:hAnsi="Angsana New"/>
          <w:sz w:val="32"/>
          <w:szCs w:val="32"/>
        </w:rPr>
        <w:t xml:space="preserve"> </w:t>
      </w:r>
      <w:r w:rsidR="00F8390D" w:rsidRPr="004D3E5A">
        <w:rPr>
          <w:rFonts w:ascii="Angsana New" w:hAnsi="Angsana New"/>
          <w:sz w:val="32"/>
          <w:szCs w:val="32"/>
          <w:cs/>
        </w:rPr>
        <w:t>ล้านบาท</w:t>
      </w:r>
      <w:r w:rsidR="007515E8" w:rsidRPr="004D3E5A">
        <w:rPr>
          <w:rFonts w:ascii="Angsana New" w:hAnsi="Angsana New" w:hint="cs"/>
          <w:sz w:val="32"/>
          <w:szCs w:val="32"/>
          <w:cs/>
        </w:rPr>
        <w:t>)</w:t>
      </w:r>
      <w:r w:rsidR="00F8390D" w:rsidRPr="004D3E5A">
        <w:rPr>
          <w:rFonts w:ascii="Angsana New" w:hAnsi="Angsana New"/>
          <w:sz w:val="32"/>
          <w:szCs w:val="32"/>
          <w:cs/>
        </w:rPr>
        <w:t xml:space="preserve"> </w:t>
      </w:r>
    </w:p>
    <w:p w14:paraId="5C8A9F2B" w14:textId="2A67AB2A" w:rsidR="00F8390D" w:rsidRPr="004D3E5A" w:rsidRDefault="003633CA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4D3E5A">
        <w:rPr>
          <w:rFonts w:ascii="Angsana New" w:hAnsi="Angsana New"/>
          <w:sz w:val="32"/>
          <w:szCs w:val="32"/>
        </w:rPr>
        <w:tab/>
      </w:r>
      <w:r w:rsidR="00F8390D" w:rsidRPr="004D3E5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26653" w:rsidRPr="004D3E5A">
        <w:rPr>
          <w:rFonts w:ascii="Angsana New" w:hAnsi="Angsana New"/>
          <w:sz w:val="32"/>
          <w:szCs w:val="32"/>
        </w:rPr>
        <w:t xml:space="preserve">31 </w:t>
      </w:r>
      <w:r w:rsidR="00226653" w:rsidRPr="004D3E5A">
        <w:rPr>
          <w:rFonts w:ascii="Angsana New" w:hAnsi="Angsana New"/>
          <w:sz w:val="32"/>
          <w:szCs w:val="32"/>
          <w:cs/>
        </w:rPr>
        <w:t xml:space="preserve">ธันวาคม </w:t>
      </w:r>
      <w:r w:rsidR="002C1DA6" w:rsidRPr="004D3E5A">
        <w:rPr>
          <w:rFonts w:ascii="Angsana New" w:hAnsi="Angsana New"/>
          <w:sz w:val="32"/>
          <w:szCs w:val="32"/>
        </w:rPr>
        <w:t>2565</w:t>
      </w:r>
      <w:r w:rsidR="00226653" w:rsidRPr="004D3E5A">
        <w:rPr>
          <w:rFonts w:ascii="Angsana New" w:hAnsi="Angsana New"/>
          <w:sz w:val="32"/>
          <w:szCs w:val="32"/>
        </w:rPr>
        <w:t xml:space="preserve"> </w:t>
      </w:r>
      <w:r w:rsidR="00F8390D" w:rsidRPr="004D3E5A">
        <w:rPr>
          <w:rFonts w:ascii="Angsana New" w:hAnsi="Angsana New"/>
          <w:sz w:val="32"/>
          <w:szCs w:val="32"/>
          <w:cs/>
        </w:rPr>
        <w:t>ระยะเวลาเฉลี่ยถ่วงน้ำหนักในการจ่ายชำระผลประโยชน์ระยะยาวของพนักงานของ</w:t>
      </w:r>
      <w:r w:rsidR="00635F9C" w:rsidRPr="004D3E5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F8390D" w:rsidRPr="004D3E5A">
        <w:rPr>
          <w:rFonts w:ascii="Angsana New" w:hAnsi="Angsana New"/>
          <w:sz w:val="32"/>
          <w:szCs w:val="32"/>
          <w:cs/>
        </w:rPr>
        <w:t xml:space="preserve">ประมาณ </w:t>
      </w:r>
      <w:r w:rsidR="005B329B" w:rsidRPr="004D3E5A">
        <w:rPr>
          <w:rFonts w:ascii="Angsana New" w:hAnsi="Angsana New"/>
          <w:sz w:val="32"/>
          <w:szCs w:val="32"/>
        </w:rPr>
        <w:t>13</w:t>
      </w:r>
      <w:r w:rsidR="00404EA8" w:rsidRPr="004D3E5A">
        <w:rPr>
          <w:rFonts w:ascii="Angsana New" w:hAnsi="Angsana New"/>
          <w:sz w:val="32"/>
          <w:szCs w:val="32"/>
        </w:rPr>
        <w:t xml:space="preserve"> </w:t>
      </w:r>
      <w:r w:rsidR="00F8390D" w:rsidRPr="004D3E5A">
        <w:rPr>
          <w:rFonts w:ascii="Angsana New" w:hAnsi="Angsana New"/>
          <w:sz w:val="32"/>
          <w:szCs w:val="32"/>
          <w:cs/>
        </w:rPr>
        <w:t>ปี (</w:t>
      </w:r>
      <w:r w:rsidR="001C3B69" w:rsidRPr="004D3E5A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F8390D" w:rsidRPr="004D3E5A">
        <w:rPr>
          <w:rFonts w:ascii="Angsana New" w:hAnsi="Angsana New"/>
          <w:sz w:val="32"/>
          <w:szCs w:val="32"/>
        </w:rPr>
        <w:t xml:space="preserve">: </w:t>
      </w:r>
      <w:r w:rsidR="005B329B" w:rsidRPr="004D3E5A">
        <w:rPr>
          <w:rFonts w:ascii="Angsana New" w:hAnsi="Angsana New"/>
          <w:sz w:val="32"/>
          <w:szCs w:val="32"/>
        </w:rPr>
        <w:t>13</w:t>
      </w:r>
      <w:r w:rsidR="0067601D" w:rsidRPr="004D3E5A">
        <w:rPr>
          <w:rFonts w:ascii="Angsana New" w:hAnsi="Angsana New"/>
          <w:sz w:val="32"/>
          <w:szCs w:val="32"/>
        </w:rPr>
        <w:t xml:space="preserve"> </w:t>
      </w:r>
      <w:r w:rsidR="00F8390D" w:rsidRPr="004D3E5A">
        <w:rPr>
          <w:rFonts w:ascii="Angsana New" w:hAnsi="Angsana New"/>
          <w:sz w:val="32"/>
          <w:szCs w:val="32"/>
          <w:cs/>
        </w:rPr>
        <w:t>ปี) (</w:t>
      </w:r>
      <w:r w:rsidR="002C1DA6" w:rsidRPr="004D3E5A">
        <w:rPr>
          <w:rFonts w:ascii="Angsana New" w:hAnsi="Angsana New"/>
          <w:sz w:val="32"/>
          <w:szCs w:val="32"/>
        </w:rPr>
        <w:t>2564</w:t>
      </w:r>
      <w:r w:rsidR="00F8390D" w:rsidRPr="004D3E5A">
        <w:rPr>
          <w:rFonts w:ascii="Angsana New" w:hAnsi="Angsana New"/>
          <w:sz w:val="32"/>
          <w:szCs w:val="32"/>
        </w:rPr>
        <w:t>:</w:t>
      </w:r>
      <w:r w:rsidR="006E2D61" w:rsidRPr="004D3E5A">
        <w:rPr>
          <w:rFonts w:ascii="Angsana New" w:hAnsi="Angsana New"/>
          <w:sz w:val="32"/>
          <w:szCs w:val="32"/>
        </w:rPr>
        <w:t xml:space="preserve"> </w:t>
      </w:r>
      <w:r w:rsidR="002C1DA6" w:rsidRPr="004D3E5A">
        <w:rPr>
          <w:rFonts w:ascii="Angsana New" w:hAnsi="Angsana New"/>
          <w:sz w:val="32"/>
          <w:szCs w:val="32"/>
        </w:rPr>
        <w:t>13</w:t>
      </w:r>
      <w:r w:rsidR="00404EA8" w:rsidRPr="004D3E5A">
        <w:rPr>
          <w:rFonts w:ascii="Angsana New" w:hAnsi="Angsana New"/>
          <w:sz w:val="32"/>
          <w:szCs w:val="32"/>
        </w:rPr>
        <w:t xml:space="preserve"> </w:t>
      </w:r>
      <w:r w:rsidR="00F8390D" w:rsidRPr="004D3E5A">
        <w:rPr>
          <w:rFonts w:ascii="Angsana New" w:hAnsi="Angsana New"/>
          <w:sz w:val="32"/>
          <w:szCs w:val="32"/>
          <w:cs/>
        </w:rPr>
        <w:t xml:space="preserve">ปี </w:t>
      </w:r>
      <w:r w:rsidR="001453D6" w:rsidRPr="004D3E5A">
        <w:rPr>
          <w:rFonts w:ascii="Angsana New" w:hAnsi="Angsana New"/>
          <w:sz w:val="32"/>
          <w:szCs w:val="32"/>
        </w:rPr>
        <w:t>(</w:t>
      </w:r>
      <w:r w:rsidR="001C3B69" w:rsidRPr="004D3E5A">
        <w:rPr>
          <w:rFonts w:ascii="Angsana New" w:hAnsi="Angsana New" w:hint="cs"/>
          <w:sz w:val="32"/>
          <w:szCs w:val="32"/>
          <w:cs/>
        </w:rPr>
        <w:t>เฉพาะบริษัทฯ</w:t>
      </w:r>
      <w:r w:rsidR="00F8390D" w:rsidRPr="004D3E5A">
        <w:rPr>
          <w:rFonts w:ascii="Angsana New" w:hAnsi="Angsana New"/>
          <w:sz w:val="32"/>
          <w:szCs w:val="32"/>
        </w:rPr>
        <w:t>:</w:t>
      </w:r>
      <w:r w:rsidR="00F8390D" w:rsidRPr="004D3E5A">
        <w:rPr>
          <w:rFonts w:ascii="Angsana New" w:hAnsi="Angsana New"/>
          <w:sz w:val="32"/>
          <w:szCs w:val="32"/>
          <w:cs/>
        </w:rPr>
        <w:t xml:space="preserve"> </w:t>
      </w:r>
      <w:r w:rsidR="002C1DA6" w:rsidRPr="004D3E5A">
        <w:rPr>
          <w:rFonts w:ascii="Angsana New" w:hAnsi="Angsana New"/>
          <w:sz w:val="32"/>
          <w:szCs w:val="32"/>
        </w:rPr>
        <w:t>13</w:t>
      </w:r>
      <w:r w:rsidR="00F8390D" w:rsidRPr="004D3E5A">
        <w:rPr>
          <w:rFonts w:ascii="Angsana New" w:hAnsi="Angsana New"/>
          <w:sz w:val="32"/>
          <w:szCs w:val="32"/>
        </w:rPr>
        <w:t xml:space="preserve"> </w:t>
      </w:r>
      <w:r w:rsidR="00F8390D" w:rsidRPr="004D3E5A">
        <w:rPr>
          <w:rFonts w:ascii="Angsana New" w:hAnsi="Angsana New"/>
          <w:sz w:val="32"/>
          <w:szCs w:val="32"/>
          <w:cs/>
        </w:rPr>
        <w:t>ปี)</w:t>
      </w:r>
      <w:r w:rsidR="001453D6" w:rsidRPr="004D3E5A">
        <w:rPr>
          <w:rFonts w:ascii="Angsana New" w:hAnsi="Angsana New"/>
          <w:sz w:val="32"/>
          <w:szCs w:val="32"/>
        </w:rPr>
        <w:t>)</w:t>
      </w:r>
    </w:p>
    <w:p w14:paraId="4D092503" w14:textId="661E35B5" w:rsidR="00F8390D" w:rsidRPr="004D3E5A" w:rsidRDefault="003633CA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F8390D" w:rsidRPr="004D3E5A">
        <w:rPr>
          <w:rFonts w:ascii="Angsana New" w:hAnsi="Angsana New"/>
          <w:sz w:val="32"/>
          <w:szCs w:val="32"/>
          <w:cs/>
        </w:rPr>
        <w:t>สมมติฐานที่สำคัญในการประมาณการตามหลักคณิตศาสตร์ประกันภัย สรุปได้ดังนี้</w:t>
      </w:r>
    </w:p>
    <w:tbl>
      <w:tblPr>
        <w:tblW w:w="9106" w:type="dxa"/>
        <w:tblInd w:w="540" w:type="dxa"/>
        <w:tblLook w:val="01E0" w:firstRow="1" w:lastRow="1" w:firstColumn="1" w:lastColumn="1" w:noHBand="0" w:noVBand="0"/>
      </w:tblPr>
      <w:tblGrid>
        <w:gridCol w:w="2898"/>
        <w:gridCol w:w="1552"/>
        <w:gridCol w:w="1552"/>
        <w:gridCol w:w="1552"/>
        <w:gridCol w:w="1552"/>
      </w:tblGrid>
      <w:tr w:rsidR="00F8390D" w:rsidRPr="004D3E5A" w14:paraId="0E6D90D9" w14:textId="77777777" w:rsidTr="008D7F1D">
        <w:tc>
          <w:tcPr>
            <w:tcW w:w="2898" w:type="dxa"/>
            <w:shd w:val="clear" w:color="auto" w:fill="auto"/>
          </w:tcPr>
          <w:p w14:paraId="72DDCF9C" w14:textId="77777777" w:rsidR="00F8390D" w:rsidRPr="004D3E5A" w:rsidRDefault="00F8390D" w:rsidP="00356B1E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3104" w:type="dxa"/>
            <w:gridSpan w:val="2"/>
            <w:shd w:val="clear" w:color="auto" w:fill="auto"/>
          </w:tcPr>
          <w:p w14:paraId="4272869D" w14:textId="77777777" w:rsidR="00F8390D" w:rsidRPr="004D3E5A" w:rsidRDefault="00F8390D" w:rsidP="00356B1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3104" w:type="dxa"/>
            <w:gridSpan w:val="2"/>
            <w:shd w:val="clear" w:color="auto" w:fill="auto"/>
          </w:tcPr>
          <w:p w14:paraId="3EA30116" w14:textId="77777777" w:rsidR="00F8390D" w:rsidRPr="004D3E5A" w:rsidRDefault="00F8390D" w:rsidP="00356B1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1F5B" w:rsidRPr="004D3E5A" w14:paraId="2BA33BEE" w14:textId="77777777" w:rsidTr="008D7F1D">
        <w:tc>
          <w:tcPr>
            <w:tcW w:w="2898" w:type="dxa"/>
            <w:shd w:val="clear" w:color="auto" w:fill="auto"/>
          </w:tcPr>
          <w:p w14:paraId="1C5A7EDF" w14:textId="77777777" w:rsidR="002A1F5B" w:rsidRPr="004D3E5A" w:rsidRDefault="002A1F5B" w:rsidP="002A1F5B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</w:p>
        </w:tc>
        <w:tc>
          <w:tcPr>
            <w:tcW w:w="1552" w:type="dxa"/>
            <w:shd w:val="clear" w:color="auto" w:fill="auto"/>
            <w:vAlign w:val="bottom"/>
          </w:tcPr>
          <w:p w14:paraId="56C1E0AA" w14:textId="77777777" w:rsidR="002A1F5B" w:rsidRPr="004D3E5A" w:rsidRDefault="002C1DA6" w:rsidP="002A1F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6D4C7AD" w14:textId="77777777" w:rsidR="002A1F5B" w:rsidRPr="004D3E5A" w:rsidRDefault="002C1DA6" w:rsidP="002A1F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BFD2399" w14:textId="77777777" w:rsidR="002A1F5B" w:rsidRPr="004D3E5A" w:rsidRDefault="002C1DA6" w:rsidP="002A1F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94B5FB4" w14:textId="77777777" w:rsidR="002A1F5B" w:rsidRPr="004D3E5A" w:rsidRDefault="002C1DA6" w:rsidP="002A1F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E27679" w:rsidRPr="004D3E5A" w14:paraId="225057B0" w14:textId="77777777" w:rsidTr="008D7F1D">
        <w:tc>
          <w:tcPr>
            <w:tcW w:w="2898" w:type="dxa"/>
            <w:shd w:val="clear" w:color="auto" w:fill="auto"/>
          </w:tcPr>
          <w:p w14:paraId="303EF480" w14:textId="77777777" w:rsidR="00E27679" w:rsidRPr="004D3E5A" w:rsidRDefault="00E27679" w:rsidP="00356B1E">
            <w:pPr>
              <w:spacing w:line="240" w:lineRule="auto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</w:p>
        </w:tc>
        <w:tc>
          <w:tcPr>
            <w:tcW w:w="1552" w:type="dxa"/>
            <w:shd w:val="clear" w:color="auto" w:fill="auto"/>
          </w:tcPr>
          <w:p w14:paraId="7A36A092" w14:textId="77777777" w:rsidR="00E27679" w:rsidRPr="004D3E5A" w:rsidRDefault="00E27679" w:rsidP="00356B1E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D3E5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52" w:type="dxa"/>
            <w:shd w:val="clear" w:color="auto" w:fill="auto"/>
          </w:tcPr>
          <w:p w14:paraId="1CBB0B95" w14:textId="77777777" w:rsidR="00E27679" w:rsidRPr="004D3E5A" w:rsidRDefault="00E27679" w:rsidP="00356B1E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D3E5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52" w:type="dxa"/>
            <w:shd w:val="clear" w:color="auto" w:fill="auto"/>
          </w:tcPr>
          <w:p w14:paraId="4EB8276C" w14:textId="77777777" w:rsidR="00E27679" w:rsidRPr="004D3E5A" w:rsidRDefault="00E27679" w:rsidP="00356B1E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D3E5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(ร้อยละ)</w:t>
            </w:r>
          </w:p>
        </w:tc>
        <w:tc>
          <w:tcPr>
            <w:tcW w:w="1552" w:type="dxa"/>
            <w:shd w:val="clear" w:color="auto" w:fill="auto"/>
          </w:tcPr>
          <w:p w14:paraId="09CD4157" w14:textId="77777777" w:rsidR="00E27679" w:rsidRPr="004D3E5A" w:rsidRDefault="00E27679" w:rsidP="00356B1E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D3E5A">
              <w:rPr>
                <w:rFonts w:ascii="Angsana New" w:hAnsi="Angsana New" w:hint="cs"/>
                <w:color w:val="000000"/>
                <w:sz w:val="32"/>
                <w:szCs w:val="32"/>
                <w:cs/>
              </w:rPr>
              <w:t>(ร้อยละ)</w:t>
            </w:r>
          </w:p>
        </w:tc>
      </w:tr>
      <w:tr w:rsidR="002C1DA6" w:rsidRPr="004D3E5A" w14:paraId="66C09972" w14:textId="77777777" w:rsidTr="008D7F1D">
        <w:tc>
          <w:tcPr>
            <w:tcW w:w="2898" w:type="dxa"/>
            <w:shd w:val="clear" w:color="auto" w:fill="auto"/>
          </w:tcPr>
          <w:p w14:paraId="7F40AD70" w14:textId="77777777" w:rsidR="002C1DA6" w:rsidRPr="004D3E5A" w:rsidRDefault="002C1DA6" w:rsidP="002C1DA6">
            <w:pPr>
              <w:spacing w:line="240" w:lineRule="auto"/>
              <w:ind w:left="162" w:right="-50" w:hanging="162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อัตราคิดลด</w:t>
            </w:r>
          </w:p>
        </w:tc>
        <w:tc>
          <w:tcPr>
            <w:tcW w:w="1552" w:type="dxa"/>
            <w:shd w:val="clear" w:color="auto" w:fill="auto"/>
          </w:tcPr>
          <w:p w14:paraId="6F4A8BDC" w14:textId="77777777" w:rsidR="002C1DA6" w:rsidRPr="004D3E5A" w:rsidRDefault="005B329B" w:rsidP="002C1DA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D3E5A">
              <w:rPr>
                <w:rFonts w:ascii="Angsana New" w:hAnsi="Angsana New"/>
                <w:color w:val="000000"/>
                <w:sz w:val="32"/>
                <w:szCs w:val="32"/>
              </w:rPr>
              <w:t>2.29</w:t>
            </w:r>
          </w:p>
        </w:tc>
        <w:tc>
          <w:tcPr>
            <w:tcW w:w="1552" w:type="dxa"/>
            <w:shd w:val="clear" w:color="auto" w:fill="auto"/>
          </w:tcPr>
          <w:p w14:paraId="19E45F99" w14:textId="77777777" w:rsidR="002C1DA6" w:rsidRPr="004D3E5A" w:rsidRDefault="002C1DA6" w:rsidP="002C1DA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D3E5A">
              <w:rPr>
                <w:rFonts w:ascii="Angsana New" w:hAnsi="Angsana New"/>
                <w:color w:val="000000"/>
                <w:sz w:val="32"/>
                <w:szCs w:val="32"/>
              </w:rPr>
              <w:t>2.29</w:t>
            </w:r>
          </w:p>
        </w:tc>
        <w:tc>
          <w:tcPr>
            <w:tcW w:w="1552" w:type="dxa"/>
            <w:shd w:val="clear" w:color="auto" w:fill="auto"/>
          </w:tcPr>
          <w:p w14:paraId="693440FA" w14:textId="77777777" w:rsidR="002C1DA6" w:rsidRPr="004D3E5A" w:rsidRDefault="005B329B" w:rsidP="002C1DA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D3E5A">
              <w:rPr>
                <w:rFonts w:ascii="Angsana New" w:hAnsi="Angsana New"/>
                <w:color w:val="000000"/>
                <w:sz w:val="32"/>
                <w:szCs w:val="32"/>
              </w:rPr>
              <w:t>2.29</w:t>
            </w:r>
          </w:p>
        </w:tc>
        <w:tc>
          <w:tcPr>
            <w:tcW w:w="1552" w:type="dxa"/>
            <w:shd w:val="clear" w:color="auto" w:fill="auto"/>
          </w:tcPr>
          <w:p w14:paraId="14ADB334" w14:textId="77777777" w:rsidR="002C1DA6" w:rsidRPr="004D3E5A" w:rsidRDefault="002C1DA6" w:rsidP="002C1DA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D3E5A">
              <w:rPr>
                <w:rFonts w:ascii="Angsana New" w:hAnsi="Angsana New"/>
                <w:color w:val="000000"/>
                <w:sz w:val="32"/>
                <w:szCs w:val="32"/>
              </w:rPr>
              <w:t>2.29</w:t>
            </w:r>
          </w:p>
        </w:tc>
      </w:tr>
      <w:tr w:rsidR="002C1DA6" w:rsidRPr="004D3E5A" w14:paraId="2C8B97D2" w14:textId="77777777" w:rsidTr="008D7F1D">
        <w:tc>
          <w:tcPr>
            <w:tcW w:w="2898" w:type="dxa"/>
            <w:shd w:val="clear" w:color="auto" w:fill="auto"/>
          </w:tcPr>
          <w:p w14:paraId="05CB962A" w14:textId="77777777" w:rsidR="002C1DA6" w:rsidRPr="004D3E5A" w:rsidRDefault="002C1DA6" w:rsidP="002C1DA6">
            <w:pPr>
              <w:spacing w:line="240" w:lineRule="auto"/>
              <w:ind w:left="162" w:right="-215" w:hanging="162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อัตราการขึ้นเงินเดือน</w:t>
            </w:r>
            <w:r w:rsidRPr="004D3E5A">
              <w:rPr>
                <w:rFonts w:ascii="Angsana New" w:hAnsi="Angsana New"/>
                <w:sz w:val="32"/>
                <w:szCs w:val="32"/>
              </w:rPr>
              <w:t xml:space="preserve"> </w:t>
            </w:r>
          </w:p>
        </w:tc>
        <w:tc>
          <w:tcPr>
            <w:tcW w:w="1552" w:type="dxa"/>
            <w:shd w:val="clear" w:color="auto" w:fill="auto"/>
          </w:tcPr>
          <w:p w14:paraId="6E4C8460" w14:textId="2766DB25" w:rsidR="002C1DA6" w:rsidRPr="004D3E5A" w:rsidRDefault="005B329B" w:rsidP="002C1DA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D3E5A">
              <w:rPr>
                <w:rFonts w:ascii="Angsana New" w:hAnsi="Angsana New"/>
                <w:color w:val="000000"/>
                <w:sz w:val="32"/>
                <w:szCs w:val="32"/>
              </w:rPr>
              <w:t>2</w:t>
            </w:r>
            <w:r w:rsidR="00612FB9">
              <w:rPr>
                <w:rFonts w:ascii="Angsana New" w:hAnsi="Angsana New"/>
                <w:color w:val="000000"/>
                <w:sz w:val="32"/>
                <w:szCs w:val="32"/>
              </w:rPr>
              <w:t xml:space="preserve"> - 5</w:t>
            </w:r>
          </w:p>
        </w:tc>
        <w:tc>
          <w:tcPr>
            <w:tcW w:w="1552" w:type="dxa"/>
            <w:shd w:val="clear" w:color="auto" w:fill="auto"/>
          </w:tcPr>
          <w:p w14:paraId="087F3CC8" w14:textId="77777777" w:rsidR="002C1DA6" w:rsidRPr="004D3E5A" w:rsidRDefault="002C1DA6" w:rsidP="002C1DA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D3E5A">
              <w:rPr>
                <w:rFonts w:ascii="Angsana New" w:hAnsi="Angsana New"/>
                <w:color w:val="000000"/>
                <w:sz w:val="32"/>
                <w:szCs w:val="32"/>
              </w:rPr>
              <w:t>2 - 5</w:t>
            </w:r>
          </w:p>
        </w:tc>
        <w:tc>
          <w:tcPr>
            <w:tcW w:w="1552" w:type="dxa"/>
            <w:shd w:val="clear" w:color="auto" w:fill="auto"/>
          </w:tcPr>
          <w:p w14:paraId="144B7955" w14:textId="639A3DED" w:rsidR="002C1DA6" w:rsidRPr="004D3E5A" w:rsidRDefault="00612FB9" w:rsidP="002C1DA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>
              <w:rPr>
                <w:rFonts w:ascii="Angsana New" w:hAnsi="Angsana New"/>
                <w:color w:val="000000"/>
                <w:sz w:val="32"/>
                <w:szCs w:val="32"/>
              </w:rPr>
              <w:t>2 - 5</w:t>
            </w:r>
          </w:p>
        </w:tc>
        <w:tc>
          <w:tcPr>
            <w:tcW w:w="1552" w:type="dxa"/>
            <w:shd w:val="clear" w:color="auto" w:fill="auto"/>
          </w:tcPr>
          <w:p w14:paraId="2E7A7FF5" w14:textId="77777777" w:rsidR="002C1DA6" w:rsidRPr="004D3E5A" w:rsidRDefault="002C1DA6" w:rsidP="002C1DA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</w:rPr>
            </w:pPr>
            <w:r w:rsidRPr="004D3E5A">
              <w:rPr>
                <w:rFonts w:ascii="Angsana New" w:hAnsi="Angsana New"/>
                <w:color w:val="000000"/>
                <w:sz w:val="32"/>
                <w:szCs w:val="32"/>
              </w:rPr>
              <w:t>2 - 5</w:t>
            </w:r>
          </w:p>
        </w:tc>
      </w:tr>
      <w:tr w:rsidR="002C1DA6" w:rsidRPr="004D3E5A" w14:paraId="04EF5B03" w14:textId="77777777" w:rsidTr="008D7F1D">
        <w:tc>
          <w:tcPr>
            <w:tcW w:w="2898" w:type="dxa"/>
            <w:shd w:val="clear" w:color="auto" w:fill="auto"/>
          </w:tcPr>
          <w:p w14:paraId="024C2783" w14:textId="77777777" w:rsidR="002C1DA6" w:rsidRPr="004D3E5A" w:rsidRDefault="002C1DA6" w:rsidP="002C1DA6">
            <w:pPr>
              <w:spacing w:line="240" w:lineRule="auto"/>
              <w:ind w:left="162" w:right="-50" w:hanging="162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อัตราการเปลี่ยนแปลงในจำนวนพนักงาน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3E94865C" w14:textId="2F469938" w:rsidR="002C1DA6" w:rsidRPr="004D3E5A" w:rsidRDefault="005B329B" w:rsidP="002C1DA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color w:val="000000"/>
                <w:sz w:val="32"/>
                <w:szCs w:val="32"/>
              </w:rPr>
              <w:t>0 -</w:t>
            </w:r>
            <w:r w:rsidR="00612FB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4D3E5A">
              <w:rPr>
                <w:rFonts w:ascii="Angsana New" w:hAnsi="Angsana New"/>
                <w:color w:val="000000"/>
                <w:sz w:val="32"/>
                <w:szCs w:val="32"/>
              </w:rPr>
              <w:t>28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62F352FC" w14:textId="77777777" w:rsidR="002C1DA6" w:rsidRPr="004D3E5A" w:rsidRDefault="002C1DA6" w:rsidP="002C1DA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color w:val="000000"/>
                <w:sz w:val="32"/>
                <w:szCs w:val="32"/>
              </w:rPr>
              <w:t>0 - 28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2BC37D0B" w14:textId="4270D74E" w:rsidR="002C1DA6" w:rsidRPr="004D3E5A" w:rsidRDefault="005B329B" w:rsidP="002C1DA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color w:val="000000"/>
                <w:sz w:val="32"/>
                <w:szCs w:val="32"/>
              </w:rPr>
              <w:t>0 -</w:t>
            </w:r>
            <w:r w:rsidR="00612FB9">
              <w:rPr>
                <w:rFonts w:ascii="Angsana New" w:hAnsi="Angsana New"/>
                <w:color w:val="000000"/>
                <w:sz w:val="32"/>
                <w:szCs w:val="32"/>
              </w:rPr>
              <w:t xml:space="preserve"> </w:t>
            </w:r>
            <w:r w:rsidRPr="004D3E5A">
              <w:rPr>
                <w:rFonts w:ascii="Angsana New" w:hAnsi="Angsana New"/>
                <w:color w:val="000000"/>
                <w:sz w:val="32"/>
                <w:szCs w:val="32"/>
              </w:rPr>
              <w:t>28</w:t>
            </w:r>
          </w:p>
        </w:tc>
        <w:tc>
          <w:tcPr>
            <w:tcW w:w="1552" w:type="dxa"/>
            <w:shd w:val="clear" w:color="auto" w:fill="auto"/>
            <w:vAlign w:val="bottom"/>
          </w:tcPr>
          <w:p w14:paraId="05A0CD44" w14:textId="77777777" w:rsidR="002C1DA6" w:rsidRPr="004D3E5A" w:rsidRDefault="002C1DA6" w:rsidP="002C1DA6">
            <w:pPr>
              <w:spacing w:line="240" w:lineRule="auto"/>
              <w:jc w:val="center"/>
              <w:rPr>
                <w:rFonts w:ascii="Angsana New" w:hAnsi="Angsana New"/>
                <w:color w:val="000000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color w:val="000000"/>
                <w:sz w:val="32"/>
                <w:szCs w:val="32"/>
              </w:rPr>
              <w:t>0 - 28</w:t>
            </w:r>
          </w:p>
        </w:tc>
      </w:tr>
    </w:tbl>
    <w:p w14:paraId="5AE7AD29" w14:textId="4E120602" w:rsidR="00F8390D" w:rsidRPr="004D3E5A" w:rsidRDefault="000C2EE3" w:rsidP="003633CA">
      <w:pPr>
        <w:pStyle w:val="List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4D3E5A">
        <w:rPr>
          <w:cs/>
        </w:rPr>
        <w:br w:type="page"/>
      </w:r>
      <w:r w:rsidR="003633CA" w:rsidRPr="004D3E5A">
        <w:lastRenderedPageBreak/>
        <w:tab/>
      </w:r>
      <w:r w:rsidR="00E726E3" w:rsidRPr="004D3E5A">
        <w:rPr>
          <w:rFonts w:ascii="Angsana New" w:hAnsi="Angsana New"/>
          <w:sz w:val="32"/>
          <w:szCs w:val="32"/>
          <w:cs/>
        </w:rPr>
        <w:t>ผลกระทบของการเปลี่ยนแปลงสมมติฐานที่สำคัญต่อมูลค่าปัจจุบันของภาระผูกพันผลประโยชน์ระยะยาวของพนักงาน</w:t>
      </w:r>
      <w:r w:rsidR="00E726E3" w:rsidRPr="004D3E5A">
        <w:rPr>
          <w:rFonts w:ascii="Angsana New" w:hAnsi="Angsana New"/>
          <w:sz w:val="32"/>
          <w:szCs w:val="32"/>
        </w:rPr>
        <w:t xml:space="preserve"> </w:t>
      </w:r>
      <w:r w:rsidR="00E726E3" w:rsidRPr="004D3E5A">
        <w:rPr>
          <w:rFonts w:ascii="Angsana New" w:hAnsi="Angsana New"/>
          <w:sz w:val="32"/>
          <w:szCs w:val="32"/>
          <w:cs/>
        </w:rPr>
        <w:t xml:space="preserve">ณ </w:t>
      </w:r>
      <w:r w:rsidR="00E726E3" w:rsidRPr="004D3E5A">
        <w:rPr>
          <w:rFonts w:ascii="Angsana New" w:hAnsi="Angsana New" w:hint="cs"/>
          <w:sz w:val="32"/>
          <w:szCs w:val="32"/>
          <w:cs/>
        </w:rPr>
        <w:t>วั</w:t>
      </w:r>
      <w:r w:rsidR="000A1169" w:rsidRPr="004D3E5A">
        <w:rPr>
          <w:rFonts w:ascii="Angsana New" w:hAnsi="Angsana New" w:hint="cs"/>
          <w:sz w:val="32"/>
          <w:szCs w:val="32"/>
          <w:cs/>
        </w:rPr>
        <w:t xml:space="preserve">นที่ </w:t>
      </w:r>
      <w:r w:rsidR="00226653" w:rsidRPr="004D3E5A">
        <w:rPr>
          <w:rFonts w:ascii="Angsana New" w:hAnsi="Angsana New"/>
          <w:sz w:val="32"/>
          <w:szCs w:val="32"/>
        </w:rPr>
        <w:t xml:space="preserve">31 </w:t>
      </w:r>
      <w:r w:rsidR="00226653" w:rsidRPr="004D3E5A">
        <w:rPr>
          <w:rFonts w:ascii="Angsana New" w:hAnsi="Angsana New"/>
          <w:sz w:val="32"/>
          <w:szCs w:val="32"/>
          <w:cs/>
        </w:rPr>
        <w:t xml:space="preserve">ธันวาคม </w:t>
      </w:r>
      <w:r w:rsidR="002C1DA6" w:rsidRPr="004D3E5A">
        <w:rPr>
          <w:rFonts w:ascii="Angsana New" w:hAnsi="Angsana New"/>
          <w:sz w:val="32"/>
          <w:szCs w:val="32"/>
        </w:rPr>
        <w:t>2565</w:t>
      </w:r>
      <w:r w:rsidR="00226653" w:rsidRPr="004D3E5A">
        <w:rPr>
          <w:rFonts w:ascii="Angsana New" w:hAnsi="Angsana New"/>
          <w:sz w:val="32"/>
          <w:szCs w:val="32"/>
        </w:rPr>
        <w:t xml:space="preserve"> </w:t>
      </w:r>
      <w:r w:rsidR="008E03AA" w:rsidRPr="004D3E5A">
        <w:rPr>
          <w:rFonts w:ascii="Angsana New" w:hAnsi="Angsana New" w:hint="cs"/>
          <w:sz w:val="32"/>
          <w:szCs w:val="32"/>
          <w:cs/>
        </w:rPr>
        <w:t xml:space="preserve">และ </w:t>
      </w:r>
      <w:r w:rsidR="002C1DA6" w:rsidRPr="004D3E5A">
        <w:rPr>
          <w:rFonts w:ascii="Angsana New" w:hAnsi="Angsana New"/>
          <w:sz w:val="32"/>
          <w:szCs w:val="32"/>
        </w:rPr>
        <w:t>2564</w:t>
      </w:r>
      <w:r w:rsidR="000A1169" w:rsidRPr="004D3E5A">
        <w:rPr>
          <w:rFonts w:ascii="Angsana New" w:hAnsi="Angsana New" w:hint="cs"/>
          <w:sz w:val="32"/>
          <w:szCs w:val="32"/>
          <w:cs/>
        </w:rPr>
        <w:t xml:space="preserve"> </w:t>
      </w:r>
      <w:r w:rsidR="00F8390D" w:rsidRPr="004D3E5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094" w:type="dxa"/>
        <w:tblInd w:w="450" w:type="dxa"/>
        <w:tblLook w:val="01E0" w:firstRow="1" w:lastRow="1" w:firstColumn="1" w:lastColumn="1" w:noHBand="0" w:noVBand="0"/>
      </w:tblPr>
      <w:tblGrid>
        <w:gridCol w:w="2988"/>
        <w:gridCol w:w="1515"/>
        <w:gridCol w:w="1551"/>
        <w:gridCol w:w="1489"/>
        <w:gridCol w:w="1551"/>
      </w:tblGrid>
      <w:tr w:rsidR="00282A05" w:rsidRPr="004D3E5A" w14:paraId="07116C4F" w14:textId="77777777" w:rsidTr="003633CA">
        <w:tc>
          <w:tcPr>
            <w:tcW w:w="2988" w:type="dxa"/>
            <w:shd w:val="clear" w:color="auto" w:fill="auto"/>
          </w:tcPr>
          <w:p w14:paraId="04EAE79F" w14:textId="77777777" w:rsidR="00282A05" w:rsidRPr="004D3E5A" w:rsidRDefault="00282A05" w:rsidP="00DC4F27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106" w:type="dxa"/>
            <w:gridSpan w:val="4"/>
            <w:shd w:val="clear" w:color="auto" w:fill="auto"/>
          </w:tcPr>
          <w:p w14:paraId="42C47D8D" w14:textId="77777777" w:rsidR="00282A05" w:rsidRPr="004D3E5A" w:rsidRDefault="002E2918" w:rsidP="00DC4F27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 xml:space="preserve">ณ </w:t>
            </w:r>
            <w:r w:rsidR="000A1169" w:rsidRPr="004D3E5A">
              <w:rPr>
                <w:rFonts w:ascii="Angsana New" w:hAnsi="Angsana New" w:hint="cs"/>
                <w:sz w:val="30"/>
                <w:szCs w:val="30"/>
                <w:cs/>
              </w:rPr>
              <w:t xml:space="preserve">วันที่ </w:t>
            </w:r>
            <w:r w:rsidR="00226653" w:rsidRPr="004D3E5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="00226653" w:rsidRPr="004D3E5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="002C1DA6" w:rsidRPr="004D3E5A">
              <w:rPr>
                <w:rFonts w:ascii="Angsana New" w:hAnsi="Angsana New"/>
                <w:sz w:val="30"/>
                <w:szCs w:val="30"/>
              </w:rPr>
              <w:t>2565</w:t>
            </w:r>
            <w:r w:rsidR="00226653" w:rsidRPr="004D3E5A">
              <w:rPr>
                <w:rFonts w:ascii="Angsana New" w:hAnsi="Angsana New"/>
                <w:sz w:val="30"/>
                <w:szCs w:val="30"/>
              </w:rPr>
              <w:t xml:space="preserve">   </w:t>
            </w:r>
          </w:p>
        </w:tc>
      </w:tr>
      <w:tr w:rsidR="00E87A92" w:rsidRPr="004D3E5A" w14:paraId="47E5FA5A" w14:textId="77777777" w:rsidTr="003633CA">
        <w:tc>
          <w:tcPr>
            <w:tcW w:w="2988" w:type="dxa"/>
            <w:shd w:val="clear" w:color="auto" w:fill="auto"/>
          </w:tcPr>
          <w:p w14:paraId="4274BD42" w14:textId="77777777" w:rsidR="00F8390D" w:rsidRPr="004D3E5A" w:rsidRDefault="00F8390D" w:rsidP="00DC4F27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066" w:type="dxa"/>
            <w:gridSpan w:val="2"/>
            <w:shd w:val="clear" w:color="auto" w:fill="auto"/>
          </w:tcPr>
          <w:p w14:paraId="138D6D6A" w14:textId="77777777" w:rsidR="00F8390D" w:rsidRPr="004D3E5A" w:rsidRDefault="00F8390D" w:rsidP="00DC4F27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0" w:type="dxa"/>
            <w:gridSpan w:val="2"/>
            <w:shd w:val="clear" w:color="auto" w:fill="auto"/>
          </w:tcPr>
          <w:p w14:paraId="33AB2638" w14:textId="77777777" w:rsidR="00F8390D" w:rsidRPr="004D3E5A" w:rsidRDefault="00F8390D" w:rsidP="00DC4F27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C06B53" w:rsidRPr="004D3E5A" w14:paraId="7650C412" w14:textId="77777777" w:rsidTr="003633CA">
        <w:tc>
          <w:tcPr>
            <w:tcW w:w="2988" w:type="dxa"/>
            <w:shd w:val="clear" w:color="auto" w:fill="auto"/>
          </w:tcPr>
          <w:p w14:paraId="5CC21786" w14:textId="77777777" w:rsidR="00C06B53" w:rsidRPr="004D3E5A" w:rsidRDefault="00C06B53" w:rsidP="00DC4F27">
            <w:pPr>
              <w:pStyle w:val="BodyText2"/>
              <w:spacing w:line="380" w:lineRule="exact"/>
            </w:pPr>
          </w:p>
        </w:tc>
        <w:tc>
          <w:tcPr>
            <w:tcW w:w="1515" w:type="dxa"/>
            <w:shd w:val="clear" w:color="auto" w:fill="auto"/>
          </w:tcPr>
          <w:p w14:paraId="1D0D5ECD" w14:textId="77777777" w:rsidR="00C06B53" w:rsidRPr="004D3E5A" w:rsidRDefault="00C06B53" w:rsidP="00DC4F2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เคลื่อนไหว                   เพิ่มขึ้น</w:t>
            </w: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1551" w:type="dxa"/>
            <w:shd w:val="clear" w:color="auto" w:fill="auto"/>
          </w:tcPr>
          <w:p w14:paraId="24FAA043" w14:textId="77777777" w:rsidR="00C06B53" w:rsidRPr="004D3E5A" w:rsidRDefault="00C06B53" w:rsidP="00DC4F2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ผลกระทบ                 ต่อสำรอง</w:t>
            </w:r>
          </w:p>
        </w:tc>
        <w:tc>
          <w:tcPr>
            <w:tcW w:w="1489" w:type="dxa"/>
            <w:shd w:val="clear" w:color="auto" w:fill="auto"/>
          </w:tcPr>
          <w:p w14:paraId="3DE2F040" w14:textId="77777777" w:rsidR="00C06B53" w:rsidRPr="004D3E5A" w:rsidRDefault="00C06B53" w:rsidP="00DC4F2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เคลื่อนไหว                   เพิ่มขึ้น</w:t>
            </w: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1551" w:type="dxa"/>
            <w:shd w:val="clear" w:color="auto" w:fill="auto"/>
          </w:tcPr>
          <w:p w14:paraId="46278CC9" w14:textId="77777777" w:rsidR="00C06B53" w:rsidRPr="004D3E5A" w:rsidRDefault="00C06B53" w:rsidP="00DC4F27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ผลกระทบ                 ต่อสำรอง</w:t>
            </w:r>
          </w:p>
        </w:tc>
      </w:tr>
      <w:tr w:rsidR="00C06B53" w:rsidRPr="004D3E5A" w14:paraId="28101DDF" w14:textId="77777777" w:rsidTr="003633CA">
        <w:tc>
          <w:tcPr>
            <w:tcW w:w="2988" w:type="dxa"/>
            <w:shd w:val="clear" w:color="auto" w:fill="auto"/>
          </w:tcPr>
          <w:p w14:paraId="137EEA91" w14:textId="77777777" w:rsidR="00C06B53" w:rsidRPr="004D3E5A" w:rsidRDefault="00C06B53" w:rsidP="00DC4F27">
            <w:pPr>
              <w:spacing w:line="380" w:lineRule="exact"/>
              <w:ind w:left="162" w:right="-50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14:paraId="06F97241" w14:textId="77777777" w:rsidR="00C06B53" w:rsidRPr="004D3E5A" w:rsidRDefault="00C06B53" w:rsidP="00DC4F2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551" w:type="dxa"/>
            <w:shd w:val="clear" w:color="auto" w:fill="auto"/>
          </w:tcPr>
          <w:p w14:paraId="2AA0D638" w14:textId="77777777" w:rsidR="00C06B53" w:rsidRPr="004D3E5A" w:rsidRDefault="00C06B53" w:rsidP="00DC4F2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</w:t>
            </w:r>
            <w:r w:rsidR="00F02825"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ล้าน</w:t>
            </w: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บาท)</w:t>
            </w:r>
          </w:p>
        </w:tc>
        <w:tc>
          <w:tcPr>
            <w:tcW w:w="1489" w:type="dxa"/>
            <w:shd w:val="clear" w:color="auto" w:fill="auto"/>
          </w:tcPr>
          <w:p w14:paraId="7746FB6E" w14:textId="77777777" w:rsidR="00C06B53" w:rsidRPr="004D3E5A" w:rsidRDefault="00C06B53" w:rsidP="00DC4F2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551" w:type="dxa"/>
            <w:shd w:val="clear" w:color="auto" w:fill="auto"/>
          </w:tcPr>
          <w:p w14:paraId="7928AA09" w14:textId="77777777" w:rsidR="00C06B53" w:rsidRPr="004D3E5A" w:rsidRDefault="00F02825" w:rsidP="00DC4F27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5B329B" w:rsidRPr="004D3E5A" w14:paraId="08934EEA" w14:textId="77777777" w:rsidTr="003633CA">
        <w:tc>
          <w:tcPr>
            <w:tcW w:w="2988" w:type="dxa"/>
            <w:shd w:val="clear" w:color="auto" w:fill="auto"/>
          </w:tcPr>
          <w:p w14:paraId="0D56BE92" w14:textId="77777777" w:rsidR="005B329B" w:rsidRPr="004D3E5A" w:rsidRDefault="005B329B" w:rsidP="005B329B">
            <w:pPr>
              <w:spacing w:line="380" w:lineRule="exact"/>
              <w:ind w:left="162" w:right="-50" w:hanging="162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15" w:type="dxa"/>
            <w:shd w:val="clear" w:color="auto" w:fill="auto"/>
          </w:tcPr>
          <w:p w14:paraId="53D99040" w14:textId="77777777" w:rsidR="005B329B" w:rsidRPr="004D3E5A" w:rsidRDefault="005B329B" w:rsidP="005B329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551" w:type="dxa"/>
            <w:shd w:val="clear" w:color="auto" w:fill="auto"/>
          </w:tcPr>
          <w:p w14:paraId="5C7FBD57" w14:textId="77777777" w:rsidR="005B329B" w:rsidRPr="004D3E5A" w:rsidRDefault="005B329B" w:rsidP="005B329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(1.4) / 1.7</w:t>
            </w:r>
          </w:p>
        </w:tc>
        <w:tc>
          <w:tcPr>
            <w:tcW w:w="1489" w:type="dxa"/>
            <w:shd w:val="clear" w:color="auto" w:fill="auto"/>
          </w:tcPr>
          <w:p w14:paraId="2B8FA77F" w14:textId="77777777" w:rsidR="005B329B" w:rsidRPr="004D3E5A" w:rsidRDefault="005B329B" w:rsidP="005B329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551" w:type="dxa"/>
            <w:shd w:val="clear" w:color="auto" w:fill="auto"/>
          </w:tcPr>
          <w:p w14:paraId="41197466" w14:textId="77777777" w:rsidR="005B329B" w:rsidRPr="004D3E5A" w:rsidRDefault="005B329B" w:rsidP="005B329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(1.4) / 1.7</w:t>
            </w:r>
          </w:p>
        </w:tc>
      </w:tr>
      <w:tr w:rsidR="005B329B" w:rsidRPr="004D3E5A" w14:paraId="6E745535" w14:textId="77777777" w:rsidTr="003633CA">
        <w:tc>
          <w:tcPr>
            <w:tcW w:w="2988" w:type="dxa"/>
            <w:shd w:val="clear" w:color="auto" w:fill="auto"/>
          </w:tcPr>
          <w:p w14:paraId="16472307" w14:textId="77777777" w:rsidR="005B329B" w:rsidRPr="004D3E5A" w:rsidRDefault="005B329B" w:rsidP="005B329B">
            <w:pPr>
              <w:spacing w:line="380" w:lineRule="exact"/>
              <w:ind w:left="162" w:right="-50" w:hanging="162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  <w:r w:rsidRPr="004D3E5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15" w:type="dxa"/>
            <w:shd w:val="clear" w:color="auto" w:fill="auto"/>
          </w:tcPr>
          <w:p w14:paraId="421789FA" w14:textId="77777777" w:rsidR="005B329B" w:rsidRPr="004D3E5A" w:rsidRDefault="005B329B" w:rsidP="005B329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551" w:type="dxa"/>
            <w:shd w:val="clear" w:color="auto" w:fill="auto"/>
          </w:tcPr>
          <w:p w14:paraId="1C150BC5" w14:textId="77777777" w:rsidR="005B329B" w:rsidRPr="004D3E5A" w:rsidRDefault="005B329B" w:rsidP="005B329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1.7 / (1.5)</w:t>
            </w:r>
          </w:p>
        </w:tc>
        <w:tc>
          <w:tcPr>
            <w:tcW w:w="1489" w:type="dxa"/>
            <w:shd w:val="clear" w:color="auto" w:fill="auto"/>
          </w:tcPr>
          <w:p w14:paraId="6E715723" w14:textId="77777777" w:rsidR="005B329B" w:rsidRPr="004D3E5A" w:rsidRDefault="005B329B" w:rsidP="005B329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551" w:type="dxa"/>
            <w:shd w:val="clear" w:color="auto" w:fill="auto"/>
          </w:tcPr>
          <w:p w14:paraId="0D28BA00" w14:textId="77777777" w:rsidR="005B329B" w:rsidRPr="004D3E5A" w:rsidRDefault="005B329B" w:rsidP="005B329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1.7 / (1.5)</w:t>
            </w:r>
          </w:p>
        </w:tc>
      </w:tr>
      <w:tr w:rsidR="005B329B" w:rsidRPr="004D3E5A" w14:paraId="2B6737A3" w14:textId="77777777" w:rsidTr="003633CA">
        <w:tc>
          <w:tcPr>
            <w:tcW w:w="2988" w:type="dxa"/>
            <w:shd w:val="clear" w:color="auto" w:fill="auto"/>
          </w:tcPr>
          <w:p w14:paraId="7FF5CFD5" w14:textId="77777777" w:rsidR="005B329B" w:rsidRPr="004D3E5A" w:rsidRDefault="005B329B" w:rsidP="005B329B">
            <w:pPr>
              <w:spacing w:line="380" w:lineRule="exact"/>
              <w:ind w:left="162" w:right="-50" w:hanging="162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</w:t>
            </w:r>
          </w:p>
          <w:p w14:paraId="143308B5" w14:textId="77777777" w:rsidR="005B329B" w:rsidRPr="004D3E5A" w:rsidRDefault="005B329B" w:rsidP="005B329B">
            <w:pPr>
              <w:spacing w:line="380" w:lineRule="exact"/>
              <w:ind w:left="162" w:right="-50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D3E5A">
              <w:rPr>
                <w:rFonts w:ascii="Angsana New" w:hAnsi="Angsana New"/>
                <w:sz w:val="30"/>
                <w:szCs w:val="30"/>
                <w:cs/>
              </w:rPr>
              <w:t>ในจำนวนพนักงาน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04E1B1A5" w14:textId="77777777" w:rsidR="005B329B" w:rsidRPr="004D3E5A" w:rsidRDefault="005B329B" w:rsidP="005B329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6168A8A8" w14:textId="77777777" w:rsidR="005B329B" w:rsidRPr="004D3E5A" w:rsidRDefault="005B329B" w:rsidP="005B329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(0.8) / 0.9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71B2B32" w14:textId="77777777" w:rsidR="005B329B" w:rsidRPr="004D3E5A" w:rsidRDefault="005B329B" w:rsidP="005B329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3854E1CD" w14:textId="77777777" w:rsidR="005B329B" w:rsidRPr="004D3E5A" w:rsidRDefault="005B329B" w:rsidP="005B329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(0.8) / 0.9</w:t>
            </w:r>
          </w:p>
        </w:tc>
      </w:tr>
      <w:tr w:rsidR="005B329B" w:rsidRPr="004D3E5A" w14:paraId="71E54816" w14:textId="77777777" w:rsidTr="003633CA">
        <w:tc>
          <w:tcPr>
            <w:tcW w:w="2988" w:type="dxa"/>
            <w:shd w:val="clear" w:color="auto" w:fill="auto"/>
          </w:tcPr>
          <w:p w14:paraId="31CE2A9A" w14:textId="77777777" w:rsidR="005B329B" w:rsidRPr="004D3E5A" w:rsidRDefault="005B329B" w:rsidP="005B329B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6106" w:type="dxa"/>
            <w:gridSpan w:val="4"/>
            <w:shd w:val="clear" w:color="auto" w:fill="auto"/>
          </w:tcPr>
          <w:p w14:paraId="4D452D3C" w14:textId="77777777" w:rsidR="005B329B" w:rsidRPr="004D3E5A" w:rsidRDefault="005B329B" w:rsidP="005B329B">
            <w:pPr>
              <w:pBdr>
                <w:bottom w:val="single" w:sz="4" w:space="1" w:color="auto"/>
              </w:pBdr>
              <w:tabs>
                <w:tab w:val="left" w:pos="600"/>
                <w:tab w:val="right" w:pos="7280"/>
                <w:tab w:val="right" w:pos="8540"/>
              </w:tabs>
              <w:spacing w:before="120"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 xml:space="preserve">ณ วันที่ </w:t>
            </w:r>
            <w:r w:rsidRPr="004D3E5A">
              <w:rPr>
                <w:rFonts w:ascii="Angsana New" w:hAnsi="Angsana New"/>
                <w:sz w:val="30"/>
                <w:szCs w:val="30"/>
              </w:rPr>
              <w:t xml:space="preserve">31 </w:t>
            </w:r>
            <w:r w:rsidRPr="004D3E5A">
              <w:rPr>
                <w:rFonts w:ascii="Angsana New" w:hAnsi="Angsana New"/>
                <w:sz w:val="30"/>
                <w:szCs w:val="30"/>
                <w:cs/>
              </w:rPr>
              <w:t xml:space="preserve">ธันวาคม </w:t>
            </w:r>
            <w:r w:rsidRPr="004D3E5A">
              <w:rPr>
                <w:rFonts w:ascii="Angsana New" w:hAnsi="Angsana New"/>
                <w:sz w:val="30"/>
                <w:szCs w:val="30"/>
              </w:rPr>
              <w:t xml:space="preserve">2564   </w:t>
            </w:r>
          </w:p>
        </w:tc>
      </w:tr>
      <w:tr w:rsidR="005B329B" w:rsidRPr="004D3E5A" w14:paraId="09D05529" w14:textId="77777777" w:rsidTr="003633CA">
        <w:tc>
          <w:tcPr>
            <w:tcW w:w="2988" w:type="dxa"/>
            <w:shd w:val="clear" w:color="auto" w:fill="auto"/>
          </w:tcPr>
          <w:p w14:paraId="040B6669" w14:textId="77777777" w:rsidR="005B329B" w:rsidRPr="004D3E5A" w:rsidRDefault="005B329B" w:rsidP="005B329B">
            <w:pPr>
              <w:tabs>
                <w:tab w:val="clear" w:pos="907"/>
                <w:tab w:val="left" w:pos="900"/>
                <w:tab w:val="left" w:pos="2160"/>
                <w:tab w:val="right" w:pos="8100"/>
              </w:tabs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</w:p>
        </w:tc>
        <w:tc>
          <w:tcPr>
            <w:tcW w:w="3066" w:type="dxa"/>
            <w:gridSpan w:val="2"/>
            <w:shd w:val="clear" w:color="auto" w:fill="auto"/>
          </w:tcPr>
          <w:p w14:paraId="44648BB5" w14:textId="77777777" w:rsidR="005B329B" w:rsidRPr="004D3E5A" w:rsidRDefault="005B329B" w:rsidP="005B329B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3040" w:type="dxa"/>
            <w:gridSpan w:val="2"/>
            <w:shd w:val="clear" w:color="auto" w:fill="auto"/>
          </w:tcPr>
          <w:p w14:paraId="6050761E" w14:textId="77777777" w:rsidR="005B329B" w:rsidRPr="004D3E5A" w:rsidRDefault="005B329B" w:rsidP="005B329B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380" w:lineRule="exact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5B329B" w:rsidRPr="004D3E5A" w14:paraId="0CBBAF6A" w14:textId="77777777" w:rsidTr="003633CA">
        <w:tc>
          <w:tcPr>
            <w:tcW w:w="2988" w:type="dxa"/>
            <w:shd w:val="clear" w:color="auto" w:fill="auto"/>
          </w:tcPr>
          <w:p w14:paraId="185FCDD4" w14:textId="77777777" w:rsidR="005B329B" w:rsidRPr="004D3E5A" w:rsidRDefault="005B329B" w:rsidP="005B329B">
            <w:pPr>
              <w:pStyle w:val="BodyText2"/>
              <w:spacing w:line="380" w:lineRule="exact"/>
            </w:pPr>
          </w:p>
        </w:tc>
        <w:tc>
          <w:tcPr>
            <w:tcW w:w="1515" w:type="dxa"/>
            <w:shd w:val="clear" w:color="auto" w:fill="auto"/>
          </w:tcPr>
          <w:p w14:paraId="2E67FFE1" w14:textId="77777777" w:rsidR="005B329B" w:rsidRPr="004D3E5A" w:rsidRDefault="005B329B" w:rsidP="005B329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เคลื่อนไหว                   เพิ่มขึ้น</w:t>
            </w: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1551" w:type="dxa"/>
            <w:shd w:val="clear" w:color="auto" w:fill="auto"/>
          </w:tcPr>
          <w:p w14:paraId="66D0279D" w14:textId="77777777" w:rsidR="005B329B" w:rsidRPr="004D3E5A" w:rsidRDefault="005B329B" w:rsidP="005B329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ผลกระทบ                 ต่อสำรอง</w:t>
            </w:r>
          </w:p>
        </w:tc>
        <w:tc>
          <w:tcPr>
            <w:tcW w:w="1489" w:type="dxa"/>
            <w:shd w:val="clear" w:color="auto" w:fill="auto"/>
          </w:tcPr>
          <w:p w14:paraId="5A8C99CF" w14:textId="77777777" w:rsidR="005B329B" w:rsidRPr="004D3E5A" w:rsidRDefault="005B329B" w:rsidP="005B329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เคลื่อนไหว                   เพิ่มขึ้น</w:t>
            </w: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ลดลง</w:t>
            </w:r>
          </w:p>
        </w:tc>
        <w:tc>
          <w:tcPr>
            <w:tcW w:w="1551" w:type="dxa"/>
            <w:shd w:val="clear" w:color="auto" w:fill="auto"/>
          </w:tcPr>
          <w:p w14:paraId="5EF589FE" w14:textId="77777777" w:rsidR="005B329B" w:rsidRPr="004D3E5A" w:rsidRDefault="005B329B" w:rsidP="005B329B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ผลกระทบ                 ต่อสำรอง</w:t>
            </w:r>
          </w:p>
        </w:tc>
      </w:tr>
      <w:tr w:rsidR="005B329B" w:rsidRPr="004D3E5A" w14:paraId="6AD59290" w14:textId="77777777" w:rsidTr="003633CA">
        <w:tc>
          <w:tcPr>
            <w:tcW w:w="2988" w:type="dxa"/>
            <w:shd w:val="clear" w:color="auto" w:fill="auto"/>
          </w:tcPr>
          <w:p w14:paraId="17453CB1" w14:textId="77777777" w:rsidR="005B329B" w:rsidRPr="004D3E5A" w:rsidRDefault="005B329B" w:rsidP="005B329B">
            <w:pPr>
              <w:spacing w:line="380" w:lineRule="exact"/>
              <w:ind w:left="162" w:right="-50" w:hanging="162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515" w:type="dxa"/>
            <w:shd w:val="clear" w:color="auto" w:fill="auto"/>
          </w:tcPr>
          <w:p w14:paraId="56361B34" w14:textId="77777777" w:rsidR="005B329B" w:rsidRPr="004D3E5A" w:rsidRDefault="005B329B" w:rsidP="005B329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551" w:type="dxa"/>
            <w:shd w:val="clear" w:color="auto" w:fill="auto"/>
          </w:tcPr>
          <w:p w14:paraId="74BE8FFA" w14:textId="77777777" w:rsidR="005B329B" w:rsidRPr="004D3E5A" w:rsidRDefault="005B329B" w:rsidP="005B329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(ล้านบาท)</w:t>
            </w:r>
          </w:p>
        </w:tc>
        <w:tc>
          <w:tcPr>
            <w:tcW w:w="1489" w:type="dxa"/>
            <w:shd w:val="clear" w:color="auto" w:fill="auto"/>
          </w:tcPr>
          <w:p w14:paraId="4DA64DD9" w14:textId="77777777" w:rsidR="005B329B" w:rsidRPr="004D3E5A" w:rsidRDefault="005B329B" w:rsidP="005B329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(ร้อยละ)</w:t>
            </w:r>
          </w:p>
        </w:tc>
        <w:tc>
          <w:tcPr>
            <w:tcW w:w="1551" w:type="dxa"/>
            <w:shd w:val="clear" w:color="auto" w:fill="auto"/>
          </w:tcPr>
          <w:p w14:paraId="00056A8F" w14:textId="77777777" w:rsidR="005B329B" w:rsidRPr="004D3E5A" w:rsidRDefault="005B329B" w:rsidP="005B329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>(ล้านบาท)</w:t>
            </w:r>
          </w:p>
        </w:tc>
      </w:tr>
      <w:tr w:rsidR="005B329B" w:rsidRPr="004D3E5A" w14:paraId="10184E68" w14:textId="77777777" w:rsidTr="003633CA">
        <w:tc>
          <w:tcPr>
            <w:tcW w:w="2988" w:type="dxa"/>
            <w:shd w:val="clear" w:color="auto" w:fill="auto"/>
          </w:tcPr>
          <w:p w14:paraId="1E649B5F" w14:textId="77777777" w:rsidR="005B329B" w:rsidRPr="004D3E5A" w:rsidRDefault="005B329B" w:rsidP="005B329B">
            <w:pPr>
              <w:spacing w:line="380" w:lineRule="exact"/>
              <w:ind w:left="162" w:right="-50" w:hanging="162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อัตราคิดลด</w:t>
            </w:r>
          </w:p>
        </w:tc>
        <w:tc>
          <w:tcPr>
            <w:tcW w:w="1515" w:type="dxa"/>
            <w:shd w:val="clear" w:color="auto" w:fill="auto"/>
          </w:tcPr>
          <w:p w14:paraId="14A952EC" w14:textId="77777777" w:rsidR="005B329B" w:rsidRPr="004D3E5A" w:rsidRDefault="005B329B" w:rsidP="005B329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551" w:type="dxa"/>
            <w:shd w:val="clear" w:color="auto" w:fill="auto"/>
          </w:tcPr>
          <w:p w14:paraId="3EDEDF2F" w14:textId="77777777" w:rsidR="005B329B" w:rsidRPr="004D3E5A" w:rsidRDefault="005B329B" w:rsidP="005B329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(1.2)</w:t>
            </w: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1.4</w:t>
            </w:r>
          </w:p>
        </w:tc>
        <w:tc>
          <w:tcPr>
            <w:tcW w:w="1489" w:type="dxa"/>
            <w:shd w:val="clear" w:color="auto" w:fill="auto"/>
          </w:tcPr>
          <w:p w14:paraId="0724D170" w14:textId="77777777" w:rsidR="005B329B" w:rsidRPr="004D3E5A" w:rsidRDefault="005B329B" w:rsidP="005B329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551" w:type="dxa"/>
            <w:shd w:val="clear" w:color="auto" w:fill="auto"/>
          </w:tcPr>
          <w:p w14:paraId="2A83747B" w14:textId="77777777" w:rsidR="005B329B" w:rsidRPr="004D3E5A" w:rsidRDefault="005B329B" w:rsidP="005B329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(1.2)</w:t>
            </w: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1.4</w:t>
            </w:r>
          </w:p>
        </w:tc>
      </w:tr>
      <w:tr w:rsidR="005B329B" w:rsidRPr="004D3E5A" w14:paraId="55F79705" w14:textId="77777777" w:rsidTr="003633CA">
        <w:tc>
          <w:tcPr>
            <w:tcW w:w="2988" w:type="dxa"/>
            <w:shd w:val="clear" w:color="auto" w:fill="auto"/>
          </w:tcPr>
          <w:p w14:paraId="0F849658" w14:textId="77777777" w:rsidR="005B329B" w:rsidRPr="004D3E5A" w:rsidRDefault="005B329B" w:rsidP="005B329B">
            <w:pPr>
              <w:spacing w:line="380" w:lineRule="exact"/>
              <w:ind w:left="162" w:right="-50" w:hanging="162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อัตราการขึ้นเงินเดือน</w:t>
            </w:r>
            <w:r w:rsidRPr="004D3E5A">
              <w:rPr>
                <w:rFonts w:ascii="Angsana New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515" w:type="dxa"/>
            <w:shd w:val="clear" w:color="auto" w:fill="auto"/>
          </w:tcPr>
          <w:p w14:paraId="6C886809" w14:textId="77777777" w:rsidR="005B329B" w:rsidRPr="004D3E5A" w:rsidRDefault="005B329B" w:rsidP="005B329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551" w:type="dxa"/>
            <w:shd w:val="clear" w:color="auto" w:fill="auto"/>
          </w:tcPr>
          <w:p w14:paraId="480C18B4" w14:textId="77777777" w:rsidR="005B329B" w:rsidRPr="004D3E5A" w:rsidRDefault="005B329B" w:rsidP="005B329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1.3</w:t>
            </w: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(1.1)</w:t>
            </w:r>
          </w:p>
        </w:tc>
        <w:tc>
          <w:tcPr>
            <w:tcW w:w="1489" w:type="dxa"/>
            <w:shd w:val="clear" w:color="auto" w:fill="auto"/>
          </w:tcPr>
          <w:p w14:paraId="131C9FEA" w14:textId="77777777" w:rsidR="005B329B" w:rsidRPr="004D3E5A" w:rsidRDefault="005B329B" w:rsidP="005B329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</w:t>
            </w:r>
          </w:p>
        </w:tc>
        <w:tc>
          <w:tcPr>
            <w:tcW w:w="1551" w:type="dxa"/>
            <w:shd w:val="clear" w:color="auto" w:fill="auto"/>
          </w:tcPr>
          <w:p w14:paraId="4C2F8469" w14:textId="77777777" w:rsidR="005B329B" w:rsidRPr="004D3E5A" w:rsidRDefault="005B329B" w:rsidP="005B329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1.3</w:t>
            </w: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(1.1)</w:t>
            </w:r>
          </w:p>
        </w:tc>
      </w:tr>
      <w:tr w:rsidR="005B329B" w:rsidRPr="004D3E5A" w14:paraId="297ACBB3" w14:textId="77777777" w:rsidTr="003633CA">
        <w:tc>
          <w:tcPr>
            <w:tcW w:w="2988" w:type="dxa"/>
            <w:shd w:val="clear" w:color="auto" w:fill="auto"/>
          </w:tcPr>
          <w:p w14:paraId="166983B8" w14:textId="77777777" w:rsidR="005B329B" w:rsidRPr="004D3E5A" w:rsidRDefault="005B329B" w:rsidP="005B329B">
            <w:pPr>
              <w:spacing w:line="380" w:lineRule="exact"/>
              <w:ind w:left="162" w:right="-50" w:hanging="162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อัตราการเปลี่ยนแปลง</w:t>
            </w:r>
          </w:p>
          <w:p w14:paraId="68EEE8B5" w14:textId="77777777" w:rsidR="005B329B" w:rsidRPr="004D3E5A" w:rsidRDefault="005B329B" w:rsidP="005B329B">
            <w:pPr>
              <w:spacing w:line="380" w:lineRule="exact"/>
              <w:ind w:left="162" w:right="-50" w:hanging="162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 xml:space="preserve">   </w:t>
            </w:r>
            <w:r w:rsidRPr="004D3E5A">
              <w:rPr>
                <w:rFonts w:ascii="Angsana New" w:hAnsi="Angsana New"/>
                <w:sz w:val="30"/>
                <w:szCs w:val="30"/>
                <w:cs/>
              </w:rPr>
              <w:t>ในจำนวนพนักงาน</w:t>
            </w:r>
          </w:p>
        </w:tc>
        <w:tc>
          <w:tcPr>
            <w:tcW w:w="1515" w:type="dxa"/>
            <w:shd w:val="clear" w:color="auto" w:fill="auto"/>
            <w:vAlign w:val="bottom"/>
          </w:tcPr>
          <w:p w14:paraId="306250CE" w14:textId="77777777" w:rsidR="005B329B" w:rsidRPr="004D3E5A" w:rsidRDefault="005B329B" w:rsidP="005B329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6C2BBA3" w14:textId="77777777" w:rsidR="005B329B" w:rsidRPr="004D3E5A" w:rsidRDefault="005B329B" w:rsidP="005B329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(0.7)</w:t>
            </w: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0.8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7A53D06" w14:textId="77777777" w:rsidR="005B329B" w:rsidRPr="004D3E5A" w:rsidRDefault="005B329B" w:rsidP="005B329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10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5922DCBB" w14:textId="77777777" w:rsidR="005B329B" w:rsidRPr="004D3E5A" w:rsidRDefault="005B329B" w:rsidP="005B329B">
            <w:pPr>
              <w:pStyle w:val="BodyTextIndent3"/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after="0" w:line="380" w:lineRule="exact"/>
              <w:ind w:left="0" w:hanging="18"/>
              <w:jc w:val="center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(0.7)</w:t>
            </w: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/</w:t>
            </w:r>
            <w:r w:rsidRPr="004D3E5A">
              <w:rPr>
                <w:rFonts w:ascii="Angsana New" w:hAnsi="Angsana New" w:hint="cs"/>
                <w:color w:val="000000"/>
                <w:sz w:val="30"/>
                <w:szCs w:val="30"/>
                <w:cs/>
              </w:rPr>
              <w:t xml:space="preserve"> </w:t>
            </w:r>
            <w:r w:rsidRPr="004D3E5A">
              <w:rPr>
                <w:rFonts w:ascii="Angsana New" w:hAnsi="Angsana New"/>
                <w:color w:val="000000"/>
                <w:sz w:val="30"/>
                <w:szCs w:val="30"/>
              </w:rPr>
              <w:t>0.8</w:t>
            </w:r>
          </w:p>
        </w:tc>
      </w:tr>
    </w:tbl>
    <w:p w14:paraId="66E55CBB" w14:textId="77777777" w:rsidR="00506520" w:rsidRPr="004D3E5A" w:rsidRDefault="00AB0D71" w:rsidP="000C2EE3">
      <w:pPr>
        <w:pStyle w:val="List"/>
        <w:tabs>
          <w:tab w:val="clear" w:pos="227"/>
          <w:tab w:val="clear" w:pos="454"/>
          <w:tab w:val="clear" w:pos="680"/>
        </w:tabs>
        <w:spacing w:before="240" w:after="120" w:line="240" w:lineRule="auto"/>
        <w:ind w:left="562" w:hanging="562"/>
        <w:contextualSpacing w:val="0"/>
        <w:jc w:val="thaiDistribute"/>
        <w:outlineLvl w:val="0"/>
        <w:rPr>
          <w:rFonts w:ascii="Angsana New" w:hAnsi="Angsana New"/>
          <w:b/>
          <w:bCs/>
          <w:sz w:val="32"/>
          <w:szCs w:val="32"/>
          <w:cs/>
        </w:rPr>
      </w:pPr>
      <w:r w:rsidRPr="004D3E5A">
        <w:rPr>
          <w:rFonts w:ascii="Angsana New" w:hAnsi="Angsana New"/>
          <w:b/>
          <w:bCs/>
          <w:sz w:val="32"/>
          <w:szCs w:val="32"/>
        </w:rPr>
        <w:t>19</w:t>
      </w:r>
      <w:r w:rsidR="00506520" w:rsidRPr="004D3E5A">
        <w:rPr>
          <w:rFonts w:ascii="Angsana New" w:hAnsi="Angsana New"/>
          <w:b/>
          <w:bCs/>
          <w:sz w:val="32"/>
          <w:szCs w:val="32"/>
        </w:rPr>
        <w:t>.</w:t>
      </w:r>
      <w:r w:rsidR="00506520" w:rsidRPr="004D3E5A">
        <w:rPr>
          <w:rFonts w:ascii="Angsana New" w:hAnsi="Angsana New"/>
          <w:b/>
          <w:bCs/>
          <w:sz w:val="32"/>
          <w:szCs w:val="32"/>
        </w:rPr>
        <w:tab/>
      </w:r>
      <w:r w:rsidR="00506520" w:rsidRPr="004D3E5A">
        <w:rPr>
          <w:rFonts w:ascii="Angsana New" w:hAnsi="Angsana New"/>
          <w:b/>
          <w:bCs/>
          <w:sz w:val="32"/>
          <w:szCs w:val="32"/>
          <w:cs/>
        </w:rPr>
        <w:t>สำรองตามกฎหมาย</w:t>
      </w:r>
    </w:p>
    <w:p w14:paraId="5A73B70E" w14:textId="7E009CA1" w:rsidR="00370D61" w:rsidRPr="004D3E5A" w:rsidRDefault="00370D61" w:rsidP="00370D61">
      <w:pPr>
        <w:pStyle w:val="List"/>
        <w:tabs>
          <w:tab w:val="clear" w:pos="227"/>
          <w:tab w:val="clear" w:pos="680"/>
        </w:tabs>
        <w:spacing w:before="120" w:after="120" w:line="240" w:lineRule="auto"/>
        <w:ind w:left="562" w:firstLine="0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 xml:space="preserve">ภายใต้บทบัญญัติของมาตรา </w:t>
      </w:r>
      <w:r w:rsidRPr="004D3E5A">
        <w:rPr>
          <w:rFonts w:ascii="Angsana New" w:hAnsi="Angsana New"/>
          <w:sz w:val="32"/>
          <w:szCs w:val="32"/>
        </w:rPr>
        <w:t xml:space="preserve">116 </w:t>
      </w:r>
      <w:r w:rsidRPr="004D3E5A">
        <w:rPr>
          <w:rFonts w:ascii="Angsana New" w:hAnsi="Angsana New"/>
          <w:sz w:val="32"/>
          <w:szCs w:val="32"/>
          <w:cs/>
        </w:rPr>
        <w:t xml:space="preserve">แห่งพระราชบัญญัติบริษัทมหาชนจำกัด พ.ศ. </w:t>
      </w:r>
      <w:r w:rsidRPr="004D3E5A">
        <w:rPr>
          <w:rFonts w:ascii="Angsana New" w:hAnsi="Angsana New"/>
          <w:sz w:val="32"/>
          <w:szCs w:val="32"/>
        </w:rPr>
        <w:t>2535</w:t>
      </w:r>
      <w:r w:rsidRPr="004D3E5A">
        <w:rPr>
          <w:rFonts w:ascii="Angsana New" w:hAnsi="Angsana New"/>
          <w:sz w:val="32"/>
          <w:szCs w:val="32"/>
          <w:cs/>
        </w:rPr>
        <w:t xml:space="preserve"> บริษัทฯต้องจัดสรรกำไรสุทธิประจำปีส่วนหนึ่งไว้เป็นทุนสำรองไม่น้อยกว่าร้อยละ </w:t>
      </w:r>
      <w:r w:rsidRPr="004D3E5A">
        <w:rPr>
          <w:rFonts w:ascii="Angsana New" w:hAnsi="Angsana New"/>
          <w:sz w:val="32"/>
          <w:szCs w:val="32"/>
        </w:rPr>
        <w:t>5</w:t>
      </w:r>
      <w:r w:rsidRPr="004D3E5A">
        <w:rPr>
          <w:rFonts w:ascii="Angsana New" w:hAnsi="Angsana New"/>
          <w:sz w:val="32"/>
          <w:szCs w:val="32"/>
          <w:cs/>
        </w:rPr>
        <w:t xml:space="preserve"> ของกำไรสุทธิประจำปีหักด้วยยอดขาดทุนสะสมยกมา (ถ้ามี) จนกว่าทุนสำรองนี้จะมีจำนวนไม่น้อยกว่าร้อยละ </w:t>
      </w:r>
      <w:r w:rsidRPr="004D3E5A">
        <w:rPr>
          <w:rFonts w:ascii="Angsana New" w:hAnsi="Angsana New"/>
          <w:sz w:val="32"/>
          <w:szCs w:val="32"/>
        </w:rPr>
        <w:t xml:space="preserve">10 </w:t>
      </w:r>
      <w:r w:rsidRPr="004D3E5A">
        <w:rPr>
          <w:rFonts w:ascii="Angsana New" w:hAnsi="Angsana New"/>
          <w:sz w:val="32"/>
          <w:szCs w:val="32"/>
          <w:cs/>
        </w:rPr>
        <w:t>ของทุนจดทะเบียนสำรองตามกฎหมายดังกล่าวไม่สามารถนำไปจ่ายเงินปันผลได้</w:t>
      </w:r>
    </w:p>
    <w:p w14:paraId="61B38DC9" w14:textId="77777777" w:rsidR="00D5145E" w:rsidRPr="004D3E5A" w:rsidRDefault="00D5145E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br w:type="page"/>
      </w:r>
    </w:p>
    <w:p w14:paraId="4AB07DFA" w14:textId="00F5686B" w:rsidR="00506520" w:rsidRPr="004D3E5A" w:rsidRDefault="00AB0D71" w:rsidP="00370D61">
      <w:pPr>
        <w:pStyle w:val="Heading1"/>
        <w:numPr>
          <w:ilvl w:val="0"/>
          <w:numId w:val="0"/>
        </w:numPr>
        <w:spacing w:before="120" w:after="120" w:line="240" w:lineRule="auto"/>
        <w:ind w:left="547" w:hanging="547"/>
        <w:rPr>
          <w:rFonts w:ascii="Angsana New" w:hAnsi="Angsana New"/>
          <w:sz w:val="32"/>
          <w:szCs w:val="32"/>
          <w:u w:val="none"/>
          <w:cs/>
        </w:rPr>
      </w:pPr>
      <w:r w:rsidRPr="004D3E5A">
        <w:rPr>
          <w:rFonts w:ascii="Angsana New" w:hAnsi="Angsana New"/>
          <w:sz w:val="32"/>
          <w:szCs w:val="32"/>
          <w:u w:val="none"/>
        </w:rPr>
        <w:lastRenderedPageBreak/>
        <w:t>2</w:t>
      </w:r>
      <w:r w:rsidR="00D34B8A" w:rsidRPr="004D3E5A">
        <w:rPr>
          <w:rFonts w:ascii="Angsana New" w:hAnsi="Angsana New"/>
          <w:sz w:val="32"/>
          <w:szCs w:val="32"/>
          <w:u w:val="none"/>
        </w:rPr>
        <w:t>0</w:t>
      </w:r>
      <w:r w:rsidR="00506520" w:rsidRPr="004D3E5A">
        <w:rPr>
          <w:rFonts w:ascii="Angsana New" w:hAnsi="Angsana New"/>
          <w:sz w:val="32"/>
          <w:szCs w:val="32"/>
          <w:u w:val="none"/>
        </w:rPr>
        <w:t>.</w:t>
      </w:r>
      <w:r w:rsidR="00506520" w:rsidRPr="004D3E5A">
        <w:rPr>
          <w:rFonts w:ascii="Angsana New" w:hAnsi="Angsana New"/>
          <w:sz w:val="32"/>
          <w:szCs w:val="32"/>
          <w:u w:val="none"/>
        </w:rPr>
        <w:tab/>
      </w:r>
      <w:r w:rsidR="00506520" w:rsidRPr="004D3E5A">
        <w:rPr>
          <w:rFonts w:ascii="Angsana New" w:hAnsi="Angsana New"/>
          <w:sz w:val="32"/>
          <w:szCs w:val="32"/>
          <w:u w:val="none"/>
          <w:cs/>
        </w:rPr>
        <w:t>ค่าใช้จ่ายตามลักษณะ</w:t>
      </w:r>
    </w:p>
    <w:p w14:paraId="6FDDC066" w14:textId="77777777" w:rsidR="00506520" w:rsidRPr="004D3E5A" w:rsidRDefault="00506520" w:rsidP="009A42D8">
      <w:pPr>
        <w:pStyle w:val="List"/>
        <w:tabs>
          <w:tab w:val="clear" w:pos="227"/>
          <w:tab w:val="clear" w:pos="680"/>
        </w:tabs>
        <w:spacing w:before="120" w:after="120" w:line="240" w:lineRule="auto"/>
        <w:ind w:left="562" w:firstLine="0"/>
        <w:contextualSpacing w:val="0"/>
        <w:jc w:val="thaiDistribute"/>
        <w:outlineLvl w:val="0"/>
        <w:rPr>
          <w:rFonts w:ascii="Angsana New" w:hAnsi="Angsana New"/>
          <w:sz w:val="32"/>
          <w:szCs w:val="32"/>
          <w:cs/>
        </w:rPr>
      </w:pPr>
      <w:r w:rsidRPr="004D3E5A">
        <w:rPr>
          <w:rFonts w:ascii="Angsana New" w:hAnsi="Angsana New"/>
          <w:sz w:val="32"/>
          <w:szCs w:val="32"/>
          <w:cs/>
        </w:rPr>
        <w:t>รายการค่าใช้จ่ายแบ่งตามลักษณะประกอบด้วยรายการค่าใช้จ่ายที่สำคัญดังต่อไปนี้</w:t>
      </w:r>
    </w:p>
    <w:tbl>
      <w:tblPr>
        <w:tblW w:w="9090" w:type="dxa"/>
        <w:tblInd w:w="540" w:type="dxa"/>
        <w:tblLayout w:type="fixed"/>
        <w:tblLook w:val="0000" w:firstRow="0" w:lastRow="0" w:firstColumn="0" w:lastColumn="0" w:noHBand="0" w:noVBand="0"/>
      </w:tblPr>
      <w:tblGrid>
        <w:gridCol w:w="3780"/>
        <w:gridCol w:w="1327"/>
        <w:gridCol w:w="1328"/>
        <w:gridCol w:w="1327"/>
        <w:gridCol w:w="1328"/>
      </w:tblGrid>
      <w:tr w:rsidR="00506520" w:rsidRPr="004D3E5A" w14:paraId="60379807" w14:textId="77777777" w:rsidTr="00254738">
        <w:tc>
          <w:tcPr>
            <w:tcW w:w="3780" w:type="dxa"/>
          </w:tcPr>
          <w:p w14:paraId="292B0E6E" w14:textId="77777777" w:rsidR="00506520" w:rsidRPr="004D3E5A" w:rsidRDefault="00506520" w:rsidP="00356B1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73D551B9" w14:textId="77777777" w:rsidR="00506520" w:rsidRPr="004D3E5A" w:rsidRDefault="00506520" w:rsidP="00356B1E">
            <w:pP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655" w:type="dxa"/>
            <w:gridSpan w:val="2"/>
          </w:tcPr>
          <w:p w14:paraId="59AD1626" w14:textId="77777777" w:rsidR="00506520" w:rsidRPr="004D3E5A" w:rsidRDefault="00506520" w:rsidP="00356B1E">
            <w:pPr>
              <w:spacing w:line="240" w:lineRule="auto"/>
              <w:ind w:right="-43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(หน่วย</w:t>
            </w:r>
            <w:r w:rsidRPr="004D3E5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D3E5A">
              <w:rPr>
                <w:rFonts w:ascii="Angsana New" w:hAnsi="Angsana New"/>
                <w:sz w:val="30"/>
                <w:szCs w:val="30"/>
                <w:cs/>
              </w:rPr>
              <w:t>พันบาท)</w:t>
            </w:r>
          </w:p>
        </w:tc>
      </w:tr>
      <w:tr w:rsidR="00506520" w:rsidRPr="004D3E5A" w14:paraId="7DCE9840" w14:textId="77777777" w:rsidTr="00254738">
        <w:tc>
          <w:tcPr>
            <w:tcW w:w="3780" w:type="dxa"/>
          </w:tcPr>
          <w:p w14:paraId="4FD037C8" w14:textId="77777777" w:rsidR="00506520" w:rsidRPr="004D3E5A" w:rsidRDefault="00506520" w:rsidP="00356B1E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655" w:type="dxa"/>
            <w:gridSpan w:val="2"/>
          </w:tcPr>
          <w:p w14:paraId="01F8DB70" w14:textId="77777777" w:rsidR="00506520" w:rsidRPr="004D3E5A" w:rsidRDefault="00506520" w:rsidP="00356B1E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</w:tcPr>
          <w:p w14:paraId="4306FAC1" w14:textId="77777777" w:rsidR="00506520" w:rsidRPr="004D3E5A" w:rsidRDefault="00506520" w:rsidP="00356B1E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A1F5B" w:rsidRPr="004D3E5A" w14:paraId="7E8EFBD6" w14:textId="77777777" w:rsidTr="00254738">
        <w:tc>
          <w:tcPr>
            <w:tcW w:w="3780" w:type="dxa"/>
          </w:tcPr>
          <w:p w14:paraId="79B3D3CC" w14:textId="77777777" w:rsidR="002A1F5B" w:rsidRPr="004D3E5A" w:rsidRDefault="002A1F5B" w:rsidP="002A1F5B">
            <w:pPr>
              <w:spacing w:line="240" w:lineRule="auto"/>
              <w:ind w:right="-43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27" w:type="dxa"/>
            <w:vAlign w:val="bottom"/>
          </w:tcPr>
          <w:p w14:paraId="02D11F64" w14:textId="77777777" w:rsidR="002A1F5B" w:rsidRPr="004D3E5A" w:rsidRDefault="002C1DA6" w:rsidP="002A1F5B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8" w:type="dxa"/>
            <w:vAlign w:val="bottom"/>
          </w:tcPr>
          <w:p w14:paraId="2BADF08F" w14:textId="77777777" w:rsidR="002A1F5B" w:rsidRPr="004D3E5A" w:rsidRDefault="002C1DA6" w:rsidP="002A1F5B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27" w:type="dxa"/>
            <w:vAlign w:val="bottom"/>
          </w:tcPr>
          <w:p w14:paraId="4AF25E64" w14:textId="77777777" w:rsidR="002A1F5B" w:rsidRPr="004D3E5A" w:rsidRDefault="002C1DA6" w:rsidP="002A1F5B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8" w:type="dxa"/>
            <w:vAlign w:val="bottom"/>
          </w:tcPr>
          <w:p w14:paraId="4F1BF4E6" w14:textId="77777777" w:rsidR="002A1F5B" w:rsidRPr="004D3E5A" w:rsidRDefault="002C1DA6" w:rsidP="002A1F5B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380A2F" w:rsidRPr="004D3E5A" w14:paraId="019C9C65" w14:textId="77777777" w:rsidTr="00254738">
        <w:tc>
          <w:tcPr>
            <w:tcW w:w="3780" w:type="dxa"/>
          </w:tcPr>
          <w:p w14:paraId="4E602A3E" w14:textId="77777777" w:rsidR="00380A2F" w:rsidRPr="004D3E5A" w:rsidRDefault="00380A2F" w:rsidP="00380A2F">
            <w:pPr>
              <w:tabs>
                <w:tab w:val="clear" w:pos="227"/>
                <w:tab w:val="clear" w:pos="454"/>
              </w:tabs>
              <w:spacing w:line="240" w:lineRule="auto"/>
              <w:ind w:left="144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เงินเดือนและค่าแรงและผลประโยชน์อื่นของพนักงาน</w:t>
            </w:r>
          </w:p>
        </w:tc>
        <w:tc>
          <w:tcPr>
            <w:tcW w:w="1327" w:type="dxa"/>
            <w:vAlign w:val="bottom"/>
          </w:tcPr>
          <w:p w14:paraId="5A415CC5" w14:textId="77777777" w:rsidR="00380A2F" w:rsidRPr="004D3E5A" w:rsidRDefault="00380A2F" w:rsidP="0038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sz w:val="30"/>
                <w:szCs w:val="30"/>
              </w:rPr>
              <w:t>172,103</w:t>
            </w:r>
          </w:p>
        </w:tc>
        <w:tc>
          <w:tcPr>
            <w:tcW w:w="1328" w:type="dxa"/>
            <w:vAlign w:val="bottom"/>
          </w:tcPr>
          <w:p w14:paraId="1890E003" w14:textId="77777777" w:rsidR="00380A2F" w:rsidRPr="004D3E5A" w:rsidRDefault="00380A2F" w:rsidP="0038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>137</w:t>
            </w:r>
            <w:r w:rsidRPr="004D3E5A">
              <w:rPr>
                <w:rFonts w:ascii="Angsana New" w:hAnsi="Angsana New"/>
                <w:sz w:val="30"/>
                <w:szCs w:val="30"/>
              </w:rPr>
              <w:t>,991</w:t>
            </w:r>
          </w:p>
        </w:tc>
        <w:tc>
          <w:tcPr>
            <w:tcW w:w="1327" w:type="dxa"/>
            <w:vAlign w:val="bottom"/>
          </w:tcPr>
          <w:p w14:paraId="08EEA2E4" w14:textId="77777777" w:rsidR="00380A2F" w:rsidRPr="004D3E5A" w:rsidRDefault="00380A2F" w:rsidP="0038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sz w:val="30"/>
                <w:szCs w:val="30"/>
              </w:rPr>
              <w:t>159,521</w:t>
            </w:r>
          </w:p>
        </w:tc>
        <w:tc>
          <w:tcPr>
            <w:tcW w:w="1328" w:type="dxa"/>
            <w:vAlign w:val="bottom"/>
          </w:tcPr>
          <w:p w14:paraId="45EBC976" w14:textId="77777777" w:rsidR="00380A2F" w:rsidRPr="004D3E5A" w:rsidRDefault="00380A2F" w:rsidP="0038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129,760</w:t>
            </w:r>
          </w:p>
        </w:tc>
      </w:tr>
      <w:tr w:rsidR="00380A2F" w:rsidRPr="004D3E5A" w14:paraId="1D665C5E" w14:textId="77777777" w:rsidTr="00254738">
        <w:tc>
          <w:tcPr>
            <w:tcW w:w="3780" w:type="dxa"/>
          </w:tcPr>
          <w:p w14:paraId="70289113" w14:textId="77777777" w:rsidR="00380A2F" w:rsidRPr="004D3E5A" w:rsidRDefault="00380A2F" w:rsidP="00380A2F">
            <w:pPr>
              <w:tabs>
                <w:tab w:val="clear" w:pos="227"/>
                <w:tab w:val="clear" w:pos="454"/>
              </w:tabs>
              <w:spacing w:line="240" w:lineRule="auto"/>
              <w:ind w:left="144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ค่าเสื่อมราคาและค่าตัดจำหน่าย</w:t>
            </w:r>
          </w:p>
        </w:tc>
        <w:tc>
          <w:tcPr>
            <w:tcW w:w="1327" w:type="dxa"/>
            <w:vAlign w:val="bottom"/>
          </w:tcPr>
          <w:p w14:paraId="5F52838F" w14:textId="77777777" w:rsidR="00380A2F" w:rsidRPr="004D3E5A" w:rsidRDefault="00380A2F" w:rsidP="0038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sz w:val="30"/>
                <w:szCs w:val="30"/>
              </w:rPr>
              <w:t>82,181</w:t>
            </w:r>
          </w:p>
        </w:tc>
        <w:tc>
          <w:tcPr>
            <w:tcW w:w="1328" w:type="dxa"/>
            <w:vAlign w:val="bottom"/>
          </w:tcPr>
          <w:p w14:paraId="7B8DDB7D" w14:textId="77777777" w:rsidR="00380A2F" w:rsidRPr="004D3E5A" w:rsidRDefault="00380A2F" w:rsidP="0038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59,320</w:t>
            </w:r>
          </w:p>
        </w:tc>
        <w:tc>
          <w:tcPr>
            <w:tcW w:w="1327" w:type="dxa"/>
            <w:vAlign w:val="bottom"/>
          </w:tcPr>
          <w:p w14:paraId="0C2A42C0" w14:textId="77777777" w:rsidR="00380A2F" w:rsidRPr="004D3E5A" w:rsidRDefault="00380A2F" w:rsidP="0038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sz w:val="30"/>
                <w:szCs w:val="30"/>
              </w:rPr>
              <w:t>79,013</w:t>
            </w:r>
          </w:p>
        </w:tc>
        <w:tc>
          <w:tcPr>
            <w:tcW w:w="1328" w:type="dxa"/>
            <w:vAlign w:val="bottom"/>
          </w:tcPr>
          <w:p w14:paraId="4C4F6870" w14:textId="77777777" w:rsidR="00380A2F" w:rsidRPr="004D3E5A" w:rsidRDefault="00380A2F" w:rsidP="0038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56,422</w:t>
            </w:r>
          </w:p>
        </w:tc>
      </w:tr>
      <w:tr w:rsidR="00380A2F" w:rsidRPr="004D3E5A" w14:paraId="4F32423C" w14:textId="77777777" w:rsidTr="00254738">
        <w:tc>
          <w:tcPr>
            <w:tcW w:w="3780" w:type="dxa"/>
          </w:tcPr>
          <w:p w14:paraId="7AF24727" w14:textId="77777777" w:rsidR="00380A2F" w:rsidRPr="004D3E5A" w:rsidRDefault="00380A2F" w:rsidP="00380A2F">
            <w:pPr>
              <w:tabs>
                <w:tab w:val="clear" w:pos="227"/>
                <w:tab w:val="clear" w:pos="454"/>
              </w:tabs>
              <w:spacing w:line="240" w:lineRule="auto"/>
              <w:ind w:left="144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27" w:type="dxa"/>
            <w:vAlign w:val="bottom"/>
          </w:tcPr>
          <w:p w14:paraId="3BA0AE89" w14:textId="77777777" w:rsidR="00380A2F" w:rsidRPr="004D3E5A" w:rsidRDefault="00380A2F" w:rsidP="0038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sz w:val="30"/>
                <w:szCs w:val="30"/>
              </w:rPr>
              <w:t>1,012</w:t>
            </w:r>
          </w:p>
        </w:tc>
        <w:tc>
          <w:tcPr>
            <w:tcW w:w="1328" w:type="dxa"/>
            <w:vAlign w:val="bottom"/>
          </w:tcPr>
          <w:p w14:paraId="1E5491EB" w14:textId="77777777" w:rsidR="00380A2F" w:rsidRPr="004D3E5A" w:rsidRDefault="00380A2F" w:rsidP="0038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429</w:t>
            </w:r>
          </w:p>
        </w:tc>
        <w:tc>
          <w:tcPr>
            <w:tcW w:w="1327" w:type="dxa"/>
            <w:vAlign w:val="bottom"/>
          </w:tcPr>
          <w:p w14:paraId="2D6E972D" w14:textId="77777777" w:rsidR="00380A2F" w:rsidRPr="004D3E5A" w:rsidRDefault="00380A2F" w:rsidP="0038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sz w:val="30"/>
                <w:szCs w:val="30"/>
              </w:rPr>
              <w:t>169</w:t>
            </w:r>
          </w:p>
        </w:tc>
        <w:tc>
          <w:tcPr>
            <w:tcW w:w="1328" w:type="dxa"/>
            <w:vAlign w:val="bottom"/>
          </w:tcPr>
          <w:p w14:paraId="06AA52AC" w14:textId="77777777" w:rsidR="00380A2F" w:rsidRPr="004D3E5A" w:rsidRDefault="00380A2F" w:rsidP="0038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174</w:t>
            </w:r>
          </w:p>
        </w:tc>
      </w:tr>
      <w:tr w:rsidR="00380A2F" w:rsidRPr="004D3E5A" w14:paraId="06E447CC" w14:textId="77777777" w:rsidTr="00254738">
        <w:tc>
          <w:tcPr>
            <w:tcW w:w="3780" w:type="dxa"/>
          </w:tcPr>
          <w:p w14:paraId="5623E903" w14:textId="77777777" w:rsidR="00380A2F" w:rsidRPr="004D3E5A" w:rsidRDefault="00380A2F" w:rsidP="00380A2F">
            <w:pPr>
              <w:tabs>
                <w:tab w:val="clear" w:pos="227"/>
                <w:tab w:val="clear" w:pos="454"/>
              </w:tabs>
              <w:spacing w:line="240" w:lineRule="auto"/>
              <w:ind w:left="144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การเปลี่ยนแปลงในสินค้าสำเร็จรูป</w:t>
            </w:r>
            <w:r w:rsidRPr="004D3E5A">
              <w:rPr>
                <w:rFonts w:ascii="Angsana New" w:hAnsi="Angsana New"/>
                <w:sz w:val="30"/>
                <w:szCs w:val="30"/>
              </w:rPr>
              <w:t xml:space="preserve">                </w:t>
            </w:r>
            <w:r w:rsidRPr="004D3E5A">
              <w:rPr>
                <w:rFonts w:ascii="Angsana New" w:hAnsi="Angsana New"/>
                <w:sz w:val="30"/>
                <w:szCs w:val="30"/>
                <w:cs/>
              </w:rPr>
              <w:t>และงานระหว่างทำ</w:t>
            </w:r>
          </w:p>
        </w:tc>
        <w:tc>
          <w:tcPr>
            <w:tcW w:w="1327" w:type="dxa"/>
            <w:vAlign w:val="bottom"/>
          </w:tcPr>
          <w:p w14:paraId="3AAF038A" w14:textId="77777777" w:rsidR="00380A2F" w:rsidRPr="004D3E5A" w:rsidRDefault="00380A2F" w:rsidP="0038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sz w:val="30"/>
                <w:szCs w:val="30"/>
              </w:rPr>
              <w:t>(78,654)</w:t>
            </w:r>
          </w:p>
        </w:tc>
        <w:tc>
          <w:tcPr>
            <w:tcW w:w="1328" w:type="dxa"/>
            <w:vAlign w:val="bottom"/>
          </w:tcPr>
          <w:p w14:paraId="67278ABD" w14:textId="77777777" w:rsidR="00380A2F" w:rsidRPr="004D3E5A" w:rsidRDefault="00380A2F" w:rsidP="0038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15,253</w:t>
            </w:r>
          </w:p>
        </w:tc>
        <w:tc>
          <w:tcPr>
            <w:tcW w:w="1327" w:type="dxa"/>
            <w:vAlign w:val="bottom"/>
          </w:tcPr>
          <w:p w14:paraId="73026B0B" w14:textId="77777777" w:rsidR="00380A2F" w:rsidRPr="004D3E5A" w:rsidRDefault="00380A2F" w:rsidP="0038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sz w:val="30"/>
                <w:szCs w:val="30"/>
              </w:rPr>
              <w:t>(62,634)</w:t>
            </w:r>
          </w:p>
        </w:tc>
        <w:tc>
          <w:tcPr>
            <w:tcW w:w="1328" w:type="dxa"/>
            <w:vAlign w:val="bottom"/>
          </w:tcPr>
          <w:p w14:paraId="3ED184E6" w14:textId="77777777" w:rsidR="00380A2F" w:rsidRPr="004D3E5A" w:rsidRDefault="00380A2F" w:rsidP="0038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16,598</w:t>
            </w:r>
          </w:p>
        </w:tc>
      </w:tr>
      <w:tr w:rsidR="00380A2F" w:rsidRPr="004D3E5A" w14:paraId="3FDD3441" w14:textId="77777777" w:rsidTr="00254738">
        <w:tc>
          <w:tcPr>
            <w:tcW w:w="3780" w:type="dxa"/>
          </w:tcPr>
          <w:p w14:paraId="7EA30139" w14:textId="77777777" w:rsidR="00380A2F" w:rsidRPr="004D3E5A" w:rsidRDefault="00380A2F" w:rsidP="00380A2F">
            <w:pPr>
              <w:tabs>
                <w:tab w:val="clear" w:pos="227"/>
                <w:tab w:val="clear" w:pos="454"/>
              </w:tabs>
              <w:spacing w:line="240" w:lineRule="auto"/>
              <w:ind w:left="144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ค่าโฆษณาและประชาสัมพันธ์</w:t>
            </w:r>
          </w:p>
        </w:tc>
        <w:tc>
          <w:tcPr>
            <w:tcW w:w="1327" w:type="dxa"/>
            <w:vAlign w:val="bottom"/>
          </w:tcPr>
          <w:p w14:paraId="4E72D6AD" w14:textId="77777777" w:rsidR="00380A2F" w:rsidRPr="004D3E5A" w:rsidRDefault="00380A2F" w:rsidP="0038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sz w:val="30"/>
                <w:szCs w:val="30"/>
              </w:rPr>
              <w:t>86,169</w:t>
            </w:r>
          </w:p>
        </w:tc>
        <w:tc>
          <w:tcPr>
            <w:tcW w:w="1328" w:type="dxa"/>
            <w:vAlign w:val="bottom"/>
          </w:tcPr>
          <w:p w14:paraId="26A28523" w14:textId="77777777" w:rsidR="00380A2F" w:rsidRPr="004D3E5A" w:rsidRDefault="00380A2F" w:rsidP="0038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58,953</w:t>
            </w:r>
          </w:p>
        </w:tc>
        <w:tc>
          <w:tcPr>
            <w:tcW w:w="1327" w:type="dxa"/>
            <w:vAlign w:val="bottom"/>
          </w:tcPr>
          <w:p w14:paraId="43DA64D5" w14:textId="77777777" w:rsidR="00380A2F" w:rsidRPr="004D3E5A" w:rsidRDefault="00380A2F" w:rsidP="0038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sz w:val="30"/>
                <w:szCs w:val="30"/>
              </w:rPr>
              <w:t>82,885</w:t>
            </w:r>
          </w:p>
        </w:tc>
        <w:tc>
          <w:tcPr>
            <w:tcW w:w="1328" w:type="dxa"/>
            <w:vAlign w:val="bottom"/>
          </w:tcPr>
          <w:p w14:paraId="2C5B2668" w14:textId="77777777" w:rsidR="00380A2F" w:rsidRPr="004D3E5A" w:rsidRDefault="00380A2F" w:rsidP="0038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57,409</w:t>
            </w:r>
          </w:p>
        </w:tc>
      </w:tr>
      <w:tr w:rsidR="00380A2F" w:rsidRPr="004D3E5A" w14:paraId="48F8698A" w14:textId="77777777" w:rsidTr="00254738">
        <w:tc>
          <w:tcPr>
            <w:tcW w:w="3780" w:type="dxa"/>
          </w:tcPr>
          <w:p w14:paraId="242A7E9A" w14:textId="77777777" w:rsidR="00380A2F" w:rsidRPr="004D3E5A" w:rsidRDefault="00380A2F" w:rsidP="00380A2F">
            <w:pPr>
              <w:tabs>
                <w:tab w:val="clear" w:pos="227"/>
                <w:tab w:val="clear" w:pos="454"/>
              </w:tabs>
              <w:spacing w:line="240" w:lineRule="auto"/>
              <w:ind w:left="144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ค่าเช่าและบริการ</w:t>
            </w:r>
          </w:p>
        </w:tc>
        <w:tc>
          <w:tcPr>
            <w:tcW w:w="1327" w:type="dxa"/>
            <w:vAlign w:val="bottom"/>
          </w:tcPr>
          <w:p w14:paraId="0D479D62" w14:textId="77777777" w:rsidR="00380A2F" w:rsidRPr="004D3E5A" w:rsidRDefault="00380A2F" w:rsidP="0038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sz w:val="30"/>
                <w:szCs w:val="30"/>
              </w:rPr>
              <w:t>46,085</w:t>
            </w:r>
          </w:p>
        </w:tc>
        <w:tc>
          <w:tcPr>
            <w:tcW w:w="1328" w:type="dxa"/>
            <w:vAlign w:val="bottom"/>
          </w:tcPr>
          <w:p w14:paraId="0F6D7E5D" w14:textId="77777777" w:rsidR="00380A2F" w:rsidRPr="004D3E5A" w:rsidRDefault="00380A2F" w:rsidP="0038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26,251</w:t>
            </w:r>
          </w:p>
        </w:tc>
        <w:tc>
          <w:tcPr>
            <w:tcW w:w="1327" w:type="dxa"/>
            <w:vAlign w:val="bottom"/>
          </w:tcPr>
          <w:p w14:paraId="76956D61" w14:textId="77777777" w:rsidR="00380A2F" w:rsidRPr="004D3E5A" w:rsidRDefault="00380A2F" w:rsidP="0038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sz w:val="30"/>
                <w:szCs w:val="30"/>
              </w:rPr>
              <w:t>32,909</w:t>
            </w:r>
          </w:p>
        </w:tc>
        <w:tc>
          <w:tcPr>
            <w:tcW w:w="1328" w:type="dxa"/>
            <w:vAlign w:val="bottom"/>
          </w:tcPr>
          <w:p w14:paraId="5D9219E6" w14:textId="77777777" w:rsidR="00380A2F" w:rsidRPr="004D3E5A" w:rsidRDefault="00380A2F" w:rsidP="00380A2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19,875</w:t>
            </w:r>
          </w:p>
        </w:tc>
      </w:tr>
    </w:tbl>
    <w:p w14:paraId="7CF5BCEE" w14:textId="77777777" w:rsidR="005309EC" w:rsidRPr="004D3E5A" w:rsidRDefault="00AB0D71" w:rsidP="00370D61">
      <w:pPr>
        <w:pStyle w:val="Heading1"/>
        <w:numPr>
          <w:ilvl w:val="0"/>
          <w:numId w:val="0"/>
        </w:numPr>
        <w:spacing w:before="240" w:after="120" w:line="240" w:lineRule="auto"/>
        <w:ind w:left="540" w:hanging="540"/>
        <w:rPr>
          <w:rFonts w:ascii="Angsana New" w:hAnsi="Angsana New"/>
          <w:sz w:val="32"/>
          <w:szCs w:val="32"/>
          <w:u w:val="none"/>
        </w:rPr>
      </w:pPr>
      <w:r w:rsidRPr="004D3E5A">
        <w:rPr>
          <w:rFonts w:ascii="Angsana New" w:hAnsi="Angsana New"/>
          <w:sz w:val="32"/>
          <w:szCs w:val="32"/>
          <w:u w:val="none"/>
        </w:rPr>
        <w:t>2</w:t>
      </w:r>
      <w:r w:rsidR="00D34B8A" w:rsidRPr="004D3E5A">
        <w:rPr>
          <w:rFonts w:ascii="Angsana New" w:hAnsi="Angsana New"/>
          <w:sz w:val="32"/>
          <w:szCs w:val="32"/>
          <w:u w:val="none"/>
        </w:rPr>
        <w:t>1</w:t>
      </w:r>
      <w:r w:rsidR="003E3E6A" w:rsidRPr="004D3E5A">
        <w:rPr>
          <w:rFonts w:ascii="Angsana New" w:hAnsi="Angsana New"/>
          <w:sz w:val="32"/>
          <w:szCs w:val="32"/>
          <w:u w:val="none"/>
        </w:rPr>
        <w:t>.</w:t>
      </w:r>
      <w:r w:rsidR="005309EC" w:rsidRPr="004D3E5A">
        <w:rPr>
          <w:rFonts w:ascii="Angsana New" w:hAnsi="Angsana New"/>
          <w:sz w:val="32"/>
          <w:szCs w:val="32"/>
          <w:u w:val="none"/>
        </w:rPr>
        <w:tab/>
      </w:r>
      <w:r w:rsidR="005309EC" w:rsidRPr="004D3E5A">
        <w:rPr>
          <w:rFonts w:ascii="Angsana New" w:hAnsi="Angsana New"/>
          <w:sz w:val="32"/>
          <w:szCs w:val="32"/>
          <w:u w:val="none"/>
          <w:cs/>
        </w:rPr>
        <w:t>รายได้จากสัญญาที่ทำกับลูกค้า</w:t>
      </w:r>
      <w:r w:rsidR="005309EC" w:rsidRPr="004D3E5A">
        <w:rPr>
          <w:rFonts w:ascii="Angsana New" w:hAnsi="Angsana New"/>
          <w:sz w:val="32"/>
          <w:szCs w:val="32"/>
          <w:u w:val="none"/>
        </w:rPr>
        <w:t xml:space="preserve"> </w:t>
      </w:r>
    </w:p>
    <w:tbl>
      <w:tblPr>
        <w:tblW w:w="9108" w:type="dxa"/>
        <w:tblInd w:w="540" w:type="dxa"/>
        <w:tblLook w:val="04A0" w:firstRow="1" w:lastRow="0" w:firstColumn="1" w:lastColumn="0" w:noHBand="0" w:noVBand="1"/>
      </w:tblPr>
      <w:tblGrid>
        <w:gridCol w:w="3798"/>
        <w:gridCol w:w="1327"/>
        <w:gridCol w:w="1328"/>
        <w:gridCol w:w="1327"/>
        <w:gridCol w:w="1328"/>
      </w:tblGrid>
      <w:tr w:rsidR="005309EC" w:rsidRPr="004D3E5A" w14:paraId="7ECA4C29" w14:textId="77777777" w:rsidTr="00356B1E">
        <w:trPr>
          <w:tblHeader/>
        </w:trPr>
        <w:tc>
          <w:tcPr>
            <w:tcW w:w="9108" w:type="dxa"/>
            <w:gridSpan w:val="5"/>
            <w:shd w:val="clear" w:color="auto" w:fill="auto"/>
          </w:tcPr>
          <w:p w14:paraId="7A5DE294" w14:textId="77777777" w:rsidR="005309EC" w:rsidRPr="004D3E5A" w:rsidRDefault="005309EC" w:rsidP="00356B1E">
            <w:pPr>
              <w:spacing w:line="240" w:lineRule="auto"/>
              <w:jc w:val="right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(</w:t>
            </w:r>
            <w:r w:rsidRPr="004D3E5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D3E5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D3E5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D3E5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5309EC" w:rsidRPr="004D3E5A" w14:paraId="262FAEED" w14:textId="77777777" w:rsidTr="001F2182">
        <w:trPr>
          <w:trHeight w:val="378"/>
          <w:tblHeader/>
        </w:trPr>
        <w:tc>
          <w:tcPr>
            <w:tcW w:w="3798" w:type="dxa"/>
            <w:shd w:val="clear" w:color="auto" w:fill="auto"/>
          </w:tcPr>
          <w:p w14:paraId="31D8BF99" w14:textId="77777777" w:rsidR="005309EC" w:rsidRPr="004D3E5A" w:rsidRDefault="005309EC" w:rsidP="00356B1E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shd w:val="clear" w:color="auto" w:fill="auto"/>
            <w:vAlign w:val="bottom"/>
          </w:tcPr>
          <w:p w14:paraId="633B306A" w14:textId="77777777" w:rsidR="005309EC" w:rsidRPr="004D3E5A" w:rsidRDefault="005309EC" w:rsidP="00356B1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shd w:val="clear" w:color="auto" w:fill="auto"/>
            <w:vAlign w:val="bottom"/>
          </w:tcPr>
          <w:p w14:paraId="70BD388F" w14:textId="77777777" w:rsidR="005309EC" w:rsidRPr="004D3E5A" w:rsidRDefault="005309EC" w:rsidP="00356B1E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A1F5B" w:rsidRPr="004D3E5A" w14:paraId="7B0B64D2" w14:textId="77777777" w:rsidTr="001F2182">
        <w:trPr>
          <w:trHeight w:val="378"/>
          <w:tblHeader/>
        </w:trPr>
        <w:tc>
          <w:tcPr>
            <w:tcW w:w="3798" w:type="dxa"/>
            <w:shd w:val="clear" w:color="auto" w:fill="auto"/>
          </w:tcPr>
          <w:p w14:paraId="0E568002" w14:textId="77777777" w:rsidR="002A1F5B" w:rsidRPr="004D3E5A" w:rsidRDefault="002A1F5B" w:rsidP="002A1F5B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shd w:val="clear" w:color="auto" w:fill="auto"/>
            <w:vAlign w:val="bottom"/>
          </w:tcPr>
          <w:p w14:paraId="27799243" w14:textId="77777777" w:rsidR="002A1F5B" w:rsidRPr="004D3E5A" w:rsidRDefault="002C1DA6" w:rsidP="002A1F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7DECDD64" w14:textId="77777777" w:rsidR="002A1F5B" w:rsidRPr="004D3E5A" w:rsidRDefault="002C1DA6" w:rsidP="002A1F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02F6495B" w14:textId="77777777" w:rsidR="002A1F5B" w:rsidRPr="004D3E5A" w:rsidRDefault="002C1DA6" w:rsidP="002A1F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3D68DDA2" w14:textId="77777777" w:rsidR="002A1F5B" w:rsidRPr="004D3E5A" w:rsidRDefault="002C1DA6" w:rsidP="002A1F5B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5309EC" w:rsidRPr="004D3E5A" w14:paraId="0074ACB7" w14:textId="77777777" w:rsidTr="001F2182">
        <w:tc>
          <w:tcPr>
            <w:tcW w:w="3798" w:type="dxa"/>
            <w:shd w:val="clear" w:color="auto" w:fill="auto"/>
          </w:tcPr>
          <w:p w14:paraId="7F27BC61" w14:textId="77777777" w:rsidR="005309EC" w:rsidRPr="004D3E5A" w:rsidRDefault="005309EC" w:rsidP="00356B1E">
            <w:pPr>
              <w:spacing w:line="240" w:lineRule="auto"/>
              <w:ind w:left="157" w:hanging="157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b/>
                <w:bCs/>
                <w:sz w:val="32"/>
                <w:szCs w:val="32"/>
                <w:cs/>
              </w:rPr>
              <w:t>จังหวะเวลาในการรับรู้รายได้</w:t>
            </w:r>
          </w:p>
        </w:tc>
        <w:tc>
          <w:tcPr>
            <w:tcW w:w="1327" w:type="dxa"/>
            <w:shd w:val="clear" w:color="auto" w:fill="auto"/>
          </w:tcPr>
          <w:p w14:paraId="3272CB40" w14:textId="77777777" w:rsidR="005309EC" w:rsidRPr="004D3E5A" w:rsidRDefault="005309EC" w:rsidP="00356B1E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shd w:val="clear" w:color="auto" w:fill="auto"/>
          </w:tcPr>
          <w:p w14:paraId="78EC3362" w14:textId="77777777" w:rsidR="005309EC" w:rsidRPr="004D3E5A" w:rsidRDefault="005309EC" w:rsidP="00356B1E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shd w:val="clear" w:color="auto" w:fill="auto"/>
          </w:tcPr>
          <w:p w14:paraId="187C2E57" w14:textId="77777777" w:rsidR="005309EC" w:rsidRPr="004D3E5A" w:rsidRDefault="005309EC" w:rsidP="00356B1E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8" w:type="dxa"/>
            <w:shd w:val="clear" w:color="auto" w:fill="auto"/>
          </w:tcPr>
          <w:p w14:paraId="6F0A7D45" w14:textId="77777777" w:rsidR="005309EC" w:rsidRPr="004D3E5A" w:rsidRDefault="005309EC" w:rsidP="00356B1E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</w:tr>
      <w:tr w:rsidR="002C1DA6" w:rsidRPr="004D3E5A" w14:paraId="7954C88D" w14:textId="77777777" w:rsidTr="001F2182">
        <w:tc>
          <w:tcPr>
            <w:tcW w:w="3798" w:type="dxa"/>
            <w:shd w:val="clear" w:color="auto" w:fill="auto"/>
          </w:tcPr>
          <w:p w14:paraId="1712AAA5" w14:textId="77777777" w:rsidR="002C1DA6" w:rsidRPr="004D3E5A" w:rsidRDefault="002C1DA6" w:rsidP="002C1DA6">
            <w:pPr>
              <w:spacing w:line="240" w:lineRule="auto"/>
              <w:ind w:left="342" w:hanging="157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รับรู้รายได้ ณ เวลาใดเวลาหนึ่ง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42293E54" w14:textId="77777777" w:rsidR="002C1DA6" w:rsidRPr="004D3E5A" w:rsidRDefault="006B316B" w:rsidP="002C1D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1,268,187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4348FF4F" w14:textId="77777777" w:rsidR="002C1DA6" w:rsidRPr="004D3E5A" w:rsidRDefault="002C1DA6" w:rsidP="002C1D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896,373</w:t>
            </w:r>
          </w:p>
        </w:tc>
        <w:tc>
          <w:tcPr>
            <w:tcW w:w="1327" w:type="dxa"/>
            <w:shd w:val="clear" w:color="auto" w:fill="auto"/>
            <w:vAlign w:val="bottom"/>
          </w:tcPr>
          <w:p w14:paraId="62775350" w14:textId="77777777" w:rsidR="002C1DA6" w:rsidRPr="004D3E5A" w:rsidRDefault="006B316B" w:rsidP="002C1D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1,209,855</w:t>
            </w:r>
          </w:p>
        </w:tc>
        <w:tc>
          <w:tcPr>
            <w:tcW w:w="1328" w:type="dxa"/>
            <w:shd w:val="clear" w:color="auto" w:fill="auto"/>
            <w:vAlign w:val="bottom"/>
          </w:tcPr>
          <w:p w14:paraId="16C40732" w14:textId="77777777" w:rsidR="002C1DA6" w:rsidRPr="004D3E5A" w:rsidRDefault="002C1DA6" w:rsidP="002C1D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27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867,006</w:t>
            </w:r>
          </w:p>
        </w:tc>
      </w:tr>
    </w:tbl>
    <w:p w14:paraId="449EBCB0" w14:textId="77777777" w:rsidR="00E97C09" w:rsidRPr="004D3E5A" w:rsidRDefault="00AB0D71" w:rsidP="00356B1E">
      <w:pPr>
        <w:pStyle w:val="Heading1"/>
        <w:numPr>
          <w:ilvl w:val="0"/>
          <w:numId w:val="0"/>
        </w:numPr>
        <w:spacing w:before="240" w:after="120" w:line="240" w:lineRule="auto"/>
        <w:ind w:left="540" w:hanging="540"/>
        <w:rPr>
          <w:rFonts w:ascii="Angsana New" w:hAnsi="Angsana New"/>
          <w:sz w:val="32"/>
          <w:szCs w:val="32"/>
          <w:u w:val="none"/>
        </w:rPr>
      </w:pPr>
      <w:r w:rsidRPr="004D3E5A">
        <w:rPr>
          <w:rFonts w:ascii="Angsana New" w:hAnsi="Angsana New"/>
          <w:sz w:val="32"/>
          <w:szCs w:val="32"/>
          <w:u w:val="none"/>
        </w:rPr>
        <w:t>2</w:t>
      </w:r>
      <w:r w:rsidR="00D34B8A" w:rsidRPr="004D3E5A">
        <w:rPr>
          <w:rFonts w:ascii="Angsana New" w:hAnsi="Angsana New"/>
          <w:sz w:val="32"/>
          <w:szCs w:val="32"/>
          <w:u w:val="none"/>
        </w:rPr>
        <w:t>2</w:t>
      </w:r>
      <w:r w:rsidR="00E97C09" w:rsidRPr="004D3E5A">
        <w:rPr>
          <w:rFonts w:ascii="Angsana New" w:hAnsi="Angsana New"/>
          <w:sz w:val="32"/>
          <w:szCs w:val="32"/>
          <w:u w:val="none"/>
        </w:rPr>
        <w:t>.</w:t>
      </w:r>
      <w:r w:rsidR="00E97C09" w:rsidRPr="004D3E5A">
        <w:rPr>
          <w:rFonts w:ascii="Angsana New" w:hAnsi="Angsana New"/>
          <w:sz w:val="32"/>
          <w:szCs w:val="32"/>
          <w:u w:val="none"/>
        </w:rPr>
        <w:tab/>
      </w:r>
      <w:r w:rsidR="00E97C09" w:rsidRPr="004D3E5A">
        <w:rPr>
          <w:rFonts w:ascii="Angsana New" w:hAnsi="Angsana New"/>
          <w:sz w:val="32"/>
          <w:szCs w:val="32"/>
          <w:u w:val="none"/>
          <w:cs/>
        </w:rPr>
        <w:t>ต้นทุนทางการเงิน</w:t>
      </w:r>
    </w:p>
    <w:tbl>
      <w:tblPr>
        <w:tblW w:w="909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780"/>
        <w:gridCol w:w="1327"/>
        <w:gridCol w:w="1328"/>
        <w:gridCol w:w="1327"/>
        <w:gridCol w:w="1328"/>
      </w:tblGrid>
      <w:tr w:rsidR="00E97C09" w:rsidRPr="004D3E5A" w14:paraId="1FC9BAEB" w14:textId="77777777" w:rsidTr="001F2182">
        <w:tc>
          <w:tcPr>
            <w:tcW w:w="9090" w:type="dxa"/>
            <w:gridSpan w:val="5"/>
          </w:tcPr>
          <w:p w14:paraId="18B98255" w14:textId="77777777" w:rsidR="00E97C09" w:rsidRPr="004D3E5A" w:rsidRDefault="00E97C09" w:rsidP="00356B1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right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 xml:space="preserve">  </w:t>
            </w:r>
            <w:r w:rsidRPr="004D3E5A">
              <w:rPr>
                <w:rFonts w:ascii="Angsana New" w:hAnsi="Angsana New"/>
                <w:sz w:val="32"/>
                <w:szCs w:val="32"/>
              </w:rPr>
              <w:t>(</w:t>
            </w:r>
            <w:r w:rsidRPr="004D3E5A">
              <w:rPr>
                <w:rFonts w:ascii="Angsana New" w:hAnsi="Angsana New"/>
                <w:sz w:val="32"/>
                <w:szCs w:val="32"/>
                <w:cs/>
              </w:rPr>
              <w:t>หน่วย</w:t>
            </w:r>
            <w:r w:rsidRPr="004D3E5A">
              <w:rPr>
                <w:rFonts w:ascii="Angsana New" w:hAnsi="Angsana New"/>
                <w:sz w:val="32"/>
                <w:szCs w:val="32"/>
              </w:rPr>
              <w:t xml:space="preserve">: </w:t>
            </w:r>
            <w:r w:rsidRPr="004D3E5A">
              <w:rPr>
                <w:rFonts w:ascii="Angsana New" w:hAnsi="Angsana New"/>
                <w:sz w:val="32"/>
                <w:szCs w:val="32"/>
                <w:cs/>
              </w:rPr>
              <w:t>พันบาท</w:t>
            </w:r>
            <w:r w:rsidRPr="004D3E5A">
              <w:rPr>
                <w:rFonts w:ascii="Angsana New" w:hAnsi="Angsana New"/>
                <w:sz w:val="32"/>
                <w:szCs w:val="32"/>
              </w:rPr>
              <w:t>)</w:t>
            </w:r>
          </w:p>
        </w:tc>
      </w:tr>
      <w:tr w:rsidR="00E97C09" w:rsidRPr="004D3E5A" w14:paraId="713CEC89" w14:textId="77777777" w:rsidTr="001F2182">
        <w:tc>
          <w:tcPr>
            <w:tcW w:w="3780" w:type="dxa"/>
            <w:vAlign w:val="bottom"/>
          </w:tcPr>
          <w:p w14:paraId="19147A27" w14:textId="77777777" w:rsidR="00E97C09" w:rsidRPr="004D3E5A" w:rsidRDefault="00E97C09" w:rsidP="00356B1E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2655" w:type="dxa"/>
            <w:gridSpan w:val="2"/>
            <w:vAlign w:val="bottom"/>
          </w:tcPr>
          <w:p w14:paraId="419EE729" w14:textId="77777777" w:rsidR="00E97C09" w:rsidRPr="004D3E5A" w:rsidRDefault="00E97C09" w:rsidP="00356B1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2655" w:type="dxa"/>
            <w:gridSpan w:val="2"/>
            <w:vAlign w:val="bottom"/>
          </w:tcPr>
          <w:p w14:paraId="0816E431" w14:textId="77777777" w:rsidR="00E97C09" w:rsidRPr="004D3E5A" w:rsidRDefault="00E97C09" w:rsidP="00356B1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2C1DA6" w:rsidRPr="004D3E5A" w14:paraId="640B38E3" w14:textId="77777777" w:rsidTr="008D3E9E">
        <w:tc>
          <w:tcPr>
            <w:tcW w:w="3780" w:type="dxa"/>
          </w:tcPr>
          <w:p w14:paraId="494B4193" w14:textId="77777777" w:rsidR="002C1DA6" w:rsidRPr="004D3E5A" w:rsidRDefault="002C1DA6" w:rsidP="002C1DA6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thaiDistribute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327" w:type="dxa"/>
            <w:vAlign w:val="bottom"/>
          </w:tcPr>
          <w:p w14:paraId="671F7D57" w14:textId="77777777" w:rsidR="002C1DA6" w:rsidRPr="004D3E5A" w:rsidRDefault="002C1DA6" w:rsidP="002C1DA6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8" w:type="dxa"/>
            <w:vAlign w:val="bottom"/>
          </w:tcPr>
          <w:p w14:paraId="3E1863BF" w14:textId="77777777" w:rsidR="002C1DA6" w:rsidRPr="004D3E5A" w:rsidRDefault="002C1DA6" w:rsidP="002C1DA6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27" w:type="dxa"/>
            <w:vAlign w:val="bottom"/>
          </w:tcPr>
          <w:p w14:paraId="48B77ADE" w14:textId="77777777" w:rsidR="002C1DA6" w:rsidRPr="004D3E5A" w:rsidRDefault="002C1DA6" w:rsidP="002C1DA6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28" w:type="dxa"/>
            <w:vAlign w:val="bottom"/>
          </w:tcPr>
          <w:p w14:paraId="41F16061" w14:textId="77777777" w:rsidR="002C1DA6" w:rsidRPr="004D3E5A" w:rsidRDefault="002C1DA6" w:rsidP="002C1DA6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C1DA6" w:rsidRPr="004D3E5A" w14:paraId="7DCAC030" w14:textId="77777777" w:rsidTr="001F2182">
        <w:trPr>
          <w:trHeight w:val="396"/>
        </w:trPr>
        <w:tc>
          <w:tcPr>
            <w:tcW w:w="3780" w:type="dxa"/>
          </w:tcPr>
          <w:p w14:paraId="1D923987" w14:textId="77777777" w:rsidR="002C1DA6" w:rsidRPr="004D3E5A" w:rsidRDefault="002C1DA6" w:rsidP="002C1DA6">
            <w:pP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3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>ค่าใช้จ่าย</w:t>
            </w:r>
            <w:r w:rsidRPr="004D3E5A">
              <w:rPr>
                <w:rFonts w:ascii="Angsana New" w:hAnsi="Angsana New"/>
                <w:sz w:val="32"/>
                <w:szCs w:val="32"/>
                <w:cs/>
              </w:rPr>
              <w:t>ดอกเบี้ยของหนี้สินจากสัญญาเช่า</w:t>
            </w:r>
          </w:p>
        </w:tc>
        <w:tc>
          <w:tcPr>
            <w:tcW w:w="1327" w:type="dxa"/>
            <w:vAlign w:val="bottom"/>
          </w:tcPr>
          <w:p w14:paraId="0DB5BA73" w14:textId="77777777" w:rsidR="002C1DA6" w:rsidRPr="004D3E5A" w:rsidRDefault="006B316B" w:rsidP="002C1D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7,603</w:t>
            </w:r>
          </w:p>
        </w:tc>
        <w:tc>
          <w:tcPr>
            <w:tcW w:w="1328" w:type="dxa"/>
            <w:vAlign w:val="bottom"/>
          </w:tcPr>
          <w:p w14:paraId="0FBE8F6B" w14:textId="77777777" w:rsidR="002C1DA6" w:rsidRPr="004D3E5A" w:rsidRDefault="002C1DA6" w:rsidP="002C1D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4,559</w:t>
            </w:r>
          </w:p>
        </w:tc>
        <w:tc>
          <w:tcPr>
            <w:tcW w:w="1327" w:type="dxa"/>
            <w:vAlign w:val="bottom"/>
          </w:tcPr>
          <w:p w14:paraId="1C90B3D8" w14:textId="77777777" w:rsidR="002C1DA6" w:rsidRPr="004D3E5A" w:rsidRDefault="006B316B" w:rsidP="002C1D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7,578</w:t>
            </w:r>
          </w:p>
        </w:tc>
        <w:tc>
          <w:tcPr>
            <w:tcW w:w="1328" w:type="dxa"/>
            <w:vAlign w:val="bottom"/>
          </w:tcPr>
          <w:p w14:paraId="7650333E" w14:textId="77777777" w:rsidR="002C1DA6" w:rsidRPr="004D3E5A" w:rsidRDefault="002C1DA6" w:rsidP="002C1D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right="-36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4,463</w:t>
            </w:r>
          </w:p>
        </w:tc>
      </w:tr>
    </w:tbl>
    <w:p w14:paraId="663BFC94" w14:textId="77777777" w:rsidR="00D34B8A" w:rsidRPr="004D3E5A" w:rsidRDefault="00D34B8A" w:rsidP="000C2EE3">
      <w:pPr>
        <w:tabs>
          <w:tab w:val="clear" w:pos="227"/>
          <w:tab w:val="clear" w:pos="454"/>
          <w:tab w:val="clear" w:pos="680"/>
          <w:tab w:val="clear" w:pos="907"/>
        </w:tabs>
        <w:spacing w:before="240" w:after="120" w:line="240" w:lineRule="auto"/>
        <w:ind w:left="540" w:hanging="540"/>
        <w:rPr>
          <w:rFonts w:ascii="Angsana New" w:hAnsi="Angsana New"/>
          <w:b/>
          <w:bCs/>
          <w:sz w:val="32"/>
          <w:szCs w:val="32"/>
        </w:rPr>
      </w:pPr>
    </w:p>
    <w:p w14:paraId="26559F72" w14:textId="77777777" w:rsidR="001C3B69" w:rsidRPr="004D3E5A" w:rsidRDefault="00D34B8A" w:rsidP="00A15454">
      <w:pPr>
        <w:pStyle w:val="Heading1"/>
        <w:numPr>
          <w:ilvl w:val="0"/>
          <w:numId w:val="0"/>
        </w:numPr>
        <w:spacing w:before="120" w:after="120" w:line="240" w:lineRule="auto"/>
        <w:ind w:left="547" w:hanging="547"/>
        <w:rPr>
          <w:rFonts w:ascii="Angsana New" w:hAnsi="Angsana New"/>
          <w:sz w:val="32"/>
          <w:szCs w:val="32"/>
          <w:u w:val="none"/>
        </w:rPr>
      </w:pPr>
      <w:r w:rsidRPr="004D3E5A">
        <w:br w:type="page"/>
      </w:r>
      <w:r w:rsidR="00AB0D71" w:rsidRPr="004D3E5A">
        <w:rPr>
          <w:rFonts w:ascii="Angsana New" w:hAnsi="Angsana New"/>
          <w:sz w:val="32"/>
          <w:szCs w:val="32"/>
          <w:u w:val="none"/>
        </w:rPr>
        <w:lastRenderedPageBreak/>
        <w:t>2</w:t>
      </w:r>
      <w:r w:rsidRPr="004D3E5A">
        <w:rPr>
          <w:rFonts w:ascii="Angsana New" w:hAnsi="Angsana New"/>
          <w:sz w:val="32"/>
          <w:szCs w:val="32"/>
          <w:u w:val="none"/>
        </w:rPr>
        <w:t>3</w:t>
      </w:r>
      <w:r w:rsidR="00506520" w:rsidRPr="004D3E5A">
        <w:rPr>
          <w:rFonts w:ascii="Angsana New" w:hAnsi="Angsana New"/>
          <w:sz w:val="32"/>
          <w:szCs w:val="32"/>
          <w:u w:val="none"/>
        </w:rPr>
        <w:t>.</w:t>
      </w:r>
      <w:r w:rsidR="00506520" w:rsidRPr="004D3E5A">
        <w:rPr>
          <w:rFonts w:ascii="Angsana New" w:hAnsi="Angsana New"/>
          <w:sz w:val="32"/>
          <w:szCs w:val="32"/>
          <w:u w:val="none"/>
        </w:rPr>
        <w:tab/>
      </w:r>
      <w:r w:rsidR="007515E8" w:rsidRPr="004D3E5A">
        <w:rPr>
          <w:rFonts w:ascii="Angsana New" w:hAnsi="Angsana New" w:hint="cs"/>
          <w:sz w:val="32"/>
          <w:szCs w:val="32"/>
          <w:u w:val="none"/>
          <w:cs/>
        </w:rPr>
        <w:t>สินทรัพย์ภาษีเงินได้รอตัดบัญชี/ค่าใช้จ่าย</w:t>
      </w:r>
      <w:r w:rsidR="00506520" w:rsidRPr="004D3E5A">
        <w:rPr>
          <w:rFonts w:ascii="Angsana New" w:hAnsi="Angsana New"/>
          <w:sz w:val="32"/>
          <w:szCs w:val="32"/>
          <w:u w:val="none"/>
          <w:cs/>
        </w:rPr>
        <w:t>ภาษีเงินได้</w:t>
      </w:r>
    </w:p>
    <w:p w14:paraId="3DD29E8C" w14:textId="74DAFD28" w:rsidR="001C3B69" w:rsidRPr="004D3E5A" w:rsidRDefault="00370D61" w:rsidP="00370D61">
      <w:pPr>
        <w:pStyle w:val="Heading1"/>
        <w:numPr>
          <w:ilvl w:val="0"/>
          <w:numId w:val="0"/>
        </w:numPr>
        <w:spacing w:before="120" w:after="120" w:line="240" w:lineRule="auto"/>
        <w:ind w:left="547" w:hanging="547"/>
        <w:rPr>
          <w:rFonts w:ascii="Angsana New" w:hAnsi="Angsana New"/>
          <w:b w:val="0"/>
          <w:bCs w:val="0"/>
          <w:sz w:val="32"/>
          <w:szCs w:val="32"/>
          <w:u w:val="none"/>
        </w:rPr>
      </w:pPr>
      <w:r w:rsidRPr="004D3E5A">
        <w:rPr>
          <w:rFonts w:ascii="Angsana New" w:hAnsi="Angsana New"/>
          <w:b w:val="0"/>
          <w:bCs w:val="0"/>
          <w:sz w:val="32"/>
          <w:szCs w:val="32"/>
          <w:u w:val="none"/>
        </w:rPr>
        <w:tab/>
      </w:r>
      <w:r w:rsidR="001C3B69" w:rsidRPr="004D3E5A">
        <w:rPr>
          <w:rFonts w:ascii="Angsana New" w:hAnsi="Angsana New"/>
          <w:b w:val="0"/>
          <w:bCs w:val="0"/>
          <w:sz w:val="32"/>
          <w:szCs w:val="32"/>
          <w:u w:val="none"/>
          <w:cs/>
        </w:rPr>
        <w:t>ส่วนประกอบของสินทรัพย์ภาษีเงินได้รอการตัดบัญชีประกอบด้วยรายการดังต่อไปนี้</w:t>
      </w:r>
    </w:p>
    <w:tbl>
      <w:tblPr>
        <w:tblW w:w="9275" w:type="dxa"/>
        <w:tblInd w:w="450" w:type="dxa"/>
        <w:tblLook w:val="0000" w:firstRow="0" w:lastRow="0" w:firstColumn="0" w:lastColumn="0" w:noHBand="0" w:noVBand="0"/>
      </w:tblPr>
      <w:tblGrid>
        <w:gridCol w:w="3646"/>
        <w:gridCol w:w="1407"/>
        <w:gridCol w:w="1407"/>
        <w:gridCol w:w="1407"/>
        <w:gridCol w:w="1408"/>
      </w:tblGrid>
      <w:tr w:rsidR="001C3B69" w:rsidRPr="004D3E5A" w14:paraId="3ABA198B" w14:textId="77777777" w:rsidTr="00370D61">
        <w:trPr>
          <w:tblHeader/>
        </w:trPr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</w:tcPr>
          <w:p w14:paraId="54193B4C" w14:textId="77777777" w:rsidR="001C3B69" w:rsidRPr="004D3E5A" w:rsidRDefault="001C3B69" w:rsidP="00C40414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5629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6704B5AA" w14:textId="77777777" w:rsidR="001C3B69" w:rsidRPr="004D3E5A" w:rsidRDefault="001C3B69" w:rsidP="00C40414">
            <w:pPr>
              <w:tabs>
                <w:tab w:val="left" w:pos="14"/>
              </w:tabs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(</w:t>
            </w:r>
            <w:r w:rsidRPr="004D3E5A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4D3E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3E5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D3E5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1C3B69" w:rsidRPr="004D3E5A" w14:paraId="5DA034F6" w14:textId="77777777" w:rsidTr="00370D61">
        <w:trPr>
          <w:tblHeader/>
        </w:trPr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</w:tcPr>
          <w:p w14:paraId="1072BAB9" w14:textId="77777777" w:rsidR="001C3B69" w:rsidRPr="004D3E5A" w:rsidRDefault="001C3B69" w:rsidP="00C40414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814" w:type="dxa"/>
            <w:gridSpan w:val="2"/>
            <w:tcBorders>
              <w:top w:val="nil"/>
              <w:left w:val="nil"/>
              <w:bottom w:val="nil"/>
            </w:tcBorders>
          </w:tcPr>
          <w:p w14:paraId="1C71FACA" w14:textId="77777777" w:rsidR="001C3B69" w:rsidRPr="004D3E5A" w:rsidRDefault="001C3B69" w:rsidP="00C40414">
            <w:pPr>
              <w:pBdr>
                <w:bottom w:val="single" w:sz="4" w:space="1" w:color="auto"/>
              </w:pBdr>
              <w:tabs>
                <w:tab w:val="left" w:pos="14"/>
              </w:tabs>
              <w:spacing w:line="240" w:lineRule="auto"/>
              <w:ind w:left="-16" w:hanging="16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815" w:type="dxa"/>
            <w:gridSpan w:val="2"/>
          </w:tcPr>
          <w:p w14:paraId="5BAED7F8" w14:textId="77777777" w:rsidR="001C3B69" w:rsidRPr="004D3E5A" w:rsidRDefault="001C3B69" w:rsidP="00C40414">
            <w:pPr>
              <w:pBdr>
                <w:bottom w:val="single" w:sz="4" w:space="1" w:color="auto"/>
              </w:pBdr>
              <w:tabs>
                <w:tab w:val="left" w:pos="14"/>
              </w:tabs>
              <w:spacing w:line="240" w:lineRule="auto"/>
              <w:ind w:left="-16" w:hanging="16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2C1DA6" w:rsidRPr="004D3E5A" w14:paraId="2624BEC7" w14:textId="77777777" w:rsidTr="00370D61">
        <w:trPr>
          <w:tblHeader/>
        </w:trPr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</w:tcPr>
          <w:p w14:paraId="661CA279" w14:textId="77777777" w:rsidR="002C1DA6" w:rsidRPr="004D3E5A" w:rsidRDefault="002C1DA6" w:rsidP="002C1DA6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407" w:type="dxa"/>
            <w:tcBorders>
              <w:top w:val="nil"/>
              <w:left w:val="nil"/>
              <w:bottom w:val="nil"/>
            </w:tcBorders>
            <w:vAlign w:val="bottom"/>
          </w:tcPr>
          <w:p w14:paraId="7391E561" w14:textId="77777777" w:rsidR="002C1DA6" w:rsidRPr="004D3E5A" w:rsidRDefault="002C1DA6" w:rsidP="002C1DA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bottom"/>
          </w:tcPr>
          <w:p w14:paraId="3F19A9E2" w14:textId="77777777" w:rsidR="002C1DA6" w:rsidRPr="004D3E5A" w:rsidRDefault="002C1DA6" w:rsidP="002C1DA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407" w:type="dxa"/>
            <w:vAlign w:val="bottom"/>
          </w:tcPr>
          <w:p w14:paraId="56970F74" w14:textId="77777777" w:rsidR="002C1DA6" w:rsidRPr="004D3E5A" w:rsidRDefault="002C1DA6" w:rsidP="002C1DA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408" w:type="dxa"/>
            <w:vAlign w:val="bottom"/>
          </w:tcPr>
          <w:p w14:paraId="7C38B27F" w14:textId="77777777" w:rsidR="002C1DA6" w:rsidRPr="004D3E5A" w:rsidRDefault="002C1DA6" w:rsidP="002C1DA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B26CC" w:rsidRPr="004D3E5A" w14:paraId="495CFF5D" w14:textId="77777777" w:rsidTr="00370D61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</w:tcPr>
          <w:p w14:paraId="6AB7AFE2" w14:textId="77777777" w:rsidR="009B26CC" w:rsidRPr="004D3E5A" w:rsidRDefault="009B26CC" w:rsidP="00C40414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3E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</w:tcBorders>
          </w:tcPr>
          <w:p w14:paraId="23E357E8" w14:textId="77777777" w:rsidR="009B26CC" w:rsidRPr="004D3E5A" w:rsidRDefault="009B26CC" w:rsidP="00C40414">
            <w:pPr>
              <w:tabs>
                <w:tab w:val="clear" w:pos="907"/>
                <w:tab w:val="left" w:pos="14"/>
                <w:tab w:val="decimal" w:pos="612"/>
              </w:tabs>
              <w:spacing w:line="240" w:lineRule="auto"/>
              <w:ind w:left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07" w:type="dxa"/>
            <w:tcBorders>
              <w:top w:val="nil"/>
              <w:bottom w:val="nil"/>
            </w:tcBorders>
          </w:tcPr>
          <w:p w14:paraId="63B01AD9" w14:textId="77777777" w:rsidR="009B26CC" w:rsidRPr="004D3E5A" w:rsidRDefault="009B26CC" w:rsidP="00C40414">
            <w:pPr>
              <w:tabs>
                <w:tab w:val="clear" w:pos="907"/>
                <w:tab w:val="left" w:pos="14"/>
                <w:tab w:val="decimal" w:pos="612"/>
              </w:tabs>
              <w:spacing w:line="240" w:lineRule="auto"/>
              <w:ind w:left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07" w:type="dxa"/>
          </w:tcPr>
          <w:p w14:paraId="7602E02E" w14:textId="77777777" w:rsidR="009B26CC" w:rsidRPr="004D3E5A" w:rsidRDefault="009B26CC" w:rsidP="00C40414">
            <w:pPr>
              <w:tabs>
                <w:tab w:val="clear" w:pos="907"/>
                <w:tab w:val="left" w:pos="14"/>
                <w:tab w:val="decimal" w:pos="612"/>
              </w:tabs>
              <w:spacing w:line="240" w:lineRule="auto"/>
              <w:ind w:left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08" w:type="dxa"/>
          </w:tcPr>
          <w:p w14:paraId="675F2D62" w14:textId="77777777" w:rsidR="009B26CC" w:rsidRPr="004D3E5A" w:rsidRDefault="009B26CC" w:rsidP="00C40414">
            <w:pPr>
              <w:tabs>
                <w:tab w:val="clear" w:pos="907"/>
                <w:tab w:val="left" w:pos="14"/>
                <w:tab w:val="decimal" w:pos="612"/>
              </w:tabs>
              <w:spacing w:line="240" w:lineRule="auto"/>
              <w:ind w:left="14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C1DA6" w:rsidRPr="004D3E5A" w14:paraId="706C84AE" w14:textId="77777777" w:rsidTr="00370D61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</w:tcPr>
          <w:p w14:paraId="0FBD68CE" w14:textId="77777777" w:rsidR="002C1DA6" w:rsidRPr="004D3E5A" w:rsidRDefault="002C1DA6" w:rsidP="002C1DA6">
            <w:pPr>
              <w:spacing w:line="240" w:lineRule="auto"/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 xml:space="preserve">ค่าเผื่อผลขาดทุนด้านเครดิตที่คาดว่าจะเกิดขึ้น 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</w:tcBorders>
            <w:vAlign w:val="bottom"/>
          </w:tcPr>
          <w:p w14:paraId="706A6E64" w14:textId="77777777" w:rsidR="002C1DA6" w:rsidRPr="004D3E5A" w:rsidRDefault="003921FA" w:rsidP="002C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387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bottom"/>
          </w:tcPr>
          <w:p w14:paraId="3E19DE13" w14:textId="77777777" w:rsidR="002C1DA6" w:rsidRPr="004D3E5A" w:rsidRDefault="002C1DA6" w:rsidP="002C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238</w:t>
            </w:r>
          </w:p>
        </w:tc>
        <w:tc>
          <w:tcPr>
            <w:tcW w:w="1407" w:type="dxa"/>
            <w:vAlign w:val="bottom"/>
          </w:tcPr>
          <w:p w14:paraId="0169608A" w14:textId="77777777" w:rsidR="002C1DA6" w:rsidRPr="004D3E5A" w:rsidRDefault="003921FA" w:rsidP="002C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387</w:t>
            </w:r>
          </w:p>
        </w:tc>
        <w:tc>
          <w:tcPr>
            <w:tcW w:w="1408" w:type="dxa"/>
            <w:vAlign w:val="bottom"/>
          </w:tcPr>
          <w:p w14:paraId="42A9353F" w14:textId="77777777" w:rsidR="002C1DA6" w:rsidRPr="004D3E5A" w:rsidRDefault="002C1DA6" w:rsidP="002C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238</w:t>
            </w:r>
          </w:p>
        </w:tc>
      </w:tr>
      <w:tr w:rsidR="002C1DA6" w:rsidRPr="004D3E5A" w14:paraId="41B612F2" w14:textId="77777777" w:rsidTr="00370D61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</w:tcPr>
          <w:p w14:paraId="0E2B07DE" w14:textId="77777777" w:rsidR="002C1DA6" w:rsidRPr="004D3E5A" w:rsidRDefault="002C1DA6" w:rsidP="002C1DA6">
            <w:pPr>
              <w:spacing w:line="240" w:lineRule="auto"/>
              <w:ind w:left="336" w:right="-43" w:hanging="174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>ค่าเผื่อการปรับมูลค่าสินค้าคงเหลือ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</w:tcBorders>
            <w:vAlign w:val="bottom"/>
          </w:tcPr>
          <w:p w14:paraId="23D97E7B" w14:textId="0BF1A1FB" w:rsidR="002C1DA6" w:rsidRPr="004D3E5A" w:rsidRDefault="000E2601" w:rsidP="002C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3,642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bottom"/>
          </w:tcPr>
          <w:p w14:paraId="69D5FC50" w14:textId="77777777" w:rsidR="002C1DA6" w:rsidRPr="004D3E5A" w:rsidRDefault="002C1DA6" w:rsidP="002C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6,213</w:t>
            </w:r>
          </w:p>
        </w:tc>
        <w:tc>
          <w:tcPr>
            <w:tcW w:w="1407" w:type="dxa"/>
            <w:vAlign w:val="bottom"/>
          </w:tcPr>
          <w:p w14:paraId="513D7BC7" w14:textId="208AFBF7" w:rsidR="002C1DA6" w:rsidRPr="004D3E5A" w:rsidRDefault="000E2601" w:rsidP="002C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3,642</w:t>
            </w:r>
          </w:p>
        </w:tc>
        <w:tc>
          <w:tcPr>
            <w:tcW w:w="1408" w:type="dxa"/>
            <w:vAlign w:val="bottom"/>
          </w:tcPr>
          <w:p w14:paraId="3EC25EA7" w14:textId="77777777" w:rsidR="002C1DA6" w:rsidRPr="004D3E5A" w:rsidRDefault="002C1DA6" w:rsidP="002C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6,213</w:t>
            </w:r>
          </w:p>
        </w:tc>
      </w:tr>
      <w:tr w:rsidR="002C1DA6" w:rsidRPr="004D3E5A" w14:paraId="2CFCED98" w14:textId="77777777" w:rsidTr="00370D61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</w:tcPr>
          <w:p w14:paraId="0101A56F" w14:textId="77777777" w:rsidR="002C1DA6" w:rsidRPr="004D3E5A" w:rsidRDefault="002C1DA6" w:rsidP="002C1DA6">
            <w:pPr>
              <w:tabs>
                <w:tab w:val="clear" w:pos="227"/>
              </w:tabs>
              <w:spacing w:line="240" w:lineRule="auto"/>
              <w:ind w:left="349" w:right="-43" w:hanging="18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>สำรองผลประโยชน์ระยะยาวของ</w:t>
            </w:r>
            <w:r w:rsidRPr="004D3E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>พนักงาน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</w:tcBorders>
            <w:vAlign w:val="bottom"/>
          </w:tcPr>
          <w:p w14:paraId="37344CCC" w14:textId="77777777" w:rsidR="002C1DA6" w:rsidRPr="004D3E5A" w:rsidRDefault="003921FA" w:rsidP="002C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3,329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bottom"/>
          </w:tcPr>
          <w:p w14:paraId="6C72EDCC" w14:textId="77777777" w:rsidR="002C1DA6" w:rsidRPr="004D3E5A" w:rsidRDefault="002C1DA6" w:rsidP="002C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2,819</w:t>
            </w:r>
          </w:p>
        </w:tc>
        <w:tc>
          <w:tcPr>
            <w:tcW w:w="1407" w:type="dxa"/>
            <w:vAlign w:val="bottom"/>
          </w:tcPr>
          <w:p w14:paraId="10199F8D" w14:textId="77777777" w:rsidR="002C1DA6" w:rsidRPr="004D3E5A" w:rsidRDefault="003921FA" w:rsidP="002C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3,329</w:t>
            </w:r>
          </w:p>
        </w:tc>
        <w:tc>
          <w:tcPr>
            <w:tcW w:w="1408" w:type="dxa"/>
            <w:vAlign w:val="bottom"/>
          </w:tcPr>
          <w:p w14:paraId="420AA230" w14:textId="77777777" w:rsidR="002C1DA6" w:rsidRPr="004D3E5A" w:rsidRDefault="002C1DA6" w:rsidP="002C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2,819</w:t>
            </w:r>
          </w:p>
        </w:tc>
      </w:tr>
      <w:tr w:rsidR="002C1DA6" w:rsidRPr="004D3E5A" w14:paraId="1AB16D67" w14:textId="77777777" w:rsidTr="00370D61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</w:tcPr>
          <w:p w14:paraId="7E33B81B" w14:textId="77777777" w:rsidR="002C1DA6" w:rsidRPr="004D3E5A" w:rsidRDefault="002C1DA6" w:rsidP="002C1DA6">
            <w:pPr>
              <w:tabs>
                <w:tab w:val="clear" w:pos="227"/>
              </w:tabs>
              <w:spacing w:line="240" w:lineRule="auto"/>
              <w:ind w:left="349" w:right="-43" w:hanging="18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>สัญญาเช่า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</w:tcBorders>
            <w:vAlign w:val="bottom"/>
          </w:tcPr>
          <w:p w14:paraId="212AE67C" w14:textId="77777777" w:rsidR="002C1DA6" w:rsidRPr="004D3E5A" w:rsidRDefault="003921FA" w:rsidP="002C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2,670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bottom"/>
          </w:tcPr>
          <w:p w14:paraId="05D8F47F" w14:textId="77777777" w:rsidR="002C1DA6" w:rsidRPr="004D3E5A" w:rsidRDefault="002C1DA6" w:rsidP="002C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4,988</w:t>
            </w:r>
          </w:p>
        </w:tc>
        <w:tc>
          <w:tcPr>
            <w:tcW w:w="1407" w:type="dxa"/>
            <w:vAlign w:val="bottom"/>
          </w:tcPr>
          <w:p w14:paraId="6F28709E" w14:textId="77777777" w:rsidR="002C1DA6" w:rsidRPr="004D3E5A" w:rsidRDefault="003921FA" w:rsidP="002C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2,670</w:t>
            </w:r>
          </w:p>
        </w:tc>
        <w:tc>
          <w:tcPr>
            <w:tcW w:w="1408" w:type="dxa"/>
            <w:vAlign w:val="bottom"/>
          </w:tcPr>
          <w:p w14:paraId="7D755E59" w14:textId="77777777" w:rsidR="002C1DA6" w:rsidRPr="004D3E5A" w:rsidRDefault="002C1DA6" w:rsidP="002C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4,988</w:t>
            </w:r>
          </w:p>
        </w:tc>
      </w:tr>
      <w:tr w:rsidR="00612FB9" w:rsidRPr="004D3E5A" w14:paraId="3C7E697C" w14:textId="77777777" w:rsidTr="00370D61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</w:tcPr>
          <w:p w14:paraId="6087783C" w14:textId="2F9C1CFB" w:rsidR="00612FB9" w:rsidRPr="004D3E5A" w:rsidRDefault="00612FB9" w:rsidP="002C1DA6">
            <w:pPr>
              <w:tabs>
                <w:tab w:val="clear" w:pos="227"/>
              </w:tabs>
              <w:spacing w:line="240" w:lineRule="auto"/>
              <w:ind w:left="349" w:right="-43" w:hanging="187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ขาดทุนจากการเปลี่ยนแปลงมูลค่ายุติธรรมของเงินลงทุน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</w:tcBorders>
            <w:vAlign w:val="bottom"/>
          </w:tcPr>
          <w:p w14:paraId="481C733B" w14:textId="3CF1A01F" w:rsidR="00612FB9" w:rsidRPr="004D3E5A" w:rsidRDefault="00612FB9" w:rsidP="002C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4,922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bottom"/>
          </w:tcPr>
          <w:p w14:paraId="067D8BAF" w14:textId="1C98A938" w:rsidR="00612FB9" w:rsidRPr="004D3E5A" w:rsidRDefault="00612FB9" w:rsidP="002C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407" w:type="dxa"/>
            <w:vAlign w:val="bottom"/>
          </w:tcPr>
          <w:p w14:paraId="1964659C" w14:textId="5717A072" w:rsidR="00612FB9" w:rsidRPr="004D3E5A" w:rsidRDefault="00612FB9" w:rsidP="002C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4,922</w:t>
            </w:r>
          </w:p>
        </w:tc>
        <w:tc>
          <w:tcPr>
            <w:tcW w:w="1408" w:type="dxa"/>
            <w:vAlign w:val="bottom"/>
          </w:tcPr>
          <w:p w14:paraId="3B9ACB84" w14:textId="407306A3" w:rsidR="00612FB9" w:rsidRPr="004D3E5A" w:rsidRDefault="00612FB9" w:rsidP="002C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2C1DA6" w:rsidRPr="004D3E5A" w14:paraId="058B2556" w14:textId="77777777" w:rsidTr="00370D61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</w:tcPr>
          <w:p w14:paraId="23BEBFA4" w14:textId="77777777" w:rsidR="002C1DA6" w:rsidRPr="004D3E5A" w:rsidRDefault="002C1DA6" w:rsidP="002C1DA6">
            <w:pPr>
              <w:spacing w:line="240" w:lineRule="auto"/>
              <w:ind w:left="162" w:right="-43"/>
              <w:jc w:val="both"/>
              <w:rPr>
                <w:rFonts w:ascii="Angsana New" w:hAnsi="Angsana New"/>
                <w:sz w:val="30"/>
                <w:szCs w:val="30"/>
                <w:rtl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อื่น</w:t>
            </w:r>
            <w:r w:rsidRPr="004D3E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3E5A">
              <w:rPr>
                <w:rFonts w:ascii="Angsana New" w:hAnsi="Angsana New"/>
                <w:sz w:val="30"/>
                <w:szCs w:val="30"/>
                <w:cs/>
              </w:rPr>
              <w:t>ๆ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</w:tcBorders>
            <w:vAlign w:val="bottom"/>
          </w:tcPr>
          <w:p w14:paraId="67CACB65" w14:textId="77777777" w:rsidR="002C1DA6" w:rsidRPr="004D3E5A" w:rsidRDefault="003921FA" w:rsidP="002C1D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  <w:rtl/>
                <w:cs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2,358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bottom"/>
          </w:tcPr>
          <w:p w14:paraId="69E9D335" w14:textId="77777777" w:rsidR="002C1DA6" w:rsidRPr="004D3E5A" w:rsidRDefault="002C1DA6" w:rsidP="002C1D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  <w:rtl/>
                <w:cs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2,053</w:t>
            </w:r>
          </w:p>
        </w:tc>
        <w:tc>
          <w:tcPr>
            <w:tcW w:w="1407" w:type="dxa"/>
            <w:vAlign w:val="bottom"/>
          </w:tcPr>
          <w:p w14:paraId="4A587936" w14:textId="77777777" w:rsidR="002C1DA6" w:rsidRPr="004D3E5A" w:rsidRDefault="003921FA" w:rsidP="002C1D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2,358</w:t>
            </w:r>
          </w:p>
        </w:tc>
        <w:tc>
          <w:tcPr>
            <w:tcW w:w="1408" w:type="dxa"/>
            <w:vAlign w:val="bottom"/>
          </w:tcPr>
          <w:p w14:paraId="3F2EE81B" w14:textId="77777777" w:rsidR="002C1DA6" w:rsidRPr="004D3E5A" w:rsidRDefault="002C1DA6" w:rsidP="002C1D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2,053</w:t>
            </w:r>
          </w:p>
        </w:tc>
      </w:tr>
      <w:tr w:rsidR="002C1DA6" w:rsidRPr="004D3E5A" w14:paraId="5B067633" w14:textId="77777777" w:rsidTr="00370D61">
        <w:trPr>
          <w:trHeight w:val="351"/>
        </w:trPr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</w:tcPr>
          <w:p w14:paraId="4623F955" w14:textId="77777777" w:rsidR="002C1DA6" w:rsidRPr="004D3E5A" w:rsidRDefault="002C1DA6" w:rsidP="002C1DA6">
            <w:pPr>
              <w:spacing w:line="240" w:lineRule="auto"/>
              <w:ind w:left="162" w:right="-4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</w:tcBorders>
            <w:vAlign w:val="bottom"/>
          </w:tcPr>
          <w:p w14:paraId="6D210858" w14:textId="79D71EC8" w:rsidR="002C1DA6" w:rsidRPr="004D3E5A" w:rsidRDefault="00612FB9" w:rsidP="002C1D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17,308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bottom"/>
          </w:tcPr>
          <w:p w14:paraId="274A0956" w14:textId="77777777" w:rsidR="002C1DA6" w:rsidRPr="004D3E5A" w:rsidRDefault="002C1DA6" w:rsidP="002C1D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16,311</w:t>
            </w:r>
          </w:p>
        </w:tc>
        <w:tc>
          <w:tcPr>
            <w:tcW w:w="1407" w:type="dxa"/>
            <w:vAlign w:val="bottom"/>
          </w:tcPr>
          <w:p w14:paraId="5E54FB56" w14:textId="13BE31E9" w:rsidR="002C1DA6" w:rsidRPr="004D3E5A" w:rsidRDefault="00612FB9" w:rsidP="002C1D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17,308</w:t>
            </w:r>
          </w:p>
        </w:tc>
        <w:tc>
          <w:tcPr>
            <w:tcW w:w="1408" w:type="dxa"/>
            <w:vAlign w:val="bottom"/>
          </w:tcPr>
          <w:p w14:paraId="7D3AFCF0" w14:textId="77777777" w:rsidR="002C1DA6" w:rsidRPr="004D3E5A" w:rsidRDefault="002C1DA6" w:rsidP="002C1D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16,311</w:t>
            </w:r>
          </w:p>
        </w:tc>
      </w:tr>
      <w:tr w:rsidR="002C1DA6" w:rsidRPr="004D3E5A" w14:paraId="774D44BC" w14:textId="77777777" w:rsidTr="00370D61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</w:tcPr>
          <w:p w14:paraId="21F17BD7" w14:textId="77777777" w:rsidR="002C1DA6" w:rsidRPr="004D3E5A" w:rsidRDefault="002C1DA6" w:rsidP="002C1DA6">
            <w:pPr>
              <w:tabs>
                <w:tab w:val="left" w:pos="567"/>
                <w:tab w:val="left" w:pos="1134"/>
                <w:tab w:val="left" w:pos="1701"/>
              </w:tabs>
              <w:spacing w:line="240" w:lineRule="auto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3E5A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</w:tcBorders>
            <w:vAlign w:val="bottom"/>
          </w:tcPr>
          <w:p w14:paraId="48289D81" w14:textId="77777777" w:rsidR="002C1DA6" w:rsidRPr="004D3E5A" w:rsidRDefault="002C1DA6" w:rsidP="002C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07" w:type="dxa"/>
            <w:tcBorders>
              <w:top w:val="nil"/>
              <w:bottom w:val="nil"/>
            </w:tcBorders>
            <w:vAlign w:val="bottom"/>
          </w:tcPr>
          <w:p w14:paraId="592F32C1" w14:textId="77777777" w:rsidR="002C1DA6" w:rsidRPr="004D3E5A" w:rsidRDefault="002C1DA6" w:rsidP="002C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07" w:type="dxa"/>
            <w:vAlign w:val="bottom"/>
          </w:tcPr>
          <w:p w14:paraId="02BB0E9A" w14:textId="77777777" w:rsidR="002C1DA6" w:rsidRPr="004D3E5A" w:rsidRDefault="002C1DA6" w:rsidP="002C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408" w:type="dxa"/>
            <w:vAlign w:val="bottom"/>
          </w:tcPr>
          <w:p w14:paraId="5D2BE06B" w14:textId="77777777" w:rsidR="002C1DA6" w:rsidRPr="004D3E5A" w:rsidRDefault="002C1DA6" w:rsidP="002C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C1DA6" w:rsidRPr="004D3E5A" w14:paraId="16F2EC78" w14:textId="77777777" w:rsidTr="00370D61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</w:tcPr>
          <w:p w14:paraId="6A52C54C" w14:textId="77777777" w:rsidR="002C1DA6" w:rsidRPr="004D3E5A" w:rsidRDefault="002C1DA6" w:rsidP="002C1DA6">
            <w:pPr>
              <w:spacing w:line="240" w:lineRule="auto"/>
              <w:ind w:left="342" w:right="-43" w:hanging="180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>กำไรที่ยังไม่เกิดขึ้นจากการเปลี่ยนแปลงมูลค่ายุติธรรมของ</w:t>
            </w:r>
            <w:r w:rsidRPr="004D3E5A">
              <w:rPr>
                <w:rFonts w:ascii="Angsana New" w:hAnsi="Angsana New"/>
                <w:sz w:val="30"/>
                <w:szCs w:val="30"/>
                <w:cs/>
              </w:rPr>
              <w:t>เงินลงทุน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</w:tcBorders>
            <w:vAlign w:val="bottom"/>
          </w:tcPr>
          <w:p w14:paraId="0467EF1F" w14:textId="77777777" w:rsidR="002C1DA6" w:rsidRPr="004D3E5A" w:rsidRDefault="003921FA" w:rsidP="002C1D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(562)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bottom"/>
          </w:tcPr>
          <w:p w14:paraId="224D2B11" w14:textId="77777777" w:rsidR="002C1DA6" w:rsidRPr="004D3E5A" w:rsidRDefault="002C1DA6" w:rsidP="002C1D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(2,257)</w:t>
            </w:r>
          </w:p>
        </w:tc>
        <w:tc>
          <w:tcPr>
            <w:tcW w:w="1407" w:type="dxa"/>
            <w:vAlign w:val="bottom"/>
          </w:tcPr>
          <w:p w14:paraId="0579E480" w14:textId="77777777" w:rsidR="002C1DA6" w:rsidRPr="004D3E5A" w:rsidRDefault="003921FA" w:rsidP="002C1D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(562)</w:t>
            </w:r>
          </w:p>
        </w:tc>
        <w:tc>
          <w:tcPr>
            <w:tcW w:w="1408" w:type="dxa"/>
            <w:vAlign w:val="bottom"/>
          </w:tcPr>
          <w:p w14:paraId="303FB441" w14:textId="77777777" w:rsidR="002C1DA6" w:rsidRPr="004D3E5A" w:rsidRDefault="002C1DA6" w:rsidP="002C1D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(2,257)</w:t>
            </w:r>
          </w:p>
        </w:tc>
      </w:tr>
      <w:tr w:rsidR="002C1DA6" w:rsidRPr="004D3E5A" w14:paraId="75B922D6" w14:textId="77777777" w:rsidTr="00370D61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</w:tcPr>
          <w:p w14:paraId="00667CAF" w14:textId="77777777" w:rsidR="002C1DA6" w:rsidRPr="004D3E5A" w:rsidRDefault="002C1DA6" w:rsidP="002C1DA6">
            <w:pPr>
              <w:spacing w:line="240" w:lineRule="auto"/>
              <w:ind w:left="162" w:right="-43" w:hanging="16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>รวม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</w:tcBorders>
            <w:vAlign w:val="bottom"/>
          </w:tcPr>
          <w:p w14:paraId="76C9E4D1" w14:textId="77777777" w:rsidR="002C1DA6" w:rsidRPr="004D3E5A" w:rsidRDefault="003921FA" w:rsidP="002C1D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(562)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bottom"/>
          </w:tcPr>
          <w:p w14:paraId="3A5C1C51" w14:textId="77777777" w:rsidR="002C1DA6" w:rsidRPr="004D3E5A" w:rsidRDefault="002C1DA6" w:rsidP="002C1D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(2,257)</w:t>
            </w:r>
          </w:p>
        </w:tc>
        <w:tc>
          <w:tcPr>
            <w:tcW w:w="1407" w:type="dxa"/>
            <w:vAlign w:val="bottom"/>
          </w:tcPr>
          <w:p w14:paraId="7AB710FC" w14:textId="77777777" w:rsidR="002C1DA6" w:rsidRPr="004D3E5A" w:rsidRDefault="003921FA" w:rsidP="002C1D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(562)</w:t>
            </w:r>
          </w:p>
        </w:tc>
        <w:tc>
          <w:tcPr>
            <w:tcW w:w="1408" w:type="dxa"/>
            <w:vAlign w:val="bottom"/>
          </w:tcPr>
          <w:p w14:paraId="5C139146" w14:textId="77777777" w:rsidR="002C1DA6" w:rsidRPr="004D3E5A" w:rsidRDefault="002C1DA6" w:rsidP="002C1D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(2,257)</w:t>
            </w:r>
          </w:p>
        </w:tc>
      </w:tr>
      <w:tr w:rsidR="002C1DA6" w:rsidRPr="004D3E5A" w14:paraId="688970BD" w14:textId="77777777" w:rsidTr="00370D61">
        <w:tc>
          <w:tcPr>
            <w:tcW w:w="3646" w:type="dxa"/>
            <w:tcBorders>
              <w:top w:val="nil"/>
              <w:left w:val="nil"/>
              <w:bottom w:val="nil"/>
              <w:right w:val="nil"/>
            </w:tcBorders>
          </w:tcPr>
          <w:p w14:paraId="5A7A67F9" w14:textId="77777777" w:rsidR="002C1DA6" w:rsidRPr="004D3E5A" w:rsidRDefault="002C1DA6" w:rsidP="002C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</w:tabs>
              <w:spacing w:line="240" w:lineRule="auto"/>
              <w:ind w:right="-115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สินทรัพย์ภาษีเงินได้รอการตัดบัญชี</w:t>
            </w:r>
            <w:r w:rsidRPr="004D3E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3E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-</w:t>
            </w:r>
            <w:r w:rsidRPr="004D3E5A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</w:t>
            </w:r>
            <w:r w:rsidRPr="004D3E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1407" w:type="dxa"/>
            <w:tcBorders>
              <w:top w:val="nil"/>
              <w:left w:val="nil"/>
              <w:bottom w:val="nil"/>
            </w:tcBorders>
            <w:vAlign w:val="bottom"/>
          </w:tcPr>
          <w:p w14:paraId="24F39B98" w14:textId="6438C0C5" w:rsidR="002C1DA6" w:rsidRPr="004D3E5A" w:rsidRDefault="00612FB9" w:rsidP="002C1D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16,746</w:t>
            </w:r>
          </w:p>
        </w:tc>
        <w:tc>
          <w:tcPr>
            <w:tcW w:w="1407" w:type="dxa"/>
            <w:tcBorders>
              <w:top w:val="nil"/>
              <w:bottom w:val="nil"/>
            </w:tcBorders>
            <w:vAlign w:val="bottom"/>
          </w:tcPr>
          <w:p w14:paraId="30A4CB6B" w14:textId="77777777" w:rsidR="002C1DA6" w:rsidRPr="004D3E5A" w:rsidRDefault="002C1DA6" w:rsidP="002C1D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14,054</w:t>
            </w:r>
          </w:p>
        </w:tc>
        <w:tc>
          <w:tcPr>
            <w:tcW w:w="1407" w:type="dxa"/>
            <w:vAlign w:val="bottom"/>
          </w:tcPr>
          <w:p w14:paraId="3D1CA05D" w14:textId="3324375E" w:rsidR="002C1DA6" w:rsidRPr="004D3E5A" w:rsidRDefault="00612FB9" w:rsidP="002C1D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16,746</w:t>
            </w:r>
          </w:p>
        </w:tc>
        <w:tc>
          <w:tcPr>
            <w:tcW w:w="1408" w:type="dxa"/>
            <w:vAlign w:val="bottom"/>
          </w:tcPr>
          <w:p w14:paraId="0E40D71F" w14:textId="77777777" w:rsidR="002C1DA6" w:rsidRPr="004D3E5A" w:rsidRDefault="002C1DA6" w:rsidP="002C1D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62"/>
              </w:tabs>
              <w:spacing w:line="240" w:lineRule="auto"/>
              <w:ind w:left="14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14,054</w:t>
            </w:r>
          </w:p>
        </w:tc>
      </w:tr>
    </w:tbl>
    <w:p w14:paraId="7BB6F080" w14:textId="77777777" w:rsidR="00506520" w:rsidRPr="004D3E5A" w:rsidRDefault="005309EC" w:rsidP="00D34B8A">
      <w:pPr>
        <w:pStyle w:val="List"/>
        <w:spacing w:before="240" w:after="120" w:line="240" w:lineRule="auto"/>
        <w:ind w:left="562" w:hanging="562"/>
        <w:contextualSpacing w:val="0"/>
        <w:jc w:val="thaiDistribute"/>
        <w:outlineLvl w:val="0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/>
          <w:sz w:val="32"/>
          <w:szCs w:val="32"/>
        </w:rPr>
        <w:tab/>
      </w:r>
      <w:r w:rsidR="00976CCC" w:rsidRPr="004D3E5A">
        <w:rPr>
          <w:rFonts w:ascii="Angsana New" w:hAnsi="Angsana New"/>
          <w:sz w:val="32"/>
          <w:szCs w:val="32"/>
        </w:rPr>
        <w:tab/>
      </w:r>
      <w:r w:rsidR="00506520" w:rsidRPr="004D3E5A">
        <w:rPr>
          <w:rFonts w:ascii="Angsana New" w:hAnsi="Angsana New"/>
          <w:sz w:val="32"/>
          <w:szCs w:val="32"/>
          <w:cs/>
        </w:rPr>
        <w:t>ค่าใช้จ่ายภาษีเงินได้</w:t>
      </w:r>
      <w:r w:rsidR="006A0FF9" w:rsidRPr="004D3E5A">
        <w:rPr>
          <w:rFonts w:ascii="Angsana New" w:hAnsi="Angsana New"/>
          <w:sz w:val="32"/>
          <w:szCs w:val="32"/>
          <w:cs/>
        </w:rPr>
        <w:t>สำหรับปีสิ้นสุดวันที่</w:t>
      </w:r>
      <w:r w:rsidR="006A0FF9" w:rsidRPr="004D3E5A">
        <w:rPr>
          <w:rFonts w:ascii="Angsana New" w:hAnsi="Angsana New" w:hint="cs"/>
          <w:sz w:val="32"/>
          <w:szCs w:val="32"/>
          <w:cs/>
        </w:rPr>
        <w:t xml:space="preserve"> </w:t>
      </w:r>
      <w:r w:rsidR="00226653" w:rsidRPr="004D3E5A">
        <w:rPr>
          <w:rFonts w:ascii="Angsana New" w:hAnsi="Angsana New"/>
          <w:sz w:val="32"/>
          <w:szCs w:val="32"/>
        </w:rPr>
        <w:t xml:space="preserve">31 </w:t>
      </w:r>
      <w:r w:rsidR="00226653" w:rsidRPr="004D3E5A">
        <w:rPr>
          <w:rFonts w:ascii="Angsana New" w:hAnsi="Angsana New"/>
          <w:sz w:val="32"/>
          <w:szCs w:val="32"/>
          <w:cs/>
        </w:rPr>
        <w:t xml:space="preserve">ธันวาคม </w:t>
      </w:r>
      <w:r w:rsidR="002C1DA6" w:rsidRPr="004D3E5A">
        <w:rPr>
          <w:rFonts w:ascii="Angsana New" w:hAnsi="Angsana New"/>
          <w:sz w:val="32"/>
          <w:szCs w:val="32"/>
        </w:rPr>
        <w:t>2565</w:t>
      </w:r>
      <w:r w:rsidR="00226653" w:rsidRPr="004D3E5A">
        <w:rPr>
          <w:rFonts w:ascii="Angsana New" w:hAnsi="Angsana New"/>
          <w:sz w:val="32"/>
          <w:szCs w:val="32"/>
        </w:rPr>
        <w:t xml:space="preserve"> </w:t>
      </w:r>
      <w:r w:rsidR="00CF18B5" w:rsidRPr="004D3E5A">
        <w:rPr>
          <w:rFonts w:ascii="Angsana New" w:hAnsi="Angsana New" w:hint="cs"/>
          <w:sz w:val="32"/>
          <w:szCs w:val="32"/>
          <w:cs/>
        </w:rPr>
        <w:t xml:space="preserve">และ </w:t>
      </w:r>
      <w:r w:rsidR="002C1DA6" w:rsidRPr="004D3E5A">
        <w:rPr>
          <w:rFonts w:ascii="Angsana New" w:hAnsi="Angsana New"/>
          <w:sz w:val="32"/>
          <w:szCs w:val="32"/>
        </w:rPr>
        <w:t>2564</w:t>
      </w:r>
      <w:r w:rsidR="006A0FF9" w:rsidRPr="004D3E5A">
        <w:rPr>
          <w:rFonts w:ascii="Angsana New" w:hAnsi="Angsana New" w:hint="cs"/>
          <w:sz w:val="32"/>
          <w:szCs w:val="32"/>
          <w:cs/>
        </w:rPr>
        <w:t xml:space="preserve"> </w:t>
      </w:r>
      <w:r w:rsidR="00506520" w:rsidRPr="004D3E5A">
        <w:rPr>
          <w:rFonts w:ascii="Angsana New" w:hAnsi="Angsana New"/>
          <w:sz w:val="32"/>
          <w:szCs w:val="32"/>
          <w:cs/>
        </w:rPr>
        <w:t>สรุปได้ดังนี้</w:t>
      </w:r>
    </w:p>
    <w:tbl>
      <w:tblPr>
        <w:tblW w:w="9180" w:type="dxa"/>
        <w:tblInd w:w="558" w:type="dxa"/>
        <w:tblLayout w:type="fixed"/>
        <w:tblLook w:val="01E0" w:firstRow="1" w:lastRow="1" w:firstColumn="1" w:lastColumn="1" w:noHBand="0" w:noVBand="0"/>
      </w:tblPr>
      <w:tblGrid>
        <w:gridCol w:w="4410"/>
        <w:gridCol w:w="1170"/>
        <w:gridCol w:w="1170"/>
        <w:gridCol w:w="1260"/>
        <w:gridCol w:w="1170"/>
      </w:tblGrid>
      <w:tr w:rsidR="00506520" w:rsidRPr="004D3E5A" w14:paraId="00229E43" w14:textId="77777777" w:rsidTr="00152534">
        <w:tc>
          <w:tcPr>
            <w:tcW w:w="9180" w:type="dxa"/>
            <w:gridSpan w:val="5"/>
          </w:tcPr>
          <w:p w14:paraId="343569A5" w14:textId="77777777" w:rsidR="00506520" w:rsidRPr="004D3E5A" w:rsidRDefault="00506520" w:rsidP="00A77D86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(</w:t>
            </w:r>
            <w:r w:rsidRPr="004D3E5A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4D3E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3E5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D3E5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06520" w:rsidRPr="004D3E5A" w14:paraId="49C3B886" w14:textId="77777777" w:rsidTr="00152534">
        <w:tc>
          <w:tcPr>
            <w:tcW w:w="4410" w:type="dxa"/>
          </w:tcPr>
          <w:p w14:paraId="4B1E101C" w14:textId="77777777" w:rsidR="00506520" w:rsidRPr="004D3E5A" w:rsidRDefault="00506520" w:rsidP="00A77D86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40" w:type="dxa"/>
            <w:gridSpan w:val="2"/>
          </w:tcPr>
          <w:p w14:paraId="5B5CDC9C" w14:textId="77777777" w:rsidR="00506520" w:rsidRPr="004D3E5A" w:rsidRDefault="00506520" w:rsidP="00A77D8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14883E1E" w14:textId="77777777" w:rsidR="00506520" w:rsidRPr="004D3E5A" w:rsidRDefault="00506520" w:rsidP="00A77D8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3E9E" w:rsidRPr="004D3E5A" w14:paraId="2913DA22" w14:textId="77777777" w:rsidTr="00152534">
        <w:tc>
          <w:tcPr>
            <w:tcW w:w="4410" w:type="dxa"/>
          </w:tcPr>
          <w:p w14:paraId="748ACC49" w14:textId="77777777" w:rsidR="008D3E9E" w:rsidRPr="004D3E5A" w:rsidRDefault="008D3E9E" w:rsidP="00A77D86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0BCC0409" w14:textId="77777777" w:rsidR="008D3E9E" w:rsidRPr="004D3E5A" w:rsidRDefault="002C1DA6" w:rsidP="00A77D8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  <w:vAlign w:val="bottom"/>
          </w:tcPr>
          <w:p w14:paraId="2CC375F5" w14:textId="77777777" w:rsidR="008D3E9E" w:rsidRPr="004D3E5A" w:rsidRDefault="002C1DA6" w:rsidP="00A77D8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260" w:type="dxa"/>
            <w:vAlign w:val="bottom"/>
          </w:tcPr>
          <w:p w14:paraId="619103AE" w14:textId="77777777" w:rsidR="008D3E9E" w:rsidRPr="004D3E5A" w:rsidRDefault="002C1DA6" w:rsidP="00A77D8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70" w:type="dxa"/>
            <w:vAlign w:val="bottom"/>
          </w:tcPr>
          <w:p w14:paraId="13471596" w14:textId="77777777" w:rsidR="008D3E9E" w:rsidRPr="004D3E5A" w:rsidRDefault="002C1DA6" w:rsidP="00A77D86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9B26CC" w:rsidRPr="004D3E5A" w14:paraId="177035E3" w14:textId="77777777" w:rsidTr="00152534">
        <w:tc>
          <w:tcPr>
            <w:tcW w:w="4410" w:type="dxa"/>
          </w:tcPr>
          <w:p w14:paraId="79A41E7E" w14:textId="77777777" w:rsidR="009B26CC" w:rsidRPr="004D3E5A" w:rsidRDefault="009B26CC" w:rsidP="00A77D86">
            <w:pPr>
              <w:tabs>
                <w:tab w:val="clear" w:pos="227"/>
                <w:tab w:val="clear" w:pos="454"/>
                <w:tab w:val="clear" w:pos="680"/>
              </w:tabs>
              <w:spacing w:line="240" w:lineRule="auto"/>
              <w:ind w:left="346" w:right="-43" w:hanging="346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ภาษีเงินได้ปัจจุบัน</w:t>
            </w:r>
            <w:r w:rsidRPr="004D3E5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</w:p>
        </w:tc>
        <w:tc>
          <w:tcPr>
            <w:tcW w:w="1170" w:type="dxa"/>
            <w:vAlign w:val="bottom"/>
          </w:tcPr>
          <w:p w14:paraId="2832C74E" w14:textId="77777777" w:rsidR="009B26CC" w:rsidRPr="004D3E5A" w:rsidRDefault="009B26CC" w:rsidP="00A77D86">
            <w:pPr>
              <w:tabs>
                <w:tab w:val="clear" w:pos="907"/>
                <w:tab w:val="decimal" w:pos="882"/>
              </w:tabs>
              <w:spacing w:line="240" w:lineRule="auto"/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3F14B4CE" w14:textId="77777777" w:rsidR="009B26CC" w:rsidRPr="004D3E5A" w:rsidRDefault="009B26CC" w:rsidP="00A77D86">
            <w:pPr>
              <w:tabs>
                <w:tab w:val="clear" w:pos="907"/>
                <w:tab w:val="decimal" w:pos="882"/>
              </w:tabs>
              <w:spacing w:line="240" w:lineRule="auto"/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86928E4" w14:textId="77777777" w:rsidR="009B26CC" w:rsidRPr="004D3E5A" w:rsidRDefault="009B26CC" w:rsidP="00A77D86">
            <w:pPr>
              <w:tabs>
                <w:tab w:val="clear" w:pos="907"/>
                <w:tab w:val="decimal" w:pos="882"/>
              </w:tabs>
              <w:spacing w:line="240" w:lineRule="auto"/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5527571" w14:textId="77777777" w:rsidR="009B26CC" w:rsidRPr="004D3E5A" w:rsidRDefault="009B26CC" w:rsidP="00A77D86">
            <w:pPr>
              <w:tabs>
                <w:tab w:val="clear" w:pos="907"/>
                <w:tab w:val="decimal" w:pos="882"/>
              </w:tabs>
              <w:spacing w:line="240" w:lineRule="auto"/>
              <w:ind w:left="-78"/>
              <w:jc w:val="both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C1DA6" w:rsidRPr="004D3E5A" w14:paraId="66A31645" w14:textId="77777777" w:rsidTr="00152534">
        <w:tc>
          <w:tcPr>
            <w:tcW w:w="4410" w:type="dxa"/>
          </w:tcPr>
          <w:p w14:paraId="46D00408" w14:textId="77777777" w:rsidR="002C1DA6" w:rsidRPr="004D3E5A" w:rsidRDefault="002C1DA6" w:rsidP="00A77D86">
            <w:pPr>
              <w:spacing w:line="240" w:lineRule="auto"/>
              <w:ind w:left="312" w:right="-43" w:hanging="312"/>
              <w:jc w:val="both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ภาษีเงินได้นิติบุคคลสำหรับปี</w:t>
            </w:r>
          </w:p>
        </w:tc>
        <w:tc>
          <w:tcPr>
            <w:tcW w:w="1170" w:type="dxa"/>
            <w:vAlign w:val="bottom"/>
          </w:tcPr>
          <w:p w14:paraId="35377415" w14:textId="12E64A06" w:rsidR="002C1DA6" w:rsidRPr="004D3E5A" w:rsidRDefault="00DF08FD" w:rsidP="00A7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(27,</w:t>
            </w:r>
            <w:r w:rsidR="002434F0">
              <w:rPr>
                <w:rFonts w:ascii="Angsana New" w:hAnsi="Angsana New"/>
                <w:spacing w:val="-4"/>
                <w:sz w:val="30"/>
                <w:szCs w:val="30"/>
              </w:rPr>
              <w:t>587</w:t>
            </w: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2B6D26EB" w14:textId="77777777" w:rsidR="002C1DA6" w:rsidRPr="004D3E5A" w:rsidRDefault="002C1DA6" w:rsidP="00A7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(8,332)</w:t>
            </w:r>
          </w:p>
        </w:tc>
        <w:tc>
          <w:tcPr>
            <w:tcW w:w="1260" w:type="dxa"/>
            <w:vAlign w:val="bottom"/>
          </w:tcPr>
          <w:p w14:paraId="157ABE52" w14:textId="6454F269" w:rsidR="002C1DA6" w:rsidRPr="004D3E5A" w:rsidRDefault="00DF08FD" w:rsidP="00A7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(26,</w:t>
            </w:r>
            <w:r w:rsidR="003947E1">
              <w:rPr>
                <w:rFonts w:ascii="Angsana New" w:hAnsi="Angsana New"/>
                <w:spacing w:val="-4"/>
                <w:sz w:val="30"/>
                <w:szCs w:val="30"/>
              </w:rPr>
              <w:t>304</w:t>
            </w: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20E40511" w14:textId="77777777" w:rsidR="002C1DA6" w:rsidRPr="004D3E5A" w:rsidRDefault="002C1DA6" w:rsidP="00A7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(7,810)</w:t>
            </w:r>
          </w:p>
        </w:tc>
      </w:tr>
      <w:tr w:rsidR="002C1DA6" w:rsidRPr="004D3E5A" w14:paraId="791EA423" w14:textId="77777777" w:rsidTr="00152534">
        <w:tc>
          <w:tcPr>
            <w:tcW w:w="4410" w:type="dxa"/>
          </w:tcPr>
          <w:p w14:paraId="199A3EA5" w14:textId="77777777" w:rsidR="002C1DA6" w:rsidRPr="004D3E5A" w:rsidRDefault="002C1DA6" w:rsidP="00A77D86">
            <w:pPr>
              <w:spacing w:line="240" w:lineRule="auto"/>
              <w:ind w:left="312" w:right="-43" w:hanging="31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  <w:r w:rsidRPr="004D3E5A">
              <w:rPr>
                <w:rFonts w:ascii="Angsana New" w:hAnsi="Angsana New"/>
                <w:b/>
                <w:bCs/>
                <w:sz w:val="30"/>
                <w:szCs w:val="30"/>
              </w:rPr>
              <w:t>:</w:t>
            </w:r>
            <w:r w:rsidRPr="004D3E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170" w:type="dxa"/>
            <w:vAlign w:val="bottom"/>
          </w:tcPr>
          <w:p w14:paraId="4D61F0CB" w14:textId="77777777" w:rsidR="002C1DA6" w:rsidRPr="004D3E5A" w:rsidRDefault="002C1DA6" w:rsidP="00A7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70" w:type="dxa"/>
            <w:vAlign w:val="bottom"/>
          </w:tcPr>
          <w:p w14:paraId="415F8612" w14:textId="77777777" w:rsidR="002C1DA6" w:rsidRPr="004D3E5A" w:rsidRDefault="002C1DA6" w:rsidP="00A7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8A730B7" w14:textId="77777777" w:rsidR="002C1DA6" w:rsidRPr="004D3E5A" w:rsidRDefault="002C1DA6" w:rsidP="00A7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1049D99" w14:textId="77777777" w:rsidR="002C1DA6" w:rsidRPr="004D3E5A" w:rsidRDefault="002C1DA6" w:rsidP="00A77D8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C1DA6" w:rsidRPr="004D3E5A" w14:paraId="430275F5" w14:textId="77777777" w:rsidTr="00152534">
        <w:tc>
          <w:tcPr>
            <w:tcW w:w="4410" w:type="dxa"/>
          </w:tcPr>
          <w:p w14:paraId="278BBD57" w14:textId="77777777" w:rsidR="002C1DA6" w:rsidRPr="004D3E5A" w:rsidRDefault="002C1DA6" w:rsidP="00A77D86">
            <w:pPr>
              <w:spacing w:line="240" w:lineRule="auto"/>
              <w:ind w:left="222" w:right="-43" w:hanging="222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ภาษีเงินได้รอการตัดบัญชีจากการเกิดผลแตกต่างชั่วคราวและการกลับรายการผลแตกต่างชั่วคราว</w:t>
            </w:r>
          </w:p>
        </w:tc>
        <w:tc>
          <w:tcPr>
            <w:tcW w:w="1170" w:type="dxa"/>
            <w:vAlign w:val="bottom"/>
          </w:tcPr>
          <w:p w14:paraId="36EB785D" w14:textId="117D59FC" w:rsidR="002C1DA6" w:rsidRPr="004D3E5A" w:rsidRDefault="003D2F8B" w:rsidP="00A77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(2,2</w:t>
            </w:r>
            <w:r w:rsidR="00E03E82" w:rsidRPr="004D3E5A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027565C0" w14:textId="77777777" w:rsidR="002C1DA6" w:rsidRPr="004D3E5A" w:rsidRDefault="002C1DA6" w:rsidP="00A77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1,805</w:t>
            </w:r>
          </w:p>
        </w:tc>
        <w:tc>
          <w:tcPr>
            <w:tcW w:w="1260" w:type="dxa"/>
            <w:vAlign w:val="bottom"/>
          </w:tcPr>
          <w:p w14:paraId="6CCD21AE" w14:textId="0265FB39" w:rsidR="002C1DA6" w:rsidRPr="004D3E5A" w:rsidRDefault="003D2F8B" w:rsidP="00A77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(2,2</w:t>
            </w:r>
            <w:r w:rsidR="00E03E82" w:rsidRPr="004D3E5A">
              <w:rPr>
                <w:rFonts w:ascii="Angsana New" w:hAnsi="Angsana New"/>
                <w:spacing w:val="-4"/>
                <w:sz w:val="30"/>
                <w:szCs w:val="30"/>
              </w:rPr>
              <w:t>30</w:t>
            </w: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1492137E" w14:textId="77777777" w:rsidR="002C1DA6" w:rsidRPr="004D3E5A" w:rsidRDefault="002C1DA6" w:rsidP="00A77D8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1,805</w:t>
            </w:r>
          </w:p>
        </w:tc>
      </w:tr>
      <w:tr w:rsidR="002C1DA6" w:rsidRPr="004D3E5A" w14:paraId="66761D85" w14:textId="77777777" w:rsidTr="009C11CA">
        <w:trPr>
          <w:trHeight w:val="765"/>
        </w:trPr>
        <w:tc>
          <w:tcPr>
            <w:tcW w:w="4410" w:type="dxa"/>
          </w:tcPr>
          <w:p w14:paraId="5073FFC9" w14:textId="77777777" w:rsidR="002C1DA6" w:rsidRPr="004D3E5A" w:rsidRDefault="002C1DA6" w:rsidP="00A77D86">
            <w:pPr>
              <w:tabs>
                <w:tab w:val="clear" w:pos="4451"/>
                <w:tab w:val="left" w:pos="4632"/>
              </w:tabs>
              <w:spacing w:line="240" w:lineRule="auto"/>
              <w:ind w:left="222" w:right="-198" w:hanging="222"/>
              <w:jc w:val="both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ค่าใช้จ่ายภาษีเงินได้ที่แสดงอยู่ในงบกำไรขาดทุนเบ็ดเสร็จ</w:t>
            </w:r>
          </w:p>
        </w:tc>
        <w:tc>
          <w:tcPr>
            <w:tcW w:w="1170" w:type="dxa"/>
            <w:vAlign w:val="bottom"/>
          </w:tcPr>
          <w:p w14:paraId="0D289C50" w14:textId="15B07877" w:rsidR="002C1DA6" w:rsidRPr="004D3E5A" w:rsidRDefault="00612FB9" w:rsidP="00A77D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2434F0">
              <w:rPr>
                <w:rFonts w:ascii="Angsana New" w:hAnsi="Angsana New"/>
                <w:spacing w:val="-4"/>
                <w:sz w:val="30"/>
                <w:szCs w:val="30"/>
              </w:rPr>
              <w:t>29,817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6A0157D1" w14:textId="77777777" w:rsidR="002C1DA6" w:rsidRPr="004D3E5A" w:rsidRDefault="002C1DA6" w:rsidP="00A77D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(6,527)</w:t>
            </w:r>
          </w:p>
        </w:tc>
        <w:tc>
          <w:tcPr>
            <w:tcW w:w="1260" w:type="dxa"/>
            <w:vAlign w:val="bottom"/>
          </w:tcPr>
          <w:p w14:paraId="5092D3F4" w14:textId="23FE839E" w:rsidR="002C1DA6" w:rsidRPr="004D3E5A" w:rsidRDefault="00612FB9" w:rsidP="00A77D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(28</w:t>
            </w:r>
            <w:r w:rsidR="003947E1">
              <w:rPr>
                <w:rFonts w:ascii="Angsana New" w:hAnsi="Angsana New"/>
                <w:spacing w:val="-4"/>
                <w:sz w:val="30"/>
                <w:szCs w:val="30"/>
              </w:rPr>
              <w:t>,534</w:t>
            </w:r>
            <w:r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70" w:type="dxa"/>
            <w:vAlign w:val="bottom"/>
          </w:tcPr>
          <w:p w14:paraId="2BDA081D" w14:textId="77777777" w:rsidR="002C1DA6" w:rsidRPr="004D3E5A" w:rsidRDefault="002C1DA6" w:rsidP="00A77D8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(6,005)</w:t>
            </w:r>
          </w:p>
        </w:tc>
      </w:tr>
    </w:tbl>
    <w:p w14:paraId="1F3581A9" w14:textId="77777777" w:rsidR="00FB6553" w:rsidRPr="004D3E5A" w:rsidRDefault="00D34B8A" w:rsidP="00254738">
      <w:pPr>
        <w:ind w:left="454"/>
        <w:jc w:val="thaiDistribute"/>
      </w:pPr>
      <w:r w:rsidRPr="004D3E5A">
        <w:rPr>
          <w:cs/>
        </w:rPr>
        <w:br w:type="page"/>
      </w:r>
      <w:r w:rsidR="00FB6553" w:rsidRPr="004D3E5A">
        <w:rPr>
          <w:rFonts w:ascii="Angsana New" w:hAnsi="Angsana New"/>
          <w:sz w:val="32"/>
          <w:szCs w:val="32"/>
          <w:cs/>
        </w:rPr>
        <w:lastRenderedPageBreak/>
        <w:t xml:space="preserve">จำนวนภาษีเงินได้ที่เกี่ยวข้องกับส่วนประกอบแต่ละส่วนของกำไรขาดทุนเบ็ดเสร็จอื่นสำหรับปีสิ้นสุดวันที่ </w:t>
      </w:r>
      <w:r w:rsidR="00FB6553" w:rsidRPr="004D3E5A">
        <w:rPr>
          <w:rFonts w:ascii="Angsana New" w:hAnsi="Angsana New"/>
          <w:sz w:val="32"/>
          <w:szCs w:val="32"/>
        </w:rPr>
        <w:t xml:space="preserve">31 </w:t>
      </w:r>
      <w:r w:rsidR="00FB6553" w:rsidRPr="004D3E5A">
        <w:rPr>
          <w:rFonts w:ascii="Angsana New" w:hAnsi="Angsana New"/>
          <w:sz w:val="32"/>
          <w:szCs w:val="32"/>
          <w:cs/>
        </w:rPr>
        <w:t xml:space="preserve">ธันวาคม </w:t>
      </w:r>
      <w:r w:rsidR="002C1DA6" w:rsidRPr="004D3E5A">
        <w:rPr>
          <w:rFonts w:ascii="Angsana New" w:hAnsi="Angsana New"/>
          <w:sz w:val="32"/>
          <w:szCs w:val="32"/>
        </w:rPr>
        <w:t>2565</w:t>
      </w:r>
      <w:r w:rsidR="00FB6553" w:rsidRPr="004D3E5A">
        <w:rPr>
          <w:rFonts w:ascii="Angsana New" w:hAnsi="Angsana New"/>
          <w:sz w:val="32"/>
          <w:szCs w:val="32"/>
        </w:rPr>
        <w:t xml:space="preserve"> </w:t>
      </w:r>
      <w:r w:rsidR="00FB6553" w:rsidRPr="004D3E5A">
        <w:rPr>
          <w:rFonts w:ascii="Angsana New" w:hAnsi="Angsana New"/>
          <w:sz w:val="32"/>
          <w:szCs w:val="32"/>
          <w:cs/>
        </w:rPr>
        <w:t xml:space="preserve">และ </w:t>
      </w:r>
      <w:r w:rsidR="002C1DA6" w:rsidRPr="004D3E5A">
        <w:rPr>
          <w:rFonts w:ascii="Angsana New" w:hAnsi="Angsana New"/>
          <w:sz w:val="32"/>
          <w:szCs w:val="32"/>
        </w:rPr>
        <w:t>2564</w:t>
      </w:r>
      <w:r w:rsidR="00FB6553" w:rsidRPr="004D3E5A">
        <w:rPr>
          <w:rFonts w:ascii="Angsana New" w:hAnsi="Angsana New"/>
          <w:sz w:val="32"/>
          <w:szCs w:val="32"/>
          <w:cs/>
        </w:rPr>
        <w:t xml:space="preserve"> สรุปได้ดังนี้</w:t>
      </w:r>
      <w:r w:rsidR="00FB6553" w:rsidRPr="004D3E5A">
        <w:rPr>
          <w:cs/>
        </w:rPr>
        <w:t xml:space="preserve"> </w:t>
      </w:r>
    </w:p>
    <w:p w14:paraId="62BBE7FD" w14:textId="77777777" w:rsidR="00FB6553" w:rsidRPr="004D3E5A" w:rsidRDefault="00FB6553" w:rsidP="00FB6553">
      <w:pPr>
        <w:tabs>
          <w:tab w:val="left" w:pos="360"/>
          <w:tab w:val="left" w:pos="2160"/>
        </w:tabs>
        <w:ind w:left="1440" w:right="-10" w:hanging="1440"/>
        <w:jc w:val="right"/>
        <w:rPr>
          <w:rFonts w:ascii="Angsana New" w:hAnsi="Angsana New"/>
          <w:sz w:val="28"/>
          <w:szCs w:val="28"/>
        </w:rPr>
      </w:pPr>
      <w:r w:rsidRPr="004D3E5A">
        <w:rPr>
          <w:rFonts w:ascii="Angsana New" w:hAnsi="Angsana New"/>
          <w:sz w:val="28"/>
          <w:szCs w:val="28"/>
        </w:rPr>
        <w:t>(</w:t>
      </w:r>
      <w:r w:rsidRPr="004D3E5A">
        <w:rPr>
          <w:rFonts w:ascii="Angsana New" w:hAnsi="Angsana New"/>
          <w:sz w:val="28"/>
          <w:szCs w:val="28"/>
          <w:cs/>
        </w:rPr>
        <w:t>หน่วย</w:t>
      </w:r>
      <w:r w:rsidRPr="004D3E5A">
        <w:rPr>
          <w:rFonts w:ascii="Angsana New" w:hAnsi="Angsana New"/>
          <w:sz w:val="28"/>
          <w:szCs w:val="28"/>
        </w:rPr>
        <w:t xml:space="preserve">: </w:t>
      </w:r>
      <w:r w:rsidRPr="004D3E5A">
        <w:rPr>
          <w:rFonts w:ascii="Angsana New" w:hAnsi="Angsana New"/>
          <w:sz w:val="28"/>
          <w:szCs w:val="28"/>
          <w:cs/>
        </w:rPr>
        <w:t>พันบาท</w:t>
      </w:r>
      <w:r w:rsidRPr="004D3E5A">
        <w:rPr>
          <w:rFonts w:ascii="Angsana New" w:hAnsi="Angsana New"/>
          <w:sz w:val="28"/>
          <w:szCs w:val="28"/>
        </w:rPr>
        <w:t>)</w:t>
      </w:r>
    </w:p>
    <w:tbl>
      <w:tblPr>
        <w:tblW w:w="9180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4410"/>
        <w:gridCol w:w="1170"/>
        <w:gridCol w:w="1170"/>
        <w:gridCol w:w="1260"/>
        <w:gridCol w:w="1170"/>
      </w:tblGrid>
      <w:tr w:rsidR="00FB6553" w:rsidRPr="004D3E5A" w14:paraId="1456560E" w14:textId="77777777" w:rsidTr="00254738">
        <w:trPr>
          <w:cantSplit/>
        </w:trPr>
        <w:tc>
          <w:tcPr>
            <w:tcW w:w="4410" w:type="dxa"/>
          </w:tcPr>
          <w:p w14:paraId="5DBFCC92" w14:textId="77777777" w:rsidR="00FB6553" w:rsidRPr="004D3E5A" w:rsidRDefault="00FB6553" w:rsidP="0015253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</w:p>
        </w:tc>
        <w:tc>
          <w:tcPr>
            <w:tcW w:w="2340" w:type="dxa"/>
            <w:gridSpan w:val="2"/>
          </w:tcPr>
          <w:p w14:paraId="2217D9F4" w14:textId="77777777" w:rsidR="00FB6553" w:rsidRPr="004D3E5A" w:rsidRDefault="00FB6553" w:rsidP="0015253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2430" w:type="dxa"/>
            <w:gridSpan w:val="2"/>
          </w:tcPr>
          <w:p w14:paraId="0811221D" w14:textId="77777777" w:rsidR="00FB6553" w:rsidRPr="004D3E5A" w:rsidRDefault="00FB6553" w:rsidP="0015253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FB6553" w:rsidRPr="004D3E5A" w14:paraId="582859DA" w14:textId="77777777" w:rsidTr="00254738">
        <w:tc>
          <w:tcPr>
            <w:tcW w:w="4410" w:type="dxa"/>
          </w:tcPr>
          <w:p w14:paraId="4F300E4F" w14:textId="77777777" w:rsidR="00FB6553" w:rsidRPr="004D3E5A" w:rsidRDefault="00FB6553" w:rsidP="00152534">
            <w:pP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</w:p>
        </w:tc>
        <w:tc>
          <w:tcPr>
            <w:tcW w:w="1170" w:type="dxa"/>
          </w:tcPr>
          <w:p w14:paraId="01A1C186" w14:textId="77777777" w:rsidR="00FB6553" w:rsidRPr="004D3E5A" w:rsidRDefault="002C1DA6" w:rsidP="0015253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3589D678" w14:textId="77777777" w:rsidR="00FB6553" w:rsidRPr="004D3E5A" w:rsidRDefault="002C1DA6" w:rsidP="0015253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260" w:type="dxa"/>
          </w:tcPr>
          <w:p w14:paraId="03F59A8E" w14:textId="77777777" w:rsidR="00FB6553" w:rsidRPr="004D3E5A" w:rsidRDefault="002C1DA6" w:rsidP="0015253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170" w:type="dxa"/>
          </w:tcPr>
          <w:p w14:paraId="0036FA2E" w14:textId="77777777" w:rsidR="00FB6553" w:rsidRPr="004D3E5A" w:rsidRDefault="002C1DA6" w:rsidP="0015253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8"/>
                <w:szCs w:val="28"/>
                <w:u w:val="single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2C1DA6" w:rsidRPr="004D3E5A" w14:paraId="375EA025" w14:textId="77777777" w:rsidTr="00254738">
        <w:trPr>
          <w:trHeight w:val="558"/>
        </w:trPr>
        <w:tc>
          <w:tcPr>
            <w:tcW w:w="4410" w:type="dxa"/>
          </w:tcPr>
          <w:p w14:paraId="1F0BE14E" w14:textId="77777777" w:rsidR="002C1DA6" w:rsidRPr="004D3E5A" w:rsidRDefault="002C1DA6" w:rsidP="002C1DA6">
            <w:pPr>
              <w:tabs>
                <w:tab w:val="left" w:pos="342"/>
              </w:tabs>
              <w:spacing w:line="240" w:lineRule="auto"/>
              <w:ind w:left="162" w:hanging="162"/>
              <w:jc w:val="both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ภาษีเงินได้รอการตัดบัญชีที่เกี่ยวข้องกับผล</w:t>
            </w: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>กำไร</w:t>
            </w:r>
          </w:p>
          <w:p w14:paraId="25CF3EC9" w14:textId="77777777" w:rsidR="002C1DA6" w:rsidRPr="004D3E5A" w:rsidRDefault="002C1DA6" w:rsidP="002C1DA6">
            <w:pPr>
              <w:tabs>
                <w:tab w:val="left" w:pos="342"/>
              </w:tabs>
              <w:spacing w:line="240" w:lineRule="auto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 xml:space="preserve">   </w:t>
            </w:r>
            <w:r w:rsidRPr="004D3E5A">
              <w:rPr>
                <w:rFonts w:ascii="Angsana New" w:hAnsi="Angsana New"/>
                <w:sz w:val="28"/>
                <w:szCs w:val="28"/>
                <w:cs/>
              </w:rPr>
              <w:t>จากการประมาณการตามหลักคณิตศาสตร์ประกันภัย</w:t>
            </w:r>
          </w:p>
        </w:tc>
        <w:tc>
          <w:tcPr>
            <w:tcW w:w="1170" w:type="dxa"/>
            <w:vAlign w:val="bottom"/>
          </w:tcPr>
          <w:p w14:paraId="1AA86982" w14:textId="73E09FBA" w:rsidR="002C1DA6" w:rsidRPr="00612FB9" w:rsidRDefault="0018517F" w:rsidP="0061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49E45474" w14:textId="77777777" w:rsidR="002C1DA6" w:rsidRPr="00612FB9" w:rsidRDefault="002C1DA6" w:rsidP="0061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2FB9">
              <w:rPr>
                <w:rFonts w:ascii="Angsana New" w:hAnsi="Angsana New"/>
                <w:spacing w:val="-4"/>
                <w:sz w:val="28"/>
                <w:szCs w:val="28"/>
              </w:rPr>
              <w:t>(2,026)</w:t>
            </w:r>
          </w:p>
        </w:tc>
        <w:tc>
          <w:tcPr>
            <w:tcW w:w="1260" w:type="dxa"/>
            <w:vAlign w:val="bottom"/>
          </w:tcPr>
          <w:p w14:paraId="5788B0C5" w14:textId="7AFA41D1" w:rsidR="002C1DA6" w:rsidRPr="00612FB9" w:rsidRDefault="0018517F" w:rsidP="0061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170" w:type="dxa"/>
            <w:vAlign w:val="bottom"/>
          </w:tcPr>
          <w:p w14:paraId="31F24C1C" w14:textId="77777777" w:rsidR="002C1DA6" w:rsidRPr="00612FB9" w:rsidRDefault="002C1DA6" w:rsidP="00612FB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2FB9">
              <w:rPr>
                <w:rFonts w:ascii="Angsana New" w:hAnsi="Angsana New"/>
                <w:spacing w:val="-4"/>
                <w:sz w:val="28"/>
                <w:szCs w:val="28"/>
              </w:rPr>
              <w:t>(2,026)</w:t>
            </w:r>
          </w:p>
        </w:tc>
      </w:tr>
      <w:tr w:rsidR="00612FB9" w:rsidRPr="004D3E5A" w14:paraId="4E95E4CF" w14:textId="77777777" w:rsidTr="00254738">
        <w:trPr>
          <w:trHeight w:val="558"/>
        </w:trPr>
        <w:tc>
          <w:tcPr>
            <w:tcW w:w="4410" w:type="dxa"/>
          </w:tcPr>
          <w:p w14:paraId="3670F8EE" w14:textId="73F17E46" w:rsidR="00612FB9" w:rsidRPr="004D3E5A" w:rsidRDefault="00612FB9" w:rsidP="002C1DA6">
            <w:pPr>
              <w:tabs>
                <w:tab w:val="left" w:pos="342"/>
              </w:tabs>
              <w:spacing w:line="240" w:lineRule="auto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ภาษีเงินได้รอการตัดบัญชีที่เกี่ยวข้องกับขาดทุนจากการวัดมูลค่าสินทรัพย์ทางการเงินด้วยมูลค่ายุติธรรมผ่านกำไรขาดทุนเบ็ดเสร็จอื่น</w:t>
            </w:r>
          </w:p>
        </w:tc>
        <w:tc>
          <w:tcPr>
            <w:tcW w:w="1170" w:type="dxa"/>
            <w:vAlign w:val="bottom"/>
          </w:tcPr>
          <w:p w14:paraId="270AA106" w14:textId="68B7818B" w:rsidR="00612FB9" w:rsidRPr="00612FB9" w:rsidRDefault="00612FB9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2FB9">
              <w:rPr>
                <w:rFonts w:ascii="Angsana New" w:hAnsi="Angsana New"/>
                <w:spacing w:val="-4"/>
                <w:sz w:val="28"/>
                <w:szCs w:val="28"/>
              </w:rPr>
              <w:t>4,922</w:t>
            </w:r>
          </w:p>
        </w:tc>
        <w:tc>
          <w:tcPr>
            <w:tcW w:w="1170" w:type="dxa"/>
            <w:vAlign w:val="bottom"/>
          </w:tcPr>
          <w:p w14:paraId="5DD01F7F" w14:textId="62F1B332" w:rsidR="00612FB9" w:rsidRPr="00612FB9" w:rsidRDefault="00612FB9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2FB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  <w:tc>
          <w:tcPr>
            <w:tcW w:w="1260" w:type="dxa"/>
            <w:vAlign w:val="bottom"/>
          </w:tcPr>
          <w:p w14:paraId="14552D72" w14:textId="468A8FBD" w:rsidR="00612FB9" w:rsidRPr="00612FB9" w:rsidRDefault="00612FB9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2FB9">
              <w:rPr>
                <w:rFonts w:ascii="Angsana New" w:hAnsi="Angsana New"/>
                <w:spacing w:val="-4"/>
                <w:sz w:val="28"/>
                <w:szCs w:val="28"/>
              </w:rPr>
              <w:t>4,922</w:t>
            </w:r>
          </w:p>
        </w:tc>
        <w:tc>
          <w:tcPr>
            <w:tcW w:w="1170" w:type="dxa"/>
            <w:vAlign w:val="bottom"/>
          </w:tcPr>
          <w:p w14:paraId="22BD2DE1" w14:textId="4CB92605" w:rsidR="00612FB9" w:rsidRPr="00612FB9" w:rsidRDefault="00612FB9" w:rsidP="00612FB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2FB9">
              <w:rPr>
                <w:rFonts w:ascii="Angsana New" w:hAnsi="Angsana New"/>
                <w:spacing w:val="-4"/>
                <w:sz w:val="28"/>
                <w:szCs w:val="28"/>
              </w:rPr>
              <w:t>-</w:t>
            </w:r>
          </w:p>
        </w:tc>
      </w:tr>
      <w:tr w:rsidR="002C1DA6" w:rsidRPr="004D3E5A" w14:paraId="2EA01066" w14:textId="77777777" w:rsidTr="00254738">
        <w:trPr>
          <w:trHeight w:val="279"/>
        </w:trPr>
        <w:tc>
          <w:tcPr>
            <w:tcW w:w="4410" w:type="dxa"/>
          </w:tcPr>
          <w:p w14:paraId="44327A57" w14:textId="77777777" w:rsidR="002C1DA6" w:rsidRPr="004D3E5A" w:rsidRDefault="002C1DA6" w:rsidP="002C1DA6">
            <w:pPr>
              <w:tabs>
                <w:tab w:val="left" w:pos="342"/>
              </w:tabs>
              <w:spacing w:line="240" w:lineRule="auto"/>
              <w:ind w:left="162" w:hanging="162"/>
              <w:jc w:val="both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170" w:type="dxa"/>
            <w:vAlign w:val="bottom"/>
          </w:tcPr>
          <w:p w14:paraId="5F8C3FB5" w14:textId="70899D37" w:rsidR="002C1DA6" w:rsidRPr="00612FB9" w:rsidRDefault="001912F7" w:rsidP="00612F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2FB9">
              <w:rPr>
                <w:rFonts w:ascii="Angsana New" w:hAnsi="Angsana New"/>
                <w:spacing w:val="-4"/>
                <w:sz w:val="28"/>
                <w:szCs w:val="28"/>
              </w:rPr>
              <w:t>4,922</w:t>
            </w:r>
          </w:p>
        </w:tc>
        <w:tc>
          <w:tcPr>
            <w:tcW w:w="1170" w:type="dxa"/>
            <w:vAlign w:val="bottom"/>
          </w:tcPr>
          <w:p w14:paraId="2274F65F" w14:textId="77777777" w:rsidR="002C1DA6" w:rsidRPr="00612FB9" w:rsidRDefault="002C1DA6" w:rsidP="00612F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2FB9">
              <w:rPr>
                <w:rFonts w:ascii="Angsana New" w:hAnsi="Angsana New"/>
                <w:spacing w:val="-4"/>
                <w:sz w:val="28"/>
                <w:szCs w:val="28"/>
              </w:rPr>
              <w:t>(2,026)</w:t>
            </w:r>
          </w:p>
        </w:tc>
        <w:tc>
          <w:tcPr>
            <w:tcW w:w="1260" w:type="dxa"/>
            <w:vAlign w:val="bottom"/>
          </w:tcPr>
          <w:p w14:paraId="7C1C5866" w14:textId="2FBE35CA" w:rsidR="002C1DA6" w:rsidRPr="00612FB9" w:rsidRDefault="001912F7" w:rsidP="00612F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2FB9">
              <w:rPr>
                <w:rFonts w:ascii="Angsana New" w:hAnsi="Angsana New"/>
                <w:spacing w:val="-4"/>
                <w:sz w:val="28"/>
                <w:szCs w:val="28"/>
              </w:rPr>
              <w:t>4,922</w:t>
            </w:r>
          </w:p>
        </w:tc>
        <w:tc>
          <w:tcPr>
            <w:tcW w:w="1170" w:type="dxa"/>
            <w:vAlign w:val="bottom"/>
          </w:tcPr>
          <w:p w14:paraId="6678429B" w14:textId="77777777" w:rsidR="002C1DA6" w:rsidRPr="00612FB9" w:rsidRDefault="002C1DA6" w:rsidP="00612FB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28"/>
                <w:szCs w:val="28"/>
              </w:rPr>
            </w:pPr>
            <w:r w:rsidRPr="00612FB9">
              <w:rPr>
                <w:rFonts w:ascii="Angsana New" w:hAnsi="Angsana New"/>
                <w:spacing w:val="-4"/>
                <w:sz w:val="28"/>
                <w:szCs w:val="28"/>
              </w:rPr>
              <w:t>(2,026)</w:t>
            </w:r>
          </w:p>
        </w:tc>
      </w:tr>
    </w:tbl>
    <w:p w14:paraId="4DA1D599" w14:textId="77777777" w:rsidR="00506520" w:rsidRPr="004D3E5A" w:rsidRDefault="00506520" w:rsidP="00152534">
      <w:pPr>
        <w:tabs>
          <w:tab w:val="clear" w:pos="227"/>
          <w:tab w:val="clear" w:pos="454"/>
          <w:tab w:val="clear" w:pos="680"/>
          <w:tab w:val="clear" w:pos="907"/>
        </w:tabs>
        <w:spacing w:before="240" w:after="120" w:line="240" w:lineRule="auto"/>
        <w:ind w:left="547"/>
        <w:rPr>
          <w:rFonts w:ascii="Angsana New" w:hAnsi="Angsana New"/>
          <w:sz w:val="32"/>
          <w:szCs w:val="32"/>
          <w:cs/>
        </w:rPr>
      </w:pPr>
      <w:r w:rsidRPr="004D3E5A">
        <w:rPr>
          <w:rFonts w:ascii="Angsana New" w:hAnsi="Angsana New"/>
          <w:sz w:val="32"/>
          <w:szCs w:val="32"/>
          <w:cs/>
        </w:rPr>
        <w:t>รายการกระทบยอดระหว่างกำไรทางบัญชีกับค่าใช้จ่ายภาษีเงินได้มีดังนี้</w:t>
      </w:r>
    </w:p>
    <w:tbl>
      <w:tblPr>
        <w:tblW w:w="9180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4410"/>
        <w:gridCol w:w="1192"/>
        <w:gridCol w:w="1193"/>
        <w:gridCol w:w="1192"/>
        <w:gridCol w:w="1193"/>
      </w:tblGrid>
      <w:tr w:rsidR="00506520" w:rsidRPr="004D3E5A" w14:paraId="1E9E986D" w14:textId="77777777" w:rsidTr="00254738">
        <w:trPr>
          <w:tblHeader/>
        </w:trPr>
        <w:tc>
          <w:tcPr>
            <w:tcW w:w="9180" w:type="dxa"/>
            <w:gridSpan w:val="5"/>
          </w:tcPr>
          <w:p w14:paraId="548C1F6E" w14:textId="77777777" w:rsidR="00506520" w:rsidRPr="004D3E5A" w:rsidRDefault="00506520" w:rsidP="00254738">
            <w:pPr>
              <w:tabs>
                <w:tab w:val="left" w:pos="360"/>
                <w:tab w:val="left" w:pos="720"/>
                <w:tab w:val="left" w:pos="2160"/>
                <w:tab w:val="right" w:pos="7200"/>
                <w:tab w:val="right" w:pos="8540"/>
              </w:tabs>
              <w:spacing w:line="240" w:lineRule="auto"/>
              <w:ind w:left="1440" w:right="58" w:hanging="1440"/>
              <w:jc w:val="right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(</w:t>
            </w:r>
            <w:r w:rsidRPr="004D3E5A">
              <w:rPr>
                <w:rFonts w:ascii="Angsana New" w:hAnsi="Angsana New"/>
                <w:sz w:val="30"/>
                <w:szCs w:val="30"/>
                <w:cs/>
              </w:rPr>
              <w:t>หน่วย:</w:t>
            </w:r>
            <w:r w:rsidRPr="004D3E5A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4D3E5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D3E5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506520" w:rsidRPr="004D3E5A" w14:paraId="06455438" w14:textId="77777777" w:rsidTr="00254738">
        <w:trPr>
          <w:tblHeader/>
        </w:trPr>
        <w:tc>
          <w:tcPr>
            <w:tcW w:w="4410" w:type="dxa"/>
          </w:tcPr>
          <w:p w14:paraId="454A62CB" w14:textId="77777777" w:rsidR="00506520" w:rsidRPr="004D3E5A" w:rsidRDefault="00506520" w:rsidP="00254738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2385" w:type="dxa"/>
            <w:gridSpan w:val="2"/>
          </w:tcPr>
          <w:p w14:paraId="51BCCD60" w14:textId="77777777" w:rsidR="00506520" w:rsidRPr="004D3E5A" w:rsidRDefault="00506520" w:rsidP="00254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385" w:type="dxa"/>
            <w:gridSpan w:val="2"/>
          </w:tcPr>
          <w:p w14:paraId="531FCE97" w14:textId="77777777" w:rsidR="00506520" w:rsidRPr="004D3E5A" w:rsidRDefault="00506520" w:rsidP="00254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3E9E" w:rsidRPr="004D3E5A" w14:paraId="7771D0F6" w14:textId="77777777" w:rsidTr="00254738">
        <w:trPr>
          <w:tblHeader/>
        </w:trPr>
        <w:tc>
          <w:tcPr>
            <w:tcW w:w="4410" w:type="dxa"/>
          </w:tcPr>
          <w:p w14:paraId="2CBCA842" w14:textId="77777777" w:rsidR="008D3E9E" w:rsidRPr="004D3E5A" w:rsidRDefault="008D3E9E" w:rsidP="00254738">
            <w:pPr>
              <w:tabs>
                <w:tab w:val="left" w:pos="1440"/>
              </w:tabs>
              <w:spacing w:line="240" w:lineRule="auto"/>
              <w:jc w:val="thaiDistribute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2" w:type="dxa"/>
            <w:vAlign w:val="bottom"/>
          </w:tcPr>
          <w:p w14:paraId="5C8FC37E" w14:textId="77777777" w:rsidR="008D3E9E" w:rsidRPr="004D3E5A" w:rsidRDefault="002C1DA6" w:rsidP="00254738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93" w:type="dxa"/>
            <w:vAlign w:val="bottom"/>
          </w:tcPr>
          <w:p w14:paraId="124B989C" w14:textId="77777777" w:rsidR="008D3E9E" w:rsidRPr="004D3E5A" w:rsidRDefault="002C1DA6" w:rsidP="00254738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192" w:type="dxa"/>
            <w:vAlign w:val="bottom"/>
          </w:tcPr>
          <w:p w14:paraId="792A585C" w14:textId="77777777" w:rsidR="008D3E9E" w:rsidRPr="004D3E5A" w:rsidRDefault="002C1DA6" w:rsidP="00254738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193" w:type="dxa"/>
            <w:vAlign w:val="bottom"/>
          </w:tcPr>
          <w:p w14:paraId="688CAA65" w14:textId="77777777" w:rsidR="008D3E9E" w:rsidRPr="004D3E5A" w:rsidRDefault="002C1DA6" w:rsidP="00254738">
            <w:pPr>
              <w:pBdr>
                <w:bottom w:val="single" w:sz="4" w:space="1" w:color="auto"/>
              </w:pBdr>
              <w:spacing w:line="240" w:lineRule="auto"/>
              <w:ind w:right="-43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2C1DA6" w:rsidRPr="004D3E5A" w14:paraId="6355C985" w14:textId="77777777" w:rsidTr="00254738">
        <w:tc>
          <w:tcPr>
            <w:tcW w:w="4410" w:type="dxa"/>
            <w:vAlign w:val="bottom"/>
          </w:tcPr>
          <w:p w14:paraId="646A5943" w14:textId="125E6540" w:rsidR="002C1DA6" w:rsidRPr="004D3E5A" w:rsidRDefault="002C1DA6" w:rsidP="00254738">
            <w:pPr>
              <w:tabs>
                <w:tab w:val="clear" w:pos="227"/>
              </w:tabs>
              <w:spacing w:line="240" w:lineRule="auto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กำไรทางบัญชีก่อนภาษีเงินได้นิติบุคคล</w:t>
            </w:r>
          </w:p>
        </w:tc>
        <w:tc>
          <w:tcPr>
            <w:tcW w:w="1192" w:type="dxa"/>
            <w:vAlign w:val="bottom"/>
          </w:tcPr>
          <w:p w14:paraId="5EEF4EC2" w14:textId="766FDDCE" w:rsidR="002C1DA6" w:rsidRPr="004D3E5A" w:rsidRDefault="004C4284" w:rsidP="002547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143,639</w:t>
            </w:r>
          </w:p>
        </w:tc>
        <w:tc>
          <w:tcPr>
            <w:tcW w:w="1193" w:type="dxa"/>
            <w:vAlign w:val="bottom"/>
          </w:tcPr>
          <w:p w14:paraId="1DAD4624" w14:textId="77777777" w:rsidR="002C1DA6" w:rsidRPr="004D3E5A" w:rsidRDefault="002C1DA6" w:rsidP="002547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33,991</w:t>
            </w:r>
          </w:p>
        </w:tc>
        <w:tc>
          <w:tcPr>
            <w:tcW w:w="1192" w:type="dxa"/>
            <w:vAlign w:val="bottom"/>
          </w:tcPr>
          <w:p w14:paraId="1B688881" w14:textId="17250B6A" w:rsidR="002C1DA6" w:rsidRPr="004D3E5A" w:rsidRDefault="00D10B57" w:rsidP="002547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137,917</w:t>
            </w:r>
          </w:p>
        </w:tc>
        <w:tc>
          <w:tcPr>
            <w:tcW w:w="1193" w:type="dxa"/>
            <w:vAlign w:val="bottom"/>
          </w:tcPr>
          <w:p w14:paraId="144983E6" w14:textId="77777777" w:rsidR="002C1DA6" w:rsidRPr="004D3E5A" w:rsidRDefault="002C1DA6" w:rsidP="002547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36,823</w:t>
            </w:r>
          </w:p>
        </w:tc>
      </w:tr>
      <w:tr w:rsidR="002C1DA6" w:rsidRPr="004D3E5A" w14:paraId="5268DAAD" w14:textId="77777777" w:rsidTr="00254738">
        <w:tc>
          <w:tcPr>
            <w:tcW w:w="4410" w:type="dxa"/>
            <w:vAlign w:val="bottom"/>
          </w:tcPr>
          <w:p w14:paraId="6D20F1A5" w14:textId="77777777" w:rsidR="002C1DA6" w:rsidRPr="004D3E5A" w:rsidRDefault="002C1DA6" w:rsidP="00254738">
            <w:pPr>
              <w:tabs>
                <w:tab w:val="clear" w:pos="227"/>
              </w:tabs>
              <w:spacing w:line="240" w:lineRule="auto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อัตราภาษีเงินได้นิติบุคคล</w:t>
            </w:r>
          </w:p>
        </w:tc>
        <w:tc>
          <w:tcPr>
            <w:tcW w:w="1192" w:type="dxa"/>
            <w:vAlign w:val="bottom"/>
          </w:tcPr>
          <w:p w14:paraId="23E32A39" w14:textId="77777777" w:rsidR="002C1DA6" w:rsidRPr="004D3E5A" w:rsidRDefault="002C1DA6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ร้อยละ </w:t>
            </w: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20</w:t>
            </w:r>
          </w:p>
        </w:tc>
        <w:tc>
          <w:tcPr>
            <w:tcW w:w="1193" w:type="dxa"/>
            <w:vAlign w:val="bottom"/>
          </w:tcPr>
          <w:p w14:paraId="5CD79A1B" w14:textId="77777777" w:rsidR="002C1DA6" w:rsidRPr="004D3E5A" w:rsidRDefault="002C1DA6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ร้อยละ </w:t>
            </w: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20</w:t>
            </w:r>
          </w:p>
        </w:tc>
        <w:tc>
          <w:tcPr>
            <w:tcW w:w="1192" w:type="dxa"/>
            <w:vAlign w:val="bottom"/>
          </w:tcPr>
          <w:p w14:paraId="563FF000" w14:textId="77777777" w:rsidR="002C1DA6" w:rsidRPr="004D3E5A" w:rsidRDefault="002C1DA6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ร้อยละ </w:t>
            </w: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20</w:t>
            </w:r>
          </w:p>
        </w:tc>
        <w:tc>
          <w:tcPr>
            <w:tcW w:w="1193" w:type="dxa"/>
            <w:vAlign w:val="bottom"/>
          </w:tcPr>
          <w:p w14:paraId="6DE702F1" w14:textId="77777777" w:rsidR="002C1DA6" w:rsidRPr="004D3E5A" w:rsidRDefault="002C1DA6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657"/>
              </w:tabs>
              <w:spacing w:line="240" w:lineRule="auto"/>
              <w:ind w:left="-18" w:right="-18"/>
              <w:jc w:val="center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  <w:cs/>
              </w:rPr>
              <w:t xml:space="preserve">ร้อยละ </w:t>
            </w: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20</w:t>
            </w:r>
          </w:p>
        </w:tc>
      </w:tr>
      <w:tr w:rsidR="002C1DA6" w:rsidRPr="004D3E5A" w14:paraId="09DE1FD3" w14:textId="77777777" w:rsidTr="00254738">
        <w:tc>
          <w:tcPr>
            <w:tcW w:w="4410" w:type="dxa"/>
            <w:vAlign w:val="bottom"/>
          </w:tcPr>
          <w:p w14:paraId="1B99F3E5" w14:textId="65798B28" w:rsidR="002C1DA6" w:rsidRPr="004D3E5A" w:rsidRDefault="002C1DA6" w:rsidP="00254738">
            <w:pPr>
              <w:tabs>
                <w:tab w:val="clear" w:pos="227"/>
              </w:tabs>
              <w:spacing w:line="240" w:lineRule="auto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>กำไร</w:t>
            </w:r>
            <w:r w:rsidRPr="004D3E5A">
              <w:rPr>
                <w:rFonts w:ascii="Angsana New" w:hAnsi="Angsana New"/>
                <w:sz w:val="30"/>
                <w:szCs w:val="30"/>
                <w:cs/>
              </w:rPr>
              <w:t>ทางบัญชีก่อนภาษีเงินได้นิติบุคคลคูณอัตราภาษี</w:t>
            </w:r>
          </w:p>
        </w:tc>
        <w:tc>
          <w:tcPr>
            <w:tcW w:w="1192" w:type="dxa"/>
            <w:vAlign w:val="bottom"/>
          </w:tcPr>
          <w:p w14:paraId="7C2E51E2" w14:textId="56DBCA90" w:rsidR="002C1DA6" w:rsidRPr="004D3E5A" w:rsidRDefault="00632D05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6B0719" w:rsidRPr="004D3E5A">
              <w:rPr>
                <w:rFonts w:ascii="Angsana New" w:hAnsi="Angsana New"/>
                <w:spacing w:val="-4"/>
                <w:sz w:val="30"/>
                <w:szCs w:val="30"/>
              </w:rPr>
              <w:t>28,728</w:t>
            </w: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18084610" w14:textId="77777777" w:rsidR="002C1DA6" w:rsidRPr="004D3E5A" w:rsidRDefault="002C1DA6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(6,798)</w:t>
            </w:r>
          </w:p>
        </w:tc>
        <w:tc>
          <w:tcPr>
            <w:tcW w:w="1192" w:type="dxa"/>
            <w:vAlign w:val="bottom"/>
          </w:tcPr>
          <w:p w14:paraId="10748A24" w14:textId="248A1DC7" w:rsidR="002C1DA6" w:rsidRPr="004D3E5A" w:rsidRDefault="00632D05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E418B2" w:rsidRPr="004D3E5A">
              <w:rPr>
                <w:rFonts w:ascii="Angsana New" w:hAnsi="Angsana New"/>
                <w:spacing w:val="-4"/>
                <w:sz w:val="30"/>
                <w:szCs w:val="30"/>
              </w:rPr>
              <w:t>27</w:t>
            </w:r>
            <w:r w:rsidR="006B0719" w:rsidRPr="004D3E5A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E418B2" w:rsidRPr="004D3E5A">
              <w:rPr>
                <w:rFonts w:ascii="Angsana New" w:hAnsi="Angsana New"/>
                <w:spacing w:val="-4"/>
                <w:sz w:val="30"/>
                <w:szCs w:val="30"/>
              </w:rPr>
              <w:t>583</w:t>
            </w: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61E42EA3" w14:textId="77777777" w:rsidR="002C1DA6" w:rsidRPr="004D3E5A" w:rsidRDefault="002C1DA6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(7,365)</w:t>
            </w:r>
          </w:p>
        </w:tc>
      </w:tr>
      <w:tr w:rsidR="002C1DA6" w:rsidRPr="004D3E5A" w14:paraId="35FE666E" w14:textId="77777777" w:rsidTr="00254738">
        <w:tc>
          <w:tcPr>
            <w:tcW w:w="4410" w:type="dxa"/>
            <w:vAlign w:val="bottom"/>
          </w:tcPr>
          <w:p w14:paraId="297797C1" w14:textId="77777777" w:rsidR="002C1DA6" w:rsidRPr="004D3E5A" w:rsidRDefault="002C1DA6" w:rsidP="00254738">
            <w:pPr>
              <w:tabs>
                <w:tab w:val="clear" w:pos="227"/>
              </w:tabs>
              <w:spacing w:line="240" w:lineRule="auto"/>
              <w:ind w:left="162" w:right="-43" w:hanging="180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ผลกระทบทางภาษีสำหรับ</w:t>
            </w:r>
            <w:r w:rsidRPr="004D3E5A">
              <w:rPr>
                <w:rFonts w:ascii="Angsana New" w:hAnsi="Angsana New"/>
                <w:sz w:val="30"/>
                <w:szCs w:val="30"/>
              </w:rPr>
              <w:t>:</w:t>
            </w:r>
          </w:p>
        </w:tc>
        <w:tc>
          <w:tcPr>
            <w:tcW w:w="1192" w:type="dxa"/>
            <w:vAlign w:val="bottom"/>
          </w:tcPr>
          <w:p w14:paraId="6C058022" w14:textId="77777777" w:rsidR="002C1DA6" w:rsidRPr="004D3E5A" w:rsidRDefault="002C1DA6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93" w:type="dxa"/>
            <w:vAlign w:val="bottom"/>
          </w:tcPr>
          <w:p w14:paraId="2A117AF5" w14:textId="77777777" w:rsidR="002C1DA6" w:rsidRPr="004D3E5A" w:rsidRDefault="002C1DA6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</w:p>
        </w:tc>
        <w:tc>
          <w:tcPr>
            <w:tcW w:w="1192" w:type="dxa"/>
            <w:vAlign w:val="bottom"/>
          </w:tcPr>
          <w:p w14:paraId="7BA6E457" w14:textId="77777777" w:rsidR="002C1DA6" w:rsidRPr="004D3E5A" w:rsidRDefault="002C1DA6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  <w:tc>
          <w:tcPr>
            <w:tcW w:w="1193" w:type="dxa"/>
            <w:vAlign w:val="bottom"/>
          </w:tcPr>
          <w:p w14:paraId="4C92C78E" w14:textId="77777777" w:rsidR="002C1DA6" w:rsidRPr="004D3E5A" w:rsidRDefault="002C1DA6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</w:p>
        </w:tc>
      </w:tr>
      <w:tr w:rsidR="002C1DA6" w:rsidRPr="004D3E5A" w14:paraId="673572CF" w14:textId="77777777" w:rsidTr="00254738">
        <w:tc>
          <w:tcPr>
            <w:tcW w:w="4410" w:type="dxa"/>
            <w:vAlign w:val="bottom"/>
          </w:tcPr>
          <w:p w14:paraId="7BAC6D9D" w14:textId="77777777" w:rsidR="002C1DA6" w:rsidRPr="004D3E5A" w:rsidRDefault="002C1DA6" w:rsidP="00254738">
            <w:pPr>
              <w:tabs>
                <w:tab w:val="clear" w:pos="227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ค่าใช้จ่ายต้องห้าม</w:t>
            </w:r>
          </w:p>
        </w:tc>
        <w:tc>
          <w:tcPr>
            <w:tcW w:w="1192" w:type="dxa"/>
            <w:vAlign w:val="bottom"/>
          </w:tcPr>
          <w:p w14:paraId="20F61034" w14:textId="0CAEB2A4" w:rsidR="002C1DA6" w:rsidRPr="004D3E5A" w:rsidRDefault="00632D05" w:rsidP="00254738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7371C4" w:rsidRPr="004D3E5A">
              <w:rPr>
                <w:rFonts w:ascii="Angsana New" w:hAnsi="Angsana New"/>
                <w:spacing w:val="-4"/>
                <w:sz w:val="30"/>
                <w:szCs w:val="30"/>
              </w:rPr>
              <w:t>3,284</w:t>
            </w: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1AD87196" w14:textId="77777777" w:rsidR="002C1DA6" w:rsidRPr="004D3E5A" w:rsidRDefault="002C1DA6" w:rsidP="00254738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(2,871)</w:t>
            </w:r>
          </w:p>
        </w:tc>
        <w:tc>
          <w:tcPr>
            <w:tcW w:w="1192" w:type="dxa"/>
            <w:vAlign w:val="bottom"/>
          </w:tcPr>
          <w:p w14:paraId="7C8A4109" w14:textId="38E6725E" w:rsidR="002C1DA6" w:rsidRPr="004D3E5A" w:rsidRDefault="00632D05" w:rsidP="00254738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7371C4" w:rsidRPr="004D3E5A">
              <w:rPr>
                <w:rFonts w:ascii="Angsana New" w:hAnsi="Angsana New"/>
                <w:spacing w:val="-4"/>
                <w:sz w:val="30"/>
                <w:szCs w:val="30"/>
              </w:rPr>
              <w:t>3,14</w:t>
            </w:r>
            <w:r w:rsidR="0084740F">
              <w:rPr>
                <w:rFonts w:ascii="Angsana New" w:hAnsi="Angsana New"/>
                <w:spacing w:val="-4"/>
                <w:sz w:val="30"/>
                <w:szCs w:val="30"/>
              </w:rPr>
              <w:t>6</w:t>
            </w: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5EEDE34A" w14:textId="77777777" w:rsidR="002C1DA6" w:rsidRPr="004D3E5A" w:rsidRDefault="002C1DA6" w:rsidP="00254738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(1,782)</w:t>
            </w:r>
          </w:p>
        </w:tc>
      </w:tr>
      <w:tr w:rsidR="002C1DA6" w:rsidRPr="004D3E5A" w14:paraId="1B6C902D" w14:textId="77777777" w:rsidTr="00254738">
        <w:tc>
          <w:tcPr>
            <w:tcW w:w="4410" w:type="dxa"/>
            <w:vAlign w:val="bottom"/>
          </w:tcPr>
          <w:p w14:paraId="088262BE" w14:textId="77777777" w:rsidR="002C1DA6" w:rsidRPr="004D3E5A" w:rsidRDefault="002C1DA6" w:rsidP="00254738">
            <w:pPr>
              <w:tabs>
                <w:tab w:val="clear" w:pos="227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ค่าใช้จ่ายที่มีสิทธิหักได้เพิ่มขึ้น</w:t>
            </w:r>
          </w:p>
        </w:tc>
        <w:tc>
          <w:tcPr>
            <w:tcW w:w="1192" w:type="dxa"/>
            <w:vAlign w:val="bottom"/>
          </w:tcPr>
          <w:p w14:paraId="0D12C9F3" w14:textId="1B5DC70F" w:rsidR="002C1DA6" w:rsidRPr="004D3E5A" w:rsidRDefault="00C555BA" w:rsidP="00254738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713</w:t>
            </w:r>
          </w:p>
        </w:tc>
        <w:tc>
          <w:tcPr>
            <w:tcW w:w="1193" w:type="dxa"/>
            <w:vAlign w:val="bottom"/>
          </w:tcPr>
          <w:p w14:paraId="24DA283A" w14:textId="77777777" w:rsidR="002C1DA6" w:rsidRPr="004D3E5A" w:rsidRDefault="002C1DA6" w:rsidP="00254738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  <w:tc>
          <w:tcPr>
            <w:tcW w:w="1192" w:type="dxa"/>
            <w:vAlign w:val="bottom"/>
          </w:tcPr>
          <w:p w14:paraId="6045EE58" w14:textId="0709D31D" w:rsidR="002C1DA6" w:rsidRPr="004D3E5A" w:rsidRDefault="00C555BA" w:rsidP="00254738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>
              <w:rPr>
                <w:rFonts w:ascii="Angsana New" w:hAnsi="Angsana New"/>
                <w:spacing w:val="-4"/>
                <w:sz w:val="30"/>
                <w:szCs w:val="30"/>
              </w:rPr>
              <w:t>713</w:t>
            </w:r>
          </w:p>
        </w:tc>
        <w:tc>
          <w:tcPr>
            <w:tcW w:w="1193" w:type="dxa"/>
            <w:vAlign w:val="bottom"/>
          </w:tcPr>
          <w:p w14:paraId="75D5856D" w14:textId="77777777" w:rsidR="002C1DA6" w:rsidRPr="004D3E5A" w:rsidRDefault="002C1DA6" w:rsidP="00254738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-</w:t>
            </w:r>
          </w:p>
        </w:tc>
      </w:tr>
      <w:tr w:rsidR="002C1DA6" w:rsidRPr="004D3E5A" w14:paraId="29A8E06B" w14:textId="77777777" w:rsidTr="00254738">
        <w:tc>
          <w:tcPr>
            <w:tcW w:w="4410" w:type="dxa"/>
            <w:vAlign w:val="bottom"/>
          </w:tcPr>
          <w:p w14:paraId="2EE3BF47" w14:textId="77777777" w:rsidR="002C1DA6" w:rsidRPr="004D3E5A" w:rsidRDefault="002C1DA6" w:rsidP="00254738">
            <w:pPr>
              <w:tabs>
                <w:tab w:val="clear" w:pos="227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รายได้ที่ได้รับยกเว้น</w:t>
            </w:r>
          </w:p>
        </w:tc>
        <w:tc>
          <w:tcPr>
            <w:tcW w:w="1192" w:type="dxa"/>
            <w:vAlign w:val="bottom"/>
          </w:tcPr>
          <w:p w14:paraId="722DD1B8" w14:textId="77777777" w:rsidR="002C1DA6" w:rsidRPr="004D3E5A" w:rsidRDefault="00632D05" w:rsidP="00254738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3,712</w:t>
            </w:r>
          </w:p>
        </w:tc>
        <w:tc>
          <w:tcPr>
            <w:tcW w:w="1193" w:type="dxa"/>
            <w:vAlign w:val="bottom"/>
          </w:tcPr>
          <w:p w14:paraId="62D37242" w14:textId="77777777" w:rsidR="002C1DA6" w:rsidRPr="004D3E5A" w:rsidRDefault="002C1DA6" w:rsidP="00254738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1,337</w:t>
            </w:r>
          </w:p>
        </w:tc>
        <w:tc>
          <w:tcPr>
            <w:tcW w:w="1192" w:type="dxa"/>
            <w:vAlign w:val="bottom"/>
          </w:tcPr>
          <w:p w14:paraId="64D335E6" w14:textId="77777777" w:rsidR="002C1DA6" w:rsidRPr="004D3E5A" w:rsidRDefault="00632D05" w:rsidP="00254738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3,712</w:t>
            </w:r>
          </w:p>
        </w:tc>
        <w:tc>
          <w:tcPr>
            <w:tcW w:w="1193" w:type="dxa"/>
            <w:vAlign w:val="bottom"/>
          </w:tcPr>
          <w:p w14:paraId="15C7B64A" w14:textId="77777777" w:rsidR="002C1DA6" w:rsidRPr="004D3E5A" w:rsidRDefault="002C1DA6" w:rsidP="00254738">
            <w:pPr>
              <w:pBdr>
                <w:left w:val="single" w:sz="2" w:space="4" w:color="auto"/>
                <w:right w:val="single" w:sz="2" w:space="4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1,337</w:t>
            </w:r>
          </w:p>
        </w:tc>
      </w:tr>
      <w:tr w:rsidR="002C1DA6" w:rsidRPr="004D3E5A" w14:paraId="0B50E8DC" w14:textId="77777777" w:rsidTr="00254738">
        <w:tc>
          <w:tcPr>
            <w:tcW w:w="4410" w:type="dxa"/>
            <w:vAlign w:val="bottom"/>
          </w:tcPr>
          <w:p w14:paraId="4EB630CD" w14:textId="77777777" w:rsidR="002C1DA6" w:rsidRPr="004D3E5A" w:rsidRDefault="002C1DA6" w:rsidP="00254738">
            <w:pPr>
              <w:tabs>
                <w:tab w:val="clear" w:pos="227"/>
              </w:tabs>
              <w:spacing w:line="240" w:lineRule="auto"/>
              <w:ind w:left="162" w:right="-43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การเปลี่ยนแปลงผลแตกต่างชั่วคราว</w:t>
            </w:r>
          </w:p>
        </w:tc>
        <w:tc>
          <w:tcPr>
            <w:tcW w:w="1192" w:type="dxa"/>
            <w:vAlign w:val="bottom"/>
          </w:tcPr>
          <w:p w14:paraId="3E7B10B3" w14:textId="2A36E410" w:rsidR="002C1DA6" w:rsidRPr="004D3E5A" w:rsidRDefault="001A2FF4" w:rsidP="00254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(2,230)</w:t>
            </w:r>
          </w:p>
        </w:tc>
        <w:tc>
          <w:tcPr>
            <w:tcW w:w="1193" w:type="dxa"/>
            <w:vAlign w:val="bottom"/>
          </w:tcPr>
          <w:p w14:paraId="123C6FE8" w14:textId="77777777" w:rsidR="002C1DA6" w:rsidRPr="004D3E5A" w:rsidRDefault="002C1DA6" w:rsidP="00254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1,805</w:t>
            </w:r>
          </w:p>
        </w:tc>
        <w:tc>
          <w:tcPr>
            <w:tcW w:w="1192" w:type="dxa"/>
            <w:vAlign w:val="bottom"/>
          </w:tcPr>
          <w:p w14:paraId="339DD8B2" w14:textId="5AE0E6B5" w:rsidR="002C1DA6" w:rsidRPr="004D3E5A" w:rsidRDefault="001A2FF4" w:rsidP="00254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(2,230)</w:t>
            </w:r>
          </w:p>
        </w:tc>
        <w:tc>
          <w:tcPr>
            <w:tcW w:w="1193" w:type="dxa"/>
            <w:vAlign w:val="bottom"/>
          </w:tcPr>
          <w:p w14:paraId="498EEE18" w14:textId="77777777" w:rsidR="002C1DA6" w:rsidRPr="004D3E5A" w:rsidRDefault="002C1DA6" w:rsidP="00254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1,805</w:t>
            </w:r>
          </w:p>
        </w:tc>
      </w:tr>
      <w:tr w:rsidR="002C1DA6" w:rsidRPr="004D3E5A" w14:paraId="364BEED4" w14:textId="77777777" w:rsidTr="00254738">
        <w:tc>
          <w:tcPr>
            <w:tcW w:w="4410" w:type="dxa"/>
            <w:vAlign w:val="bottom"/>
          </w:tcPr>
          <w:p w14:paraId="3A02071B" w14:textId="77777777" w:rsidR="002C1DA6" w:rsidRPr="004D3E5A" w:rsidRDefault="002C1DA6" w:rsidP="00254738">
            <w:pPr>
              <w:tabs>
                <w:tab w:val="clear" w:pos="227"/>
              </w:tabs>
              <w:spacing w:line="240" w:lineRule="auto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1192" w:type="dxa"/>
            <w:vAlign w:val="bottom"/>
          </w:tcPr>
          <w:p w14:paraId="7AD75FB6" w14:textId="3F8E273F" w:rsidR="002C1DA6" w:rsidRPr="004D3E5A" w:rsidRDefault="00CC0D19" w:rsidP="00254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9A563F">
              <w:rPr>
                <w:rFonts w:ascii="Angsana New" w:hAnsi="Angsana New"/>
                <w:spacing w:val="-4"/>
                <w:sz w:val="30"/>
                <w:szCs w:val="30"/>
              </w:rPr>
              <w:t>1,089</w:t>
            </w: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337FBF35" w14:textId="77777777" w:rsidR="002C1DA6" w:rsidRPr="004D3E5A" w:rsidRDefault="002C1DA6" w:rsidP="00254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271</w:t>
            </w:r>
          </w:p>
        </w:tc>
        <w:tc>
          <w:tcPr>
            <w:tcW w:w="1192" w:type="dxa"/>
            <w:vAlign w:val="bottom"/>
          </w:tcPr>
          <w:p w14:paraId="46D711EB" w14:textId="3BCE1C37" w:rsidR="002C1DA6" w:rsidRPr="004D3E5A" w:rsidRDefault="00632D05" w:rsidP="00254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9A563F">
              <w:rPr>
                <w:rFonts w:ascii="Angsana New" w:hAnsi="Angsana New"/>
                <w:spacing w:val="-4"/>
                <w:sz w:val="30"/>
                <w:szCs w:val="30"/>
              </w:rPr>
              <w:t>951</w:t>
            </w: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43D75104" w14:textId="77777777" w:rsidR="002C1DA6" w:rsidRPr="004D3E5A" w:rsidRDefault="002C1DA6" w:rsidP="00254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1,360</w:t>
            </w:r>
          </w:p>
        </w:tc>
      </w:tr>
      <w:tr w:rsidR="002C1DA6" w:rsidRPr="004D3E5A" w14:paraId="30297D89" w14:textId="77777777" w:rsidTr="00254738">
        <w:tc>
          <w:tcPr>
            <w:tcW w:w="4410" w:type="dxa"/>
            <w:vAlign w:val="bottom"/>
          </w:tcPr>
          <w:p w14:paraId="1A1615D5" w14:textId="594AA0DE" w:rsidR="002C1DA6" w:rsidRPr="004D3E5A" w:rsidRDefault="00612FB9" w:rsidP="00254738">
            <w:pPr>
              <w:tabs>
                <w:tab w:val="clear" w:pos="227"/>
              </w:tabs>
              <w:spacing w:line="240" w:lineRule="auto"/>
              <w:ind w:left="162" w:right="-43" w:hanging="180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ค่าใช้จ่าย</w:t>
            </w:r>
            <w:r w:rsidR="002C1DA6" w:rsidRPr="004D3E5A">
              <w:rPr>
                <w:rFonts w:ascii="Angsana New" w:hAnsi="Angsana New"/>
                <w:sz w:val="30"/>
                <w:szCs w:val="30"/>
                <w:cs/>
              </w:rPr>
              <w:t>ภาษีเงินได้ที่แสดงอยู่ในงบกำไรขาดทุนเบ็ดเสร็จ</w:t>
            </w:r>
          </w:p>
        </w:tc>
        <w:tc>
          <w:tcPr>
            <w:tcW w:w="1192" w:type="dxa"/>
            <w:vAlign w:val="bottom"/>
          </w:tcPr>
          <w:p w14:paraId="5C50458C" w14:textId="028622EB" w:rsidR="002C1DA6" w:rsidRPr="004D3E5A" w:rsidRDefault="00CC0D19" w:rsidP="002547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(</w:t>
            </w:r>
            <w:r w:rsidR="009A563F">
              <w:rPr>
                <w:rFonts w:ascii="Angsana New" w:hAnsi="Angsana New"/>
                <w:spacing w:val="-4"/>
                <w:sz w:val="30"/>
                <w:szCs w:val="30"/>
              </w:rPr>
              <w:t>29</w:t>
            </w:r>
            <w:r w:rsidR="0012320E" w:rsidRPr="004D3E5A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9A563F">
              <w:rPr>
                <w:rFonts w:ascii="Angsana New" w:hAnsi="Angsana New"/>
                <w:spacing w:val="-4"/>
                <w:sz w:val="30"/>
                <w:szCs w:val="30"/>
              </w:rPr>
              <w:t>817</w:t>
            </w: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0E88FC68" w14:textId="77777777" w:rsidR="002C1DA6" w:rsidRPr="004D3E5A" w:rsidRDefault="002C1DA6" w:rsidP="002547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(6,527)</w:t>
            </w:r>
          </w:p>
        </w:tc>
        <w:tc>
          <w:tcPr>
            <w:tcW w:w="1192" w:type="dxa"/>
            <w:vAlign w:val="bottom"/>
          </w:tcPr>
          <w:p w14:paraId="3847CE84" w14:textId="1EF18523" w:rsidR="002C1DA6" w:rsidRPr="004D3E5A" w:rsidRDefault="00CC0D19" w:rsidP="002547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(2</w:t>
            </w:r>
            <w:r w:rsidR="00090A4B" w:rsidRPr="004D3E5A">
              <w:rPr>
                <w:rFonts w:ascii="Angsana New" w:hAnsi="Angsana New"/>
                <w:spacing w:val="-4"/>
                <w:sz w:val="30"/>
                <w:szCs w:val="30"/>
              </w:rPr>
              <w:t>8</w:t>
            </w: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,</w:t>
            </w:r>
            <w:r w:rsidR="009A563F">
              <w:rPr>
                <w:rFonts w:ascii="Angsana New" w:hAnsi="Angsana New"/>
                <w:spacing w:val="-4"/>
                <w:sz w:val="30"/>
                <w:szCs w:val="30"/>
              </w:rPr>
              <w:t>534</w:t>
            </w: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)</w:t>
            </w:r>
          </w:p>
        </w:tc>
        <w:tc>
          <w:tcPr>
            <w:tcW w:w="1193" w:type="dxa"/>
            <w:vAlign w:val="bottom"/>
          </w:tcPr>
          <w:p w14:paraId="35CA624A" w14:textId="77777777" w:rsidR="002C1DA6" w:rsidRPr="004D3E5A" w:rsidRDefault="002C1DA6" w:rsidP="00254738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88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0"/>
                <w:szCs w:val="30"/>
              </w:rPr>
            </w:pPr>
            <w:r w:rsidRPr="004D3E5A">
              <w:rPr>
                <w:rFonts w:ascii="Angsana New" w:hAnsi="Angsana New"/>
                <w:spacing w:val="-4"/>
                <w:sz w:val="30"/>
                <w:szCs w:val="30"/>
              </w:rPr>
              <w:t>(6,005)</w:t>
            </w:r>
          </w:p>
        </w:tc>
      </w:tr>
    </w:tbl>
    <w:p w14:paraId="42C1C3A4" w14:textId="77777777" w:rsidR="00841ED8" w:rsidRPr="004D3E5A" w:rsidRDefault="005A0EBD" w:rsidP="00254738">
      <w:pPr>
        <w:tabs>
          <w:tab w:val="clear" w:pos="454"/>
          <w:tab w:val="clear" w:pos="680"/>
          <w:tab w:val="left" w:pos="540"/>
        </w:tabs>
        <w:rPr>
          <w:rFonts w:ascii="Angsana New" w:hAnsi="Angsana New"/>
          <w:b/>
          <w:bCs/>
          <w:sz w:val="32"/>
          <w:szCs w:val="32"/>
        </w:rPr>
      </w:pPr>
      <w:bookmarkStart w:id="6" w:name="Note31_IncomeTax"/>
      <w:bookmarkEnd w:id="6"/>
      <w:r w:rsidRPr="004D3E5A">
        <w:br w:type="page"/>
      </w:r>
      <w:r w:rsidR="00AB0D71" w:rsidRPr="004D3E5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34B8A" w:rsidRPr="004D3E5A">
        <w:rPr>
          <w:rFonts w:ascii="Angsana New" w:hAnsi="Angsana New"/>
          <w:b/>
          <w:bCs/>
          <w:sz w:val="32"/>
          <w:szCs w:val="32"/>
        </w:rPr>
        <w:t>4</w:t>
      </w:r>
      <w:r w:rsidR="00841ED8" w:rsidRPr="004D3E5A">
        <w:rPr>
          <w:rFonts w:ascii="Angsana New" w:hAnsi="Angsana New"/>
          <w:b/>
          <w:bCs/>
          <w:sz w:val="32"/>
          <w:szCs w:val="32"/>
        </w:rPr>
        <w:t>.</w:t>
      </w:r>
      <w:r w:rsidR="00841ED8" w:rsidRPr="004D3E5A">
        <w:rPr>
          <w:rFonts w:ascii="Angsana New" w:hAnsi="Angsana New"/>
          <w:b/>
          <w:bCs/>
          <w:sz w:val="32"/>
          <w:szCs w:val="32"/>
        </w:rPr>
        <w:tab/>
      </w:r>
      <w:r w:rsidR="00841ED8" w:rsidRPr="004D3E5A">
        <w:rPr>
          <w:rFonts w:ascii="Angsana New" w:hAnsi="Angsana New"/>
          <w:b/>
          <w:bCs/>
          <w:sz w:val="32"/>
          <w:szCs w:val="32"/>
          <w:cs/>
        </w:rPr>
        <w:t>กำไรต่อหุ้น</w:t>
      </w:r>
    </w:p>
    <w:p w14:paraId="1E7B4060" w14:textId="77777777" w:rsidR="00722ECA" w:rsidRPr="004D3E5A" w:rsidRDefault="00722ECA" w:rsidP="009A42D8">
      <w:pPr>
        <w:spacing w:before="120" w:after="120" w:line="240" w:lineRule="auto"/>
        <w:ind w:left="547" w:right="29"/>
        <w:jc w:val="thaiDistribute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>กำไรต่อหุ้นขั้นพื้นฐานคำนวณโดยหารกำไรสำหรับ</w:t>
      </w:r>
      <w:r w:rsidR="00FB2BBB" w:rsidRPr="004D3E5A">
        <w:rPr>
          <w:rFonts w:ascii="Angsana New" w:hAnsi="Angsana New" w:hint="cs"/>
          <w:sz w:val="32"/>
          <w:szCs w:val="32"/>
          <w:cs/>
        </w:rPr>
        <w:t>ปี</w:t>
      </w:r>
      <w:r w:rsidRPr="004D3E5A">
        <w:rPr>
          <w:rFonts w:ascii="Angsana New" w:hAnsi="Angsana New"/>
          <w:sz w:val="32"/>
          <w:szCs w:val="32"/>
          <w:cs/>
        </w:rPr>
        <w:t>ที่เป็นของผู้ถือหุ้นของบริษัทฯ (ไม่รวมกำไรขาดทุนเบ็ดเสร็จอื่น) ด้วยจำนวนถัวเฉลี่ยถ่วงน้ำหนักของหุ้นสามัญที่ออกอยู่ในระหว่าง</w:t>
      </w:r>
      <w:r w:rsidRPr="004D3E5A">
        <w:rPr>
          <w:rFonts w:ascii="Angsana New" w:hAnsi="Angsana New" w:hint="cs"/>
          <w:sz w:val="32"/>
          <w:szCs w:val="32"/>
          <w:cs/>
        </w:rPr>
        <w:t>ปี</w:t>
      </w:r>
      <w:r w:rsidR="00F277AA" w:rsidRPr="004D3E5A">
        <w:rPr>
          <w:rFonts w:ascii="Angsana New" w:hAnsi="Angsana New" w:hint="cs"/>
          <w:sz w:val="32"/>
          <w:szCs w:val="32"/>
          <w:cs/>
        </w:rPr>
        <w:t xml:space="preserve"> </w:t>
      </w:r>
      <w:r w:rsidR="000C63A7" w:rsidRPr="004D3E5A">
        <w:rPr>
          <w:rFonts w:ascii="Angsana New" w:hAnsi="Angsana New" w:hint="cs"/>
          <w:sz w:val="32"/>
          <w:szCs w:val="32"/>
          <w:cs/>
        </w:rPr>
        <w:t>สุทธิจากหุ้นสามัญซื้อคืนที่ถือโดยบริษัทฯ</w:t>
      </w:r>
    </w:p>
    <w:p w14:paraId="79615586" w14:textId="77777777" w:rsidR="00B84B1A" w:rsidRPr="004D3E5A" w:rsidRDefault="00AB0D71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both"/>
        <w:rPr>
          <w:rFonts w:ascii="Angsana New" w:hAnsi="Angsana New"/>
          <w:b/>
          <w:bCs/>
          <w:sz w:val="32"/>
          <w:szCs w:val="32"/>
          <w:cs/>
        </w:rPr>
      </w:pPr>
      <w:r w:rsidRPr="004D3E5A">
        <w:rPr>
          <w:rFonts w:ascii="Angsana New" w:hAnsi="Angsana New"/>
          <w:b/>
          <w:bCs/>
          <w:sz w:val="32"/>
          <w:szCs w:val="32"/>
        </w:rPr>
        <w:t>2</w:t>
      </w:r>
      <w:r w:rsidR="00D34B8A" w:rsidRPr="004D3E5A">
        <w:rPr>
          <w:rFonts w:ascii="Angsana New" w:hAnsi="Angsana New"/>
          <w:b/>
          <w:bCs/>
          <w:sz w:val="32"/>
          <w:szCs w:val="32"/>
        </w:rPr>
        <w:t>5</w:t>
      </w:r>
      <w:r w:rsidR="00B84B1A" w:rsidRPr="004D3E5A">
        <w:rPr>
          <w:rFonts w:ascii="Angsana New" w:hAnsi="Angsana New"/>
          <w:b/>
          <w:bCs/>
          <w:sz w:val="32"/>
          <w:szCs w:val="32"/>
        </w:rPr>
        <w:t>.</w:t>
      </w:r>
      <w:r w:rsidR="00B84B1A" w:rsidRPr="004D3E5A">
        <w:rPr>
          <w:rFonts w:ascii="Angsana New" w:hAnsi="Angsana New"/>
          <w:b/>
          <w:bCs/>
          <w:sz w:val="32"/>
          <w:szCs w:val="32"/>
        </w:rPr>
        <w:tab/>
      </w:r>
      <w:r w:rsidR="00B84B1A" w:rsidRPr="004D3E5A">
        <w:rPr>
          <w:rFonts w:ascii="Angsana New" w:hAnsi="Angsana New"/>
          <w:b/>
          <w:bCs/>
          <w:sz w:val="32"/>
          <w:szCs w:val="32"/>
          <w:cs/>
        </w:rPr>
        <w:t>ข้อมูลทางการเงินจำแนกตามส่วนงาน</w:t>
      </w:r>
    </w:p>
    <w:p w14:paraId="261AEDCB" w14:textId="77777777" w:rsidR="00722ECA" w:rsidRPr="004D3E5A" w:rsidRDefault="00722ECA" w:rsidP="009A42D8">
      <w:pPr>
        <w:tabs>
          <w:tab w:val="clear" w:pos="907"/>
          <w:tab w:val="left" w:pos="900"/>
          <w:tab w:val="left" w:pos="1440"/>
          <w:tab w:val="left" w:pos="2160"/>
        </w:tabs>
        <w:spacing w:before="120" w:after="120" w:line="240" w:lineRule="auto"/>
        <w:ind w:left="540" w:right="-43" w:hanging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/>
          <w:sz w:val="32"/>
          <w:szCs w:val="32"/>
          <w:cs/>
        </w:rPr>
        <w:t>ข้อมูลส่วนงานดำเนินงานที่นำเสนอนี้สอดคล้องกับรายงานภายในของบริษัทฯที่ผู้มีอำนาจตัดสินใจสูงสุดด้านการดำเนินงานได้รับและสอบทานอย่างสม่ำเสมอเพื่อใช้ในการตัดสินใจในการจัดสรรทรัพยากรให้กับส่วนงานและประเมินผลการดำเนินงานของส่วนงาน</w:t>
      </w:r>
      <w:r w:rsidRPr="004D3E5A">
        <w:rPr>
          <w:rFonts w:ascii="Angsana New" w:hAnsi="Angsana New"/>
          <w:sz w:val="32"/>
          <w:szCs w:val="32"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ทั้งนี้ผู้มีอำนาจตัดสินใจสูงสุดด้านการดำเนินงานของบริษัท</w:t>
      </w:r>
      <w:r w:rsidRPr="004D3E5A">
        <w:rPr>
          <w:rFonts w:ascii="Angsana New" w:hAnsi="Angsana New" w:hint="cs"/>
          <w:sz w:val="32"/>
          <w:szCs w:val="32"/>
          <w:cs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คือ</w:t>
      </w:r>
      <w:r w:rsidRPr="004D3E5A">
        <w:rPr>
          <w:rFonts w:ascii="Angsana New" w:hAnsi="Angsana New" w:hint="cs"/>
          <w:sz w:val="32"/>
          <w:szCs w:val="32"/>
          <w:cs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กรรมการบริษัท</w:t>
      </w:r>
      <w:r w:rsidRPr="004D3E5A">
        <w:rPr>
          <w:rFonts w:ascii="Angsana New" w:hAnsi="Angsana New" w:hint="cs"/>
          <w:sz w:val="32"/>
          <w:szCs w:val="32"/>
          <w:cs/>
        </w:rPr>
        <w:t>ฯ</w:t>
      </w:r>
      <w:r w:rsidRPr="004D3E5A">
        <w:rPr>
          <w:rFonts w:ascii="Angsana New" w:hAnsi="Angsana New"/>
          <w:i/>
          <w:iCs/>
          <w:sz w:val="32"/>
          <w:szCs w:val="32"/>
          <w:cs/>
        </w:rPr>
        <w:t xml:space="preserve"> </w:t>
      </w:r>
    </w:p>
    <w:p w14:paraId="72213ED0" w14:textId="77777777" w:rsidR="00722ECA" w:rsidRPr="004D3E5A" w:rsidRDefault="00722ECA" w:rsidP="009A42D8">
      <w:pPr>
        <w:tabs>
          <w:tab w:val="clear" w:pos="907"/>
          <w:tab w:val="left" w:pos="900"/>
          <w:tab w:val="left" w:pos="1440"/>
          <w:tab w:val="left" w:pos="2160"/>
        </w:tabs>
        <w:spacing w:before="120" w:after="120" w:line="240" w:lineRule="auto"/>
        <w:ind w:left="540" w:right="-43" w:hanging="540"/>
        <w:jc w:val="thaiDistribut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ab/>
      </w:r>
      <w:r w:rsidRPr="004D3E5A">
        <w:rPr>
          <w:rFonts w:ascii="Angsana New" w:hAnsi="Angsana New"/>
          <w:sz w:val="32"/>
          <w:szCs w:val="32"/>
        </w:rPr>
        <w:tab/>
      </w:r>
      <w:r w:rsidRPr="004D3E5A">
        <w:rPr>
          <w:rFonts w:ascii="Angsana New" w:hAnsi="Angsana New"/>
          <w:sz w:val="32"/>
          <w:szCs w:val="32"/>
        </w:rPr>
        <w:tab/>
      </w:r>
      <w:r w:rsidR="00766923" w:rsidRPr="004D3E5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D3E5A">
        <w:rPr>
          <w:rFonts w:ascii="Angsana New" w:hAnsi="Angsana New"/>
          <w:sz w:val="32"/>
          <w:szCs w:val="32"/>
          <w:cs/>
        </w:rPr>
        <w:t>ดำเนิน</w:t>
      </w:r>
      <w:r w:rsidRPr="004D3E5A">
        <w:rPr>
          <w:rFonts w:ascii="Angsana New" w:hAnsi="Angsana New" w:hint="cs"/>
          <w:sz w:val="32"/>
          <w:szCs w:val="32"/>
          <w:cs/>
        </w:rPr>
        <w:t>ธุรกิจหลัก</w:t>
      </w:r>
      <w:r w:rsidRPr="004D3E5A">
        <w:rPr>
          <w:rFonts w:ascii="Angsana New" w:hAnsi="Angsana New"/>
          <w:sz w:val="32"/>
          <w:szCs w:val="32"/>
          <w:cs/>
        </w:rPr>
        <w:t>ในส่วนงานดำเนินงานที่รายงานเพียงส่วนงานเดียว คือ</w:t>
      </w:r>
      <w:r w:rsidRPr="004D3E5A">
        <w:rPr>
          <w:rFonts w:ascii="Angsana New" w:hAnsi="Angsana New" w:hint="cs"/>
          <w:sz w:val="32"/>
          <w:szCs w:val="32"/>
          <w:cs/>
        </w:rPr>
        <w:t>จำหน่ายรองเท้า เสื้อผ้า หมวกและกระเป๋า</w:t>
      </w:r>
      <w:r w:rsidRPr="004D3E5A">
        <w:rPr>
          <w:rFonts w:ascii="Angsana New" w:hAnsi="Angsana New"/>
          <w:sz w:val="32"/>
          <w:szCs w:val="32"/>
          <w:cs/>
        </w:rPr>
        <w:t xml:space="preserve"> บริษัทฯประเมินผลการปฏิบัติงานของส่วนงานโดยพิจารณาจากกำไรหรือขาดทุนจากการดำเนินงานซึ่งวัดมูลค่าโดยใช้เกณฑ์เดียวกั</w:t>
      </w:r>
      <w:r w:rsidRPr="004D3E5A">
        <w:rPr>
          <w:rFonts w:ascii="Angsana New" w:hAnsi="Angsana New" w:hint="cs"/>
          <w:sz w:val="32"/>
          <w:szCs w:val="32"/>
          <w:cs/>
        </w:rPr>
        <w:t>บ</w:t>
      </w:r>
      <w:r w:rsidRPr="004D3E5A">
        <w:rPr>
          <w:rFonts w:ascii="Angsana New" w:hAnsi="Angsana New"/>
          <w:sz w:val="32"/>
          <w:szCs w:val="32"/>
          <w:cs/>
        </w:rPr>
        <w:t>ที่ใช้</w:t>
      </w:r>
      <w:r w:rsidRPr="004D3E5A">
        <w:rPr>
          <w:rFonts w:ascii="Angsana New" w:hAnsi="Angsana New" w:hint="cs"/>
          <w:sz w:val="32"/>
          <w:szCs w:val="32"/>
          <w:cs/>
        </w:rPr>
        <w:t>ในการวัด</w:t>
      </w:r>
      <w:r w:rsidRPr="004D3E5A">
        <w:rPr>
          <w:rFonts w:ascii="Angsana New" w:hAnsi="Angsana New"/>
          <w:sz w:val="32"/>
          <w:szCs w:val="32"/>
          <w:cs/>
        </w:rPr>
        <w:t>กำไรหรือขาดทุนจากการดำเนินงานในงบการเงิน</w:t>
      </w:r>
      <w:r w:rsidRPr="004D3E5A">
        <w:rPr>
          <w:rFonts w:ascii="Angsana New" w:hAnsi="Angsana New" w:hint="cs"/>
          <w:sz w:val="32"/>
          <w:szCs w:val="32"/>
          <w:cs/>
        </w:rPr>
        <w:t xml:space="preserve"> ดังนั้น รายได้ กำไรจากการดำเนินงาน และสินทรัพย์ที่แสดงอยู่ในงบการเงิน จึงถือเป็นการรายงานตามส่วนงานดำเนินงานแล้ว</w:t>
      </w:r>
    </w:p>
    <w:p w14:paraId="0073A901" w14:textId="77777777" w:rsidR="00722ECA" w:rsidRPr="004D3E5A" w:rsidRDefault="00722ECA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tab/>
      </w:r>
      <w:r w:rsidRPr="004D3E5A">
        <w:rPr>
          <w:rFonts w:ascii="Angsana New" w:hAnsi="Angsana New"/>
          <w:b/>
          <w:bCs/>
          <w:sz w:val="32"/>
          <w:szCs w:val="32"/>
          <w:cs/>
        </w:rPr>
        <w:t>ข้อมูลเกี่ยวกับเขตภูมิศาสตร์</w:t>
      </w:r>
    </w:p>
    <w:p w14:paraId="70272D27" w14:textId="77777777" w:rsidR="00722ECA" w:rsidRPr="004D3E5A" w:rsidRDefault="00722ECA" w:rsidP="009A42D8">
      <w:pPr>
        <w:spacing w:before="120" w:after="120" w:line="240" w:lineRule="auto"/>
        <w:ind w:left="547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 w:hint="cs"/>
          <w:sz w:val="32"/>
          <w:szCs w:val="32"/>
          <w:cs/>
        </w:rPr>
        <w:t>รายได้จากลูกค้าภายนอกกำหนดขึ้นตามสถานที่ตั้งของลูกค้า ซึ่งแสดงได้ดังนี้</w:t>
      </w:r>
    </w:p>
    <w:p w14:paraId="29FC2E4D" w14:textId="77777777" w:rsidR="00722ECA" w:rsidRPr="004D3E5A" w:rsidRDefault="00722ECA" w:rsidP="008D3E9E">
      <w:pPr>
        <w:tabs>
          <w:tab w:val="left" w:pos="1440"/>
          <w:tab w:val="right" w:pos="7200"/>
        </w:tabs>
        <w:spacing w:before="120" w:after="120" w:line="240" w:lineRule="auto"/>
        <w:ind w:left="360" w:right="-7" w:hanging="360"/>
        <w:jc w:val="right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>(</w:t>
      </w:r>
      <w:r w:rsidRPr="004D3E5A">
        <w:rPr>
          <w:rFonts w:ascii="Angsana New" w:hAnsi="Angsana New"/>
          <w:sz w:val="32"/>
          <w:szCs w:val="32"/>
          <w:cs/>
        </w:rPr>
        <w:t>หน่วย</w:t>
      </w:r>
      <w:r w:rsidRPr="004D3E5A">
        <w:rPr>
          <w:rFonts w:ascii="Angsana New" w:hAnsi="Angsana New"/>
          <w:sz w:val="32"/>
          <w:szCs w:val="32"/>
        </w:rPr>
        <w:t xml:space="preserve">: </w:t>
      </w:r>
      <w:r w:rsidRPr="004D3E5A">
        <w:rPr>
          <w:rFonts w:ascii="Angsana New" w:hAnsi="Angsana New" w:hint="cs"/>
          <w:sz w:val="32"/>
          <w:szCs w:val="32"/>
          <w:cs/>
        </w:rPr>
        <w:t>ล้าน</w:t>
      </w:r>
      <w:r w:rsidRPr="004D3E5A">
        <w:rPr>
          <w:rFonts w:ascii="Angsana New" w:hAnsi="Angsana New"/>
          <w:sz w:val="32"/>
          <w:szCs w:val="32"/>
          <w:cs/>
        </w:rPr>
        <w:t>บาท</w:t>
      </w:r>
      <w:r w:rsidRPr="004D3E5A">
        <w:rPr>
          <w:rFonts w:ascii="Angsana New" w:hAnsi="Angsana New"/>
          <w:sz w:val="32"/>
          <w:szCs w:val="32"/>
        </w:rPr>
        <w:t>)</w:t>
      </w:r>
    </w:p>
    <w:tbl>
      <w:tblPr>
        <w:tblW w:w="897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5832"/>
        <w:gridCol w:w="1571"/>
        <w:gridCol w:w="1571"/>
      </w:tblGrid>
      <w:tr w:rsidR="0089553F" w:rsidRPr="004D3E5A" w14:paraId="0E9B975B" w14:textId="77777777" w:rsidTr="00254738">
        <w:tc>
          <w:tcPr>
            <w:tcW w:w="5832" w:type="dxa"/>
          </w:tcPr>
          <w:p w14:paraId="4A890C06" w14:textId="77777777" w:rsidR="0089553F" w:rsidRPr="004D3E5A" w:rsidRDefault="0089553F" w:rsidP="008D3E9E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ind w:right="-43"/>
              <w:jc w:val="both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71" w:type="dxa"/>
          </w:tcPr>
          <w:p w14:paraId="069F2A09" w14:textId="77777777" w:rsidR="0089553F" w:rsidRPr="004D3E5A" w:rsidRDefault="002C1DA6" w:rsidP="008D3E9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571" w:type="dxa"/>
          </w:tcPr>
          <w:p w14:paraId="231C454E" w14:textId="77777777" w:rsidR="0089553F" w:rsidRPr="004D3E5A" w:rsidRDefault="002C1DA6" w:rsidP="008D3E9E">
            <w:pPr>
              <w:pBdr>
                <w:bottom w:val="single" w:sz="6" w:space="1" w:color="auto"/>
              </w:pBd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C1DA6" w:rsidRPr="004D3E5A" w14:paraId="0AE248A0" w14:textId="77777777" w:rsidTr="00254738">
        <w:tc>
          <w:tcPr>
            <w:tcW w:w="5832" w:type="dxa"/>
          </w:tcPr>
          <w:p w14:paraId="020A459F" w14:textId="77777777" w:rsidR="002C1DA6" w:rsidRPr="004D3E5A" w:rsidRDefault="002C1DA6" w:rsidP="002C1DA6">
            <w:pPr>
              <w:spacing w:line="240" w:lineRule="auto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>ในประเทศ</w:t>
            </w:r>
          </w:p>
        </w:tc>
        <w:tc>
          <w:tcPr>
            <w:tcW w:w="1571" w:type="dxa"/>
          </w:tcPr>
          <w:p w14:paraId="5F1D83C8" w14:textId="77777777" w:rsidR="002C1DA6" w:rsidRPr="004D3E5A" w:rsidRDefault="00CF0A3F" w:rsidP="002C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D3E5A">
              <w:rPr>
                <w:rFonts w:ascii="Angsana New" w:hAnsi="Angsana New"/>
                <w:spacing w:val="-4"/>
                <w:sz w:val="32"/>
                <w:szCs w:val="32"/>
              </w:rPr>
              <w:t>1,202</w:t>
            </w:r>
          </w:p>
        </w:tc>
        <w:tc>
          <w:tcPr>
            <w:tcW w:w="1571" w:type="dxa"/>
          </w:tcPr>
          <w:p w14:paraId="0A557125" w14:textId="77777777" w:rsidR="002C1DA6" w:rsidRPr="004D3E5A" w:rsidRDefault="002C1DA6" w:rsidP="002C1DA6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D3E5A">
              <w:rPr>
                <w:rFonts w:ascii="Angsana New" w:hAnsi="Angsana New"/>
                <w:spacing w:val="-4"/>
                <w:sz w:val="32"/>
                <w:szCs w:val="32"/>
              </w:rPr>
              <w:t>860</w:t>
            </w:r>
          </w:p>
        </w:tc>
      </w:tr>
      <w:tr w:rsidR="002C1DA6" w:rsidRPr="004D3E5A" w14:paraId="66DAD251" w14:textId="77777777" w:rsidTr="00254738">
        <w:trPr>
          <w:trHeight w:val="306"/>
        </w:trPr>
        <w:tc>
          <w:tcPr>
            <w:tcW w:w="5832" w:type="dxa"/>
          </w:tcPr>
          <w:p w14:paraId="2608CDBC" w14:textId="77777777" w:rsidR="002C1DA6" w:rsidRPr="004D3E5A" w:rsidRDefault="002C1DA6" w:rsidP="002C1DA6">
            <w:pPr>
              <w:spacing w:line="240" w:lineRule="auto"/>
              <w:ind w:right="-108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>ต่างประเทศ</w:t>
            </w:r>
          </w:p>
        </w:tc>
        <w:tc>
          <w:tcPr>
            <w:tcW w:w="1571" w:type="dxa"/>
          </w:tcPr>
          <w:p w14:paraId="3AC97432" w14:textId="77777777" w:rsidR="002C1DA6" w:rsidRPr="004D3E5A" w:rsidRDefault="003632B4" w:rsidP="002C1D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D3E5A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  <w:r w:rsidR="00CF0A3F" w:rsidRPr="004D3E5A">
              <w:rPr>
                <w:rFonts w:ascii="Angsana New" w:hAnsi="Angsana New"/>
                <w:spacing w:val="-4"/>
                <w:sz w:val="32"/>
                <w:szCs w:val="32"/>
              </w:rPr>
              <w:t>6</w:t>
            </w:r>
          </w:p>
        </w:tc>
        <w:tc>
          <w:tcPr>
            <w:tcW w:w="1571" w:type="dxa"/>
          </w:tcPr>
          <w:p w14:paraId="5D7B8644" w14:textId="77777777" w:rsidR="002C1DA6" w:rsidRPr="004D3E5A" w:rsidRDefault="002C1DA6" w:rsidP="002C1DA6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2"/>
                <w:szCs w:val="32"/>
              </w:rPr>
            </w:pPr>
            <w:r w:rsidRPr="004D3E5A">
              <w:rPr>
                <w:rFonts w:ascii="Angsana New" w:hAnsi="Angsana New"/>
                <w:spacing w:val="-4"/>
                <w:sz w:val="32"/>
                <w:szCs w:val="32"/>
              </w:rPr>
              <w:t>36</w:t>
            </w:r>
          </w:p>
        </w:tc>
      </w:tr>
      <w:tr w:rsidR="002C1DA6" w:rsidRPr="004D3E5A" w14:paraId="60292BFB" w14:textId="77777777" w:rsidTr="00254738">
        <w:trPr>
          <w:trHeight w:val="387"/>
        </w:trPr>
        <w:tc>
          <w:tcPr>
            <w:tcW w:w="5832" w:type="dxa"/>
          </w:tcPr>
          <w:p w14:paraId="73C351AD" w14:textId="77777777" w:rsidR="002C1DA6" w:rsidRPr="004D3E5A" w:rsidRDefault="002C1DA6" w:rsidP="002C1DA6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>รวม</w:t>
            </w:r>
          </w:p>
        </w:tc>
        <w:tc>
          <w:tcPr>
            <w:tcW w:w="1571" w:type="dxa"/>
          </w:tcPr>
          <w:p w14:paraId="27215B67" w14:textId="77777777" w:rsidR="002C1DA6" w:rsidRPr="004D3E5A" w:rsidRDefault="003632B4" w:rsidP="002C1D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2"/>
                <w:szCs w:val="32"/>
                <w:rtl/>
                <w:cs/>
              </w:rPr>
            </w:pPr>
            <w:r w:rsidRPr="004D3E5A">
              <w:rPr>
                <w:rFonts w:ascii="Angsana New" w:hAnsi="Angsana New"/>
                <w:spacing w:val="-4"/>
                <w:sz w:val="32"/>
                <w:szCs w:val="32"/>
              </w:rPr>
              <w:t>1,268</w:t>
            </w:r>
          </w:p>
        </w:tc>
        <w:tc>
          <w:tcPr>
            <w:tcW w:w="1571" w:type="dxa"/>
          </w:tcPr>
          <w:p w14:paraId="45BC3424" w14:textId="77777777" w:rsidR="002C1DA6" w:rsidRPr="004D3E5A" w:rsidRDefault="002C1DA6" w:rsidP="002C1DA6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55"/>
              </w:tabs>
              <w:spacing w:line="240" w:lineRule="auto"/>
              <w:ind w:left="-18" w:right="-18"/>
              <w:rPr>
                <w:rFonts w:ascii="Angsana New" w:hAnsi="Angsana New"/>
                <w:spacing w:val="-4"/>
                <w:sz w:val="32"/>
                <w:szCs w:val="32"/>
                <w:rtl/>
                <w:cs/>
              </w:rPr>
            </w:pPr>
            <w:r w:rsidRPr="004D3E5A">
              <w:rPr>
                <w:rFonts w:ascii="Angsana New" w:hAnsi="Angsana New"/>
                <w:spacing w:val="-4"/>
                <w:sz w:val="32"/>
                <w:szCs w:val="32"/>
              </w:rPr>
              <w:t>896</w:t>
            </w:r>
          </w:p>
        </w:tc>
      </w:tr>
    </w:tbl>
    <w:p w14:paraId="26893365" w14:textId="77777777" w:rsidR="00722ECA" w:rsidRPr="004D3E5A" w:rsidRDefault="005309EC" w:rsidP="00254738">
      <w:pPr>
        <w:tabs>
          <w:tab w:val="clear" w:pos="227"/>
          <w:tab w:val="clear" w:pos="454"/>
        </w:tabs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D3E5A">
        <w:tab/>
      </w:r>
      <w:r w:rsidR="00722ECA" w:rsidRPr="004D3E5A">
        <w:rPr>
          <w:rFonts w:ascii="Angsana New" w:hAnsi="Angsana New"/>
          <w:b/>
          <w:bCs/>
          <w:sz w:val="32"/>
          <w:szCs w:val="32"/>
          <w:cs/>
        </w:rPr>
        <w:t>ข้อมูลเกี่ยวกับลูกค้ารายใหญ่</w:t>
      </w:r>
    </w:p>
    <w:p w14:paraId="78858327" w14:textId="77777777" w:rsidR="00722ECA" w:rsidRPr="004D3E5A" w:rsidRDefault="00722ECA" w:rsidP="009A42D8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>สำหรับ</w:t>
      </w:r>
      <w:r w:rsidRPr="004D3E5A">
        <w:rPr>
          <w:rFonts w:ascii="Angsana New" w:hAnsi="Angsana New" w:hint="cs"/>
          <w:sz w:val="32"/>
          <w:szCs w:val="32"/>
          <w:cs/>
        </w:rPr>
        <w:t>ปี</w:t>
      </w:r>
      <w:r w:rsidRPr="004D3E5A">
        <w:rPr>
          <w:rFonts w:ascii="Angsana New" w:hAnsi="Angsana New"/>
          <w:sz w:val="32"/>
          <w:szCs w:val="32"/>
          <w:cs/>
        </w:rPr>
        <w:t xml:space="preserve">สิ้นสุดวันที่ </w:t>
      </w:r>
      <w:r w:rsidR="00226653" w:rsidRPr="004D3E5A">
        <w:rPr>
          <w:rFonts w:ascii="Angsana New" w:hAnsi="Angsana New"/>
          <w:sz w:val="32"/>
          <w:szCs w:val="32"/>
        </w:rPr>
        <w:t xml:space="preserve">31 </w:t>
      </w:r>
      <w:r w:rsidR="00226653" w:rsidRPr="004D3E5A">
        <w:rPr>
          <w:rFonts w:ascii="Angsana New" w:hAnsi="Angsana New"/>
          <w:sz w:val="32"/>
          <w:szCs w:val="32"/>
          <w:cs/>
        </w:rPr>
        <w:t xml:space="preserve">ธันวาคม </w:t>
      </w:r>
      <w:r w:rsidR="002C1DA6" w:rsidRPr="004D3E5A">
        <w:rPr>
          <w:rFonts w:ascii="Angsana New" w:hAnsi="Angsana New"/>
          <w:sz w:val="32"/>
          <w:szCs w:val="32"/>
        </w:rPr>
        <w:t>2565</w:t>
      </w:r>
      <w:r w:rsidR="00226653" w:rsidRPr="004D3E5A">
        <w:rPr>
          <w:rFonts w:ascii="Angsana New" w:hAnsi="Angsana New"/>
          <w:sz w:val="32"/>
          <w:szCs w:val="32"/>
        </w:rPr>
        <w:t xml:space="preserve"> </w:t>
      </w:r>
      <w:r w:rsidR="00C40414" w:rsidRPr="004D3E5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D3E5A">
        <w:rPr>
          <w:rFonts w:ascii="Angsana New" w:hAnsi="Angsana New" w:hint="cs"/>
          <w:sz w:val="32"/>
          <w:szCs w:val="32"/>
          <w:cs/>
        </w:rPr>
        <w:t>มีรายได้จากลูกค้ารายใหญ่จำนวน</w:t>
      </w:r>
      <w:r w:rsidR="00E3336B" w:rsidRPr="004D3E5A">
        <w:rPr>
          <w:rFonts w:ascii="Angsana New" w:hAnsi="Angsana New"/>
          <w:sz w:val="32"/>
          <w:szCs w:val="32"/>
        </w:rPr>
        <w:t xml:space="preserve"> </w:t>
      </w:r>
      <w:r w:rsidR="00C40414" w:rsidRPr="004D3E5A">
        <w:rPr>
          <w:rFonts w:ascii="Angsana New" w:hAnsi="Angsana New"/>
          <w:sz w:val="32"/>
          <w:szCs w:val="32"/>
        </w:rPr>
        <w:t>6</w:t>
      </w:r>
      <w:r w:rsidRPr="004D3E5A">
        <w:rPr>
          <w:rFonts w:ascii="Angsana New" w:hAnsi="Angsana New"/>
          <w:sz w:val="32"/>
          <w:szCs w:val="32"/>
        </w:rPr>
        <w:t xml:space="preserve"> </w:t>
      </w:r>
      <w:r w:rsidRPr="004D3E5A">
        <w:rPr>
          <w:rFonts w:ascii="Angsana New" w:hAnsi="Angsana New" w:hint="cs"/>
          <w:sz w:val="32"/>
          <w:szCs w:val="32"/>
          <w:cs/>
        </w:rPr>
        <w:t xml:space="preserve">ราย คิดเป็นจำนวนรวม </w:t>
      </w:r>
      <w:r w:rsidR="00CF0A3F" w:rsidRPr="004D3E5A">
        <w:rPr>
          <w:rFonts w:ascii="Angsana New" w:hAnsi="Angsana New"/>
          <w:sz w:val="32"/>
          <w:szCs w:val="32"/>
        </w:rPr>
        <w:t>596</w:t>
      </w:r>
      <w:r w:rsidR="002C1DA6" w:rsidRPr="004D3E5A">
        <w:rPr>
          <w:rFonts w:ascii="Angsana New" w:hAnsi="Angsana New"/>
          <w:sz w:val="32"/>
          <w:szCs w:val="32"/>
        </w:rPr>
        <w:t xml:space="preserve"> </w:t>
      </w:r>
      <w:r w:rsidRPr="004D3E5A">
        <w:rPr>
          <w:rFonts w:ascii="Angsana New" w:hAnsi="Angsana New" w:hint="cs"/>
          <w:sz w:val="32"/>
          <w:szCs w:val="32"/>
          <w:cs/>
        </w:rPr>
        <w:t>ล้านบาท (</w:t>
      </w:r>
      <w:r w:rsidR="002C1DA6" w:rsidRPr="004D3E5A">
        <w:rPr>
          <w:rFonts w:ascii="Angsana New" w:hAnsi="Angsana New"/>
          <w:sz w:val="32"/>
          <w:szCs w:val="32"/>
        </w:rPr>
        <w:t>2564</w:t>
      </w:r>
      <w:r w:rsidRPr="004D3E5A">
        <w:rPr>
          <w:rFonts w:ascii="Angsana New" w:hAnsi="Angsana New"/>
          <w:sz w:val="32"/>
          <w:szCs w:val="32"/>
        </w:rPr>
        <w:t>:</w:t>
      </w:r>
      <w:r w:rsidRPr="004D3E5A">
        <w:rPr>
          <w:rFonts w:ascii="Angsana New" w:hAnsi="Angsana New"/>
          <w:sz w:val="32"/>
          <w:szCs w:val="32"/>
          <w:cs/>
        </w:rPr>
        <w:t xml:space="preserve"> </w:t>
      </w:r>
      <w:r w:rsidRPr="004D3E5A">
        <w:rPr>
          <w:rFonts w:ascii="Angsana New" w:hAnsi="Angsana New" w:hint="cs"/>
          <w:sz w:val="32"/>
          <w:szCs w:val="32"/>
          <w:cs/>
        </w:rPr>
        <w:t>ลูกค้ารายใหญ่จำนวน</w:t>
      </w:r>
      <w:r w:rsidRPr="004D3E5A">
        <w:rPr>
          <w:rFonts w:ascii="Angsana New" w:hAnsi="Angsana New"/>
          <w:sz w:val="32"/>
          <w:szCs w:val="32"/>
        </w:rPr>
        <w:t xml:space="preserve"> 6 </w:t>
      </w:r>
      <w:r w:rsidRPr="004D3E5A">
        <w:rPr>
          <w:rFonts w:ascii="Angsana New" w:hAnsi="Angsana New" w:hint="cs"/>
          <w:sz w:val="32"/>
          <w:szCs w:val="32"/>
          <w:cs/>
        </w:rPr>
        <w:t xml:space="preserve">ราย เป็นจำนวนรวม </w:t>
      </w:r>
      <w:r w:rsidR="002C1DA6" w:rsidRPr="004D3E5A">
        <w:rPr>
          <w:rFonts w:ascii="Angsana New" w:hAnsi="Angsana New"/>
          <w:sz w:val="32"/>
          <w:szCs w:val="32"/>
        </w:rPr>
        <w:t xml:space="preserve">346 </w:t>
      </w:r>
      <w:r w:rsidRPr="004D3E5A">
        <w:rPr>
          <w:rFonts w:ascii="Angsana New" w:hAnsi="Angsana New" w:hint="cs"/>
          <w:sz w:val="32"/>
          <w:szCs w:val="32"/>
          <w:cs/>
        </w:rPr>
        <w:t>ล้านบาท)</w:t>
      </w:r>
    </w:p>
    <w:p w14:paraId="35056ABA" w14:textId="77777777" w:rsidR="00B84B1A" w:rsidRPr="004D3E5A" w:rsidRDefault="005A0EBD" w:rsidP="009A42D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br w:type="page"/>
      </w:r>
      <w:r w:rsidR="00AB0D71" w:rsidRPr="004D3E5A">
        <w:rPr>
          <w:rFonts w:ascii="Angsana New" w:hAnsi="Angsana New"/>
          <w:b/>
          <w:bCs/>
          <w:sz w:val="32"/>
          <w:szCs w:val="32"/>
        </w:rPr>
        <w:lastRenderedPageBreak/>
        <w:t>2</w:t>
      </w:r>
      <w:r w:rsidR="00D34B8A" w:rsidRPr="004D3E5A">
        <w:rPr>
          <w:rFonts w:ascii="Angsana New" w:hAnsi="Angsana New"/>
          <w:b/>
          <w:bCs/>
          <w:sz w:val="32"/>
          <w:szCs w:val="32"/>
        </w:rPr>
        <w:t>6</w:t>
      </w:r>
      <w:r w:rsidR="00B84B1A" w:rsidRPr="004D3E5A">
        <w:rPr>
          <w:rFonts w:ascii="Angsana New" w:hAnsi="Angsana New"/>
          <w:b/>
          <w:bCs/>
          <w:sz w:val="32"/>
          <w:szCs w:val="32"/>
        </w:rPr>
        <w:t>.</w:t>
      </w:r>
      <w:r w:rsidR="00B84B1A" w:rsidRPr="004D3E5A">
        <w:rPr>
          <w:rFonts w:ascii="Angsana New" w:hAnsi="Angsana New"/>
          <w:b/>
          <w:bCs/>
          <w:sz w:val="32"/>
          <w:szCs w:val="32"/>
        </w:rPr>
        <w:tab/>
      </w:r>
      <w:r w:rsidR="00B84B1A" w:rsidRPr="004D3E5A">
        <w:rPr>
          <w:rFonts w:ascii="Angsana New" w:hAnsi="Angsana New"/>
          <w:b/>
          <w:bCs/>
          <w:sz w:val="32"/>
          <w:szCs w:val="32"/>
          <w:cs/>
        </w:rPr>
        <w:t>กองทุนสำรองเลี้ยงชีพ</w:t>
      </w:r>
    </w:p>
    <w:p w14:paraId="2BDC2947" w14:textId="77777777" w:rsidR="00B84B1A" w:rsidRPr="004D3E5A" w:rsidRDefault="00B84B1A" w:rsidP="009A42D8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  <w:cs/>
        </w:rPr>
      </w:pPr>
      <w:r w:rsidRPr="004D3E5A">
        <w:rPr>
          <w:rFonts w:ascii="Angsana New" w:hAnsi="Angsana New"/>
          <w:sz w:val="32"/>
          <w:szCs w:val="32"/>
          <w:cs/>
        </w:rPr>
        <w:t>บริษัทฯและพนักงาน</w:t>
      </w:r>
      <w:r w:rsidR="00D20461" w:rsidRPr="004D3E5A">
        <w:rPr>
          <w:rFonts w:ascii="Angsana New" w:hAnsi="Angsana New" w:hint="cs"/>
          <w:sz w:val="32"/>
          <w:szCs w:val="32"/>
          <w:cs/>
        </w:rPr>
        <w:t>ของ</w:t>
      </w:r>
      <w:r w:rsidRPr="004D3E5A">
        <w:rPr>
          <w:rFonts w:ascii="Angsana New" w:hAnsi="Angsana New"/>
          <w:sz w:val="32"/>
          <w:szCs w:val="32"/>
          <w:cs/>
        </w:rPr>
        <w:t xml:space="preserve">บริษัทฯได้ร่วมกันจัดตั้งกองทุนสำรองเลี้ยงชีพขึ้นตามพระราชบัญญัติกองทุนสำรองเลี้ยงชีพ พ.ศ. </w:t>
      </w:r>
      <w:r w:rsidRPr="004D3E5A">
        <w:rPr>
          <w:rFonts w:ascii="Angsana New" w:hAnsi="Angsana New"/>
          <w:sz w:val="32"/>
          <w:szCs w:val="32"/>
        </w:rPr>
        <w:t xml:space="preserve">2530 </w:t>
      </w:r>
      <w:r w:rsidRPr="004D3E5A">
        <w:rPr>
          <w:rFonts w:ascii="Angsana New" w:hAnsi="Angsana New"/>
          <w:sz w:val="32"/>
          <w:szCs w:val="32"/>
          <w:cs/>
        </w:rPr>
        <w:t xml:space="preserve">โดยบริษัทฯและพนักงานจะจ่ายสมทบเข้ากองทุนเป็นรายเดือนในอัตราร้อยละ </w:t>
      </w:r>
      <w:r w:rsidR="002C59ED" w:rsidRPr="004D3E5A">
        <w:rPr>
          <w:rFonts w:ascii="Angsana New" w:hAnsi="Angsana New"/>
          <w:sz w:val="32"/>
          <w:szCs w:val="32"/>
        </w:rPr>
        <w:t>3</w:t>
      </w:r>
      <w:r w:rsidRPr="004D3E5A">
        <w:rPr>
          <w:rFonts w:ascii="Angsana New" w:hAnsi="Angsana New"/>
          <w:sz w:val="32"/>
          <w:szCs w:val="32"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ของเงินเดือน</w:t>
      </w:r>
      <w:r w:rsidR="007375B9" w:rsidRPr="004D3E5A">
        <w:rPr>
          <w:rFonts w:ascii="Angsana New" w:hAnsi="Angsana New"/>
          <w:sz w:val="32"/>
          <w:szCs w:val="32"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 xml:space="preserve">กองทุนสำรองเลี้ยงชีพนี้บริหารโดย </w:t>
      </w:r>
      <w:r w:rsidR="002C59ED" w:rsidRPr="004D3E5A">
        <w:rPr>
          <w:rFonts w:ascii="Angsana New" w:hAnsi="Angsana New"/>
          <w:sz w:val="32"/>
          <w:szCs w:val="32"/>
          <w:cs/>
        </w:rPr>
        <w:t>บริษัทหลักทรัพย์จัดการกองทุน</w:t>
      </w:r>
      <w:r w:rsidR="00F371D9" w:rsidRPr="004D3E5A">
        <w:rPr>
          <w:rFonts w:ascii="Angsana New" w:hAnsi="Angsana New"/>
          <w:sz w:val="32"/>
          <w:szCs w:val="32"/>
          <w:cs/>
        </w:rPr>
        <w:t>แห่งหนึ่ง</w:t>
      </w:r>
      <w:r w:rsidRPr="004D3E5A">
        <w:rPr>
          <w:rFonts w:ascii="Angsana New" w:hAnsi="Angsana New"/>
          <w:sz w:val="32"/>
          <w:szCs w:val="32"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และจะจ่ายให้แก่พนักงานเมื่อพนักงานนั้นออกจากงานตามระเบียบว่าด้วยกองทุนของบริษัทฯ</w:t>
      </w:r>
      <w:r w:rsidR="000C63A7" w:rsidRPr="004D3E5A">
        <w:rPr>
          <w:rFonts w:ascii="Angsana New" w:hAnsi="Angsana New"/>
          <w:sz w:val="32"/>
          <w:szCs w:val="32"/>
        </w:rPr>
        <w:t xml:space="preserve"> </w:t>
      </w:r>
      <w:r w:rsidR="000C63A7" w:rsidRPr="004D3E5A">
        <w:rPr>
          <w:rFonts w:ascii="Angsana New" w:hAnsi="Angsana New" w:hint="cs"/>
          <w:sz w:val="32"/>
          <w:szCs w:val="32"/>
          <w:cs/>
        </w:rPr>
        <w:t>ในปี</w:t>
      </w:r>
      <w:r w:rsidR="00722ECA" w:rsidRPr="004D3E5A">
        <w:rPr>
          <w:rFonts w:ascii="Angsana New" w:hAnsi="Angsana New" w:hint="cs"/>
          <w:sz w:val="32"/>
          <w:szCs w:val="32"/>
          <w:cs/>
        </w:rPr>
        <w:t xml:space="preserve"> </w:t>
      </w:r>
      <w:r w:rsidR="002C1DA6" w:rsidRPr="004D3E5A">
        <w:rPr>
          <w:rFonts w:ascii="Angsana New" w:hAnsi="Angsana New"/>
          <w:sz w:val="32"/>
          <w:szCs w:val="32"/>
        </w:rPr>
        <w:t>2565</w:t>
      </w:r>
      <w:r w:rsidR="003625BC" w:rsidRPr="004D3E5A">
        <w:rPr>
          <w:rFonts w:ascii="Angsana New" w:hAnsi="Angsana New" w:hint="cs"/>
          <w:sz w:val="32"/>
          <w:szCs w:val="32"/>
          <w:cs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บริษัทฯ</w:t>
      </w:r>
      <w:r w:rsidR="000C63A7" w:rsidRPr="004D3E5A">
        <w:rPr>
          <w:rFonts w:ascii="Angsana New" w:hAnsi="Angsana New" w:hint="cs"/>
          <w:sz w:val="32"/>
          <w:szCs w:val="32"/>
          <w:cs/>
        </w:rPr>
        <w:t>จ่าย</w:t>
      </w:r>
      <w:r w:rsidRPr="004D3E5A">
        <w:rPr>
          <w:rFonts w:ascii="Angsana New" w:hAnsi="Angsana New"/>
          <w:sz w:val="32"/>
          <w:szCs w:val="32"/>
          <w:cs/>
        </w:rPr>
        <w:t>เงินสมทบ</w:t>
      </w:r>
      <w:r w:rsidR="000C63A7" w:rsidRPr="004D3E5A">
        <w:rPr>
          <w:rFonts w:ascii="Angsana New" w:hAnsi="Angsana New" w:hint="cs"/>
          <w:sz w:val="32"/>
          <w:szCs w:val="32"/>
          <w:cs/>
        </w:rPr>
        <w:t>เข้ากองทุน</w:t>
      </w:r>
      <w:r w:rsidRPr="004D3E5A">
        <w:rPr>
          <w:rFonts w:ascii="Angsana New" w:hAnsi="Angsana New"/>
          <w:sz w:val="32"/>
          <w:szCs w:val="32"/>
          <w:cs/>
        </w:rPr>
        <w:t>จำนวน</w:t>
      </w:r>
      <w:r w:rsidR="004706A0" w:rsidRPr="004D3E5A">
        <w:rPr>
          <w:rFonts w:ascii="Angsana New" w:hAnsi="Angsana New" w:hint="cs"/>
          <w:sz w:val="32"/>
          <w:szCs w:val="32"/>
          <w:cs/>
        </w:rPr>
        <w:t xml:space="preserve"> </w:t>
      </w:r>
      <w:r w:rsidR="004706A0" w:rsidRPr="004D3E5A">
        <w:rPr>
          <w:rFonts w:ascii="Angsana New" w:hAnsi="Angsana New"/>
          <w:sz w:val="32"/>
          <w:szCs w:val="32"/>
        </w:rPr>
        <w:t>1.6</w:t>
      </w:r>
      <w:r w:rsidR="002C1DA6" w:rsidRPr="004D3E5A">
        <w:rPr>
          <w:rFonts w:ascii="Angsana New" w:hAnsi="Angsana New"/>
          <w:sz w:val="32"/>
          <w:szCs w:val="32"/>
        </w:rPr>
        <w:t xml:space="preserve"> </w:t>
      </w:r>
      <w:r w:rsidR="00566449" w:rsidRPr="004D3E5A">
        <w:rPr>
          <w:rFonts w:ascii="Angsana New" w:hAnsi="Angsana New"/>
          <w:sz w:val="32"/>
          <w:szCs w:val="32"/>
          <w:cs/>
        </w:rPr>
        <w:t>ล้าน</w:t>
      </w:r>
      <w:r w:rsidRPr="004D3E5A">
        <w:rPr>
          <w:rFonts w:ascii="Angsana New" w:hAnsi="Angsana New"/>
          <w:sz w:val="32"/>
          <w:szCs w:val="32"/>
          <w:cs/>
        </w:rPr>
        <w:t>บาท (</w:t>
      </w:r>
      <w:r w:rsidR="002C1DA6" w:rsidRPr="004D3E5A">
        <w:rPr>
          <w:rFonts w:ascii="Angsana New" w:hAnsi="Angsana New"/>
          <w:sz w:val="32"/>
          <w:szCs w:val="32"/>
        </w:rPr>
        <w:t>2564</w:t>
      </w:r>
      <w:r w:rsidRPr="004D3E5A">
        <w:rPr>
          <w:rFonts w:ascii="Angsana New" w:hAnsi="Angsana New"/>
          <w:sz w:val="32"/>
          <w:szCs w:val="32"/>
        </w:rPr>
        <w:t xml:space="preserve">: </w:t>
      </w:r>
      <w:r w:rsidR="002C1DA6" w:rsidRPr="004D3E5A">
        <w:rPr>
          <w:rFonts w:ascii="Angsana New" w:hAnsi="Angsana New"/>
          <w:sz w:val="32"/>
          <w:szCs w:val="32"/>
        </w:rPr>
        <w:t xml:space="preserve">0.5 </w:t>
      </w:r>
      <w:r w:rsidR="00566449" w:rsidRPr="004D3E5A">
        <w:rPr>
          <w:rFonts w:ascii="Angsana New" w:hAnsi="Angsana New"/>
          <w:sz w:val="32"/>
          <w:szCs w:val="32"/>
          <w:cs/>
        </w:rPr>
        <w:t>ล้าน</w:t>
      </w:r>
      <w:r w:rsidRPr="004D3E5A">
        <w:rPr>
          <w:rFonts w:ascii="Angsana New" w:hAnsi="Angsana New"/>
          <w:sz w:val="32"/>
          <w:szCs w:val="32"/>
          <w:cs/>
        </w:rPr>
        <w:t>บาท</w:t>
      </w:r>
      <w:r w:rsidRPr="004D3E5A">
        <w:rPr>
          <w:rFonts w:ascii="Angsana New" w:hAnsi="Angsana New"/>
          <w:sz w:val="32"/>
          <w:szCs w:val="32"/>
        </w:rPr>
        <w:t>)</w:t>
      </w:r>
    </w:p>
    <w:p w14:paraId="38285C1D" w14:textId="77777777" w:rsidR="005B1521" w:rsidRPr="00612FB9" w:rsidRDefault="00AB0D71" w:rsidP="00F277A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both"/>
        <w:rPr>
          <w:rFonts w:asciiTheme="majorBidi" w:hAnsiTheme="majorBidi" w:cstheme="majorBidi"/>
          <w:b/>
          <w:bCs/>
          <w:sz w:val="32"/>
          <w:szCs w:val="32"/>
          <w:cs/>
        </w:rPr>
      </w:pPr>
      <w:r w:rsidRPr="00612FB9">
        <w:rPr>
          <w:rFonts w:asciiTheme="majorBidi" w:hAnsiTheme="majorBidi" w:cstheme="majorBidi"/>
          <w:b/>
          <w:bCs/>
          <w:sz w:val="32"/>
          <w:szCs w:val="32"/>
        </w:rPr>
        <w:t>2</w:t>
      </w:r>
      <w:r w:rsidR="00D34B8A" w:rsidRPr="00612FB9">
        <w:rPr>
          <w:rFonts w:asciiTheme="majorBidi" w:hAnsiTheme="majorBidi" w:cstheme="majorBidi"/>
          <w:b/>
          <w:bCs/>
          <w:sz w:val="32"/>
          <w:szCs w:val="32"/>
        </w:rPr>
        <w:t>7</w:t>
      </w:r>
      <w:r w:rsidR="00B84B1A" w:rsidRPr="00612FB9">
        <w:rPr>
          <w:rFonts w:asciiTheme="majorBidi" w:hAnsiTheme="majorBidi" w:cstheme="majorBidi"/>
          <w:b/>
          <w:bCs/>
          <w:sz w:val="32"/>
          <w:szCs w:val="32"/>
          <w:cs/>
        </w:rPr>
        <w:t>.</w:t>
      </w:r>
      <w:r w:rsidR="00B84B1A" w:rsidRPr="00612FB9">
        <w:rPr>
          <w:rFonts w:asciiTheme="majorBidi" w:hAnsiTheme="majorBidi" w:cstheme="majorBidi"/>
          <w:b/>
          <w:bCs/>
          <w:sz w:val="32"/>
          <w:szCs w:val="32"/>
        </w:rPr>
        <w:tab/>
      </w:r>
      <w:r w:rsidR="00B84B1A" w:rsidRPr="00612FB9">
        <w:rPr>
          <w:rFonts w:asciiTheme="majorBidi" w:hAnsiTheme="majorBidi" w:cstheme="majorBidi"/>
          <w:b/>
          <w:bCs/>
          <w:sz w:val="32"/>
          <w:szCs w:val="32"/>
          <w:cs/>
        </w:rPr>
        <w:t>เงินปันผล</w:t>
      </w:r>
      <w:r w:rsidR="007A05B2" w:rsidRPr="00612FB9">
        <w:rPr>
          <w:rFonts w:asciiTheme="majorBidi" w:hAnsiTheme="majorBidi" w:cstheme="majorBidi"/>
          <w:b/>
          <w:bCs/>
          <w:sz w:val="32"/>
          <w:szCs w:val="32"/>
          <w:cs/>
        </w:rPr>
        <w:t>จ่าย</w:t>
      </w:r>
    </w:p>
    <w:tbl>
      <w:tblPr>
        <w:tblW w:w="9081" w:type="dxa"/>
        <w:tblInd w:w="567" w:type="dxa"/>
        <w:tblLook w:val="04A0" w:firstRow="1" w:lastRow="0" w:firstColumn="1" w:lastColumn="0" w:noHBand="0" w:noVBand="1"/>
      </w:tblPr>
      <w:tblGrid>
        <w:gridCol w:w="2601"/>
        <w:gridCol w:w="3240"/>
        <w:gridCol w:w="1620"/>
        <w:gridCol w:w="1620"/>
      </w:tblGrid>
      <w:tr w:rsidR="005B1521" w:rsidRPr="00612FB9" w14:paraId="711653E6" w14:textId="77777777" w:rsidTr="00D34B8A">
        <w:tc>
          <w:tcPr>
            <w:tcW w:w="2601" w:type="dxa"/>
            <w:vAlign w:val="bottom"/>
            <w:hideMark/>
          </w:tcPr>
          <w:p w14:paraId="7F629DC5" w14:textId="77777777" w:rsidR="005B1521" w:rsidRPr="00612FB9" w:rsidRDefault="005B1521" w:rsidP="00C40414">
            <w:pPr>
              <w:pBdr>
                <w:bottom w:val="single" w:sz="4" w:space="1" w:color="auto"/>
              </w:pBd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2FB9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</w:p>
        </w:tc>
        <w:tc>
          <w:tcPr>
            <w:tcW w:w="3240" w:type="dxa"/>
            <w:vAlign w:val="bottom"/>
            <w:hideMark/>
          </w:tcPr>
          <w:p w14:paraId="054B9B96" w14:textId="77777777" w:rsidR="005B1521" w:rsidRPr="00612FB9" w:rsidRDefault="005B1521" w:rsidP="00C40414">
            <w:pPr>
              <w:pBdr>
                <w:bottom w:val="single" w:sz="4" w:space="1" w:color="auto"/>
              </w:pBd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  <w:cs/>
              </w:rPr>
            </w:pPr>
            <w:r w:rsidRPr="00612FB9">
              <w:rPr>
                <w:rFonts w:asciiTheme="majorBidi" w:hAnsiTheme="majorBidi" w:cstheme="majorBidi"/>
                <w:sz w:val="32"/>
                <w:szCs w:val="32"/>
                <w:cs/>
              </w:rPr>
              <w:t>อนุมัติโดย</w:t>
            </w:r>
          </w:p>
        </w:tc>
        <w:tc>
          <w:tcPr>
            <w:tcW w:w="1620" w:type="dxa"/>
            <w:vAlign w:val="bottom"/>
            <w:hideMark/>
          </w:tcPr>
          <w:p w14:paraId="409C7746" w14:textId="77777777" w:rsidR="005B1521" w:rsidRPr="00612FB9" w:rsidRDefault="005B1521" w:rsidP="00C40414">
            <w:pPr>
              <w:pBdr>
                <w:bottom w:val="single" w:sz="4" w:space="1" w:color="auto"/>
              </w:pBd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2FB9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เงินปันผลจ่าย</w:t>
            </w:r>
            <w:r w:rsidR="00B87C4E" w:rsidRPr="00612F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</w:t>
            </w:r>
            <w:r w:rsidR="00BA6831" w:rsidRPr="00612FB9">
              <w:rPr>
                <w:rFonts w:asciiTheme="majorBidi" w:hAnsiTheme="majorBidi" w:cstheme="majorBidi"/>
                <w:sz w:val="32"/>
                <w:szCs w:val="32"/>
                <w:cs/>
              </w:rPr>
              <w:t>พัน</w:t>
            </w:r>
            <w:r w:rsidR="00B87C4E" w:rsidRPr="00612FB9">
              <w:rPr>
                <w:rFonts w:asciiTheme="majorBidi" w:hAnsiTheme="majorBidi" w:cstheme="majorBidi"/>
                <w:sz w:val="32"/>
                <w:szCs w:val="32"/>
                <w:cs/>
              </w:rPr>
              <w:t>บาท)</w:t>
            </w:r>
          </w:p>
        </w:tc>
        <w:tc>
          <w:tcPr>
            <w:tcW w:w="1620" w:type="dxa"/>
            <w:vAlign w:val="bottom"/>
            <w:hideMark/>
          </w:tcPr>
          <w:p w14:paraId="4D989198" w14:textId="77777777" w:rsidR="005B1521" w:rsidRPr="00612FB9" w:rsidRDefault="005B1521" w:rsidP="00C40414">
            <w:pPr>
              <w:pBdr>
                <w:bottom w:val="single" w:sz="4" w:space="1" w:color="auto"/>
              </w:pBd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2FB9">
              <w:rPr>
                <w:rFonts w:asciiTheme="majorBidi" w:hAnsiTheme="majorBidi" w:cstheme="majorBidi"/>
                <w:sz w:val="32"/>
                <w:szCs w:val="32"/>
                <w:cs/>
              </w:rPr>
              <w:t>เงินปันผล</w:t>
            </w:r>
            <w:r w:rsidR="00B87C4E" w:rsidRPr="00612F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     </w:t>
            </w:r>
            <w:r w:rsidRPr="00612FB9">
              <w:rPr>
                <w:rFonts w:asciiTheme="majorBidi" w:hAnsiTheme="majorBidi" w:cstheme="majorBidi"/>
                <w:sz w:val="32"/>
                <w:szCs w:val="32"/>
                <w:cs/>
              </w:rPr>
              <w:t>จ่ายต่อหุ้น</w:t>
            </w:r>
            <w:r w:rsidR="00B87C4E" w:rsidRPr="00612F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(บาท)</w:t>
            </w:r>
          </w:p>
        </w:tc>
      </w:tr>
      <w:tr w:rsidR="008D3E9E" w:rsidRPr="00612FB9" w14:paraId="5E676BCE" w14:textId="77777777" w:rsidTr="00D34B8A">
        <w:tc>
          <w:tcPr>
            <w:tcW w:w="2601" w:type="dxa"/>
          </w:tcPr>
          <w:p w14:paraId="009D9D0A" w14:textId="77777777" w:rsidR="008D3E9E" w:rsidRPr="00612FB9" w:rsidRDefault="00D34B8A" w:rsidP="008D3E9E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ind w:left="224" w:hanging="224"/>
              <w:rPr>
                <w:rFonts w:asciiTheme="majorBidi" w:hAnsiTheme="majorBidi" w:cstheme="majorBidi"/>
                <w:sz w:val="32"/>
                <w:szCs w:val="32"/>
              </w:rPr>
            </w:pPr>
            <w:r w:rsidRPr="00612F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เงินปันผลประจำปี </w:t>
            </w:r>
            <w:r w:rsidRPr="00612FB9">
              <w:rPr>
                <w:rFonts w:asciiTheme="majorBidi" w:hAnsiTheme="majorBidi" w:cstheme="majorBidi"/>
                <w:sz w:val="32"/>
                <w:szCs w:val="32"/>
              </w:rPr>
              <w:t>2564</w:t>
            </w:r>
          </w:p>
        </w:tc>
        <w:tc>
          <w:tcPr>
            <w:tcW w:w="3240" w:type="dxa"/>
          </w:tcPr>
          <w:p w14:paraId="399E2D20" w14:textId="066F77D1" w:rsidR="008D3E9E" w:rsidRPr="00612FB9" w:rsidRDefault="00D34B8A" w:rsidP="008D3E9E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612F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ที่ประชุมสามัญผู้ถือหุ้นของบริษัท  เมื่อวันที่ </w:t>
            </w:r>
            <w:r w:rsidR="006F0B18">
              <w:rPr>
                <w:rFonts w:asciiTheme="majorBidi" w:hAnsiTheme="majorBidi" w:cstheme="majorBidi"/>
                <w:sz w:val="32"/>
                <w:szCs w:val="32"/>
              </w:rPr>
              <w:t>22</w:t>
            </w:r>
            <w:r w:rsidRPr="00612F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 เมษายน </w:t>
            </w:r>
            <w:r w:rsidR="006F0B18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620" w:type="dxa"/>
            <w:vAlign w:val="bottom"/>
          </w:tcPr>
          <w:p w14:paraId="0435E9B7" w14:textId="77777777" w:rsidR="008D3E9E" w:rsidRPr="00612FB9" w:rsidRDefault="00D34B8A" w:rsidP="008D3E9E">
            <w:pPr>
              <w:pBdr>
                <w:bottom w:val="single" w:sz="4" w:space="1" w:color="auto"/>
              </w:pBdr>
              <w:tabs>
                <w:tab w:val="decimal" w:pos="133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2FB9">
              <w:rPr>
                <w:rFonts w:asciiTheme="majorBidi" w:hAnsiTheme="majorBidi" w:cstheme="majorBidi"/>
                <w:sz w:val="32"/>
                <w:szCs w:val="32"/>
              </w:rPr>
              <w:t>111,398</w:t>
            </w:r>
          </w:p>
        </w:tc>
        <w:tc>
          <w:tcPr>
            <w:tcW w:w="1620" w:type="dxa"/>
            <w:vAlign w:val="bottom"/>
          </w:tcPr>
          <w:p w14:paraId="2353BC31" w14:textId="565E76BC" w:rsidR="008D3E9E" w:rsidRPr="00612FB9" w:rsidRDefault="00D34B8A" w:rsidP="00E153B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1022"/>
              </w:tabs>
              <w:spacing w:line="240" w:lineRule="auto"/>
              <w:jc w:val="center"/>
              <w:rPr>
                <w:rFonts w:asciiTheme="majorBidi" w:hAnsiTheme="majorBidi" w:cstheme="majorBidi"/>
                <w:sz w:val="32"/>
                <w:szCs w:val="32"/>
              </w:rPr>
            </w:pPr>
            <w:r w:rsidRPr="00612FB9">
              <w:rPr>
                <w:rFonts w:asciiTheme="majorBidi" w:hAnsiTheme="majorBidi" w:cstheme="majorBidi"/>
                <w:sz w:val="32"/>
                <w:szCs w:val="32"/>
              </w:rPr>
              <w:t>0.15</w:t>
            </w:r>
          </w:p>
        </w:tc>
      </w:tr>
      <w:tr w:rsidR="00D34B8A" w:rsidRPr="00612FB9" w14:paraId="1356A3C5" w14:textId="77777777" w:rsidTr="009C11CA">
        <w:trPr>
          <w:trHeight w:val="513"/>
        </w:trPr>
        <w:tc>
          <w:tcPr>
            <w:tcW w:w="5841" w:type="dxa"/>
            <w:gridSpan w:val="2"/>
          </w:tcPr>
          <w:p w14:paraId="409FAD08" w14:textId="77777777" w:rsidR="00D34B8A" w:rsidRPr="00612FB9" w:rsidRDefault="00D34B8A" w:rsidP="008D3E9E">
            <w:pPr>
              <w:tabs>
                <w:tab w:val="center" w:pos="4500"/>
                <w:tab w:val="center" w:pos="5760"/>
                <w:tab w:val="center" w:pos="6840"/>
                <w:tab w:val="center" w:pos="7920"/>
              </w:tabs>
              <w:spacing w:line="240" w:lineRule="auto"/>
              <w:ind w:left="162" w:hanging="162"/>
              <w:rPr>
                <w:rFonts w:asciiTheme="majorBidi" w:hAnsiTheme="majorBidi" w:cstheme="majorBidi"/>
                <w:sz w:val="32"/>
                <w:szCs w:val="32"/>
              </w:rPr>
            </w:pPr>
            <w:r w:rsidRPr="00612FB9">
              <w:rPr>
                <w:rFonts w:asciiTheme="majorBidi" w:hAnsiTheme="majorBidi" w:cstheme="majorBidi"/>
                <w:sz w:val="32"/>
                <w:szCs w:val="32"/>
                <w:cs/>
              </w:rPr>
              <w:t xml:space="preserve">รวมเงินปันผลสำหรับปี </w:t>
            </w:r>
            <w:r w:rsidRPr="00612FB9">
              <w:rPr>
                <w:rFonts w:asciiTheme="majorBidi" w:hAnsiTheme="majorBidi" w:cstheme="majorBidi"/>
                <w:sz w:val="32"/>
                <w:szCs w:val="32"/>
              </w:rPr>
              <w:t>2565</w:t>
            </w:r>
          </w:p>
        </w:tc>
        <w:tc>
          <w:tcPr>
            <w:tcW w:w="1620" w:type="dxa"/>
          </w:tcPr>
          <w:p w14:paraId="48BDD4A9" w14:textId="77777777" w:rsidR="00D34B8A" w:rsidRPr="00612FB9" w:rsidRDefault="00D34B8A" w:rsidP="008D3E9E">
            <w:pPr>
              <w:pBdr>
                <w:bottom w:val="double" w:sz="4" w:space="1" w:color="auto"/>
              </w:pBdr>
              <w:tabs>
                <w:tab w:val="decimal" w:pos="1332"/>
              </w:tabs>
              <w:spacing w:line="240" w:lineRule="auto"/>
              <w:jc w:val="right"/>
              <w:rPr>
                <w:rFonts w:asciiTheme="majorBidi" w:hAnsiTheme="majorBidi" w:cstheme="majorBidi"/>
                <w:sz w:val="32"/>
                <w:szCs w:val="32"/>
              </w:rPr>
            </w:pPr>
            <w:r w:rsidRPr="00612FB9">
              <w:rPr>
                <w:rFonts w:asciiTheme="majorBidi" w:hAnsiTheme="majorBidi" w:cstheme="majorBidi"/>
                <w:sz w:val="32"/>
                <w:szCs w:val="32"/>
              </w:rPr>
              <w:t>111,398</w:t>
            </w:r>
          </w:p>
        </w:tc>
        <w:tc>
          <w:tcPr>
            <w:tcW w:w="1620" w:type="dxa"/>
          </w:tcPr>
          <w:p w14:paraId="35943F8C" w14:textId="77777777" w:rsidR="00D34B8A" w:rsidRPr="00612FB9" w:rsidRDefault="00D34B8A" w:rsidP="008D3E9E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decimal" w:pos="1022"/>
              </w:tabs>
              <w:spacing w:line="240" w:lineRule="auto"/>
              <w:rPr>
                <w:rFonts w:asciiTheme="majorBidi" w:hAnsiTheme="majorBidi" w:cstheme="majorBidi"/>
                <w:sz w:val="32"/>
                <w:szCs w:val="32"/>
              </w:rPr>
            </w:pPr>
            <w:r w:rsidRPr="00612FB9">
              <w:rPr>
                <w:rFonts w:asciiTheme="majorBidi" w:hAnsiTheme="majorBidi" w:cstheme="majorBidi"/>
                <w:sz w:val="32"/>
                <w:szCs w:val="32"/>
              </w:rPr>
              <w:t xml:space="preserve">          0.15</w:t>
            </w:r>
          </w:p>
        </w:tc>
      </w:tr>
    </w:tbl>
    <w:p w14:paraId="1DA4DA0A" w14:textId="77777777" w:rsidR="00630E37" w:rsidRPr="00630E37" w:rsidRDefault="00630E37" w:rsidP="00630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240" w:after="120" w:line="240" w:lineRule="auto"/>
        <w:ind w:left="540" w:hanging="540"/>
        <w:jc w:val="both"/>
        <w:rPr>
          <w:rFonts w:asciiTheme="majorBidi" w:hAnsiTheme="majorBidi" w:cstheme="majorBidi"/>
          <w:b/>
          <w:bCs/>
          <w:sz w:val="32"/>
          <w:szCs w:val="32"/>
        </w:rPr>
      </w:pPr>
      <w:r w:rsidRPr="00630E37">
        <w:rPr>
          <w:rFonts w:asciiTheme="majorBidi" w:hAnsiTheme="majorBidi" w:cstheme="majorBidi"/>
          <w:b/>
          <w:bCs/>
          <w:sz w:val="32"/>
          <w:szCs w:val="32"/>
        </w:rPr>
        <w:t>28.</w:t>
      </w:r>
      <w:r w:rsidRPr="00630E37">
        <w:rPr>
          <w:rFonts w:asciiTheme="majorBidi" w:hAnsiTheme="majorBidi" w:cstheme="majorBidi"/>
          <w:b/>
          <w:bCs/>
          <w:sz w:val="32"/>
          <w:szCs w:val="32"/>
        </w:rPr>
        <w:tab/>
      </w:r>
      <w:r w:rsidRPr="00630E37">
        <w:rPr>
          <w:rFonts w:asciiTheme="majorBidi" w:hAnsiTheme="majorBidi" w:cstheme="majorBidi"/>
          <w:b/>
          <w:bCs/>
          <w:sz w:val="32"/>
          <w:szCs w:val="32"/>
          <w:cs/>
        </w:rPr>
        <w:t>หุ้นสามัญซื้อคืน</w:t>
      </w:r>
    </w:p>
    <w:p w14:paraId="7E358001" w14:textId="584D790A" w:rsidR="00630E37" w:rsidRPr="00630E37" w:rsidRDefault="00630E37" w:rsidP="00630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tab/>
      </w:r>
      <w:r w:rsidRPr="005A0EBD">
        <w:rPr>
          <w:rFonts w:ascii="Angsana New" w:hAnsi="Angsana New"/>
          <w:sz w:val="32"/>
          <w:szCs w:val="32"/>
          <w:cs/>
        </w:rPr>
        <w:t>ในเดือนพฤศจิกายน</w:t>
      </w:r>
      <w:r>
        <w:rPr>
          <w:rFonts w:ascii="Angsana New" w:hAnsi="Angsana New" w:hint="cs"/>
          <w:sz w:val="32"/>
          <w:szCs w:val="32"/>
        </w:rPr>
        <w:t xml:space="preserve"> 2562 </w:t>
      </w:r>
      <w:r w:rsidRPr="005A0EBD">
        <w:rPr>
          <w:rFonts w:ascii="Angsana New" w:hAnsi="Angsana New"/>
          <w:sz w:val="32"/>
          <w:szCs w:val="32"/>
          <w:cs/>
        </w:rPr>
        <w:t xml:space="preserve">บริษัทฯได้ซื้อหุ้นสามัญคืนจำนวน </w:t>
      </w:r>
      <w:r>
        <w:rPr>
          <w:rFonts w:ascii="Angsana New" w:hAnsi="Angsana New" w:hint="cs"/>
          <w:sz w:val="32"/>
          <w:szCs w:val="32"/>
        </w:rPr>
        <w:t xml:space="preserve">27 </w:t>
      </w:r>
      <w:r w:rsidRPr="005A0EBD">
        <w:rPr>
          <w:rFonts w:ascii="Angsana New" w:hAnsi="Angsana New"/>
          <w:sz w:val="32"/>
          <w:szCs w:val="32"/>
          <w:cs/>
        </w:rPr>
        <w:t xml:space="preserve">ล้านหุ้น จำนวน </w:t>
      </w:r>
      <w:r>
        <w:rPr>
          <w:rFonts w:ascii="Angsana New" w:hAnsi="Angsana New" w:hint="cs"/>
          <w:sz w:val="32"/>
          <w:szCs w:val="32"/>
        </w:rPr>
        <w:t>121</w:t>
      </w:r>
      <w:r w:rsidRPr="005A0EBD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</w:rPr>
        <w:t xml:space="preserve">50 </w:t>
      </w:r>
      <w:r w:rsidRPr="005A0EBD">
        <w:rPr>
          <w:rFonts w:ascii="Angsana New" w:hAnsi="Angsana New"/>
          <w:sz w:val="32"/>
          <w:szCs w:val="32"/>
          <w:cs/>
        </w:rPr>
        <w:t>ล้านบาท และ</w:t>
      </w:r>
      <w:r>
        <w:rPr>
          <w:rFonts w:ascii="Angsana New" w:hAnsi="Angsana New"/>
          <w:sz w:val="32"/>
          <w:szCs w:val="32"/>
        </w:rPr>
        <w:t xml:space="preserve">         </w:t>
      </w:r>
      <w:r w:rsidRPr="005A0EBD">
        <w:rPr>
          <w:rFonts w:ascii="Angsana New" w:hAnsi="Angsana New" w:hint="cs"/>
          <w:sz w:val="32"/>
          <w:szCs w:val="32"/>
          <w:cs/>
        </w:rPr>
        <w:t xml:space="preserve">ได้จัดสรรกำไรสะสมเป็นเงินสำรองอื่น ๆ จำนวน </w:t>
      </w:r>
      <w:r>
        <w:rPr>
          <w:rFonts w:ascii="Angsana New" w:hAnsi="Angsana New" w:hint="cs"/>
          <w:sz w:val="32"/>
          <w:szCs w:val="32"/>
        </w:rPr>
        <w:t>121</w:t>
      </w:r>
      <w:r w:rsidRPr="005A0EBD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</w:rPr>
        <w:t>50</w:t>
      </w:r>
      <w:r w:rsidRPr="005A0EBD">
        <w:rPr>
          <w:rFonts w:ascii="Angsana New" w:hAnsi="Angsana New"/>
          <w:sz w:val="32"/>
          <w:szCs w:val="32"/>
          <w:cs/>
        </w:rPr>
        <w:t xml:space="preserve"> ล้านบาท เท่ากับจำนวนเงินที่ได้จ่ายซื้อหุ้นคืนจนกว่าจะมีการจำหน่ายหุ้นที่ซื้อคืนได้หมดหรือลดทุนที่ชำระแล้วโดยวิธีตัดหุ้นซื้อคืนที่จำหน่ายไม่หมดแล้วแต่กรณี ทั้งนี้ บริษัทฯไม่ได้จำหน่ายหุ้นที่ซื้อคืนดังกล่าวภายในกำหนดระยะเวลาในการขายหุ้น</w:t>
      </w:r>
      <w:r>
        <w:rPr>
          <w:rFonts w:ascii="Angsana New" w:hAnsi="Angsana New"/>
          <w:sz w:val="32"/>
          <w:szCs w:val="32"/>
        </w:rPr>
        <w:t xml:space="preserve">         </w:t>
      </w:r>
      <w:r w:rsidRPr="005A0EBD">
        <w:rPr>
          <w:rFonts w:ascii="Angsana New" w:hAnsi="Angsana New"/>
          <w:sz w:val="32"/>
          <w:szCs w:val="32"/>
          <w:cs/>
        </w:rPr>
        <w:t xml:space="preserve">ที่ซื้อคืนตั้งแต่วันที่ </w:t>
      </w:r>
      <w:r>
        <w:rPr>
          <w:rFonts w:ascii="Angsana New" w:hAnsi="Angsana New" w:hint="cs"/>
          <w:sz w:val="32"/>
          <w:szCs w:val="32"/>
        </w:rPr>
        <w:t>1</w:t>
      </w:r>
      <w:r w:rsidRPr="005A0EBD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 w:hint="cs"/>
          <w:sz w:val="32"/>
          <w:szCs w:val="32"/>
        </w:rPr>
        <w:t>2563</w:t>
      </w:r>
      <w:r w:rsidRPr="005A0EBD">
        <w:rPr>
          <w:rFonts w:ascii="Angsana New" w:hAnsi="Angsana New"/>
          <w:sz w:val="32"/>
          <w:szCs w:val="32"/>
          <w:cs/>
        </w:rPr>
        <w:t xml:space="preserve"> ถึงวันที่ </w:t>
      </w:r>
      <w:r>
        <w:rPr>
          <w:rFonts w:ascii="Angsana New" w:hAnsi="Angsana New" w:hint="cs"/>
          <w:sz w:val="32"/>
          <w:szCs w:val="32"/>
        </w:rPr>
        <w:t>5</w:t>
      </w:r>
      <w:r w:rsidRPr="005A0EBD">
        <w:rPr>
          <w:rFonts w:ascii="Angsana New" w:hAnsi="Angsana New"/>
          <w:sz w:val="32"/>
          <w:szCs w:val="32"/>
          <w:cs/>
        </w:rPr>
        <w:t xml:space="preserve"> มิถุนายน </w:t>
      </w:r>
      <w:r>
        <w:rPr>
          <w:rFonts w:ascii="Angsana New" w:hAnsi="Angsana New" w:hint="cs"/>
          <w:sz w:val="32"/>
          <w:szCs w:val="32"/>
        </w:rPr>
        <w:t>2563</w:t>
      </w:r>
      <w:r w:rsidRPr="005A0EBD">
        <w:rPr>
          <w:rFonts w:ascii="Angsana New" w:hAnsi="Angsana New"/>
          <w:sz w:val="32"/>
          <w:szCs w:val="32"/>
          <w:cs/>
        </w:rPr>
        <w:t xml:space="preserve"> บริษัทฯได้ดำเนินการลดทุนที่ชำระแล้ว </w:t>
      </w:r>
      <w:r>
        <w:rPr>
          <w:rFonts w:ascii="Angsana New" w:hAnsi="Angsana New"/>
          <w:sz w:val="32"/>
          <w:szCs w:val="32"/>
        </w:rPr>
        <w:t xml:space="preserve">          </w:t>
      </w:r>
      <w:r w:rsidRPr="005A0EBD">
        <w:rPr>
          <w:rFonts w:ascii="Angsana New" w:hAnsi="Angsana New"/>
          <w:sz w:val="32"/>
          <w:szCs w:val="32"/>
          <w:cs/>
        </w:rPr>
        <w:t xml:space="preserve">โดยวิธีตัดหุ้นจดทะเบียนที่ซื้อคืนทั้งหมดจำนวน </w:t>
      </w:r>
      <w:r>
        <w:rPr>
          <w:rFonts w:ascii="Angsana New" w:hAnsi="Angsana New" w:hint="cs"/>
          <w:sz w:val="32"/>
          <w:szCs w:val="32"/>
        </w:rPr>
        <w:t xml:space="preserve">27 </w:t>
      </w:r>
      <w:r w:rsidRPr="005A0EBD">
        <w:rPr>
          <w:rFonts w:ascii="Angsana New" w:hAnsi="Angsana New"/>
          <w:sz w:val="32"/>
          <w:szCs w:val="32"/>
          <w:cs/>
        </w:rPr>
        <w:t xml:space="preserve">ล้านหุ้น มูลค่าหุ้นละ </w:t>
      </w:r>
      <w:r>
        <w:rPr>
          <w:rFonts w:ascii="Angsana New" w:hAnsi="Angsana New" w:hint="cs"/>
          <w:sz w:val="32"/>
          <w:szCs w:val="32"/>
        </w:rPr>
        <w:t xml:space="preserve">1 </w:t>
      </w:r>
      <w:r w:rsidRPr="005A0EBD">
        <w:rPr>
          <w:rFonts w:ascii="Angsana New" w:hAnsi="Angsana New"/>
          <w:sz w:val="32"/>
          <w:szCs w:val="32"/>
          <w:cs/>
        </w:rPr>
        <w:t xml:space="preserve">บาท และปรับลดส่วนเกินมูลค่าหุ้นสามัญจำนวน </w:t>
      </w:r>
      <w:r>
        <w:rPr>
          <w:rFonts w:ascii="Angsana New" w:hAnsi="Angsana New" w:hint="cs"/>
          <w:sz w:val="32"/>
          <w:szCs w:val="32"/>
        </w:rPr>
        <w:t>94</w:t>
      </w:r>
      <w:r w:rsidRPr="005A0EBD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</w:rPr>
        <w:t xml:space="preserve">9 </w:t>
      </w:r>
      <w:r w:rsidRPr="005A0EBD">
        <w:rPr>
          <w:rFonts w:ascii="Angsana New" w:hAnsi="Angsana New"/>
          <w:sz w:val="32"/>
          <w:szCs w:val="32"/>
          <w:cs/>
        </w:rPr>
        <w:t xml:space="preserve">ล้านบาท ภายหลังการลดทุนทุนที่ออกจำหน่ายและชำระเต็มมูลค่าแล้วคิดเป็นจำนวน </w:t>
      </w:r>
      <w:r>
        <w:rPr>
          <w:rFonts w:ascii="Angsana New" w:hAnsi="Angsana New" w:hint="cs"/>
          <w:sz w:val="32"/>
          <w:szCs w:val="32"/>
        </w:rPr>
        <w:t xml:space="preserve">743 </w:t>
      </w:r>
      <w:r w:rsidRPr="005A0EBD">
        <w:rPr>
          <w:rFonts w:ascii="Angsana New" w:hAnsi="Angsana New"/>
          <w:sz w:val="32"/>
          <w:szCs w:val="32"/>
          <w:cs/>
        </w:rPr>
        <w:t xml:space="preserve">ล้านบาท (หุ้นสามัญจำนวน </w:t>
      </w:r>
      <w:r>
        <w:rPr>
          <w:rFonts w:ascii="Angsana New" w:hAnsi="Angsana New" w:hint="cs"/>
          <w:sz w:val="32"/>
          <w:szCs w:val="32"/>
        </w:rPr>
        <w:t xml:space="preserve">743 </w:t>
      </w:r>
      <w:r w:rsidRPr="005A0EBD">
        <w:rPr>
          <w:rFonts w:ascii="Angsana New" w:hAnsi="Angsana New"/>
          <w:sz w:val="32"/>
          <w:szCs w:val="32"/>
          <w:cs/>
        </w:rPr>
        <w:t xml:space="preserve">ล้านหุ้น หุ้นละ </w:t>
      </w:r>
      <w:r>
        <w:rPr>
          <w:rFonts w:ascii="Angsana New" w:hAnsi="Angsana New" w:hint="cs"/>
          <w:sz w:val="32"/>
          <w:szCs w:val="32"/>
        </w:rPr>
        <w:t xml:space="preserve">1 </w:t>
      </w:r>
      <w:r w:rsidRPr="005A0EBD">
        <w:rPr>
          <w:rFonts w:ascii="Angsana New" w:hAnsi="Angsana New"/>
          <w:sz w:val="32"/>
          <w:szCs w:val="32"/>
          <w:cs/>
        </w:rPr>
        <w:t xml:space="preserve">บาท) และได้จดทะเบียนการลดทุนกับกระทรวงพาณิชย์ เมื่อวันที่ </w:t>
      </w:r>
      <w:r>
        <w:rPr>
          <w:rFonts w:ascii="Angsana New" w:hAnsi="Angsana New" w:hint="cs"/>
          <w:sz w:val="32"/>
          <w:szCs w:val="32"/>
        </w:rPr>
        <w:t xml:space="preserve">23 </w:t>
      </w:r>
      <w:r w:rsidRPr="005A0EBD">
        <w:rPr>
          <w:rFonts w:ascii="Angsana New" w:hAnsi="Angsana New"/>
          <w:sz w:val="32"/>
          <w:szCs w:val="32"/>
          <w:cs/>
        </w:rPr>
        <w:t xml:space="preserve">เมษายน </w:t>
      </w:r>
      <w:r>
        <w:rPr>
          <w:rFonts w:ascii="Angsana New" w:hAnsi="Angsana New" w:hint="cs"/>
          <w:sz w:val="32"/>
          <w:szCs w:val="32"/>
        </w:rPr>
        <w:t>2564</w:t>
      </w:r>
      <w:r w:rsidRPr="005A0EBD">
        <w:rPr>
          <w:rFonts w:ascii="Angsana New" w:hAnsi="Angsana New"/>
          <w:sz w:val="32"/>
          <w:szCs w:val="32"/>
          <w:cs/>
        </w:rPr>
        <w:t xml:space="preserve"> และได้โอนกำไรสะสมส่วนที่เป็นสำรองอื่น ๆ จำนวน </w:t>
      </w:r>
      <w:r>
        <w:rPr>
          <w:rFonts w:ascii="Angsana New" w:hAnsi="Angsana New" w:hint="cs"/>
          <w:sz w:val="32"/>
          <w:szCs w:val="32"/>
        </w:rPr>
        <w:t>121</w:t>
      </w:r>
      <w:r w:rsidRPr="005A0EBD">
        <w:rPr>
          <w:rFonts w:ascii="Angsana New" w:hAnsi="Angsana New"/>
          <w:sz w:val="32"/>
          <w:szCs w:val="32"/>
          <w:cs/>
        </w:rPr>
        <w:t>.</w:t>
      </w:r>
      <w:r>
        <w:rPr>
          <w:rFonts w:ascii="Angsana New" w:hAnsi="Angsana New" w:hint="cs"/>
          <w:sz w:val="32"/>
          <w:szCs w:val="32"/>
        </w:rPr>
        <w:t xml:space="preserve">5 </w:t>
      </w:r>
      <w:r w:rsidRPr="005A0EBD">
        <w:rPr>
          <w:rFonts w:ascii="Angsana New" w:hAnsi="Angsana New"/>
          <w:sz w:val="32"/>
          <w:szCs w:val="32"/>
          <w:cs/>
        </w:rPr>
        <w:t>ล้านบาท ไปเป็นส่วนที่ยังไม่ได้จัดสรร</w:t>
      </w:r>
    </w:p>
    <w:p w14:paraId="7EF3099B" w14:textId="77777777" w:rsidR="00630E37" w:rsidRDefault="00630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sz w:val="32"/>
          <w:szCs w:val="32"/>
        </w:rPr>
      </w:pPr>
      <w:r>
        <w:rPr>
          <w:rFonts w:ascii="Angsana New" w:hAnsi="Angsana New"/>
          <w:b/>
          <w:sz w:val="32"/>
          <w:szCs w:val="32"/>
        </w:rPr>
        <w:br w:type="page"/>
      </w:r>
    </w:p>
    <w:p w14:paraId="7DD58219" w14:textId="303511A7" w:rsidR="00B84B1A" w:rsidRPr="004D3E5A" w:rsidRDefault="00AB0D71" w:rsidP="00630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rPr>
          <w:rFonts w:ascii="Angsana New" w:hAnsi="Angsana New"/>
          <w:bCs/>
          <w:sz w:val="32"/>
          <w:szCs w:val="32"/>
        </w:rPr>
      </w:pPr>
      <w:r w:rsidRPr="004D3E5A">
        <w:rPr>
          <w:rFonts w:ascii="Angsana New" w:hAnsi="Angsana New"/>
          <w:b/>
          <w:sz w:val="32"/>
          <w:szCs w:val="32"/>
        </w:rPr>
        <w:lastRenderedPageBreak/>
        <w:t>2</w:t>
      </w:r>
      <w:r w:rsidR="001812ED">
        <w:rPr>
          <w:rFonts w:ascii="Angsana New" w:hAnsi="Angsana New"/>
          <w:b/>
          <w:sz w:val="32"/>
          <w:szCs w:val="32"/>
        </w:rPr>
        <w:t>9</w:t>
      </w:r>
      <w:r w:rsidR="00B84B1A" w:rsidRPr="004D3E5A">
        <w:rPr>
          <w:rFonts w:ascii="Angsana New" w:hAnsi="Angsana New"/>
          <w:b/>
          <w:sz w:val="32"/>
          <w:szCs w:val="32"/>
        </w:rPr>
        <w:t>.</w:t>
      </w:r>
      <w:r w:rsidR="00AA7EF2" w:rsidRPr="004D3E5A">
        <w:rPr>
          <w:rFonts w:ascii="Angsana New" w:hAnsi="Angsana New"/>
          <w:b/>
          <w:sz w:val="32"/>
          <w:szCs w:val="32"/>
        </w:rPr>
        <w:tab/>
      </w:r>
      <w:r w:rsidR="00B84B1A" w:rsidRPr="004D3E5A">
        <w:rPr>
          <w:rFonts w:ascii="Angsana New" w:hAnsi="Angsana New"/>
          <w:bCs/>
          <w:sz w:val="32"/>
          <w:szCs w:val="32"/>
          <w:cs/>
        </w:rPr>
        <w:t>ภาระผูกพัน</w:t>
      </w:r>
    </w:p>
    <w:p w14:paraId="02ECE881" w14:textId="67809F36" w:rsidR="00722ECA" w:rsidRPr="004D3E5A" w:rsidRDefault="00AB0D71" w:rsidP="00AA7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b/>
          <w:sz w:val="32"/>
          <w:szCs w:val="32"/>
        </w:rPr>
      </w:pPr>
      <w:r w:rsidRPr="004D3E5A">
        <w:rPr>
          <w:rFonts w:ascii="Angsana New" w:hAnsi="Angsana New"/>
          <w:b/>
          <w:sz w:val="32"/>
          <w:szCs w:val="32"/>
        </w:rPr>
        <w:t>2</w:t>
      </w:r>
      <w:r w:rsidR="001812ED">
        <w:rPr>
          <w:rFonts w:ascii="Angsana New" w:hAnsi="Angsana New"/>
          <w:b/>
          <w:sz w:val="32"/>
          <w:szCs w:val="32"/>
        </w:rPr>
        <w:t>9</w:t>
      </w:r>
      <w:r w:rsidR="00722ECA" w:rsidRPr="004D3E5A">
        <w:rPr>
          <w:rFonts w:ascii="Angsana New" w:hAnsi="Angsana New"/>
          <w:b/>
          <w:sz w:val="32"/>
          <w:szCs w:val="32"/>
        </w:rPr>
        <w:t>.1</w:t>
      </w:r>
      <w:r w:rsidR="00722ECA" w:rsidRPr="004D3E5A">
        <w:rPr>
          <w:rFonts w:ascii="Angsana New" w:hAnsi="Angsana New"/>
          <w:b/>
          <w:sz w:val="32"/>
          <w:szCs w:val="32"/>
          <w:cs/>
        </w:rPr>
        <w:tab/>
      </w:r>
      <w:r w:rsidR="00722ECA" w:rsidRPr="004D3E5A">
        <w:rPr>
          <w:rFonts w:ascii="Angsana New" w:hAnsi="Angsana New"/>
          <w:bCs/>
          <w:sz w:val="32"/>
          <w:szCs w:val="32"/>
          <w:cs/>
        </w:rPr>
        <w:t>ภาระผูกพันเกี่ยวกับสัญญาเช่า</w:t>
      </w:r>
    </w:p>
    <w:p w14:paraId="55A0543C" w14:textId="388AB182" w:rsidR="00204FB1" w:rsidRPr="004D3E5A" w:rsidRDefault="00722ECA" w:rsidP="00AA7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204FB1" w:rsidRPr="004D3E5A">
        <w:rPr>
          <w:rFonts w:ascii="Angsana New" w:hAnsi="Angsana New" w:hint="cs"/>
          <w:sz w:val="32"/>
          <w:szCs w:val="32"/>
          <w:cs/>
        </w:rPr>
        <w:t>กลุ่มบริษัทได้ทำสัญญาเช่าอุปกรณ์และสัญญาบริการที่เกี่ยวข้อง</w:t>
      </w:r>
      <w:r w:rsidR="00204FB1" w:rsidRPr="004D3E5A">
        <w:rPr>
          <w:rFonts w:ascii="Angsana New" w:hAnsi="Angsana New"/>
          <w:sz w:val="32"/>
          <w:szCs w:val="32"/>
        </w:rPr>
        <w:t xml:space="preserve"> </w:t>
      </w:r>
      <w:r w:rsidR="0034161F">
        <w:rPr>
          <w:rFonts w:ascii="Angsana New" w:hAnsi="Angsana New" w:hint="cs"/>
          <w:sz w:val="32"/>
          <w:szCs w:val="32"/>
          <w:cs/>
        </w:rPr>
        <w:t xml:space="preserve">ซึ่งมีมูลค่าตามสัญญาต่ำ </w:t>
      </w:r>
      <w:r w:rsidR="00204FB1" w:rsidRPr="004D3E5A">
        <w:rPr>
          <w:rFonts w:ascii="Angsana New" w:hAnsi="Angsana New" w:hint="cs"/>
          <w:sz w:val="32"/>
          <w:szCs w:val="32"/>
          <w:cs/>
        </w:rPr>
        <w:t>อายุของสัญญามีระยะเวลาโดยเฉลี่ยประมาณ</w:t>
      </w:r>
      <w:r w:rsidR="008162B2" w:rsidRPr="004D3E5A">
        <w:rPr>
          <w:rFonts w:ascii="Angsana New" w:hAnsi="Angsana New"/>
          <w:sz w:val="32"/>
          <w:szCs w:val="32"/>
        </w:rPr>
        <w:t xml:space="preserve"> 1 - 4</w:t>
      </w:r>
      <w:r w:rsidR="00AF7C75" w:rsidRPr="004D3E5A">
        <w:rPr>
          <w:rFonts w:ascii="Angsana New" w:hAnsi="Angsana New" w:hint="cs"/>
          <w:sz w:val="32"/>
          <w:szCs w:val="32"/>
          <w:cs/>
        </w:rPr>
        <w:t xml:space="preserve"> </w:t>
      </w:r>
      <w:r w:rsidR="00204FB1" w:rsidRPr="004D3E5A">
        <w:rPr>
          <w:rFonts w:ascii="Angsana New" w:hAnsi="Angsana New"/>
          <w:sz w:val="32"/>
          <w:szCs w:val="32"/>
        </w:rPr>
        <w:t xml:space="preserve"> </w:t>
      </w:r>
      <w:r w:rsidR="00204FB1" w:rsidRPr="004D3E5A">
        <w:rPr>
          <w:rFonts w:ascii="Angsana New" w:hAnsi="Angsana New" w:hint="cs"/>
          <w:sz w:val="32"/>
          <w:szCs w:val="32"/>
          <w:cs/>
        </w:rPr>
        <w:t>ปี (</w:t>
      </w:r>
      <w:r w:rsidR="002C1DA6" w:rsidRPr="004D3E5A">
        <w:rPr>
          <w:rFonts w:ascii="Angsana New" w:hAnsi="Angsana New"/>
          <w:sz w:val="32"/>
          <w:szCs w:val="32"/>
        </w:rPr>
        <w:t>2564</w:t>
      </w:r>
      <w:r w:rsidR="00204FB1" w:rsidRPr="004D3E5A">
        <w:rPr>
          <w:rFonts w:ascii="Angsana New" w:hAnsi="Angsana New"/>
          <w:sz w:val="32"/>
          <w:szCs w:val="32"/>
        </w:rPr>
        <w:t xml:space="preserve">: 1 - </w:t>
      </w:r>
      <w:r w:rsidR="008D3E9E" w:rsidRPr="004D3E5A">
        <w:rPr>
          <w:rFonts w:ascii="Angsana New" w:hAnsi="Angsana New"/>
          <w:sz w:val="32"/>
          <w:szCs w:val="32"/>
        </w:rPr>
        <w:t>4</w:t>
      </w:r>
      <w:r w:rsidR="00204FB1" w:rsidRPr="004D3E5A">
        <w:rPr>
          <w:rFonts w:ascii="Angsana New" w:hAnsi="Angsana New"/>
          <w:sz w:val="32"/>
          <w:szCs w:val="32"/>
        </w:rPr>
        <w:t xml:space="preserve"> </w:t>
      </w:r>
      <w:r w:rsidR="00204FB1" w:rsidRPr="004D3E5A">
        <w:rPr>
          <w:rFonts w:ascii="Angsana New" w:hAnsi="Angsana New" w:hint="cs"/>
          <w:sz w:val="32"/>
          <w:szCs w:val="32"/>
          <w:cs/>
        </w:rPr>
        <w:t>ปี) และสัญญาดังกล่าวเป็นสัญญาที่บอกเลิกไม่ได้เว้นแต่คู่สัญญาทั้งสองฝ่ายตกลงยินยอมร่วมกัน</w:t>
      </w:r>
    </w:p>
    <w:p w14:paraId="02CC648F" w14:textId="0B91D6E9" w:rsidR="00204FB1" w:rsidRPr="004D3E5A" w:rsidRDefault="00204FB1" w:rsidP="00AA7EF2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0" w:hanging="540"/>
        <w:jc w:val="thaiDistribut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>          </w:t>
      </w:r>
      <w:r w:rsidRPr="004D3E5A">
        <w:rPr>
          <w:rFonts w:ascii="Angsana New" w:hAnsi="Angsana New" w:hint="cs"/>
          <w:sz w:val="32"/>
          <w:szCs w:val="32"/>
          <w:cs/>
        </w:rPr>
        <w:t>กลุ่มบริษัทมีจำนวนเงินขั้นต่ำที่ต้องจ่ายในอนาคตทั้งสิ้นภายใต้สัญญาเช่าดังนี้</w:t>
      </w:r>
    </w:p>
    <w:tbl>
      <w:tblPr>
        <w:tblW w:w="9092" w:type="dxa"/>
        <w:tblInd w:w="558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241"/>
        <w:gridCol w:w="1268"/>
        <w:gridCol w:w="265"/>
        <w:gridCol w:w="1200"/>
        <w:gridCol w:w="276"/>
        <w:gridCol w:w="1229"/>
        <w:gridCol w:w="267"/>
        <w:gridCol w:w="1346"/>
      </w:tblGrid>
      <w:tr w:rsidR="00204FB1" w:rsidRPr="004D3E5A" w14:paraId="0C7EDB7E" w14:textId="77777777" w:rsidTr="00757C1B">
        <w:trPr>
          <w:trHeight w:val="189"/>
          <w:tblHeader/>
        </w:trPr>
        <w:tc>
          <w:tcPr>
            <w:tcW w:w="17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A757F" w14:textId="77777777" w:rsidR="00204FB1" w:rsidRPr="004D3E5A" w:rsidRDefault="00204FB1" w:rsidP="00AA7EF2">
            <w:pPr>
              <w:spacing w:line="240" w:lineRule="auto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0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BA8825" w14:textId="77777777" w:rsidR="00204FB1" w:rsidRPr="004D3E5A" w:rsidRDefault="00204FB1" w:rsidP="00AA7EF2">
            <w:pPr>
              <w:pStyle w:val="BodyText"/>
              <w:spacing w:after="0"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05B959" w14:textId="77777777" w:rsidR="00204FB1" w:rsidRPr="004D3E5A" w:rsidRDefault="00204FB1" w:rsidP="00AA7E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6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CA4773B" w14:textId="77777777" w:rsidR="00204FB1" w:rsidRPr="004D3E5A" w:rsidRDefault="00204FB1" w:rsidP="00AA7EF2">
            <w:pPr>
              <w:pStyle w:val="BodyText"/>
              <w:spacing w:after="0" w:line="240" w:lineRule="auto"/>
              <w:ind w:left="-108" w:right="-28"/>
              <w:jc w:val="right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(หน่วย: ล้านบาท)</w:t>
            </w:r>
          </w:p>
        </w:tc>
      </w:tr>
      <w:tr w:rsidR="00204FB1" w:rsidRPr="004D3E5A" w14:paraId="16C00FAA" w14:textId="77777777" w:rsidTr="00757C1B">
        <w:trPr>
          <w:tblHeader/>
        </w:trPr>
        <w:tc>
          <w:tcPr>
            <w:tcW w:w="17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B72811" w14:textId="77777777" w:rsidR="00204FB1" w:rsidRPr="004D3E5A" w:rsidRDefault="00204FB1" w:rsidP="00AA7EF2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502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891655" w14:textId="77777777" w:rsidR="00204FB1" w:rsidRPr="004D3E5A" w:rsidRDefault="00204FB1" w:rsidP="00AA7EF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08" w:right="-106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งบการเงินรวม</w:t>
            </w:r>
          </w:p>
        </w:tc>
        <w:tc>
          <w:tcPr>
            <w:tcW w:w="1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2A5B9F" w14:textId="77777777" w:rsidR="00204FB1" w:rsidRPr="004D3E5A" w:rsidRDefault="00204FB1" w:rsidP="00AA7EF2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1563" w:type="pct"/>
            <w:gridSpan w:val="3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409CB10" w14:textId="77777777" w:rsidR="00204FB1" w:rsidRPr="004D3E5A" w:rsidRDefault="00204FB1" w:rsidP="00AA7EF2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08" w:right="-107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8D3E9E" w:rsidRPr="004D3E5A" w14:paraId="016B3E6B" w14:textId="77777777" w:rsidTr="00757C1B">
        <w:trPr>
          <w:tblHeader/>
        </w:trPr>
        <w:tc>
          <w:tcPr>
            <w:tcW w:w="178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25A0FB" w14:textId="77777777" w:rsidR="008D3E9E" w:rsidRPr="004D3E5A" w:rsidRDefault="008D3E9E" w:rsidP="008D3E9E">
            <w:pPr>
              <w:spacing w:line="240" w:lineRule="auto"/>
              <w:ind w:right="-108"/>
              <w:jc w:val="thaiDistribute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97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B9DAE2C" w14:textId="77777777" w:rsidR="008D3E9E" w:rsidRPr="004D3E5A" w:rsidRDefault="00757C1B" w:rsidP="008D3E9E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13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FCAE3" w14:textId="77777777" w:rsidR="008D3E9E" w:rsidRPr="004D3E5A" w:rsidRDefault="008D3E9E" w:rsidP="008D3E9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660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3875EE0" w14:textId="77777777" w:rsidR="008D3E9E" w:rsidRPr="004D3E5A" w:rsidRDefault="00757C1B" w:rsidP="008D3E9E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  <w:tc>
          <w:tcPr>
            <w:tcW w:w="1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F8D52" w14:textId="77777777" w:rsidR="008D3E9E" w:rsidRPr="004D3E5A" w:rsidRDefault="008D3E9E" w:rsidP="008D3E9E">
            <w:pPr>
              <w:spacing w:line="240" w:lineRule="auto"/>
              <w:jc w:val="center"/>
              <w:rPr>
                <w:rFonts w:ascii="Angsana New" w:hAnsi="Angsana New"/>
                <w:b/>
                <w:bCs/>
                <w:sz w:val="32"/>
                <w:szCs w:val="32"/>
                <w:cs/>
              </w:rPr>
            </w:pPr>
          </w:p>
        </w:tc>
        <w:tc>
          <w:tcPr>
            <w:tcW w:w="676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55ED4360" w14:textId="77777777" w:rsidR="008D3E9E" w:rsidRPr="004D3E5A" w:rsidRDefault="00757C1B" w:rsidP="008D3E9E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13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2565</w:t>
            </w:r>
          </w:p>
        </w:tc>
        <w:tc>
          <w:tcPr>
            <w:tcW w:w="1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3EA9BF" w14:textId="77777777" w:rsidR="008D3E9E" w:rsidRPr="004D3E5A" w:rsidRDefault="008D3E9E" w:rsidP="008D3E9E">
            <w:pPr>
              <w:pStyle w:val="BodyText"/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</w:p>
        </w:tc>
        <w:tc>
          <w:tcPr>
            <w:tcW w:w="741" w:type="pct"/>
            <w:tcBorders>
              <w:top w:val="nil"/>
              <w:left w:val="nil"/>
              <w:right w:val="nil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2102BF22" w14:textId="77777777" w:rsidR="008D3E9E" w:rsidRPr="004D3E5A" w:rsidRDefault="00757C1B" w:rsidP="008D3E9E">
            <w:pPr>
              <w:pStyle w:val="BodyText"/>
              <w:pBdr>
                <w:bottom w:val="single" w:sz="4" w:space="1" w:color="auto"/>
              </w:pBdr>
              <w:spacing w:after="0" w:line="240" w:lineRule="auto"/>
              <w:ind w:left="-108" w:right="-110"/>
              <w:jc w:val="center"/>
              <w:rPr>
                <w:rFonts w:ascii="Angsana New" w:hAnsi="Angsana New"/>
                <w:b/>
                <w:bCs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2564</w:t>
            </w:r>
          </w:p>
        </w:tc>
      </w:tr>
      <w:tr w:rsidR="00204FB1" w:rsidRPr="004D3E5A" w14:paraId="1645056E" w14:textId="77777777" w:rsidTr="00757C1B">
        <w:tc>
          <w:tcPr>
            <w:tcW w:w="178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0A4631CB" w14:textId="77777777" w:rsidR="00204FB1" w:rsidRPr="004D3E5A" w:rsidRDefault="00204FB1" w:rsidP="00AA7EF2">
            <w:pPr>
              <w:spacing w:line="240" w:lineRule="auto"/>
              <w:rPr>
                <w:rFonts w:ascii="Angsana New" w:hAnsi="Angsana New"/>
                <w:sz w:val="32"/>
                <w:szCs w:val="32"/>
                <w:u w:val="single"/>
              </w:rPr>
            </w:pPr>
            <w:r w:rsidRPr="004D3E5A">
              <w:rPr>
                <w:rFonts w:ascii="Angsana New" w:hAnsi="Angsana New"/>
                <w:sz w:val="32"/>
                <w:szCs w:val="32"/>
                <w:u w:val="single"/>
                <w:cs/>
              </w:rPr>
              <w:t>จ่ายชำระภายใน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F0DE96" w14:textId="77777777" w:rsidR="00204FB1" w:rsidRPr="004D3E5A" w:rsidRDefault="00204FB1" w:rsidP="00AA7EF2">
            <w:pPr>
              <w:pStyle w:val="acctfourfigures"/>
              <w:spacing w:line="240" w:lineRule="auto"/>
              <w:ind w:right="-112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7FB6B" w14:textId="77777777" w:rsidR="00204FB1" w:rsidRPr="004D3E5A" w:rsidRDefault="00204FB1" w:rsidP="00AA7EF2">
            <w:pPr>
              <w:pStyle w:val="acctfourfigures"/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950EA3" w14:textId="77777777" w:rsidR="00204FB1" w:rsidRPr="004D3E5A" w:rsidRDefault="00204FB1" w:rsidP="00AA7EF2">
            <w:pPr>
              <w:pStyle w:val="acctfourfigures"/>
              <w:spacing w:line="240" w:lineRule="auto"/>
              <w:ind w:left="-108" w:right="-112"/>
              <w:rPr>
                <w:rFonts w:ascii="Angsana New" w:hAnsi="Angsana New"/>
                <w:sz w:val="32"/>
                <w:szCs w:val="32"/>
                <w:lang w:val="en-US"/>
              </w:rPr>
            </w:pPr>
          </w:p>
        </w:tc>
        <w:tc>
          <w:tcPr>
            <w:tcW w:w="1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5F6A17" w14:textId="77777777" w:rsidR="00204FB1" w:rsidRPr="004D3E5A" w:rsidRDefault="00204FB1" w:rsidP="00AA7EF2">
            <w:pPr>
              <w:pStyle w:val="1-Number"/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67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75DD55" w14:textId="77777777" w:rsidR="00204FB1" w:rsidRPr="004D3E5A" w:rsidRDefault="00204FB1" w:rsidP="00AA7EF2">
            <w:pPr>
              <w:pStyle w:val="1-Number"/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1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8CBCA" w14:textId="77777777" w:rsidR="00204FB1" w:rsidRPr="004D3E5A" w:rsidRDefault="00204FB1" w:rsidP="00AA7EF2">
            <w:pPr>
              <w:pStyle w:val="1-Number"/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  <w:tc>
          <w:tcPr>
            <w:tcW w:w="741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EC9EA" w14:textId="77777777" w:rsidR="00204FB1" w:rsidRPr="004D3E5A" w:rsidRDefault="00204FB1" w:rsidP="00AA7EF2">
            <w:pPr>
              <w:pStyle w:val="1-Number"/>
              <w:spacing w:line="240" w:lineRule="auto"/>
              <w:ind w:left="-108" w:right="-112"/>
              <w:jc w:val="left"/>
              <w:rPr>
                <w:sz w:val="32"/>
                <w:szCs w:val="32"/>
              </w:rPr>
            </w:pPr>
          </w:p>
        </w:tc>
      </w:tr>
      <w:tr w:rsidR="00757C1B" w:rsidRPr="004D3E5A" w14:paraId="1904559D" w14:textId="77777777" w:rsidTr="00757C1B">
        <w:tc>
          <w:tcPr>
            <w:tcW w:w="178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0EE0441" w14:textId="77777777" w:rsidR="00757C1B" w:rsidRPr="004D3E5A" w:rsidRDefault="00757C1B" w:rsidP="00757C1B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  </w:t>
            </w: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 xml:space="preserve"> ภายใน</w:t>
            </w:r>
            <w:r w:rsidRPr="004D3E5A">
              <w:rPr>
                <w:rFonts w:ascii="Angsana New" w:hAnsi="Angsana New"/>
                <w:sz w:val="32"/>
                <w:szCs w:val="32"/>
              </w:rPr>
              <w:t xml:space="preserve"> 1</w:t>
            </w: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62633C3" w14:textId="77777777" w:rsidR="00757C1B" w:rsidRPr="004D3E5A" w:rsidRDefault="008162B2" w:rsidP="00757C1B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5.5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9CAD50" w14:textId="77777777" w:rsidR="00757C1B" w:rsidRPr="004D3E5A" w:rsidRDefault="00757C1B" w:rsidP="00757C1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3FB19813" w14:textId="77777777" w:rsidR="00757C1B" w:rsidRPr="004D3E5A" w:rsidRDefault="00757C1B" w:rsidP="00757C1B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4</w:t>
            </w:r>
          </w:p>
        </w:tc>
        <w:tc>
          <w:tcPr>
            <w:tcW w:w="1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23EBB8" w14:textId="77777777" w:rsidR="00757C1B" w:rsidRPr="004D3E5A" w:rsidRDefault="00757C1B" w:rsidP="00757C1B">
            <w:pPr>
              <w:pStyle w:val="1-Number"/>
              <w:spacing w:line="240" w:lineRule="auto"/>
              <w:ind w:left="-108" w:right="-112"/>
              <w:jc w:val="center"/>
              <w:rPr>
                <w:sz w:val="32"/>
                <w:szCs w:val="32"/>
              </w:rPr>
            </w:pPr>
          </w:p>
        </w:tc>
        <w:tc>
          <w:tcPr>
            <w:tcW w:w="67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C16AB03" w14:textId="77777777" w:rsidR="00757C1B" w:rsidRPr="004D3E5A" w:rsidRDefault="008162B2" w:rsidP="00757C1B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4.8</w:t>
            </w:r>
          </w:p>
        </w:tc>
        <w:tc>
          <w:tcPr>
            <w:tcW w:w="1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B82A2" w14:textId="77777777" w:rsidR="00757C1B" w:rsidRPr="004D3E5A" w:rsidRDefault="00757C1B" w:rsidP="00757C1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ABF53F2" w14:textId="77777777" w:rsidR="00757C1B" w:rsidRPr="004D3E5A" w:rsidRDefault="00757C1B" w:rsidP="00757C1B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2</w:t>
            </w:r>
          </w:p>
        </w:tc>
      </w:tr>
      <w:tr w:rsidR="00757C1B" w:rsidRPr="004D3E5A" w14:paraId="704035E1" w14:textId="77777777" w:rsidTr="00757C1B">
        <w:tc>
          <w:tcPr>
            <w:tcW w:w="1782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565534B0" w14:textId="77777777" w:rsidR="00757C1B" w:rsidRPr="004D3E5A" w:rsidRDefault="00757C1B" w:rsidP="00757C1B">
            <w:pPr>
              <w:spacing w:line="240" w:lineRule="auto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   1</w:t>
            </w: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 xml:space="preserve"> ปี ถึง </w:t>
            </w:r>
            <w:r w:rsidRPr="004D3E5A">
              <w:rPr>
                <w:rFonts w:ascii="Angsana New" w:hAnsi="Angsana New"/>
                <w:sz w:val="32"/>
                <w:szCs w:val="32"/>
              </w:rPr>
              <w:t>4</w:t>
            </w:r>
            <w:r w:rsidRPr="004D3E5A">
              <w:rPr>
                <w:rFonts w:ascii="Angsana New" w:hAnsi="Angsana New" w:hint="cs"/>
                <w:sz w:val="32"/>
                <w:szCs w:val="32"/>
                <w:cs/>
              </w:rPr>
              <w:t xml:space="preserve"> ปี</w:t>
            </w:r>
          </w:p>
        </w:tc>
        <w:tc>
          <w:tcPr>
            <w:tcW w:w="697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DD316D0" w14:textId="77777777" w:rsidR="00757C1B" w:rsidRPr="004D3E5A" w:rsidRDefault="008162B2" w:rsidP="00757C1B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46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1ED8FE" w14:textId="77777777" w:rsidR="00757C1B" w:rsidRPr="004D3E5A" w:rsidRDefault="00757C1B" w:rsidP="00757C1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660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2877614A" w14:textId="77777777" w:rsidR="00757C1B" w:rsidRPr="004D3E5A" w:rsidRDefault="00757C1B" w:rsidP="00757C1B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1</w:t>
            </w:r>
          </w:p>
        </w:tc>
        <w:tc>
          <w:tcPr>
            <w:tcW w:w="152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DC25A2" w14:textId="77777777" w:rsidR="00757C1B" w:rsidRPr="004D3E5A" w:rsidRDefault="00757C1B" w:rsidP="00757C1B">
            <w:pPr>
              <w:pStyle w:val="1-Number"/>
              <w:spacing w:line="240" w:lineRule="auto"/>
              <w:ind w:left="-108" w:right="-112"/>
              <w:jc w:val="center"/>
              <w:rPr>
                <w:sz w:val="32"/>
                <w:szCs w:val="32"/>
              </w:rPr>
            </w:pPr>
          </w:p>
        </w:tc>
        <w:tc>
          <w:tcPr>
            <w:tcW w:w="676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69C71D9" w14:textId="77777777" w:rsidR="00757C1B" w:rsidRPr="004D3E5A" w:rsidRDefault="008162B2" w:rsidP="00757C1B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rtl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1.2</w:t>
            </w:r>
          </w:p>
        </w:tc>
        <w:tc>
          <w:tcPr>
            <w:tcW w:w="147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C85BEF" w14:textId="77777777" w:rsidR="00757C1B" w:rsidRPr="004D3E5A" w:rsidRDefault="00757C1B" w:rsidP="00757C1B">
            <w:pPr>
              <w:pStyle w:val="acctfourfigures"/>
              <w:spacing w:line="240" w:lineRule="auto"/>
              <w:jc w:val="center"/>
              <w:rPr>
                <w:rFonts w:ascii="Angsana New" w:hAnsi="Angsana New"/>
                <w:sz w:val="32"/>
                <w:szCs w:val="32"/>
              </w:rPr>
            </w:pPr>
          </w:p>
        </w:tc>
        <w:tc>
          <w:tcPr>
            <w:tcW w:w="741" w:type="pct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  <w:hideMark/>
          </w:tcPr>
          <w:p w14:paraId="737BD250" w14:textId="77777777" w:rsidR="00757C1B" w:rsidRPr="004D3E5A" w:rsidRDefault="00757C1B" w:rsidP="00757C1B">
            <w:pPr>
              <w:spacing w:line="240" w:lineRule="auto"/>
              <w:jc w:val="center"/>
              <w:rPr>
                <w:rFonts w:ascii="Angsana New" w:hAnsi="Angsana New"/>
                <w:sz w:val="32"/>
                <w:szCs w:val="32"/>
                <w:cs/>
              </w:rPr>
            </w:pPr>
            <w:r w:rsidRPr="004D3E5A">
              <w:rPr>
                <w:rFonts w:ascii="Angsana New" w:hAnsi="Angsana New"/>
                <w:sz w:val="32"/>
                <w:szCs w:val="32"/>
              </w:rPr>
              <w:t>-</w:t>
            </w:r>
          </w:p>
        </w:tc>
      </w:tr>
    </w:tbl>
    <w:p w14:paraId="7CD89E93" w14:textId="6FD444B9" w:rsidR="002E4C83" w:rsidRPr="004D3E5A" w:rsidRDefault="00AB0D71" w:rsidP="00630E37">
      <w:pPr>
        <w:tabs>
          <w:tab w:val="clear" w:pos="227"/>
          <w:tab w:val="clear" w:pos="454"/>
          <w:tab w:val="clear" w:pos="6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D3E5A">
        <w:rPr>
          <w:rFonts w:ascii="Angsana New" w:hAnsi="Angsana New"/>
          <w:b/>
          <w:bCs/>
          <w:sz w:val="32"/>
          <w:szCs w:val="32"/>
        </w:rPr>
        <w:t>2</w:t>
      </w:r>
      <w:r w:rsidR="00F20344">
        <w:rPr>
          <w:rFonts w:ascii="Angsana New" w:hAnsi="Angsana New"/>
          <w:b/>
          <w:bCs/>
          <w:sz w:val="32"/>
          <w:szCs w:val="32"/>
        </w:rPr>
        <w:t>9</w:t>
      </w:r>
      <w:r w:rsidR="002E4C83" w:rsidRPr="004D3E5A">
        <w:rPr>
          <w:rFonts w:ascii="Angsana New" w:hAnsi="Angsana New"/>
          <w:b/>
          <w:bCs/>
          <w:sz w:val="32"/>
          <w:szCs w:val="32"/>
        </w:rPr>
        <w:t>.2</w:t>
      </w:r>
      <w:r w:rsidR="005F2AB8" w:rsidRPr="004D3E5A">
        <w:rPr>
          <w:rFonts w:ascii="Angsana New" w:hAnsi="Angsana New"/>
          <w:b/>
          <w:bCs/>
          <w:sz w:val="32"/>
          <w:szCs w:val="32"/>
        </w:rPr>
        <w:tab/>
      </w:r>
      <w:r w:rsidR="002E4C83" w:rsidRPr="004D3E5A">
        <w:rPr>
          <w:rFonts w:ascii="Angsana New" w:hAnsi="Angsana New"/>
          <w:b/>
          <w:bCs/>
          <w:sz w:val="32"/>
          <w:szCs w:val="32"/>
          <w:cs/>
        </w:rPr>
        <w:t>ภาระผูกพันเกี่ยวกับสัญญาการให้สิทธิและสัญญารับบริการจัดหาสินค้า</w:t>
      </w:r>
    </w:p>
    <w:p w14:paraId="1D485AA6" w14:textId="77777777" w:rsidR="00FE77DC" w:rsidRPr="004D3E5A" w:rsidRDefault="00FE77DC" w:rsidP="005F2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  <w:cs/>
        </w:rPr>
        <w:t>สัญญาการให้สิทธิ</w:t>
      </w:r>
      <w:r w:rsidRPr="004D3E5A">
        <w:rPr>
          <w:rFonts w:ascii="Angsana New" w:hAnsi="Angsana New"/>
          <w:b/>
          <w:bCs/>
          <w:sz w:val="32"/>
          <w:szCs w:val="32"/>
          <w:cs/>
        </w:rPr>
        <w:tab/>
      </w:r>
      <w:r w:rsidRPr="004D3E5A">
        <w:rPr>
          <w:rFonts w:ascii="Angsana New" w:hAnsi="Angsana New"/>
          <w:b/>
          <w:bCs/>
          <w:sz w:val="32"/>
          <w:szCs w:val="32"/>
          <w:cs/>
        </w:rPr>
        <w:tab/>
      </w:r>
    </w:p>
    <w:p w14:paraId="7BCA65D9" w14:textId="77777777" w:rsidR="00FE77DC" w:rsidRPr="004D3E5A" w:rsidRDefault="00FE77DC" w:rsidP="005F2AB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>บริษัทฯได้ทำสัญญาหลายฉบับในการรับสิทธิในการ</w:t>
      </w:r>
      <w:r w:rsidRPr="004D3E5A">
        <w:rPr>
          <w:rFonts w:ascii="Angsana New" w:hAnsi="Angsana New" w:hint="cs"/>
          <w:sz w:val="32"/>
          <w:szCs w:val="32"/>
          <w:cs/>
        </w:rPr>
        <w:t xml:space="preserve">ใช้ตราสินค้า </w:t>
      </w:r>
      <w:r w:rsidRPr="004D3E5A">
        <w:rPr>
          <w:rFonts w:ascii="Angsana New" w:hAnsi="Angsana New"/>
          <w:sz w:val="32"/>
          <w:szCs w:val="32"/>
          <w:cs/>
        </w:rPr>
        <w:t>ออกแบบ ผลิตและจัดจำหน่ายผลิตภัณฑ์</w:t>
      </w:r>
      <w:r w:rsidRPr="004D3E5A">
        <w:rPr>
          <w:rFonts w:ascii="Angsana New" w:hAnsi="Angsana New" w:hint="cs"/>
          <w:sz w:val="32"/>
          <w:szCs w:val="32"/>
          <w:cs/>
        </w:rPr>
        <w:t xml:space="preserve">ภายใต้ตราสินค้าของผู้ให้สิทธิ </w:t>
      </w:r>
      <w:r w:rsidRPr="004D3E5A">
        <w:rPr>
          <w:rFonts w:ascii="Angsana New" w:hAnsi="Angsana New"/>
          <w:sz w:val="32"/>
          <w:szCs w:val="32"/>
          <w:cs/>
        </w:rPr>
        <w:t>บริษัทฯผูกพันที่จะต้องจ่ายค่า</w:t>
      </w:r>
      <w:r w:rsidRPr="004D3E5A">
        <w:rPr>
          <w:rFonts w:ascii="Angsana New" w:hAnsi="Angsana New" w:hint="cs"/>
          <w:sz w:val="32"/>
          <w:szCs w:val="32"/>
          <w:cs/>
        </w:rPr>
        <w:t>ตอบแทน</w:t>
      </w:r>
      <w:r w:rsidRPr="004D3E5A">
        <w:rPr>
          <w:rFonts w:ascii="Angsana New" w:hAnsi="Angsana New"/>
          <w:sz w:val="32"/>
          <w:szCs w:val="32"/>
          <w:cs/>
        </w:rPr>
        <w:t>ให้แก่คู่สัญญาตามเงื่อนไขที่</w:t>
      </w:r>
      <w:r w:rsidRPr="004D3E5A">
        <w:rPr>
          <w:rFonts w:ascii="Angsana New" w:hAnsi="Angsana New" w:hint="cs"/>
          <w:sz w:val="32"/>
          <w:szCs w:val="32"/>
          <w:cs/>
        </w:rPr>
        <w:t xml:space="preserve">            </w:t>
      </w:r>
      <w:r w:rsidRPr="004D3E5A">
        <w:rPr>
          <w:rFonts w:ascii="Angsana New" w:hAnsi="Angsana New"/>
          <w:sz w:val="32"/>
          <w:szCs w:val="32"/>
          <w:cs/>
        </w:rPr>
        <w:t>ระบุในสัญญา</w:t>
      </w:r>
    </w:p>
    <w:p w14:paraId="1EB223FB" w14:textId="77777777" w:rsidR="00FE77DC" w:rsidRPr="004D3E5A" w:rsidRDefault="00FE77DC" w:rsidP="005F2AB8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  <w:cs/>
        </w:rPr>
        <w:t>สัญญารับบริการจัดหาสินค้า</w:t>
      </w:r>
    </w:p>
    <w:p w14:paraId="331B0843" w14:textId="77777777" w:rsidR="00FE77DC" w:rsidRPr="004D3E5A" w:rsidRDefault="00FE77DC" w:rsidP="005F2AB8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 xml:space="preserve">บริษัทฯได้ทำสัญญารับบริการจัดหาสินค้ากับผู้ให้บริการรายหนึ่ง เกี่ยวกับการจัดหาและประสานงานกับผู้ผลิตและผู้จัดจำหน่ายสินค้า โดยมีระยะเวลาสิ้นสุดวันที่ </w:t>
      </w:r>
      <w:r w:rsidRPr="004D3E5A">
        <w:rPr>
          <w:rFonts w:ascii="Angsana New" w:hAnsi="Angsana New"/>
          <w:sz w:val="32"/>
          <w:szCs w:val="32"/>
        </w:rPr>
        <w:t>31</w:t>
      </w:r>
      <w:r w:rsidRPr="004D3E5A">
        <w:rPr>
          <w:rFonts w:ascii="Angsana New" w:hAnsi="Angsana New"/>
          <w:sz w:val="32"/>
          <w:szCs w:val="32"/>
          <w:cs/>
        </w:rPr>
        <w:t xml:space="preserve"> ธันวาคม </w:t>
      </w:r>
      <w:r w:rsidRPr="004D3E5A">
        <w:rPr>
          <w:rFonts w:ascii="Angsana New" w:hAnsi="Angsana New"/>
          <w:sz w:val="32"/>
          <w:szCs w:val="32"/>
        </w:rPr>
        <w:t>256</w:t>
      </w:r>
      <w:r w:rsidR="002950EC" w:rsidRPr="004D3E5A">
        <w:rPr>
          <w:rFonts w:ascii="Angsana New" w:hAnsi="Angsana New"/>
          <w:sz w:val="32"/>
          <w:szCs w:val="32"/>
        </w:rPr>
        <w:t>5</w:t>
      </w:r>
      <w:r w:rsidRPr="004D3E5A">
        <w:rPr>
          <w:rFonts w:ascii="Angsana New" w:hAnsi="Angsana New"/>
          <w:sz w:val="32"/>
          <w:szCs w:val="32"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บริษัทฯผูกพันที่จะต้องจ่ายค่าบริการให้แก่คู่สัญญาตามเงื่อนไขที่ระบุในสัญญา</w:t>
      </w:r>
    </w:p>
    <w:p w14:paraId="2B539FC8" w14:textId="77777777" w:rsidR="00630E37" w:rsidRDefault="00630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2F18AF08" w14:textId="4CC48C9F" w:rsidR="00B84B1A" w:rsidRPr="004D3E5A" w:rsidRDefault="00F20344" w:rsidP="005F2AB8">
      <w:pPr>
        <w:tabs>
          <w:tab w:val="clear" w:pos="227"/>
          <w:tab w:val="clear" w:pos="454"/>
          <w:tab w:val="clear" w:pos="680"/>
        </w:tabs>
        <w:spacing w:before="120" w:after="120" w:line="240" w:lineRule="auto"/>
        <w:ind w:left="540" w:hanging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>
        <w:rPr>
          <w:rFonts w:ascii="Angsana New" w:hAnsi="Angsana New"/>
          <w:b/>
          <w:bCs/>
          <w:sz w:val="32"/>
          <w:szCs w:val="32"/>
        </w:rPr>
        <w:lastRenderedPageBreak/>
        <w:t>30</w:t>
      </w:r>
      <w:r w:rsidR="00B84B1A" w:rsidRPr="004D3E5A">
        <w:rPr>
          <w:rFonts w:ascii="Angsana New" w:hAnsi="Angsana New"/>
          <w:b/>
          <w:bCs/>
          <w:sz w:val="32"/>
          <w:szCs w:val="32"/>
        </w:rPr>
        <w:t>.</w:t>
      </w:r>
      <w:r w:rsidR="00976CCC" w:rsidRPr="004D3E5A">
        <w:rPr>
          <w:rFonts w:ascii="Angsana New" w:hAnsi="Angsana New"/>
          <w:b/>
          <w:bCs/>
          <w:sz w:val="32"/>
          <w:szCs w:val="32"/>
        </w:rPr>
        <w:tab/>
      </w:r>
      <w:r w:rsidR="00B84B1A" w:rsidRPr="004D3E5A">
        <w:rPr>
          <w:rFonts w:ascii="Angsana New" w:hAnsi="Angsana New"/>
          <w:b/>
          <w:bCs/>
          <w:sz w:val="32"/>
          <w:szCs w:val="32"/>
          <w:cs/>
        </w:rPr>
        <w:t>ลำดับชั้นของมูลค่ายุติธรรม</w:t>
      </w:r>
      <w:r w:rsidR="005309EC" w:rsidRPr="004D3E5A">
        <w:rPr>
          <w:rFonts w:ascii="Angsana New" w:hAnsi="Angsana New" w:hint="cs"/>
          <w:b/>
          <w:bCs/>
          <w:sz w:val="32"/>
          <w:szCs w:val="32"/>
          <w:cs/>
        </w:rPr>
        <w:t>ของเครื่องมือการเงิน</w:t>
      </w:r>
    </w:p>
    <w:p w14:paraId="60FFA4B0" w14:textId="77777777" w:rsidR="00B84B1A" w:rsidRPr="004D3E5A" w:rsidRDefault="007D0CEA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 w:hint="cs"/>
          <w:sz w:val="32"/>
          <w:szCs w:val="32"/>
          <w:cs/>
        </w:rPr>
        <w:t xml:space="preserve">ณ วันที่ </w:t>
      </w:r>
      <w:r w:rsidR="00226653" w:rsidRPr="004D3E5A">
        <w:rPr>
          <w:rFonts w:ascii="Angsana New" w:hAnsi="Angsana New"/>
          <w:sz w:val="32"/>
          <w:szCs w:val="32"/>
        </w:rPr>
        <w:t xml:space="preserve">31 </w:t>
      </w:r>
      <w:r w:rsidR="00226653" w:rsidRPr="004D3E5A">
        <w:rPr>
          <w:rFonts w:ascii="Angsana New" w:hAnsi="Angsana New"/>
          <w:sz w:val="32"/>
          <w:szCs w:val="32"/>
          <w:cs/>
        </w:rPr>
        <w:t xml:space="preserve">ธันวาคม </w:t>
      </w:r>
      <w:r w:rsidR="00757C1B" w:rsidRPr="004D3E5A">
        <w:rPr>
          <w:rFonts w:ascii="Angsana New" w:hAnsi="Angsana New"/>
          <w:sz w:val="32"/>
          <w:szCs w:val="32"/>
        </w:rPr>
        <w:t>2565</w:t>
      </w:r>
      <w:r w:rsidR="00226653" w:rsidRPr="004D3E5A">
        <w:rPr>
          <w:rFonts w:ascii="Angsana New" w:hAnsi="Angsana New"/>
          <w:sz w:val="32"/>
          <w:szCs w:val="32"/>
        </w:rPr>
        <w:t xml:space="preserve"> </w:t>
      </w:r>
      <w:r w:rsidR="00E422DC" w:rsidRPr="004D3E5A">
        <w:rPr>
          <w:rFonts w:ascii="Angsana New" w:hAnsi="Angsana New" w:hint="cs"/>
          <w:sz w:val="32"/>
          <w:szCs w:val="32"/>
          <w:cs/>
        </w:rPr>
        <w:t xml:space="preserve">และ </w:t>
      </w:r>
      <w:r w:rsidR="00757C1B" w:rsidRPr="004D3E5A">
        <w:rPr>
          <w:rFonts w:ascii="Angsana New" w:hAnsi="Angsana New"/>
          <w:sz w:val="32"/>
          <w:szCs w:val="32"/>
        </w:rPr>
        <w:t>2564</w:t>
      </w:r>
      <w:r w:rsidR="00E64963" w:rsidRPr="004D3E5A">
        <w:rPr>
          <w:rFonts w:ascii="Angsana New" w:hAnsi="Angsana New"/>
          <w:sz w:val="32"/>
          <w:szCs w:val="32"/>
          <w:cs/>
        </w:rPr>
        <w:t xml:space="preserve"> </w:t>
      </w:r>
      <w:r w:rsidR="007375B9" w:rsidRPr="004D3E5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84B1A" w:rsidRPr="004D3E5A">
        <w:rPr>
          <w:rFonts w:ascii="Angsana New" w:hAnsi="Angsana New"/>
          <w:sz w:val="32"/>
          <w:szCs w:val="32"/>
          <w:cs/>
        </w:rPr>
        <w:t>มีสินทรัพย์ที่วัดมูลค่าด้วยมูลค่ายุติธรรมแยกแสดงตามลำดับชั้นของมูลค่ายุติธรรม ดังนี้</w:t>
      </w:r>
      <w:r w:rsidR="00B84B1A" w:rsidRPr="004D3E5A">
        <w:rPr>
          <w:rFonts w:ascii="Angsana New" w:hAnsi="Angsana New"/>
          <w:sz w:val="32"/>
          <w:szCs w:val="32"/>
        </w:rPr>
        <w:t xml:space="preserve"> </w:t>
      </w:r>
    </w:p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350"/>
        <w:gridCol w:w="1350"/>
        <w:gridCol w:w="1350"/>
      </w:tblGrid>
      <w:tr w:rsidR="00B37302" w:rsidRPr="004D3E5A" w14:paraId="102149A0" w14:textId="77777777" w:rsidTr="00254738">
        <w:tc>
          <w:tcPr>
            <w:tcW w:w="9360" w:type="dxa"/>
            <w:gridSpan w:val="5"/>
            <w:vAlign w:val="bottom"/>
          </w:tcPr>
          <w:p w14:paraId="4A5DEB86" w14:textId="77777777" w:rsidR="00B37302" w:rsidRPr="004D3E5A" w:rsidRDefault="00B37302" w:rsidP="00254738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D3E5A">
              <w:rPr>
                <w:rFonts w:ascii="Angsana New" w:hAnsi="Angsana New"/>
                <w:kern w:val="28"/>
                <w:sz w:val="30"/>
                <w:szCs w:val="30"/>
                <w:cs/>
              </w:rPr>
              <w:br w:type="page"/>
              <w:t>(หน่วย: ล้านบาท)</w:t>
            </w:r>
          </w:p>
        </w:tc>
      </w:tr>
      <w:tr w:rsidR="00B37302" w:rsidRPr="004D3E5A" w14:paraId="20825CA8" w14:textId="77777777" w:rsidTr="00254738">
        <w:tc>
          <w:tcPr>
            <w:tcW w:w="3960" w:type="dxa"/>
            <w:vAlign w:val="bottom"/>
          </w:tcPr>
          <w:p w14:paraId="68123FB6" w14:textId="77777777" w:rsidR="00B37302" w:rsidRPr="004D3E5A" w:rsidRDefault="00B37302" w:rsidP="00254738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1F2318FD" w14:textId="77777777" w:rsidR="00B37302" w:rsidRPr="004D3E5A" w:rsidRDefault="00B37302" w:rsidP="00254738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D3E5A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งบการเงินรวม/งบการเงินเฉพาะกิจการ</w:t>
            </w:r>
          </w:p>
        </w:tc>
      </w:tr>
      <w:tr w:rsidR="00B37302" w:rsidRPr="004D3E5A" w14:paraId="0FF1A235" w14:textId="77777777" w:rsidTr="00254738">
        <w:tc>
          <w:tcPr>
            <w:tcW w:w="3960" w:type="dxa"/>
            <w:vAlign w:val="bottom"/>
          </w:tcPr>
          <w:p w14:paraId="44295C18" w14:textId="77777777" w:rsidR="00B37302" w:rsidRPr="004D3E5A" w:rsidRDefault="00B37302" w:rsidP="00254738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01BECE01" w14:textId="77777777" w:rsidR="00B37302" w:rsidRPr="004D3E5A" w:rsidRDefault="00B37302" w:rsidP="00254738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kern w:val="28"/>
                <w:sz w:val="30"/>
                <w:szCs w:val="30"/>
              </w:rPr>
              <w:t xml:space="preserve">31 </w:t>
            </w:r>
            <w:r w:rsidRPr="004D3E5A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ธันวาคม </w:t>
            </w:r>
            <w:r w:rsidR="00757C1B" w:rsidRPr="004D3E5A">
              <w:rPr>
                <w:rFonts w:ascii="Angsana New" w:hAnsi="Angsana New"/>
                <w:kern w:val="28"/>
                <w:sz w:val="30"/>
                <w:szCs w:val="30"/>
              </w:rPr>
              <w:t>2565</w:t>
            </w:r>
            <w:r w:rsidRPr="004D3E5A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</w:p>
        </w:tc>
      </w:tr>
      <w:tr w:rsidR="00B37302" w:rsidRPr="004D3E5A" w14:paraId="3A208E7D" w14:textId="77777777" w:rsidTr="00254738">
        <w:tc>
          <w:tcPr>
            <w:tcW w:w="3960" w:type="dxa"/>
            <w:vAlign w:val="bottom"/>
          </w:tcPr>
          <w:p w14:paraId="43E87451" w14:textId="77777777" w:rsidR="00B37302" w:rsidRPr="004D3E5A" w:rsidRDefault="00B37302" w:rsidP="00254738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C32696" w14:textId="77777777" w:rsidR="00B37302" w:rsidRPr="004D3E5A" w:rsidRDefault="00B37302" w:rsidP="00254738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D3E5A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4D3E5A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24AC1632" w14:textId="77777777" w:rsidR="00B37302" w:rsidRPr="004D3E5A" w:rsidRDefault="00B37302" w:rsidP="00254738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D3E5A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4D3E5A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78DC3D80" w14:textId="77777777" w:rsidR="00B37302" w:rsidRPr="004D3E5A" w:rsidRDefault="00B37302" w:rsidP="00254738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D3E5A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4D3E5A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34304053" w14:textId="77777777" w:rsidR="00B37302" w:rsidRPr="004D3E5A" w:rsidRDefault="00B37302" w:rsidP="00254738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B37302" w:rsidRPr="004D3E5A" w14:paraId="536DEB8A" w14:textId="77777777" w:rsidTr="00254738">
        <w:tc>
          <w:tcPr>
            <w:tcW w:w="5310" w:type="dxa"/>
            <w:gridSpan w:val="2"/>
            <w:vAlign w:val="bottom"/>
          </w:tcPr>
          <w:p w14:paraId="0E071F30" w14:textId="77777777" w:rsidR="00B37302" w:rsidRPr="004D3E5A" w:rsidRDefault="00B37302" w:rsidP="00254738">
            <w:pPr>
              <w:pStyle w:val="BodyTextIndent3"/>
              <w:tabs>
                <w:tab w:val="right" w:pos="1422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  <w:r w:rsidRPr="004D3E5A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เครื่องมือทางการเงินที่วัดมูลค่าด้วยมูลค่ายุติธรรม</w:t>
            </w:r>
          </w:p>
        </w:tc>
        <w:tc>
          <w:tcPr>
            <w:tcW w:w="1350" w:type="dxa"/>
            <w:vAlign w:val="bottom"/>
          </w:tcPr>
          <w:p w14:paraId="42443CBE" w14:textId="77777777" w:rsidR="00B37302" w:rsidRPr="004D3E5A" w:rsidRDefault="00B37302" w:rsidP="00254738">
            <w:pPr>
              <w:pStyle w:val="BodyTextIndent3"/>
              <w:tabs>
                <w:tab w:val="right" w:pos="1422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EDB29BA" w14:textId="77777777" w:rsidR="00B37302" w:rsidRPr="004D3E5A" w:rsidRDefault="00B37302" w:rsidP="00254738">
            <w:pPr>
              <w:pStyle w:val="BodyTextIndent3"/>
              <w:tabs>
                <w:tab w:val="right" w:pos="1422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kern w:val="28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48DCA334" w14:textId="77777777" w:rsidR="00B37302" w:rsidRPr="004D3E5A" w:rsidRDefault="00B37302" w:rsidP="00254738">
            <w:pPr>
              <w:pStyle w:val="BodyTextIndent3"/>
              <w:tabs>
                <w:tab w:val="right" w:pos="1422"/>
              </w:tabs>
              <w:spacing w:after="0" w:line="240" w:lineRule="auto"/>
              <w:ind w:left="0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</w:p>
        </w:tc>
      </w:tr>
      <w:tr w:rsidR="00B37302" w:rsidRPr="004D3E5A" w14:paraId="209D37FE" w14:textId="77777777" w:rsidTr="00254738">
        <w:tc>
          <w:tcPr>
            <w:tcW w:w="3960" w:type="dxa"/>
            <w:vAlign w:val="bottom"/>
          </w:tcPr>
          <w:p w14:paraId="3AF1EB51" w14:textId="0215AE2A" w:rsidR="00B37302" w:rsidRPr="004D3E5A" w:rsidRDefault="00B37302" w:rsidP="00254738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kern w:val="28"/>
                <w:sz w:val="30"/>
                <w:szCs w:val="30"/>
                <w:cs/>
              </w:rPr>
              <w:t>สินทรัพย์ทางการเงิน</w:t>
            </w:r>
            <w:r w:rsidR="00B5210D" w:rsidRPr="004D3E5A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หมุนเวียน</w:t>
            </w:r>
          </w:p>
        </w:tc>
        <w:tc>
          <w:tcPr>
            <w:tcW w:w="1350" w:type="dxa"/>
          </w:tcPr>
          <w:p w14:paraId="6DDD68A0" w14:textId="77777777" w:rsidR="00B37302" w:rsidRPr="004D3E5A" w:rsidRDefault="00B37302" w:rsidP="00254738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03B909" w14:textId="77777777" w:rsidR="00B37302" w:rsidRPr="004D3E5A" w:rsidRDefault="00B37302" w:rsidP="00254738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3DE724D" w14:textId="77777777" w:rsidR="00B37302" w:rsidRPr="004D3E5A" w:rsidRDefault="00B37302" w:rsidP="00254738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7D3BA41" w14:textId="77777777" w:rsidR="00B37302" w:rsidRPr="004D3E5A" w:rsidRDefault="00B37302" w:rsidP="00254738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B37302" w:rsidRPr="004D3E5A" w14:paraId="3FBCB306" w14:textId="77777777" w:rsidTr="00254738">
        <w:tc>
          <w:tcPr>
            <w:tcW w:w="3960" w:type="dxa"/>
            <w:vAlign w:val="bottom"/>
          </w:tcPr>
          <w:p w14:paraId="36806B14" w14:textId="6C6C3677" w:rsidR="00B37302" w:rsidRPr="004D3E5A" w:rsidRDefault="00B37302" w:rsidP="00254738">
            <w:pPr>
              <w:pStyle w:val="BodyTextIndent3"/>
              <w:spacing w:after="0" w:line="240" w:lineRule="auto"/>
              <w:ind w:left="-1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  <w:r w:rsidRPr="004D3E5A">
              <w:rPr>
                <w:rFonts w:ascii="Angsana New" w:hAnsi="Angsana New"/>
                <w:kern w:val="28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350" w:type="dxa"/>
          </w:tcPr>
          <w:p w14:paraId="7798BB06" w14:textId="77777777" w:rsidR="00B37302" w:rsidRPr="004D3E5A" w:rsidRDefault="00856460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394BD070" w14:textId="77777777" w:rsidR="00B37302" w:rsidRPr="004D3E5A" w:rsidRDefault="00856460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59</w:t>
            </w:r>
          </w:p>
        </w:tc>
        <w:tc>
          <w:tcPr>
            <w:tcW w:w="1350" w:type="dxa"/>
          </w:tcPr>
          <w:p w14:paraId="2C882AE3" w14:textId="77777777" w:rsidR="00B37302" w:rsidRPr="004D3E5A" w:rsidRDefault="00856460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EE203E7" w14:textId="77777777" w:rsidR="00B37302" w:rsidRPr="004D3E5A" w:rsidRDefault="00856460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59</w:t>
            </w:r>
          </w:p>
        </w:tc>
      </w:tr>
      <w:tr w:rsidR="00B37302" w:rsidRPr="004D3E5A" w14:paraId="57A626EE" w14:textId="77777777" w:rsidTr="00254738">
        <w:tc>
          <w:tcPr>
            <w:tcW w:w="3960" w:type="dxa"/>
            <w:vAlign w:val="bottom"/>
          </w:tcPr>
          <w:p w14:paraId="452CBBA1" w14:textId="77777777" w:rsidR="00B37302" w:rsidRPr="004D3E5A" w:rsidRDefault="00B37302" w:rsidP="00254738">
            <w:pPr>
              <w:pStyle w:val="BodyTextIndent3"/>
              <w:spacing w:after="0" w:line="240" w:lineRule="auto"/>
              <w:ind w:left="-1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  <w:r w:rsidRPr="004D3E5A">
              <w:rPr>
                <w:rFonts w:ascii="Angsana New" w:hAnsi="Angsana New"/>
                <w:kern w:val="28"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350" w:type="dxa"/>
          </w:tcPr>
          <w:p w14:paraId="6026F025" w14:textId="77777777" w:rsidR="00B37302" w:rsidRPr="004D3E5A" w:rsidRDefault="00856460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258</w:t>
            </w:r>
          </w:p>
        </w:tc>
        <w:tc>
          <w:tcPr>
            <w:tcW w:w="1350" w:type="dxa"/>
          </w:tcPr>
          <w:p w14:paraId="50D7A16B" w14:textId="77777777" w:rsidR="00B37302" w:rsidRPr="004D3E5A" w:rsidRDefault="00856460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B5867E0" w14:textId="77777777" w:rsidR="00B37302" w:rsidRPr="004D3E5A" w:rsidRDefault="00856460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995ECB2" w14:textId="77777777" w:rsidR="00B37302" w:rsidRPr="004D3E5A" w:rsidRDefault="00856460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258</w:t>
            </w:r>
          </w:p>
        </w:tc>
      </w:tr>
      <w:tr w:rsidR="00874A18" w:rsidRPr="004D3E5A" w14:paraId="7E0962B0" w14:textId="77777777" w:rsidTr="00254738">
        <w:tc>
          <w:tcPr>
            <w:tcW w:w="3960" w:type="dxa"/>
            <w:vAlign w:val="bottom"/>
          </w:tcPr>
          <w:p w14:paraId="1C305021" w14:textId="0F9F321B" w:rsidR="00874A18" w:rsidRPr="004D3E5A" w:rsidRDefault="00874A18" w:rsidP="005935A8">
            <w:pPr>
              <w:pStyle w:val="BodyTextIndent3"/>
              <w:spacing w:after="0" w:line="240" w:lineRule="auto"/>
              <w:ind w:left="336" w:hanging="336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  <w:r w:rsidR="005935A8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หน่วยลงทุน</w:t>
            </w:r>
          </w:p>
        </w:tc>
        <w:tc>
          <w:tcPr>
            <w:tcW w:w="1350" w:type="dxa"/>
          </w:tcPr>
          <w:p w14:paraId="0F010581" w14:textId="77777777" w:rsidR="00856460" w:rsidRPr="004D3E5A" w:rsidRDefault="00856460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7CCC14DB" w14:textId="77777777" w:rsidR="00856460" w:rsidRPr="004D3E5A" w:rsidRDefault="00856460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131</w:t>
            </w:r>
          </w:p>
        </w:tc>
        <w:tc>
          <w:tcPr>
            <w:tcW w:w="1350" w:type="dxa"/>
          </w:tcPr>
          <w:p w14:paraId="5C10DD5C" w14:textId="77777777" w:rsidR="00856460" w:rsidRPr="004D3E5A" w:rsidRDefault="00856460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964E09B" w14:textId="77777777" w:rsidR="00856460" w:rsidRPr="004D3E5A" w:rsidRDefault="00856460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131</w:t>
            </w:r>
          </w:p>
        </w:tc>
      </w:tr>
      <w:tr w:rsidR="00B5210D" w:rsidRPr="004D3E5A" w14:paraId="644144A4" w14:textId="77777777" w:rsidTr="00254738">
        <w:tc>
          <w:tcPr>
            <w:tcW w:w="3960" w:type="dxa"/>
            <w:vAlign w:val="bottom"/>
          </w:tcPr>
          <w:p w14:paraId="198F29F6" w14:textId="2AADF3D4" w:rsidR="00B5210D" w:rsidRPr="004D3E5A" w:rsidRDefault="00B5210D" w:rsidP="00254738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kern w:val="28"/>
                <w:sz w:val="30"/>
                <w:szCs w:val="30"/>
                <w:cs/>
              </w:rPr>
              <w:t>สินทรัพย์ทางการเงิน</w:t>
            </w:r>
            <w:r w:rsidRPr="004D3E5A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ไม่หมุนเวียน</w:t>
            </w:r>
          </w:p>
        </w:tc>
        <w:tc>
          <w:tcPr>
            <w:tcW w:w="1350" w:type="dxa"/>
          </w:tcPr>
          <w:p w14:paraId="24498D86" w14:textId="77777777" w:rsidR="00B5210D" w:rsidRPr="004D3E5A" w:rsidRDefault="00B5210D" w:rsidP="00254738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4C70846" w14:textId="77777777" w:rsidR="00B5210D" w:rsidRPr="004D3E5A" w:rsidRDefault="00B5210D" w:rsidP="00254738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9540EB" w14:textId="77777777" w:rsidR="00B5210D" w:rsidRPr="004D3E5A" w:rsidRDefault="00B5210D" w:rsidP="00254738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E848E5" w14:textId="77777777" w:rsidR="00B5210D" w:rsidRPr="004D3E5A" w:rsidRDefault="00B5210D" w:rsidP="00254738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9E42C6" w:rsidRPr="004D3E5A" w14:paraId="2C642254" w14:textId="77777777" w:rsidTr="00254738">
        <w:tc>
          <w:tcPr>
            <w:tcW w:w="3960" w:type="dxa"/>
            <w:vAlign w:val="bottom"/>
          </w:tcPr>
          <w:p w14:paraId="20F7932A" w14:textId="50F420AA" w:rsidR="009E42C6" w:rsidRPr="004D3E5A" w:rsidRDefault="009E42C6" w:rsidP="00254738">
            <w:pPr>
              <w:pStyle w:val="BodyTextIndent3"/>
              <w:spacing w:after="0" w:line="240" w:lineRule="auto"/>
              <w:ind w:left="336" w:hanging="336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  <w:r w:rsidR="00D319A1" w:rsidRPr="004D3E5A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350" w:type="dxa"/>
          </w:tcPr>
          <w:p w14:paraId="54D571F2" w14:textId="68861E9E" w:rsidR="009E42C6" w:rsidRPr="004D3E5A" w:rsidRDefault="009E42C6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1B8139E4" w14:textId="7C517A59" w:rsidR="009E42C6" w:rsidRPr="004D3E5A" w:rsidRDefault="009E42C6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4796A5A9" w14:textId="230EBDB6" w:rsidR="009E42C6" w:rsidRPr="004D3E5A" w:rsidRDefault="009E42C6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37</w:t>
            </w:r>
          </w:p>
        </w:tc>
        <w:tc>
          <w:tcPr>
            <w:tcW w:w="1350" w:type="dxa"/>
          </w:tcPr>
          <w:p w14:paraId="795E2952" w14:textId="561BABF6" w:rsidR="009E42C6" w:rsidRPr="004D3E5A" w:rsidRDefault="009E42C6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37</w:t>
            </w:r>
          </w:p>
        </w:tc>
      </w:tr>
      <w:tr w:rsidR="00B37302" w:rsidRPr="004D3E5A" w14:paraId="499A3356" w14:textId="77777777" w:rsidTr="00254738">
        <w:tc>
          <w:tcPr>
            <w:tcW w:w="3960" w:type="dxa"/>
            <w:vAlign w:val="bottom"/>
          </w:tcPr>
          <w:p w14:paraId="491BE59C" w14:textId="77777777" w:rsidR="00B37302" w:rsidRPr="004D3E5A" w:rsidRDefault="00B37302" w:rsidP="00254738">
            <w:pPr>
              <w:pStyle w:val="BodyTextIndent3"/>
              <w:spacing w:after="0" w:line="240" w:lineRule="auto"/>
              <w:ind w:left="-15" w:firstLine="1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kern w:val="28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4E446C42" w14:textId="77777777" w:rsidR="00B37302" w:rsidRPr="004D3E5A" w:rsidRDefault="00B37302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1FA10F8" w14:textId="77777777" w:rsidR="00B37302" w:rsidRPr="004D3E5A" w:rsidRDefault="00B37302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169D0A2" w14:textId="77777777" w:rsidR="00B37302" w:rsidRPr="004D3E5A" w:rsidRDefault="00B37302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375CF30" w14:textId="77777777" w:rsidR="00B37302" w:rsidRPr="004D3E5A" w:rsidRDefault="00B37302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B37302" w:rsidRPr="004D3E5A" w14:paraId="48170A69" w14:textId="77777777" w:rsidTr="00254738">
        <w:tc>
          <w:tcPr>
            <w:tcW w:w="3960" w:type="dxa"/>
            <w:vAlign w:val="bottom"/>
          </w:tcPr>
          <w:p w14:paraId="3BB04E59" w14:textId="77777777" w:rsidR="00B37302" w:rsidRPr="004D3E5A" w:rsidRDefault="00B37302" w:rsidP="00254738">
            <w:pPr>
              <w:pStyle w:val="BodyTextIndent3"/>
              <w:spacing w:after="0" w:line="240" w:lineRule="auto"/>
              <w:ind w:left="-15" w:firstLine="18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D3E5A">
              <w:rPr>
                <w:rFonts w:ascii="Angsana New" w:hAnsi="Angsana New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75BA7995" w14:textId="77777777" w:rsidR="00B37302" w:rsidRPr="004D3E5A" w:rsidRDefault="00856460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0DD72D63" w14:textId="77777777" w:rsidR="00B37302" w:rsidRPr="004D3E5A" w:rsidRDefault="00856460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12F4E3F1" w14:textId="77777777" w:rsidR="00B37302" w:rsidRPr="004D3E5A" w:rsidRDefault="00856460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57D95823" w14:textId="77777777" w:rsidR="00B37302" w:rsidRPr="004D3E5A" w:rsidRDefault="00856460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1</w:t>
            </w:r>
          </w:p>
        </w:tc>
      </w:tr>
    </w:tbl>
    <w:p w14:paraId="448D7755" w14:textId="42258456" w:rsidR="00874A18" w:rsidRPr="004D3E5A" w:rsidRDefault="00874A18"/>
    <w:tbl>
      <w:tblPr>
        <w:tblW w:w="936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960"/>
        <w:gridCol w:w="1350"/>
        <w:gridCol w:w="1350"/>
        <w:gridCol w:w="1350"/>
        <w:gridCol w:w="1350"/>
      </w:tblGrid>
      <w:tr w:rsidR="00117B49" w:rsidRPr="004D3E5A" w14:paraId="4C0CF85F" w14:textId="77777777" w:rsidTr="00254738">
        <w:tc>
          <w:tcPr>
            <w:tcW w:w="9360" w:type="dxa"/>
            <w:gridSpan w:val="5"/>
            <w:vAlign w:val="bottom"/>
          </w:tcPr>
          <w:p w14:paraId="0227CDC0" w14:textId="77777777" w:rsidR="00117B49" w:rsidRPr="004D3E5A" w:rsidRDefault="00117B49" w:rsidP="00254738">
            <w:pPr>
              <w:pStyle w:val="BodyTextIndent3"/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D3E5A">
              <w:rPr>
                <w:sz w:val="30"/>
                <w:szCs w:val="30"/>
              </w:rPr>
              <w:br w:type="page"/>
            </w:r>
            <w:r w:rsidRPr="004D3E5A">
              <w:rPr>
                <w:rFonts w:ascii="Angsana New" w:hAnsi="Angsana New"/>
                <w:kern w:val="28"/>
                <w:sz w:val="30"/>
                <w:szCs w:val="30"/>
                <w:cs/>
              </w:rPr>
              <w:br w:type="page"/>
              <w:t>(หน่วย: ล้านบาท)</w:t>
            </w:r>
          </w:p>
        </w:tc>
      </w:tr>
      <w:tr w:rsidR="00117B49" w:rsidRPr="004D3E5A" w14:paraId="5F5D6FA8" w14:textId="77777777" w:rsidTr="00254738">
        <w:tc>
          <w:tcPr>
            <w:tcW w:w="3960" w:type="dxa"/>
            <w:vAlign w:val="bottom"/>
          </w:tcPr>
          <w:p w14:paraId="28A12224" w14:textId="77777777" w:rsidR="00117B49" w:rsidRPr="004D3E5A" w:rsidRDefault="00117B49" w:rsidP="00254738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48A79073" w14:textId="77777777" w:rsidR="00117B49" w:rsidRPr="004D3E5A" w:rsidRDefault="00117B49" w:rsidP="00254738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D3E5A">
              <w:rPr>
                <w:rFonts w:ascii="Angsana New" w:hAnsi="Angsana New"/>
                <w:kern w:val="28"/>
                <w:sz w:val="30"/>
                <w:szCs w:val="30"/>
                <w:cs/>
              </w:rPr>
              <w:t>งบการเงิน</w:t>
            </w:r>
            <w:r w:rsidRPr="004D3E5A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รวม/งบการเงินเฉพาะกิจการ</w:t>
            </w:r>
          </w:p>
        </w:tc>
      </w:tr>
      <w:tr w:rsidR="00117B49" w:rsidRPr="004D3E5A" w14:paraId="0D8FA2DC" w14:textId="77777777" w:rsidTr="00254738">
        <w:tc>
          <w:tcPr>
            <w:tcW w:w="3960" w:type="dxa"/>
            <w:vAlign w:val="bottom"/>
          </w:tcPr>
          <w:p w14:paraId="1E915EBE" w14:textId="77777777" w:rsidR="00117B49" w:rsidRPr="004D3E5A" w:rsidRDefault="00117B49" w:rsidP="00254738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5400" w:type="dxa"/>
            <w:gridSpan w:val="4"/>
          </w:tcPr>
          <w:p w14:paraId="49EC6947" w14:textId="77777777" w:rsidR="00117B49" w:rsidRPr="004D3E5A" w:rsidRDefault="00226653" w:rsidP="00254738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kern w:val="28"/>
                <w:sz w:val="30"/>
                <w:szCs w:val="30"/>
              </w:rPr>
              <w:t xml:space="preserve">31 </w:t>
            </w:r>
            <w:r w:rsidRPr="004D3E5A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ธันวาคม </w:t>
            </w:r>
            <w:r w:rsidR="00757C1B" w:rsidRPr="004D3E5A">
              <w:rPr>
                <w:rFonts w:ascii="Angsana New" w:hAnsi="Angsana New"/>
                <w:kern w:val="28"/>
                <w:sz w:val="30"/>
                <w:szCs w:val="30"/>
              </w:rPr>
              <w:t>2564</w:t>
            </w:r>
            <w:r w:rsidRPr="004D3E5A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</w:p>
        </w:tc>
      </w:tr>
      <w:tr w:rsidR="00117B49" w:rsidRPr="004D3E5A" w14:paraId="3A6B8A45" w14:textId="77777777" w:rsidTr="00254738">
        <w:tc>
          <w:tcPr>
            <w:tcW w:w="3960" w:type="dxa"/>
            <w:vAlign w:val="bottom"/>
          </w:tcPr>
          <w:p w14:paraId="5A679222" w14:textId="77777777" w:rsidR="00117B49" w:rsidRPr="004D3E5A" w:rsidRDefault="00117B49" w:rsidP="00254738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5E15BE" w14:textId="77777777" w:rsidR="00117B49" w:rsidRPr="004D3E5A" w:rsidRDefault="00117B49" w:rsidP="00254738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D3E5A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4D3E5A">
              <w:rPr>
                <w:rFonts w:ascii="Angsana New" w:hAnsi="Angsana New"/>
                <w:kern w:val="28"/>
                <w:sz w:val="30"/>
                <w:szCs w:val="30"/>
              </w:rPr>
              <w:t>1</w:t>
            </w:r>
          </w:p>
        </w:tc>
        <w:tc>
          <w:tcPr>
            <w:tcW w:w="1350" w:type="dxa"/>
          </w:tcPr>
          <w:p w14:paraId="7E74E95E" w14:textId="77777777" w:rsidR="00117B49" w:rsidRPr="004D3E5A" w:rsidRDefault="00117B49" w:rsidP="00254738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D3E5A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4D3E5A">
              <w:rPr>
                <w:rFonts w:ascii="Angsana New" w:hAnsi="Angsana New"/>
                <w:kern w:val="28"/>
                <w:sz w:val="30"/>
                <w:szCs w:val="30"/>
              </w:rPr>
              <w:t>2</w:t>
            </w:r>
          </w:p>
        </w:tc>
        <w:tc>
          <w:tcPr>
            <w:tcW w:w="1350" w:type="dxa"/>
          </w:tcPr>
          <w:p w14:paraId="6629C910" w14:textId="77777777" w:rsidR="00117B49" w:rsidRPr="004D3E5A" w:rsidRDefault="00117B49" w:rsidP="00254738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D3E5A">
              <w:rPr>
                <w:rFonts w:ascii="Angsana New" w:hAnsi="Angsana New"/>
                <w:kern w:val="28"/>
                <w:sz w:val="30"/>
                <w:szCs w:val="30"/>
                <w:cs/>
              </w:rPr>
              <w:t xml:space="preserve">ระดับ </w:t>
            </w:r>
            <w:r w:rsidRPr="004D3E5A">
              <w:rPr>
                <w:rFonts w:ascii="Angsana New" w:hAnsi="Angsana New"/>
                <w:kern w:val="28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6C1345D9" w14:textId="77777777" w:rsidR="00117B49" w:rsidRPr="004D3E5A" w:rsidRDefault="00117B49" w:rsidP="00254738">
            <w:pPr>
              <w:pStyle w:val="BodyTextIndent3"/>
              <w:pBdr>
                <w:bottom w:val="single" w:sz="4" w:space="1" w:color="auto"/>
              </w:pBdr>
              <w:spacing w:after="0" w:line="240" w:lineRule="auto"/>
              <w:ind w:left="0"/>
              <w:jc w:val="center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kern w:val="28"/>
                <w:sz w:val="30"/>
                <w:szCs w:val="30"/>
                <w:cs/>
              </w:rPr>
              <w:t>รวม</w:t>
            </w:r>
          </w:p>
        </w:tc>
      </w:tr>
      <w:tr w:rsidR="00670B1C" w:rsidRPr="004D3E5A" w14:paraId="1C802901" w14:textId="77777777" w:rsidTr="00BF70E0">
        <w:tc>
          <w:tcPr>
            <w:tcW w:w="6660" w:type="dxa"/>
            <w:gridSpan w:val="3"/>
            <w:vAlign w:val="bottom"/>
          </w:tcPr>
          <w:p w14:paraId="41A1A22F" w14:textId="3BDBDC2E" w:rsidR="00670B1C" w:rsidRPr="004D3E5A" w:rsidRDefault="00670B1C" w:rsidP="00670B1C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b/>
                <w:bCs/>
                <w:kern w:val="28"/>
                <w:sz w:val="30"/>
                <w:szCs w:val="30"/>
                <w:cs/>
              </w:rPr>
              <w:t>เครื่องมือทางการเงิน</w:t>
            </w:r>
            <w:r w:rsidRPr="004D3E5A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ที่วัดมูลค่าด้วยมูลค่ายุติธรรม</w:t>
            </w:r>
          </w:p>
        </w:tc>
        <w:tc>
          <w:tcPr>
            <w:tcW w:w="1350" w:type="dxa"/>
          </w:tcPr>
          <w:p w14:paraId="70D7B3AC" w14:textId="77777777" w:rsidR="00670B1C" w:rsidRPr="004D3E5A" w:rsidRDefault="00670B1C" w:rsidP="00254738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E14BC15" w14:textId="77777777" w:rsidR="00670B1C" w:rsidRPr="004D3E5A" w:rsidRDefault="00670B1C" w:rsidP="00254738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117B49" w:rsidRPr="004D3E5A" w14:paraId="2206CC68" w14:textId="77777777" w:rsidTr="00254738">
        <w:tc>
          <w:tcPr>
            <w:tcW w:w="3960" w:type="dxa"/>
            <w:vAlign w:val="bottom"/>
          </w:tcPr>
          <w:p w14:paraId="5ECD1DC3" w14:textId="77777777" w:rsidR="00117B49" w:rsidRPr="004D3E5A" w:rsidRDefault="00117B49" w:rsidP="00254738">
            <w:pPr>
              <w:pStyle w:val="BodyTextIndent3"/>
              <w:spacing w:after="0" w:line="240" w:lineRule="auto"/>
              <w:ind w:left="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D3E5A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สินทรัพย์ทางการเงิน</w:t>
            </w:r>
          </w:p>
        </w:tc>
        <w:tc>
          <w:tcPr>
            <w:tcW w:w="1350" w:type="dxa"/>
          </w:tcPr>
          <w:p w14:paraId="7DFBACAF" w14:textId="77777777" w:rsidR="00117B49" w:rsidRPr="004D3E5A" w:rsidRDefault="00117B49" w:rsidP="00254738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B1CB687" w14:textId="77777777" w:rsidR="00117B49" w:rsidRPr="004D3E5A" w:rsidRDefault="00117B49" w:rsidP="00254738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79323BF" w14:textId="77777777" w:rsidR="00117B49" w:rsidRPr="004D3E5A" w:rsidRDefault="00117B49" w:rsidP="00254738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2CF33E6" w14:textId="77777777" w:rsidR="00117B49" w:rsidRPr="004D3E5A" w:rsidRDefault="00117B49" w:rsidP="00254738">
            <w:pPr>
              <w:pStyle w:val="BodyTextIndent3"/>
              <w:tabs>
                <w:tab w:val="right" w:pos="792"/>
              </w:tabs>
              <w:spacing w:after="0" w:line="240" w:lineRule="auto"/>
              <w:ind w:left="0"/>
              <w:jc w:val="right"/>
              <w:rPr>
                <w:rFonts w:ascii="Angsana New" w:hAnsi="Angsana New"/>
                <w:kern w:val="28"/>
                <w:sz w:val="30"/>
                <w:szCs w:val="30"/>
              </w:rPr>
            </w:pPr>
          </w:p>
        </w:tc>
      </w:tr>
      <w:tr w:rsidR="00757C1B" w:rsidRPr="004D3E5A" w14:paraId="0D1D719A" w14:textId="77777777" w:rsidTr="00254738">
        <w:tc>
          <w:tcPr>
            <w:tcW w:w="3960" w:type="dxa"/>
            <w:vAlign w:val="bottom"/>
          </w:tcPr>
          <w:p w14:paraId="79DC810D" w14:textId="77777777" w:rsidR="00757C1B" w:rsidRPr="004D3E5A" w:rsidRDefault="00757C1B" w:rsidP="00254738">
            <w:pPr>
              <w:pStyle w:val="BodyTextIndent3"/>
              <w:spacing w:after="0" w:line="240" w:lineRule="auto"/>
              <w:ind w:left="-1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  <w:r w:rsidRPr="004D3E5A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หุ้นกู้</w:t>
            </w:r>
          </w:p>
        </w:tc>
        <w:tc>
          <w:tcPr>
            <w:tcW w:w="1350" w:type="dxa"/>
          </w:tcPr>
          <w:p w14:paraId="1B4FD6AC" w14:textId="77777777" w:rsidR="00757C1B" w:rsidRPr="004D3E5A" w:rsidRDefault="00757C1B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60EB3D34" w14:textId="77777777" w:rsidR="00757C1B" w:rsidRPr="004D3E5A" w:rsidRDefault="00757C1B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  <w:tc>
          <w:tcPr>
            <w:tcW w:w="1350" w:type="dxa"/>
          </w:tcPr>
          <w:p w14:paraId="3B97E0FD" w14:textId="77777777" w:rsidR="00757C1B" w:rsidRPr="004D3E5A" w:rsidRDefault="00757C1B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4C9F0F5E" w14:textId="77777777" w:rsidR="00757C1B" w:rsidRPr="004D3E5A" w:rsidRDefault="00757C1B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5</w:t>
            </w:r>
          </w:p>
        </w:tc>
      </w:tr>
      <w:tr w:rsidR="00757C1B" w:rsidRPr="004D3E5A" w14:paraId="1E5EB814" w14:textId="77777777" w:rsidTr="00254738">
        <w:tc>
          <w:tcPr>
            <w:tcW w:w="3960" w:type="dxa"/>
            <w:vAlign w:val="bottom"/>
          </w:tcPr>
          <w:p w14:paraId="3D9BDC5D" w14:textId="15136D07" w:rsidR="00757C1B" w:rsidRPr="004D3E5A" w:rsidRDefault="00757C1B" w:rsidP="00254738">
            <w:pPr>
              <w:pStyle w:val="BodyTextIndent3"/>
              <w:spacing w:after="0" w:line="240" w:lineRule="auto"/>
              <w:ind w:left="-1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  <w:r w:rsidRPr="004D3E5A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กองทุนเปิด</w:t>
            </w:r>
          </w:p>
        </w:tc>
        <w:tc>
          <w:tcPr>
            <w:tcW w:w="1350" w:type="dxa"/>
          </w:tcPr>
          <w:p w14:paraId="1F61B733" w14:textId="77777777" w:rsidR="00757C1B" w:rsidRPr="004D3E5A" w:rsidRDefault="00757C1B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02BDEA16" w14:textId="77777777" w:rsidR="00757C1B" w:rsidRPr="004D3E5A" w:rsidRDefault="00757C1B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67</w:t>
            </w:r>
          </w:p>
        </w:tc>
        <w:tc>
          <w:tcPr>
            <w:tcW w:w="1350" w:type="dxa"/>
          </w:tcPr>
          <w:p w14:paraId="4AC9F734" w14:textId="77777777" w:rsidR="00757C1B" w:rsidRPr="004D3E5A" w:rsidRDefault="00757C1B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411D5BFC" w14:textId="77777777" w:rsidR="00757C1B" w:rsidRPr="004D3E5A" w:rsidRDefault="00757C1B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67</w:t>
            </w:r>
          </w:p>
        </w:tc>
      </w:tr>
      <w:tr w:rsidR="00757C1B" w:rsidRPr="004D3E5A" w14:paraId="03366603" w14:textId="77777777" w:rsidTr="00254738">
        <w:tc>
          <w:tcPr>
            <w:tcW w:w="3960" w:type="dxa"/>
            <w:vAlign w:val="bottom"/>
          </w:tcPr>
          <w:p w14:paraId="32C88F77" w14:textId="77777777" w:rsidR="00757C1B" w:rsidRPr="004D3E5A" w:rsidRDefault="00757C1B" w:rsidP="00254738">
            <w:pPr>
              <w:pStyle w:val="BodyTextIndent3"/>
              <w:spacing w:after="0" w:line="240" w:lineRule="auto"/>
              <w:ind w:left="-15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  <w:r w:rsidRPr="004D3E5A">
              <w:rPr>
                <w:rFonts w:ascii="Angsana New" w:hAnsi="Angsana New" w:hint="cs"/>
                <w:kern w:val="28"/>
                <w:sz w:val="30"/>
                <w:szCs w:val="30"/>
                <w:cs/>
              </w:rPr>
              <w:t>หลักทรัพย์ในความต้องการของตลาด</w:t>
            </w:r>
          </w:p>
        </w:tc>
        <w:tc>
          <w:tcPr>
            <w:tcW w:w="1350" w:type="dxa"/>
          </w:tcPr>
          <w:p w14:paraId="5334848C" w14:textId="77777777" w:rsidR="00757C1B" w:rsidRPr="004D3E5A" w:rsidRDefault="00757C1B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209</w:t>
            </w:r>
          </w:p>
        </w:tc>
        <w:tc>
          <w:tcPr>
            <w:tcW w:w="1350" w:type="dxa"/>
          </w:tcPr>
          <w:p w14:paraId="20CDD12B" w14:textId="77777777" w:rsidR="00757C1B" w:rsidRPr="004D3E5A" w:rsidRDefault="00757C1B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12DE1E17" w14:textId="77777777" w:rsidR="00757C1B" w:rsidRPr="004D3E5A" w:rsidRDefault="00757C1B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6E35060F" w14:textId="77777777" w:rsidR="00757C1B" w:rsidRPr="004D3E5A" w:rsidRDefault="00757C1B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209</w:t>
            </w:r>
          </w:p>
        </w:tc>
      </w:tr>
      <w:tr w:rsidR="00757C1B" w:rsidRPr="004D3E5A" w14:paraId="73A44EF4" w14:textId="77777777" w:rsidTr="00254738">
        <w:tc>
          <w:tcPr>
            <w:tcW w:w="3960" w:type="dxa"/>
            <w:vAlign w:val="bottom"/>
          </w:tcPr>
          <w:p w14:paraId="58F43E9B" w14:textId="77777777" w:rsidR="00757C1B" w:rsidRPr="004D3E5A" w:rsidRDefault="00757C1B" w:rsidP="00254738">
            <w:pPr>
              <w:pStyle w:val="BodyTextIndent3"/>
              <w:spacing w:after="0" w:line="240" w:lineRule="auto"/>
              <w:ind w:left="-15"/>
              <w:rPr>
                <w:rFonts w:ascii="Angsana New" w:hAnsi="Angsana New"/>
                <w:kern w:val="28"/>
                <w:sz w:val="30"/>
                <w:szCs w:val="30"/>
              </w:rPr>
            </w:pPr>
            <w:r w:rsidRPr="004D3E5A">
              <w:rPr>
                <w:rFonts w:ascii="Angsana New" w:hAnsi="Angsana New"/>
                <w:kern w:val="28"/>
                <w:sz w:val="30"/>
                <w:szCs w:val="30"/>
                <w:cs/>
              </w:rPr>
              <w:t>หนี้สินทางการเงิน</w:t>
            </w:r>
          </w:p>
        </w:tc>
        <w:tc>
          <w:tcPr>
            <w:tcW w:w="1350" w:type="dxa"/>
          </w:tcPr>
          <w:p w14:paraId="2D129F06" w14:textId="77777777" w:rsidR="00757C1B" w:rsidRPr="004D3E5A" w:rsidRDefault="00757C1B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E6B6413" w14:textId="77777777" w:rsidR="00757C1B" w:rsidRPr="004D3E5A" w:rsidRDefault="00757C1B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8EAFDE7" w14:textId="77777777" w:rsidR="00757C1B" w:rsidRPr="004D3E5A" w:rsidRDefault="00757C1B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A1B47F5" w14:textId="77777777" w:rsidR="00757C1B" w:rsidRPr="004D3E5A" w:rsidRDefault="00757C1B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7C1B" w:rsidRPr="004D3E5A" w14:paraId="534092B0" w14:textId="77777777" w:rsidTr="00254738">
        <w:tc>
          <w:tcPr>
            <w:tcW w:w="3960" w:type="dxa"/>
            <w:vAlign w:val="bottom"/>
          </w:tcPr>
          <w:p w14:paraId="0175D564" w14:textId="77777777" w:rsidR="00757C1B" w:rsidRPr="004D3E5A" w:rsidRDefault="00757C1B" w:rsidP="00254738">
            <w:pPr>
              <w:pStyle w:val="BodyTextIndent3"/>
              <w:tabs>
                <w:tab w:val="clear" w:pos="227"/>
              </w:tabs>
              <w:spacing w:after="0" w:line="240" w:lineRule="auto"/>
              <w:ind w:left="166" w:hanging="180"/>
              <w:rPr>
                <w:rFonts w:ascii="Angsana New" w:hAnsi="Angsana New"/>
                <w:kern w:val="28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kern w:val="28"/>
                <w:sz w:val="30"/>
                <w:szCs w:val="30"/>
              </w:rPr>
              <w:t xml:space="preserve">   </w:t>
            </w:r>
            <w:r w:rsidRPr="004D3E5A">
              <w:rPr>
                <w:rFonts w:ascii="Angsana New" w:hAnsi="Angsana New"/>
                <w:kern w:val="28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2087FC6D" w14:textId="77777777" w:rsidR="00757C1B" w:rsidRPr="004D3E5A" w:rsidRDefault="00757C1B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1BEBA3B0" w14:textId="77777777" w:rsidR="00757C1B" w:rsidRPr="004D3E5A" w:rsidRDefault="00757C1B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3</w:t>
            </w:r>
          </w:p>
        </w:tc>
        <w:tc>
          <w:tcPr>
            <w:tcW w:w="1350" w:type="dxa"/>
          </w:tcPr>
          <w:p w14:paraId="39F35DDC" w14:textId="77777777" w:rsidR="00757C1B" w:rsidRPr="004D3E5A" w:rsidRDefault="00757C1B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-</w:t>
            </w:r>
          </w:p>
        </w:tc>
        <w:tc>
          <w:tcPr>
            <w:tcW w:w="1350" w:type="dxa"/>
          </w:tcPr>
          <w:p w14:paraId="4864849F" w14:textId="77777777" w:rsidR="00757C1B" w:rsidRPr="004D3E5A" w:rsidRDefault="00757C1B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3</w:t>
            </w:r>
          </w:p>
        </w:tc>
      </w:tr>
    </w:tbl>
    <w:p w14:paraId="6479F7A0" w14:textId="77777777" w:rsidR="00630E37" w:rsidRDefault="00630E37" w:rsidP="005A0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</w:p>
    <w:p w14:paraId="29A8CCE2" w14:textId="77777777" w:rsidR="00630E37" w:rsidRDefault="00630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6F485C5A" w14:textId="361DA0A6" w:rsidR="00B84B1A" w:rsidRPr="004D3E5A" w:rsidRDefault="00AB0D71" w:rsidP="005A0EBD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240" w:after="120" w:line="240" w:lineRule="auto"/>
        <w:ind w:left="547" w:hanging="547"/>
        <w:jc w:val="both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00EF2">
        <w:rPr>
          <w:rFonts w:ascii="Angsana New" w:hAnsi="Angsana New"/>
          <w:b/>
          <w:bCs/>
          <w:sz w:val="32"/>
          <w:szCs w:val="32"/>
        </w:rPr>
        <w:t>1</w:t>
      </w:r>
      <w:r w:rsidR="00B84B1A" w:rsidRPr="004D3E5A">
        <w:rPr>
          <w:rFonts w:ascii="Angsana New" w:hAnsi="Angsana New"/>
          <w:b/>
          <w:bCs/>
          <w:sz w:val="32"/>
          <w:szCs w:val="32"/>
        </w:rPr>
        <w:t>.</w:t>
      </w:r>
      <w:r w:rsidR="0068251B" w:rsidRPr="004D3E5A">
        <w:rPr>
          <w:rFonts w:ascii="Angsana New" w:hAnsi="Angsana New"/>
          <w:b/>
          <w:bCs/>
          <w:sz w:val="32"/>
          <w:szCs w:val="32"/>
        </w:rPr>
        <w:tab/>
      </w:r>
      <w:r w:rsidR="00B84B1A" w:rsidRPr="004D3E5A">
        <w:rPr>
          <w:rFonts w:ascii="Angsana New" w:hAnsi="Angsana New"/>
          <w:b/>
          <w:bCs/>
          <w:sz w:val="32"/>
          <w:szCs w:val="32"/>
          <w:cs/>
        </w:rPr>
        <w:t>เครื่องมือทางการเงิน</w:t>
      </w:r>
    </w:p>
    <w:p w14:paraId="460BD08C" w14:textId="4EFC5954" w:rsidR="00A03E5F" w:rsidRPr="004D3E5A" w:rsidRDefault="00AB0D71" w:rsidP="0068251B">
      <w:pPr>
        <w:pStyle w:val="Heading2"/>
        <w:spacing w:before="120" w:after="120" w:line="240" w:lineRule="auto"/>
        <w:ind w:left="540" w:hanging="540"/>
        <w:rPr>
          <w:rFonts w:ascii="Angsana New" w:hAnsi="Angsana New"/>
          <w:sz w:val="32"/>
          <w:szCs w:val="32"/>
          <w:lang w:val="en-US" w:eastAsia="en-US"/>
        </w:rPr>
      </w:pPr>
      <w:bookmarkStart w:id="7" w:name="_Hlk61340784"/>
      <w:r w:rsidRPr="004D3E5A">
        <w:rPr>
          <w:rFonts w:ascii="Angsana New" w:hAnsi="Angsana New"/>
          <w:sz w:val="32"/>
          <w:szCs w:val="32"/>
          <w:lang w:val="en-US" w:eastAsia="en-US"/>
        </w:rPr>
        <w:t>3</w:t>
      </w:r>
      <w:r w:rsidR="00A00EF2">
        <w:rPr>
          <w:rFonts w:ascii="Angsana New" w:hAnsi="Angsana New"/>
          <w:sz w:val="32"/>
          <w:szCs w:val="32"/>
          <w:lang w:val="en-US" w:eastAsia="en-US"/>
        </w:rPr>
        <w:t>1</w:t>
      </w:r>
      <w:r w:rsidR="00A03E5F" w:rsidRPr="004D3E5A">
        <w:rPr>
          <w:rFonts w:ascii="Angsana New" w:hAnsi="Angsana New"/>
          <w:sz w:val="32"/>
          <w:szCs w:val="32"/>
          <w:lang w:val="en-US" w:eastAsia="en-US"/>
        </w:rPr>
        <w:t>.1</w:t>
      </w:r>
      <w:r w:rsidR="00A03E5F" w:rsidRPr="004D3E5A">
        <w:rPr>
          <w:rFonts w:ascii="Angsana New" w:hAnsi="Angsana New"/>
          <w:sz w:val="32"/>
          <w:szCs w:val="32"/>
          <w:cs/>
          <w:lang w:val="en-US" w:eastAsia="en-US"/>
        </w:rPr>
        <w:tab/>
      </w:r>
      <w:r w:rsidR="0068251B" w:rsidRPr="004D3E5A">
        <w:rPr>
          <w:rFonts w:ascii="Angsana New" w:hAnsi="Angsana New"/>
          <w:sz w:val="32"/>
          <w:szCs w:val="32"/>
          <w:lang w:val="en-US" w:eastAsia="en-US"/>
        </w:rPr>
        <w:tab/>
      </w:r>
      <w:r w:rsidR="00A03E5F" w:rsidRPr="004D3E5A">
        <w:rPr>
          <w:rFonts w:ascii="Angsana New" w:hAnsi="Angsana New"/>
          <w:sz w:val="32"/>
          <w:szCs w:val="32"/>
          <w:cs/>
          <w:lang w:val="en-US" w:eastAsia="en-US"/>
        </w:rPr>
        <w:t>ตราสารอนุพันธ์</w:t>
      </w:r>
      <w:bookmarkEnd w:id="7"/>
    </w:p>
    <w:tbl>
      <w:tblPr>
        <w:tblW w:w="909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690"/>
        <w:gridCol w:w="1350"/>
        <w:gridCol w:w="1350"/>
        <w:gridCol w:w="1350"/>
        <w:gridCol w:w="1350"/>
      </w:tblGrid>
      <w:tr w:rsidR="00A03E5F" w:rsidRPr="004D3E5A" w14:paraId="56E931F4" w14:textId="77777777" w:rsidTr="00254738">
        <w:trPr>
          <w:tblHeader/>
        </w:trPr>
        <w:tc>
          <w:tcPr>
            <w:tcW w:w="3690" w:type="dxa"/>
          </w:tcPr>
          <w:p w14:paraId="4E4C5B68" w14:textId="77777777" w:rsidR="00A03E5F" w:rsidRPr="004D3E5A" w:rsidRDefault="00A03E5F" w:rsidP="0068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4D3E5A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ab/>
            </w:r>
            <w:r w:rsidRPr="004D3E5A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  <w:r w:rsidRPr="004D3E5A">
              <w:rPr>
                <w:rFonts w:ascii="Angsana New" w:hAnsi="Angsana New"/>
                <w:b/>
                <w:bCs/>
                <w:sz w:val="30"/>
                <w:szCs w:val="30"/>
              </w:rPr>
              <w:tab/>
            </w:r>
          </w:p>
        </w:tc>
        <w:tc>
          <w:tcPr>
            <w:tcW w:w="2700" w:type="dxa"/>
            <w:gridSpan w:val="2"/>
          </w:tcPr>
          <w:p w14:paraId="625B88BC" w14:textId="77777777" w:rsidR="00A03E5F" w:rsidRPr="004D3E5A" w:rsidRDefault="00A03E5F" w:rsidP="0068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2"/>
          </w:tcPr>
          <w:p w14:paraId="6C9979F9" w14:textId="77777777" w:rsidR="00A03E5F" w:rsidRPr="004D3E5A" w:rsidRDefault="00A03E5F" w:rsidP="0068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(</w:t>
            </w:r>
            <w:r w:rsidRPr="004D3E5A">
              <w:rPr>
                <w:rFonts w:ascii="Angsana New" w:hAnsi="Angsana New"/>
                <w:sz w:val="30"/>
                <w:szCs w:val="30"/>
                <w:cs/>
              </w:rPr>
              <w:t>หน่วย</w:t>
            </w:r>
            <w:r w:rsidRPr="004D3E5A">
              <w:rPr>
                <w:rFonts w:ascii="Angsana New" w:hAnsi="Angsana New"/>
                <w:sz w:val="30"/>
                <w:szCs w:val="30"/>
              </w:rPr>
              <w:t xml:space="preserve">: </w:t>
            </w:r>
            <w:r w:rsidRPr="004D3E5A">
              <w:rPr>
                <w:rFonts w:ascii="Angsana New" w:hAnsi="Angsana New"/>
                <w:sz w:val="30"/>
                <w:szCs w:val="30"/>
                <w:cs/>
              </w:rPr>
              <w:t>พันบาท</w:t>
            </w:r>
            <w:r w:rsidRPr="004D3E5A">
              <w:rPr>
                <w:rFonts w:ascii="Angsana New" w:hAnsi="Angsana New"/>
                <w:sz w:val="30"/>
                <w:szCs w:val="30"/>
              </w:rPr>
              <w:t>)</w:t>
            </w:r>
          </w:p>
        </w:tc>
      </w:tr>
      <w:tr w:rsidR="00A03E5F" w:rsidRPr="004D3E5A" w14:paraId="022FEAA1" w14:textId="77777777" w:rsidTr="00254738">
        <w:trPr>
          <w:tblHeader/>
        </w:trPr>
        <w:tc>
          <w:tcPr>
            <w:tcW w:w="3690" w:type="dxa"/>
          </w:tcPr>
          <w:p w14:paraId="4B2E3814" w14:textId="77777777" w:rsidR="00A03E5F" w:rsidRPr="004D3E5A" w:rsidRDefault="00A03E5F" w:rsidP="0068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2700" w:type="dxa"/>
            <w:gridSpan w:val="2"/>
            <w:vAlign w:val="bottom"/>
          </w:tcPr>
          <w:p w14:paraId="472A3A52" w14:textId="77777777" w:rsidR="00A03E5F" w:rsidRPr="004D3E5A" w:rsidRDefault="00A03E5F" w:rsidP="006825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งบการเงินรวม</w:t>
            </w:r>
          </w:p>
        </w:tc>
        <w:tc>
          <w:tcPr>
            <w:tcW w:w="2700" w:type="dxa"/>
            <w:gridSpan w:val="2"/>
            <w:vAlign w:val="bottom"/>
          </w:tcPr>
          <w:p w14:paraId="3A0C3A93" w14:textId="77777777" w:rsidR="00A03E5F" w:rsidRPr="004D3E5A" w:rsidRDefault="00A03E5F" w:rsidP="006825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  <w:cs/>
              </w:rPr>
              <w:t>งบการเงินเฉพาะกิจการ</w:t>
            </w:r>
          </w:p>
        </w:tc>
      </w:tr>
      <w:tr w:rsidR="008D3E9E" w:rsidRPr="004D3E5A" w14:paraId="4CAA0CEB" w14:textId="77777777" w:rsidTr="00254738">
        <w:trPr>
          <w:tblHeader/>
        </w:trPr>
        <w:tc>
          <w:tcPr>
            <w:tcW w:w="3690" w:type="dxa"/>
          </w:tcPr>
          <w:p w14:paraId="0348D212" w14:textId="77777777" w:rsidR="008D3E9E" w:rsidRPr="004D3E5A" w:rsidRDefault="008D3E9E" w:rsidP="0068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</w:rPr>
            </w:pPr>
          </w:p>
        </w:tc>
        <w:tc>
          <w:tcPr>
            <w:tcW w:w="1350" w:type="dxa"/>
          </w:tcPr>
          <w:p w14:paraId="1BAFBD22" w14:textId="77777777" w:rsidR="008D3E9E" w:rsidRPr="004D3E5A" w:rsidRDefault="00757C1B" w:rsidP="006825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3FF77B7E" w14:textId="77777777" w:rsidR="008D3E9E" w:rsidRPr="004D3E5A" w:rsidRDefault="00757C1B" w:rsidP="006825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  <w:tc>
          <w:tcPr>
            <w:tcW w:w="1350" w:type="dxa"/>
          </w:tcPr>
          <w:p w14:paraId="1449612D" w14:textId="77777777" w:rsidR="008D3E9E" w:rsidRPr="004D3E5A" w:rsidRDefault="00757C1B" w:rsidP="006825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2565</w:t>
            </w:r>
          </w:p>
        </w:tc>
        <w:tc>
          <w:tcPr>
            <w:tcW w:w="1350" w:type="dxa"/>
          </w:tcPr>
          <w:p w14:paraId="5E21AB00" w14:textId="77777777" w:rsidR="008D3E9E" w:rsidRPr="004D3E5A" w:rsidRDefault="00757C1B" w:rsidP="008D3E9E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2564</w:t>
            </w:r>
          </w:p>
        </w:tc>
      </w:tr>
      <w:tr w:rsidR="00A03E5F" w:rsidRPr="004D3E5A" w14:paraId="38072EA3" w14:textId="77777777" w:rsidTr="00254738">
        <w:trPr>
          <w:tblHeader/>
        </w:trPr>
        <w:tc>
          <w:tcPr>
            <w:tcW w:w="3690" w:type="dxa"/>
            <w:vAlign w:val="bottom"/>
          </w:tcPr>
          <w:p w14:paraId="32BE7F1E" w14:textId="77777777" w:rsidR="00A03E5F" w:rsidRPr="004D3E5A" w:rsidRDefault="002E1AB5" w:rsidP="0068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8" w:hanging="165"/>
              <w:jc w:val="thaiDistribute"/>
              <w:rPr>
                <w:rFonts w:ascii="Angsana New" w:hAnsi="Angsana New"/>
                <w:b/>
                <w:bCs/>
                <w:sz w:val="30"/>
                <w:szCs w:val="30"/>
                <w:u w:val="single"/>
                <w:cs/>
              </w:rPr>
            </w:pPr>
            <w:r w:rsidRPr="004D3E5A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สินทรัพย์ตราสารอนุพันธ์ที่ไม่ได้กำหนดให้เป็นเครื่องมือที่ใช้ป้องกันความเสี่ยง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50" w:type="dxa"/>
          </w:tcPr>
          <w:p w14:paraId="511F8361" w14:textId="77777777" w:rsidR="00A03E5F" w:rsidRPr="004D3E5A" w:rsidRDefault="00A03E5F" w:rsidP="0068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1000624" w14:textId="77777777" w:rsidR="00A03E5F" w:rsidRPr="004D3E5A" w:rsidRDefault="00A03E5F" w:rsidP="0068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38F86E1E" w14:textId="77777777" w:rsidR="00A03E5F" w:rsidRPr="004D3E5A" w:rsidRDefault="00A03E5F" w:rsidP="006825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2DA542FA" w14:textId="77777777" w:rsidR="00A03E5F" w:rsidRPr="004D3E5A" w:rsidRDefault="00A03E5F" w:rsidP="00C40414">
            <w:pPr>
              <w:tabs>
                <w:tab w:val="decimal" w:pos="1002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</w:tr>
      <w:tr w:rsidR="00757C1B" w:rsidRPr="004D3E5A" w14:paraId="36AEE8FC" w14:textId="77777777" w:rsidTr="00254738">
        <w:tc>
          <w:tcPr>
            <w:tcW w:w="3690" w:type="dxa"/>
            <w:vAlign w:val="bottom"/>
          </w:tcPr>
          <w:p w14:paraId="0694F770" w14:textId="77777777" w:rsidR="00757C1B" w:rsidRPr="004D3E5A" w:rsidRDefault="00757C1B" w:rsidP="0075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7" w:right="-17" w:hanging="167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  <w:vAlign w:val="bottom"/>
          </w:tcPr>
          <w:p w14:paraId="1BE53D76" w14:textId="77777777" w:rsidR="00757C1B" w:rsidRPr="004D3E5A" w:rsidRDefault="00FD49E7" w:rsidP="00757C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44738D11" w14:textId="77777777" w:rsidR="00757C1B" w:rsidRPr="004D3E5A" w:rsidRDefault="00757C1B" w:rsidP="00757C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 xml:space="preserve">    </w:t>
            </w: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  <w:r w:rsidRPr="004D3E5A">
              <w:rPr>
                <w:rFonts w:ascii="Angsana New" w:hAnsi="Angsana New"/>
                <w:sz w:val="30"/>
                <w:szCs w:val="30"/>
              </w:rPr>
              <w:t xml:space="preserve">  </w:t>
            </w:r>
          </w:p>
        </w:tc>
        <w:tc>
          <w:tcPr>
            <w:tcW w:w="1350" w:type="dxa"/>
            <w:vAlign w:val="bottom"/>
          </w:tcPr>
          <w:p w14:paraId="1FF79DAB" w14:textId="77777777" w:rsidR="00757C1B" w:rsidRPr="004D3E5A" w:rsidRDefault="00FD49E7" w:rsidP="00757C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79687073" w14:textId="77777777" w:rsidR="00757C1B" w:rsidRPr="004D3E5A" w:rsidRDefault="00757C1B" w:rsidP="00757C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</w:p>
        </w:tc>
      </w:tr>
      <w:tr w:rsidR="00757C1B" w:rsidRPr="004D3E5A" w14:paraId="53CBE0E4" w14:textId="77777777" w:rsidTr="00254738">
        <w:tc>
          <w:tcPr>
            <w:tcW w:w="3690" w:type="dxa"/>
            <w:vAlign w:val="bottom"/>
          </w:tcPr>
          <w:p w14:paraId="6F2CD31A" w14:textId="77777777" w:rsidR="00757C1B" w:rsidRPr="004D3E5A" w:rsidRDefault="00757C1B" w:rsidP="0075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รวมสินทรัพย์ตราสารอนุพันธ์</w:t>
            </w:r>
          </w:p>
        </w:tc>
        <w:tc>
          <w:tcPr>
            <w:tcW w:w="1350" w:type="dxa"/>
            <w:vAlign w:val="bottom"/>
          </w:tcPr>
          <w:p w14:paraId="25AB7832" w14:textId="77777777" w:rsidR="00757C1B" w:rsidRPr="004D3E5A" w:rsidRDefault="00FD49E7" w:rsidP="00757C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  <w:vAlign w:val="bottom"/>
          </w:tcPr>
          <w:p w14:paraId="3E2ED16F" w14:textId="77777777" w:rsidR="00757C1B" w:rsidRPr="004D3E5A" w:rsidRDefault="00757C1B" w:rsidP="00757C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</w:p>
        </w:tc>
        <w:tc>
          <w:tcPr>
            <w:tcW w:w="1350" w:type="dxa"/>
            <w:vAlign w:val="bottom"/>
          </w:tcPr>
          <w:p w14:paraId="25255CCD" w14:textId="77777777" w:rsidR="00757C1B" w:rsidRPr="004D3E5A" w:rsidRDefault="00FD49E7" w:rsidP="00757C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-</w:t>
            </w:r>
          </w:p>
        </w:tc>
        <w:tc>
          <w:tcPr>
            <w:tcW w:w="1350" w:type="dxa"/>
          </w:tcPr>
          <w:p w14:paraId="2565F745" w14:textId="77777777" w:rsidR="00757C1B" w:rsidRPr="004D3E5A" w:rsidRDefault="00757C1B" w:rsidP="00757C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>19</w:t>
            </w:r>
          </w:p>
        </w:tc>
      </w:tr>
      <w:tr w:rsidR="00815801" w:rsidRPr="004D3E5A" w14:paraId="2979B39D" w14:textId="77777777" w:rsidTr="00254738">
        <w:tc>
          <w:tcPr>
            <w:tcW w:w="3690" w:type="dxa"/>
            <w:vAlign w:val="bottom"/>
          </w:tcPr>
          <w:p w14:paraId="65C4401A" w14:textId="77777777" w:rsidR="00815801" w:rsidRPr="004D3E5A" w:rsidRDefault="00815801" w:rsidP="0081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8" w:hanging="165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หนี้สินตราสารอนุพันธ์ที่ไม่ได้กำหนดให้เป็นเครื่องมือที่ใช้ป้องกันความเสี่ยง</w:t>
            </w:r>
          </w:p>
        </w:tc>
        <w:tc>
          <w:tcPr>
            <w:tcW w:w="1350" w:type="dxa"/>
            <w:vAlign w:val="bottom"/>
          </w:tcPr>
          <w:p w14:paraId="34DC0953" w14:textId="77777777" w:rsidR="00815801" w:rsidRPr="004D3E5A" w:rsidRDefault="00815801" w:rsidP="0081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  <w:vAlign w:val="bottom"/>
          </w:tcPr>
          <w:p w14:paraId="785E93DC" w14:textId="77777777" w:rsidR="00815801" w:rsidRPr="004D3E5A" w:rsidRDefault="00815801" w:rsidP="0081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350" w:type="dxa"/>
          </w:tcPr>
          <w:p w14:paraId="5F5B4F8A" w14:textId="77777777" w:rsidR="00815801" w:rsidRPr="004D3E5A" w:rsidRDefault="00815801" w:rsidP="0081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1350" w:type="dxa"/>
          </w:tcPr>
          <w:p w14:paraId="4D073B45" w14:textId="77777777" w:rsidR="00815801" w:rsidRPr="004D3E5A" w:rsidRDefault="00815801" w:rsidP="0081580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</w:p>
        </w:tc>
      </w:tr>
      <w:tr w:rsidR="00757C1B" w:rsidRPr="004D3E5A" w14:paraId="70798E99" w14:textId="77777777" w:rsidTr="00254738">
        <w:tc>
          <w:tcPr>
            <w:tcW w:w="3690" w:type="dxa"/>
            <w:vAlign w:val="bottom"/>
          </w:tcPr>
          <w:p w14:paraId="3CEC56F1" w14:textId="77777777" w:rsidR="00757C1B" w:rsidRPr="004D3E5A" w:rsidRDefault="00757C1B" w:rsidP="0075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4D3E5A">
              <w:rPr>
                <w:rFonts w:ascii="Angsana New" w:hAnsi="Angsana New" w:hint="cs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350" w:type="dxa"/>
          </w:tcPr>
          <w:p w14:paraId="51D02B46" w14:textId="77777777" w:rsidR="00757C1B" w:rsidRPr="004D3E5A" w:rsidRDefault="00FD49E7" w:rsidP="00757C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1350" w:type="dxa"/>
          </w:tcPr>
          <w:p w14:paraId="3A190076" w14:textId="77777777" w:rsidR="00757C1B" w:rsidRPr="004D3E5A" w:rsidRDefault="00757C1B" w:rsidP="00757C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2,654</w:t>
            </w:r>
          </w:p>
        </w:tc>
        <w:tc>
          <w:tcPr>
            <w:tcW w:w="1350" w:type="dxa"/>
          </w:tcPr>
          <w:p w14:paraId="6C337526" w14:textId="77777777" w:rsidR="00757C1B" w:rsidRPr="004D3E5A" w:rsidRDefault="00FD49E7" w:rsidP="00757C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1350" w:type="dxa"/>
          </w:tcPr>
          <w:p w14:paraId="0D221B2F" w14:textId="77777777" w:rsidR="00757C1B" w:rsidRPr="004D3E5A" w:rsidRDefault="00757C1B" w:rsidP="00757C1B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2,654</w:t>
            </w:r>
          </w:p>
        </w:tc>
      </w:tr>
      <w:tr w:rsidR="00757C1B" w:rsidRPr="004D3E5A" w14:paraId="4A88E99C" w14:textId="77777777" w:rsidTr="00254738">
        <w:tc>
          <w:tcPr>
            <w:tcW w:w="3690" w:type="dxa"/>
            <w:vAlign w:val="bottom"/>
          </w:tcPr>
          <w:p w14:paraId="02606A17" w14:textId="77777777" w:rsidR="00757C1B" w:rsidRPr="004D3E5A" w:rsidRDefault="00757C1B" w:rsidP="00757C1B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b/>
                <w:bCs/>
                <w:kern w:val="28"/>
                <w:sz w:val="30"/>
                <w:szCs w:val="30"/>
                <w:cs/>
              </w:rPr>
              <w:t>รวมหนี้สินตราสารอนุพันธ์</w:t>
            </w:r>
          </w:p>
        </w:tc>
        <w:tc>
          <w:tcPr>
            <w:tcW w:w="1350" w:type="dxa"/>
          </w:tcPr>
          <w:p w14:paraId="47D2940D" w14:textId="77777777" w:rsidR="00757C1B" w:rsidRPr="004D3E5A" w:rsidRDefault="00FD49E7" w:rsidP="00757C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91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1350" w:type="dxa"/>
          </w:tcPr>
          <w:p w14:paraId="74868A31" w14:textId="77777777" w:rsidR="00757C1B" w:rsidRPr="004D3E5A" w:rsidRDefault="00757C1B" w:rsidP="00757C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2,654</w:t>
            </w:r>
          </w:p>
        </w:tc>
        <w:tc>
          <w:tcPr>
            <w:tcW w:w="1350" w:type="dxa"/>
          </w:tcPr>
          <w:p w14:paraId="687077FA" w14:textId="77777777" w:rsidR="00757C1B" w:rsidRPr="004D3E5A" w:rsidRDefault="00FD49E7" w:rsidP="00757C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  <w:cs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635</w:t>
            </w:r>
          </w:p>
        </w:tc>
        <w:tc>
          <w:tcPr>
            <w:tcW w:w="1350" w:type="dxa"/>
          </w:tcPr>
          <w:p w14:paraId="3DB7AD87" w14:textId="77777777" w:rsidR="00757C1B" w:rsidRPr="004D3E5A" w:rsidRDefault="00757C1B" w:rsidP="00757C1B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975"/>
              </w:tabs>
              <w:spacing w:line="240" w:lineRule="auto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2,654</w:t>
            </w:r>
          </w:p>
        </w:tc>
      </w:tr>
    </w:tbl>
    <w:p w14:paraId="0176F026" w14:textId="77777777" w:rsidR="00A03E5F" w:rsidRPr="004D3E5A" w:rsidRDefault="00A03E5F" w:rsidP="00C40414">
      <w:pPr>
        <w:tabs>
          <w:tab w:val="clear" w:pos="907"/>
          <w:tab w:val="left" w:pos="900"/>
          <w:tab w:val="left" w:pos="2160"/>
          <w:tab w:val="left" w:pos="2866"/>
        </w:tabs>
        <w:spacing w:before="240" w:after="120" w:line="240" w:lineRule="auto"/>
        <w:ind w:left="547" w:right="-43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D3E5A">
        <w:rPr>
          <w:rFonts w:ascii="Angsana New" w:hAnsi="Angsana New"/>
          <w:b/>
          <w:bCs/>
          <w:sz w:val="32"/>
          <w:szCs w:val="32"/>
          <w:cs/>
        </w:rPr>
        <w:t>ตราสารอนุพันธ์ที่ไม่ได้กำหนดให้เป็นเครื่องมือที่ใช้ป้องกันความเสี่ยง</w:t>
      </w:r>
    </w:p>
    <w:p w14:paraId="4AE7998D" w14:textId="77777777" w:rsidR="00A03E5F" w:rsidRPr="004D3E5A" w:rsidRDefault="00A03E5F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4D3E5A">
        <w:rPr>
          <w:rFonts w:ascii="Angsana New" w:hAnsi="Angsana New"/>
          <w:sz w:val="32"/>
          <w:szCs w:val="32"/>
          <w:cs/>
        </w:rPr>
        <w:t>กลุ่มบริษัทใช้สัญญา</w:t>
      </w:r>
      <w:r w:rsidRPr="004D3E5A">
        <w:rPr>
          <w:rFonts w:ascii="Angsana New" w:hAnsi="Angsana New" w:hint="cs"/>
          <w:sz w:val="32"/>
          <w:szCs w:val="32"/>
          <w:cs/>
        </w:rPr>
        <w:t>ซื้อขาย</w:t>
      </w:r>
      <w:r w:rsidRPr="004D3E5A">
        <w:rPr>
          <w:rFonts w:ascii="Angsana New" w:hAnsi="Angsana New"/>
          <w:sz w:val="32"/>
          <w:szCs w:val="32"/>
          <w:cs/>
        </w:rPr>
        <w:t>เงินตราต่างประเทศ</w:t>
      </w:r>
      <w:r w:rsidRPr="004D3E5A">
        <w:rPr>
          <w:rFonts w:ascii="Angsana New" w:hAnsi="Angsana New" w:hint="cs"/>
          <w:sz w:val="32"/>
          <w:szCs w:val="32"/>
          <w:cs/>
        </w:rPr>
        <w:t>ล่วงหน้า</w:t>
      </w:r>
      <w:r w:rsidRPr="004D3E5A">
        <w:rPr>
          <w:rFonts w:ascii="Angsana New" w:hAnsi="Angsana New"/>
          <w:sz w:val="32"/>
          <w:szCs w:val="32"/>
          <w:cs/>
        </w:rPr>
        <w:t>เพื่อบริหารความเสี่ยงในการทำธุรกรรมบางส่วน โดย</w:t>
      </w:r>
      <w:r w:rsidRPr="004D3E5A">
        <w:rPr>
          <w:rFonts w:ascii="Angsana New" w:hAnsi="Angsana New" w:hint="cs"/>
          <w:sz w:val="32"/>
          <w:szCs w:val="32"/>
          <w:cs/>
        </w:rPr>
        <w:t>เข้าทำ</w:t>
      </w:r>
      <w:r w:rsidRPr="004D3E5A">
        <w:rPr>
          <w:rFonts w:ascii="Angsana New" w:hAnsi="Angsana New"/>
          <w:sz w:val="32"/>
          <w:szCs w:val="32"/>
          <w:cs/>
        </w:rPr>
        <w:t>สัญญาดังกล่าวในช่วงเวลาที่สอดคล้องกับความเสี่ยง</w:t>
      </w:r>
      <w:r w:rsidRPr="004D3E5A">
        <w:rPr>
          <w:rFonts w:ascii="Angsana New" w:hAnsi="Angsana New" w:hint="cs"/>
          <w:sz w:val="32"/>
          <w:szCs w:val="32"/>
          <w:cs/>
        </w:rPr>
        <w:t>จาก</w:t>
      </w:r>
      <w:r w:rsidRPr="004D3E5A">
        <w:rPr>
          <w:rFonts w:ascii="Angsana New" w:hAnsi="Angsana New"/>
          <w:sz w:val="32"/>
          <w:szCs w:val="32"/>
          <w:cs/>
        </w:rPr>
        <w:t>อัตราแลกเปลี่ยนเงินตราต่างประเทศ</w:t>
      </w:r>
      <w:r w:rsidR="007F4A38" w:rsidRPr="004D3E5A">
        <w:rPr>
          <w:rFonts w:ascii="Angsana New" w:hAnsi="Angsana New"/>
          <w:sz w:val="32"/>
          <w:szCs w:val="32"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 xml:space="preserve">ของรายการอ้างอิงซึ่งมีอายุสัญญาโดยทั่วไปตั้งแต่ </w:t>
      </w:r>
      <w:r w:rsidRPr="004D3E5A">
        <w:rPr>
          <w:rFonts w:ascii="Angsana New" w:hAnsi="Angsana New"/>
          <w:sz w:val="32"/>
          <w:szCs w:val="32"/>
        </w:rPr>
        <w:t>1</w:t>
      </w:r>
      <w:r w:rsidRPr="004D3E5A">
        <w:rPr>
          <w:rFonts w:ascii="Angsana New" w:hAnsi="Angsana New"/>
          <w:sz w:val="32"/>
          <w:szCs w:val="32"/>
          <w:cs/>
        </w:rPr>
        <w:t xml:space="preserve"> </w:t>
      </w:r>
      <w:r w:rsidRPr="004D3E5A">
        <w:rPr>
          <w:rFonts w:ascii="Angsana New" w:hAnsi="Angsana New" w:hint="cs"/>
          <w:sz w:val="32"/>
          <w:szCs w:val="32"/>
          <w:cs/>
        </w:rPr>
        <w:t>เดือน</w:t>
      </w:r>
      <w:r w:rsidRPr="004D3E5A">
        <w:rPr>
          <w:rFonts w:ascii="Angsana New" w:hAnsi="Angsana New"/>
          <w:sz w:val="32"/>
          <w:szCs w:val="32"/>
          <w:cs/>
        </w:rPr>
        <w:t xml:space="preserve">ถึง </w:t>
      </w:r>
      <w:r w:rsidR="007375B9" w:rsidRPr="004D3E5A">
        <w:rPr>
          <w:rFonts w:ascii="Angsana New" w:hAnsi="Angsana New"/>
          <w:sz w:val="32"/>
          <w:szCs w:val="32"/>
        </w:rPr>
        <w:t>12</w:t>
      </w:r>
      <w:r w:rsidRPr="004D3E5A">
        <w:rPr>
          <w:rFonts w:ascii="Angsana New" w:hAnsi="Angsana New"/>
          <w:sz w:val="32"/>
          <w:szCs w:val="32"/>
          <w:cs/>
        </w:rPr>
        <w:t xml:space="preserve"> เดือน</w:t>
      </w:r>
      <w:r w:rsidRPr="004D3E5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1FA9575" w14:textId="70EC1B74" w:rsidR="002B06DA" w:rsidRPr="004D3E5A" w:rsidRDefault="00AB0D71" w:rsidP="00757C1B">
      <w:pPr>
        <w:pStyle w:val="Heading2"/>
        <w:tabs>
          <w:tab w:val="clear" w:pos="227"/>
          <w:tab w:val="clear" w:pos="454"/>
        </w:tabs>
        <w:spacing w:before="120" w:after="120" w:line="240" w:lineRule="auto"/>
        <w:ind w:left="540" w:hanging="540"/>
        <w:rPr>
          <w:rFonts w:ascii="Angsana New" w:hAnsi="Angsana New"/>
          <w:sz w:val="32"/>
          <w:szCs w:val="32"/>
          <w:lang w:val="en-US" w:eastAsia="en-US"/>
        </w:rPr>
      </w:pPr>
      <w:r w:rsidRPr="004D3E5A">
        <w:rPr>
          <w:rFonts w:ascii="Angsana New" w:hAnsi="Angsana New"/>
          <w:sz w:val="32"/>
          <w:szCs w:val="32"/>
          <w:lang w:val="en-US" w:eastAsia="en-US"/>
        </w:rPr>
        <w:t>3</w:t>
      </w:r>
      <w:r w:rsidR="00A00EF2">
        <w:rPr>
          <w:rFonts w:ascii="Angsana New" w:hAnsi="Angsana New"/>
          <w:sz w:val="32"/>
          <w:szCs w:val="32"/>
          <w:lang w:val="en-US" w:eastAsia="en-US"/>
        </w:rPr>
        <w:t>1</w:t>
      </w:r>
      <w:r w:rsidR="002B06DA" w:rsidRPr="004D3E5A">
        <w:rPr>
          <w:rFonts w:ascii="Angsana New" w:hAnsi="Angsana New"/>
          <w:sz w:val="32"/>
          <w:szCs w:val="32"/>
          <w:lang w:val="en-US" w:eastAsia="en-US"/>
        </w:rPr>
        <w:t>.2</w:t>
      </w:r>
      <w:bookmarkStart w:id="8" w:name="_Hlk57031532"/>
      <w:r w:rsidR="00757C1B" w:rsidRPr="004D3E5A">
        <w:rPr>
          <w:rFonts w:ascii="Angsana New" w:hAnsi="Angsana New"/>
          <w:sz w:val="32"/>
          <w:szCs w:val="32"/>
          <w:lang w:val="en-US" w:eastAsia="en-US"/>
        </w:rPr>
        <w:tab/>
      </w:r>
      <w:r w:rsidR="002B06DA" w:rsidRPr="004D3E5A">
        <w:rPr>
          <w:rFonts w:ascii="Angsana New" w:hAnsi="Angsana New"/>
          <w:sz w:val="32"/>
          <w:szCs w:val="32"/>
          <w:cs/>
          <w:lang w:val="en-US" w:eastAsia="en-US"/>
        </w:rPr>
        <w:t>วัตถุประสงค์และนโยบายการบริหารความเสี่ยงทางการเงิน</w:t>
      </w:r>
      <w:r w:rsidR="002B06DA" w:rsidRPr="004D3E5A">
        <w:rPr>
          <w:rFonts w:ascii="Angsana New" w:hAnsi="Angsana New"/>
          <w:sz w:val="32"/>
          <w:szCs w:val="32"/>
          <w:lang w:val="en-US" w:eastAsia="en-US"/>
        </w:rPr>
        <w:t xml:space="preserve"> </w:t>
      </w:r>
      <w:bookmarkEnd w:id="8"/>
    </w:p>
    <w:p w14:paraId="754489A2" w14:textId="278ECFBC" w:rsidR="002B06DA" w:rsidRPr="004D3E5A" w:rsidRDefault="002B06DA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>เครื่องมือทางการเงินที่สำคัญของกลุ่มบริษัท ประกอบด้วย เงินสดและรายการเทียบเท่าเงินสด ลูกหนี้</w:t>
      </w:r>
      <w:r w:rsidR="00B147F4" w:rsidRPr="004D3E5A">
        <w:rPr>
          <w:rFonts w:ascii="Angsana New" w:hAnsi="Angsana New"/>
          <w:sz w:val="32"/>
          <w:szCs w:val="32"/>
        </w:rPr>
        <w:t xml:space="preserve"> </w:t>
      </w:r>
      <w:r w:rsidR="00A77D86" w:rsidRPr="004D3E5A">
        <w:rPr>
          <w:rFonts w:ascii="Angsana New" w:hAnsi="Angsana New"/>
          <w:sz w:val="32"/>
          <w:szCs w:val="32"/>
        </w:rPr>
        <w:t xml:space="preserve">   </w:t>
      </w:r>
      <w:r w:rsidR="00B147F4" w:rsidRPr="004D3E5A">
        <w:rPr>
          <w:rFonts w:ascii="Angsana New" w:hAnsi="Angsana New"/>
          <w:sz w:val="32"/>
          <w:szCs w:val="32"/>
        </w:rPr>
        <w:t xml:space="preserve">    </w:t>
      </w:r>
      <w:r w:rsidRPr="004D3E5A">
        <w:rPr>
          <w:rFonts w:ascii="Angsana New" w:hAnsi="Angsana New"/>
          <w:sz w:val="32"/>
          <w:szCs w:val="32"/>
          <w:cs/>
        </w:rPr>
        <w:t xml:space="preserve"> เงินลงทุน </w:t>
      </w:r>
      <w:r w:rsidR="005D4FD6" w:rsidRPr="004D3E5A">
        <w:rPr>
          <w:rFonts w:ascii="Angsana New" w:hAnsi="Angsana New" w:hint="cs"/>
          <w:sz w:val="32"/>
          <w:szCs w:val="32"/>
          <w:cs/>
        </w:rPr>
        <w:t>เงินมัดจำค่าเช่า</w:t>
      </w:r>
      <w:r w:rsidR="00C9539F" w:rsidRPr="004D3E5A">
        <w:rPr>
          <w:rFonts w:ascii="Angsana New" w:hAnsi="Angsana New"/>
          <w:sz w:val="32"/>
          <w:szCs w:val="32"/>
        </w:rPr>
        <w:t xml:space="preserve"> </w:t>
      </w:r>
      <w:r w:rsidR="00B147F4" w:rsidRPr="004D3E5A">
        <w:rPr>
          <w:rFonts w:ascii="Angsana New" w:hAnsi="Angsana New" w:hint="cs"/>
          <w:sz w:val="32"/>
          <w:szCs w:val="32"/>
          <w:cs/>
        </w:rPr>
        <w:t>เจ้าหนี้ และหนี้สินตามสัญญาเช่า</w:t>
      </w:r>
      <w:r w:rsidR="00FF5317" w:rsidRPr="004D3E5A">
        <w:rPr>
          <w:rFonts w:ascii="Angsana New" w:hAnsi="Angsana New"/>
          <w:sz w:val="32"/>
          <w:szCs w:val="32"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กลุ่มบริษัทมีความเสี่ยงทางการเงินที่เกี่ยวข้องกับเครื่องมือทางการเงินดังกล่าว และมีนโยบายการบริหารความเสี่ยง</w:t>
      </w:r>
      <w:r w:rsidRPr="004D3E5A">
        <w:rPr>
          <w:rFonts w:ascii="Angsana New" w:hAnsi="Angsana New"/>
          <w:sz w:val="32"/>
          <w:szCs w:val="32"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ดังนี้</w:t>
      </w:r>
    </w:p>
    <w:p w14:paraId="61610DC7" w14:textId="77777777" w:rsidR="002B06DA" w:rsidRPr="004D3E5A" w:rsidRDefault="002B06DA" w:rsidP="009A42D8">
      <w:pPr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  <w:cs/>
        </w:rPr>
        <w:t>ความเสี่ยงด้านเครดิต</w:t>
      </w:r>
    </w:p>
    <w:p w14:paraId="635A63EE" w14:textId="77777777" w:rsidR="002B06DA" w:rsidRPr="004D3E5A" w:rsidRDefault="002B06DA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 w:hint="cs"/>
          <w:sz w:val="32"/>
          <w:szCs w:val="32"/>
          <w:cs/>
        </w:rPr>
        <w:t>กลุ่ม</w:t>
      </w:r>
      <w:r w:rsidRPr="004D3E5A">
        <w:rPr>
          <w:rFonts w:ascii="Angsana New" w:hAnsi="Angsana New"/>
          <w:sz w:val="32"/>
          <w:szCs w:val="32"/>
          <w:cs/>
        </w:rPr>
        <w:t>บริษัทมีความเสี่ยงด้านเครดิตที่เกี่ยวเนื่องกับลูกหนี้การค้า</w:t>
      </w:r>
      <w:r w:rsidR="002E1AB5" w:rsidRPr="004D3E5A">
        <w:rPr>
          <w:rFonts w:ascii="Angsana New" w:hAnsi="Angsana New" w:hint="cs"/>
          <w:sz w:val="32"/>
          <w:szCs w:val="32"/>
          <w:cs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เงินฝากกับธนาคารและสถาบันการเงิน และเครื่องมือทางการเงินอื่น</w:t>
      </w:r>
      <w:r w:rsidRPr="004D3E5A">
        <w:rPr>
          <w:rFonts w:ascii="Angsana New" w:hAnsi="Angsana New"/>
          <w:sz w:val="32"/>
          <w:szCs w:val="32"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ๆ</w:t>
      </w:r>
      <w:r w:rsidR="007F4A38" w:rsidRPr="004D3E5A">
        <w:rPr>
          <w:rFonts w:ascii="Angsana New" w:hAnsi="Angsana New"/>
          <w:sz w:val="32"/>
          <w:szCs w:val="32"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โดยจำนวนเงินสูงสุดที่กลุ่มบริษัทอาจต้องสูญเสียจากการให้สินเชื่อคือมูลค่าตามบัญชีที่แสดงอยู่ในงบแสดงฐานะการเงิน</w:t>
      </w:r>
      <w:r w:rsidRPr="004D3E5A">
        <w:rPr>
          <w:rFonts w:ascii="Angsana New" w:hAnsi="Angsana New"/>
          <w:sz w:val="32"/>
          <w:szCs w:val="32"/>
        </w:rPr>
        <w:t xml:space="preserve"> </w:t>
      </w:r>
      <w:r w:rsidRPr="004D3E5A">
        <w:rPr>
          <w:rFonts w:ascii="Angsana New" w:hAnsi="Angsana New" w:hint="cs"/>
          <w:sz w:val="32"/>
          <w:szCs w:val="32"/>
          <w:cs/>
        </w:rPr>
        <w:t>ยกเว้นตราสารอนุพันธ์ซึ่งได้เปิดเผยจำนวนเงิน</w:t>
      </w:r>
      <w:r w:rsidRPr="004D3E5A">
        <w:rPr>
          <w:rFonts w:ascii="Angsana New" w:hAnsi="Angsana New"/>
          <w:sz w:val="32"/>
          <w:szCs w:val="32"/>
          <w:cs/>
        </w:rPr>
        <w:t>สูงสุด</w:t>
      </w:r>
      <w:r w:rsidRPr="004D3E5A">
        <w:rPr>
          <w:rFonts w:ascii="Angsana New" w:hAnsi="Angsana New" w:hint="cs"/>
          <w:sz w:val="32"/>
          <w:szCs w:val="32"/>
          <w:cs/>
        </w:rPr>
        <w:t>ที่กลุ่มบริษัทอาจต้องสูญเสียไว้ในหัวข้อความเสี่ยงด้านสภาพคล่อง</w:t>
      </w:r>
      <w:r w:rsidR="00766923" w:rsidRPr="004D3E5A">
        <w:rPr>
          <w:rFonts w:ascii="Angsana New" w:hAnsi="Angsana New" w:hint="cs"/>
          <w:sz w:val="32"/>
          <w:szCs w:val="32"/>
          <w:cs/>
        </w:rPr>
        <w:t xml:space="preserve"> (ถ้ามี)</w:t>
      </w:r>
    </w:p>
    <w:p w14:paraId="5212581A" w14:textId="77777777" w:rsidR="00630E37" w:rsidRDefault="00630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i/>
          <w:iCs/>
          <w:sz w:val="32"/>
          <w:szCs w:val="32"/>
          <w:cs/>
        </w:rPr>
      </w:pPr>
      <w:bookmarkStart w:id="9" w:name="_Hlk61512590"/>
      <w:r>
        <w:rPr>
          <w:rFonts w:ascii="Angsana New" w:hAnsi="Angsana New"/>
          <w:b/>
          <w:bCs/>
          <w:i/>
          <w:iCs/>
          <w:sz w:val="32"/>
          <w:szCs w:val="32"/>
          <w:cs/>
        </w:rPr>
        <w:br w:type="page"/>
      </w:r>
    </w:p>
    <w:p w14:paraId="1DB89D18" w14:textId="652831FB" w:rsidR="002B06DA" w:rsidRPr="004D3E5A" w:rsidRDefault="002B06DA" w:rsidP="009A42D8">
      <w:pPr>
        <w:keepNext/>
        <w:tabs>
          <w:tab w:val="left" w:pos="1440"/>
        </w:tabs>
        <w:spacing w:before="120" w:after="120" w:line="240" w:lineRule="auto"/>
        <w:ind w:left="540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D3E5A">
        <w:rPr>
          <w:rFonts w:ascii="Angsana New" w:hAnsi="Angsana New"/>
          <w:b/>
          <w:bCs/>
          <w:i/>
          <w:iCs/>
          <w:sz w:val="32"/>
          <w:szCs w:val="32"/>
          <w:cs/>
        </w:rPr>
        <w:lastRenderedPageBreak/>
        <w:t>ลูกหนี้การค้า</w:t>
      </w:r>
    </w:p>
    <w:p w14:paraId="4E6F7051" w14:textId="77777777" w:rsidR="002B06DA" w:rsidRPr="004D3E5A" w:rsidRDefault="002B06DA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 w:hint="cs"/>
          <w:sz w:val="32"/>
          <w:szCs w:val="32"/>
          <w:cs/>
        </w:rPr>
        <w:t>กลุ่ม</w:t>
      </w:r>
      <w:r w:rsidRPr="004D3E5A">
        <w:rPr>
          <w:rFonts w:ascii="Angsana New" w:hAnsi="Angsana New"/>
          <w:sz w:val="32"/>
          <w:szCs w:val="32"/>
          <w:cs/>
        </w:rPr>
        <w:t>บริษัทบริหารความเสี่ยงโดยใช้นโยบายและขั้นตอนในการควบคุม</w:t>
      </w:r>
      <w:r w:rsidRPr="004D3E5A">
        <w:rPr>
          <w:rFonts w:ascii="Angsana New" w:hAnsi="Angsana New" w:hint="cs"/>
          <w:sz w:val="32"/>
          <w:szCs w:val="32"/>
          <w:cs/>
        </w:rPr>
        <w:t>การให้สินเชื่อ</w:t>
      </w:r>
      <w:r w:rsidRPr="004D3E5A">
        <w:rPr>
          <w:rFonts w:ascii="Angsana New" w:hAnsi="Angsana New"/>
          <w:sz w:val="32"/>
          <w:szCs w:val="32"/>
          <w:cs/>
        </w:rPr>
        <w:t xml:space="preserve">อย่างเหมาะสม </w:t>
      </w:r>
      <w:r w:rsidR="00F277AA" w:rsidRPr="004D3E5A">
        <w:rPr>
          <w:rFonts w:ascii="Angsana New" w:hAnsi="Angsana New" w:hint="cs"/>
          <w:sz w:val="32"/>
          <w:szCs w:val="32"/>
          <w:cs/>
        </w:rPr>
        <w:t xml:space="preserve">         </w:t>
      </w:r>
      <w:r w:rsidRPr="004D3E5A">
        <w:rPr>
          <w:rFonts w:ascii="Angsana New" w:hAnsi="Angsana New" w:hint="cs"/>
          <w:sz w:val="32"/>
          <w:szCs w:val="32"/>
          <w:cs/>
        </w:rPr>
        <w:t>จึงไม่</w:t>
      </w:r>
      <w:r w:rsidRPr="004D3E5A">
        <w:rPr>
          <w:rFonts w:ascii="Angsana New" w:hAnsi="Angsana New"/>
          <w:sz w:val="32"/>
          <w:szCs w:val="32"/>
          <w:cs/>
        </w:rPr>
        <w:t>คาดว่าจะ</w:t>
      </w:r>
      <w:r w:rsidRPr="004D3E5A">
        <w:rPr>
          <w:rFonts w:ascii="Angsana New" w:hAnsi="Angsana New" w:hint="cs"/>
          <w:sz w:val="32"/>
          <w:szCs w:val="32"/>
          <w:cs/>
        </w:rPr>
        <w:t>เกิด</w:t>
      </w:r>
      <w:r w:rsidRPr="004D3E5A">
        <w:rPr>
          <w:rFonts w:ascii="Angsana New" w:hAnsi="Angsana New"/>
          <w:sz w:val="32"/>
          <w:szCs w:val="32"/>
          <w:cs/>
        </w:rPr>
        <w:t>ผลขาดทุนทางการเงิน</w:t>
      </w:r>
      <w:r w:rsidRPr="004D3E5A">
        <w:rPr>
          <w:rFonts w:ascii="Angsana New" w:hAnsi="Angsana New" w:hint="cs"/>
          <w:sz w:val="32"/>
          <w:szCs w:val="32"/>
          <w:cs/>
        </w:rPr>
        <w:t>ที่</w:t>
      </w:r>
      <w:r w:rsidRPr="004D3E5A">
        <w:rPr>
          <w:rFonts w:ascii="Angsana New" w:hAnsi="Angsana New"/>
          <w:sz w:val="32"/>
          <w:szCs w:val="32"/>
          <w:cs/>
        </w:rPr>
        <w:t xml:space="preserve">มีสาระสำคัญ </w:t>
      </w:r>
      <w:r w:rsidRPr="004D3E5A">
        <w:rPr>
          <w:rFonts w:ascii="Angsana New" w:hAnsi="Angsana New" w:hint="cs"/>
          <w:sz w:val="32"/>
          <w:szCs w:val="32"/>
          <w:cs/>
        </w:rPr>
        <w:t>นอกจากนี้ กลุ่มบริษัทมีการติดตาม</w:t>
      </w:r>
      <w:r w:rsidRPr="004D3E5A">
        <w:rPr>
          <w:rFonts w:ascii="Angsana New" w:hAnsi="Angsana New"/>
          <w:sz w:val="32"/>
          <w:szCs w:val="32"/>
          <w:cs/>
        </w:rPr>
        <w:t>ยอด</w:t>
      </w:r>
      <w:r w:rsidR="00262991" w:rsidRPr="004D3E5A">
        <w:rPr>
          <w:rFonts w:ascii="Angsana New" w:hAnsi="Angsana New" w:hint="cs"/>
          <w:sz w:val="32"/>
          <w:szCs w:val="32"/>
          <w:cs/>
        </w:rPr>
        <w:t xml:space="preserve">                    </w:t>
      </w:r>
      <w:r w:rsidRPr="004D3E5A">
        <w:rPr>
          <w:rFonts w:ascii="Angsana New" w:hAnsi="Angsana New"/>
          <w:sz w:val="32"/>
          <w:szCs w:val="32"/>
          <w:cs/>
        </w:rPr>
        <w:t xml:space="preserve">คงค้างของลูกหนี้การค้าอย่างสม่ำเสมอ นอกจากนี้ </w:t>
      </w:r>
      <w:r w:rsidRPr="004D3E5A">
        <w:rPr>
          <w:rFonts w:ascii="Angsana New" w:hAnsi="Angsana New" w:hint="cs"/>
          <w:sz w:val="32"/>
          <w:szCs w:val="32"/>
          <w:cs/>
        </w:rPr>
        <w:t>การให้สินเชื่อของกลุ่ม</w:t>
      </w:r>
      <w:r w:rsidRPr="004D3E5A">
        <w:rPr>
          <w:rFonts w:ascii="Angsana New" w:hAnsi="Angsana New"/>
          <w:sz w:val="32"/>
          <w:szCs w:val="32"/>
          <w:cs/>
        </w:rPr>
        <w:t>บริษัท</w:t>
      </w:r>
      <w:r w:rsidRPr="004D3E5A">
        <w:rPr>
          <w:rFonts w:ascii="Angsana New" w:hAnsi="Angsana New" w:hint="cs"/>
          <w:sz w:val="32"/>
          <w:szCs w:val="32"/>
          <w:cs/>
        </w:rPr>
        <w:t xml:space="preserve"> เป็น</w:t>
      </w:r>
      <w:r w:rsidRPr="004D3E5A">
        <w:rPr>
          <w:rFonts w:ascii="Angsana New" w:hAnsi="Angsana New"/>
          <w:sz w:val="32"/>
          <w:szCs w:val="32"/>
          <w:cs/>
        </w:rPr>
        <w:t>การ</w:t>
      </w:r>
      <w:r w:rsidRPr="004D3E5A">
        <w:rPr>
          <w:rFonts w:ascii="Angsana New" w:hAnsi="Angsana New" w:hint="cs"/>
          <w:sz w:val="32"/>
          <w:szCs w:val="32"/>
          <w:cs/>
        </w:rPr>
        <w:t>ให้สินเชื่อ</w:t>
      </w:r>
      <w:r w:rsidR="00262991" w:rsidRPr="004D3E5A">
        <w:rPr>
          <w:rFonts w:ascii="Angsana New" w:hAnsi="Angsana New" w:hint="cs"/>
          <w:sz w:val="32"/>
          <w:szCs w:val="32"/>
          <w:cs/>
        </w:rPr>
        <w:t xml:space="preserve">         </w:t>
      </w:r>
      <w:r w:rsidRPr="004D3E5A">
        <w:rPr>
          <w:rFonts w:ascii="Angsana New" w:hAnsi="Angsana New" w:hint="cs"/>
          <w:sz w:val="32"/>
          <w:szCs w:val="32"/>
          <w:cs/>
        </w:rPr>
        <w:t>แบบไม่</w:t>
      </w:r>
      <w:r w:rsidRPr="004D3E5A">
        <w:rPr>
          <w:rFonts w:ascii="Angsana New" w:hAnsi="Angsana New"/>
          <w:sz w:val="32"/>
          <w:szCs w:val="32"/>
          <w:cs/>
        </w:rPr>
        <w:t>กระจุกตัว</w:t>
      </w:r>
      <w:bookmarkStart w:id="10" w:name="_Hlk59433075"/>
    </w:p>
    <w:p w14:paraId="2434C206" w14:textId="77777777" w:rsidR="002B06DA" w:rsidRPr="004D3E5A" w:rsidRDefault="002B06DA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bookmarkStart w:id="11" w:name="_Hlk61506846"/>
      <w:r w:rsidRPr="004D3E5A">
        <w:rPr>
          <w:rFonts w:ascii="Angsana New" w:hAnsi="Angsana New"/>
          <w:sz w:val="32"/>
          <w:szCs w:val="32"/>
          <w:cs/>
        </w:rPr>
        <w:t>กลุ่มบริษัท</w:t>
      </w:r>
      <w:r w:rsidRPr="004D3E5A">
        <w:rPr>
          <w:rFonts w:ascii="Angsana New" w:hAnsi="Angsana New" w:hint="cs"/>
          <w:sz w:val="32"/>
          <w:szCs w:val="32"/>
          <w:cs/>
        </w:rPr>
        <w:t>พิจารณา</w:t>
      </w:r>
      <w:r w:rsidRPr="004D3E5A">
        <w:rPr>
          <w:rFonts w:ascii="Angsana New" w:hAnsi="Angsana New"/>
          <w:sz w:val="32"/>
          <w:szCs w:val="32"/>
          <w:cs/>
        </w:rPr>
        <w:t>การด้อยค่าทุกวันสิ้นรอบระยะเวลารายงาน</w:t>
      </w:r>
      <w:r w:rsidRPr="004D3E5A">
        <w:rPr>
          <w:rFonts w:ascii="Angsana New" w:hAnsi="Angsana New" w:hint="cs"/>
          <w:sz w:val="32"/>
          <w:szCs w:val="32"/>
          <w:cs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อัตราการตั้งสำรอง</w:t>
      </w:r>
      <w:r w:rsidRPr="004D3E5A">
        <w:rPr>
          <w:rFonts w:ascii="Angsana New" w:hAnsi="Angsana New" w:hint="cs"/>
          <w:sz w:val="32"/>
          <w:szCs w:val="32"/>
          <w:cs/>
        </w:rPr>
        <w:t>ของผลขาดทุน</w:t>
      </w:r>
      <w:r w:rsidR="00063E0F" w:rsidRPr="004D3E5A">
        <w:rPr>
          <w:rFonts w:ascii="Angsana New" w:hAnsi="Angsana New"/>
          <w:sz w:val="32"/>
          <w:szCs w:val="32"/>
        </w:rPr>
        <w:t xml:space="preserve">             </w:t>
      </w:r>
      <w:r w:rsidRPr="004D3E5A">
        <w:rPr>
          <w:rFonts w:ascii="Angsana New" w:hAnsi="Angsana New" w:hint="cs"/>
          <w:sz w:val="32"/>
          <w:szCs w:val="32"/>
          <w:cs/>
        </w:rPr>
        <w:t>ด้านเครดิตที่คาดว่าจะเกิดขึ้นคำนวณโดยพิจารณาจาก</w:t>
      </w:r>
      <w:r w:rsidRPr="004D3E5A">
        <w:rPr>
          <w:rFonts w:ascii="Angsana New" w:hAnsi="Angsana New"/>
          <w:sz w:val="32"/>
          <w:szCs w:val="32"/>
          <w:cs/>
        </w:rPr>
        <w:t>อายุหนี้คงค้างนับจากวันที่ถึงกำหนดชำระสำหรับ</w:t>
      </w:r>
      <w:r w:rsidR="007F4A38" w:rsidRPr="004D3E5A">
        <w:rPr>
          <w:rFonts w:ascii="Angsana New" w:hAnsi="Angsana New"/>
          <w:sz w:val="32"/>
          <w:szCs w:val="32"/>
        </w:rPr>
        <w:t xml:space="preserve">           </w:t>
      </w:r>
      <w:r w:rsidRPr="004D3E5A">
        <w:rPr>
          <w:rFonts w:ascii="Angsana New" w:hAnsi="Angsana New" w:hint="cs"/>
          <w:sz w:val="32"/>
          <w:szCs w:val="32"/>
          <w:cs/>
        </w:rPr>
        <w:t>กลุ่มลูกค้าที่มีรูปแบบของความเสี่ยงด้านเครดิตที่คล้ายคลึงกัน</w:t>
      </w:r>
      <w:bookmarkEnd w:id="10"/>
      <w:r w:rsidRPr="004D3E5A">
        <w:rPr>
          <w:rFonts w:ascii="Angsana New" w:hAnsi="Angsana New"/>
          <w:sz w:val="32"/>
          <w:szCs w:val="32"/>
          <w:cs/>
        </w:rPr>
        <w:t xml:space="preserve"> </w:t>
      </w:r>
      <w:r w:rsidRPr="004D3E5A">
        <w:rPr>
          <w:rFonts w:ascii="Angsana New" w:hAnsi="Angsana New" w:hint="cs"/>
          <w:sz w:val="32"/>
          <w:szCs w:val="32"/>
          <w:cs/>
        </w:rPr>
        <w:t>โดย</w:t>
      </w:r>
      <w:r w:rsidRPr="004D3E5A">
        <w:rPr>
          <w:rFonts w:ascii="Angsana New" w:hAnsi="Angsana New"/>
          <w:sz w:val="32"/>
          <w:szCs w:val="32"/>
          <w:cs/>
        </w:rPr>
        <w:t>จัดกลุ่มลูกค้าตามประเภทของลูกค้า</w:t>
      </w:r>
      <w:r w:rsidR="00766923" w:rsidRPr="004D3E5A">
        <w:rPr>
          <w:rFonts w:ascii="Angsana New" w:hAnsi="Angsana New" w:hint="cs"/>
          <w:sz w:val="32"/>
          <w:szCs w:val="32"/>
          <w:cs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 xml:space="preserve">และอันดับความน่าเชื่อถือของลูกค้า </w:t>
      </w:r>
      <w:bookmarkEnd w:id="11"/>
      <w:r w:rsidR="00F277AA" w:rsidRPr="004D3E5A">
        <w:rPr>
          <w:rFonts w:ascii="Angsana New" w:hAnsi="Angsana New" w:hint="cs"/>
          <w:sz w:val="32"/>
          <w:szCs w:val="32"/>
          <w:cs/>
        </w:rPr>
        <w:t>และปัจจัยอื่นประกอบ</w:t>
      </w:r>
      <w:r w:rsidRPr="004D3E5A">
        <w:rPr>
          <w:rFonts w:ascii="Angsana New" w:hAnsi="Angsana New"/>
          <w:sz w:val="32"/>
          <w:szCs w:val="32"/>
          <w:cs/>
        </w:rPr>
        <w:t xml:space="preserve"> </w:t>
      </w:r>
    </w:p>
    <w:bookmarkEnd w:id="9"/>
    <w:p w14:paraId="1704178E" w14:textId="77777777" w:rsidR="002B06DA" w:rsidRPr="004D3E5A" w:rsidRDefault="002B06DA" w:rsidP="009A42D8">
      <w:pPr>
        <w:keepNext/>
        <w:tabs>
          <w:tab w:val="left" w:pos="1440"/>
        </w:tabs>
        <w:spacing w:before="120" w:after="120" w:line="240" w:lineRule="auto"/>
        <w:ind w:left="540"/>
        <w:jc w:val="thaiDistribute"/>
        <w:rPr>
          <w:rFonts w:ascii="Angsana New" w:hAnsi="Angsana New"/>
          <w:i/>
          <w:iCs/>
          <w:sz w:val="32"/>
          <w:szCs w:val="32"/>
        </w:rPr>
      </w:pPr>
      <w:r w:rsidRPr="004D3E5A">
        <w:rPr>
          <w:rFonts w:ascii="Angsana New" w:hAnsi="Angsana New"/>
          <w:b/>
          <w:bCs/>
          <w:i/>
          <w:iCs/>
          <w:sz w:val="32"/>
          <w:szCs w:val="32"/>
          <w:cs/>
        </w:rPr>
        <w:t>เครื่องมือทางการเงินและเงินฝากธนาคาร</w:t>
      </w:r>
      <w:r w:rsidRPr="004D3E5A">
        <w:rPr>
          <w:rFonts w:ascii="Angsana New" w:hAnsi="Angsana New"/>
          <w:i/>
          <w:iCs/>
          <w:sz w:val="32"/>
          <w:szCs w:val="32"/>
        </w:rPr>
        <w:t xml:space="preserve"> </w:t>
      </w:r>
      <w:bookmarkStart w:id="12" w:name="_Hlk60739061"/>
    </w:p>
    <w:bookmarkEnd w:id="12"/>
    <w:p w14:paraId="13085EFB" w14:textId="77777777" w:rsidR="002B06DA" w:rsidRPr="004D3E5A" w:rsidRDefault="002B06DA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 w:hint="cs"/>
          <w:sz w:val="32"/>
          <w:szCs w:val="32"/>
          <w:cs/>
        </w:rPr>
        <w:t>กลุ่มบริษัทบริหาร</w:t>
      </w:r>
      <w:r w:rsidRPr="004D3E5A">
        <w:rPr>
          <w:rFonts w:ascii="Angsana New" w:hAnsi="Angsana New"/>
          <w:sz w:val="32"/>
          <w:szCs w:val="32"/>
          <w:cs/>
        </w:rPr>
        <w:t>ความเสี่ยงด้านเครดิตที่เกี่ยว</w:t>
      </w:r>
      <w:r w:rsidRPr="004D3E5A">
        <w:rPr>
          <w:rFonts w:ascii="Angsana New" w:hAnsi="Angsana New" w:hint="cs"/>
          <w:sz w:val="32"/>
          <w:szCs w:val="32"/>
          <w:cs/>
        </w:rPr>
        <w:t>ข้อง</w:t>
      </w:r>
      <w:r w:rsidRPr="004D3E5A">
        <w:rPr>
          <w:rFonts w:ascii="Angsana New" w:hAnsi="Angsana New"/>
          <w:sz w:val="32"/>
          <w:szCs w:val="32"/>
          <w:cs/>
        </w:rPr>
        <w:t>กับ</w:t>
      </w:r>
      <w:r w:rsidR="00F277AA" w:rsidRPr="004D3E5A">
        <w:rPr>
          <w:rFonts w:ascii="Angsana New" w:hAnsi="Angsana New" w:hint="cs"/>
          <w:sz w:val="32"/>
          <w:szCs w:val="32"/>
          <w:cs/>
        </w:rPr>
        <w:t>ยอดเงินฝาก</w:t>
      </w:r>
      <w:r w:rsidRPr="004D3E5A">
        <w:rPr>
          <w:rFonts w:ascii="Angsana New" w:hAnsi="Angsana New"/>
          <w:sz w:val="32"/>
          <w:szCs w:val="32"/>
          <w:cs/>
        </w:rPr>
        <w:t>กับธนาคารและสถาบันการเงิน</w:t>
      </w:r>
      <w:r w:rsidRPr="004D3E5A">
        <w:rPr>
          <w:rFonts w:ascii="Angsana New" w:hAnsi="Angsana New" w:hint="cs"/>
          <w:sz w:val="32"/>
          <w:szCs w:val="32"/>
          <w:cs/>
        </w:rPr>
        <w:t>โดยจะ</w:t>
      </w:r>
      <w:r w:rsidRPr="004D3E5A">
        <w:rPr>
          <w:rFonts w:ascii="Angsana New" w:hAnsi="Angsana New"/>
          <w:sz w:val="32"/>
          <w:szCs w:val="32"/>
          <w:cs/>
        </w:rPr>
        <w:t>ลงทุนกับคู่สัญญาที่ได้รับการอนุมัติ</w:t>
      </w:r>
      <w:r w:rsidRPr="004D3E5A">
        <w:rPr>
          <w:rFonts w:ascii="Angsana New" w:hAnsi="Angsana New" w:hint="cs"/>
          <w:sz w:val="32"/>
          <w:szCs w:val="32"/>
          <w:cs/>
        </w:rPr>
        <w:t>แล้ว</w:t>
      </w:r>
      <w:r w:rsidRPr="004D3E5A">
        <w:rPr>
          <w:rFonts w:ascii="Angsana New" w:hAnsi="Angsana New"/>
          <w:sz w:val="32"/>
          <w:szCs w:val="32"/>
          <w:cs/>
        </w:rPr>
        <w:t>เท่านั้นและอยู่ในวงเงิน</w:t>
      </w:r>
      <w:r w:rsidRPr="004D3E5A">
        <w:rPr>
          <w:rFonts w:ascii="Angsana New" w:hAnsi="Angsana New" w:hint="cs"/>
          <w:sz w:val="32"/>
          <w:szCs w:val="32"/>
          <w:cs/>
        </w:rPr>
        <w:t>สินเชื่อ</w:t>
      </w:r>
      <w:r w:rsidRPr="004D3E5A">
        <w:rPr>
          <w:rFonts w:ascii="Angsana New" w:hAnsi="Angsana New"/>
          <w:sz w:val="32"/>
          <w:szCs w:val="32"/>
          <w:cs/>
        </w:rPr>
        <w:t>ที่กำหนด</w:t>
      </w:r>
      <w:r w:rsidRPr="004D3E5A">
        <w:rPr>
          <w:rFonts w:ascii="Angsana New" w:hAnsi="Angsana New" w:hint="cs"/>
          <w:sz w:val="32"/>
          <w:szCs w:val="32"/>
          <w:cs/>
        </w:rPr>
        <w:t>ให้กับ</w:t>
      </w:r>
      <w:r w:rsidRPr="004D3E5A">
        <w:rPr>
          <w:rFonts w:ascii="Angsana New" w:hAnsi="Angsana New"/>
          <w:sz w:val="32"/>
          <w:szCs w:val="32"/>
          <w:cs/>
        </w:rPr>
        <w:t>คู่สัญญาแต่ละราย</w:t>
      </w:r>
      <w:r w:rsidRPr="004D3E5A">
        <w:rPr>
          <w:rFonts w:ascii="Angsana New" w:hAnsi="Angsana New" w:hint="cs"/>
          <w:sz w:val="32"/>
          <w:szCs w:val="32"/>
          <w:cs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โดยวงเงิน</w:t>
      </w:r>
      <w:r w:rsidRPr="004D3E5A">
        <w:rPr>
          <w:rFonts w:ascii="Angsana New" w:hAnsi="Angsana New" w:hint="cs"/>
          <w:sz w:val="32"/>
          <w:szCs w:val="32"/>
          <w:cs/>
        </w:rPr>
        <w:t>สินเชื่อจะถูกสอบทานโดย</w:t>
      </w:r>
      <w:r w:rsidRPr="004D3E5A">
        <w:rPr>
          <w:rFonts w:ascii="Angsana New" w:hAnsi="Angsana New"/>
          <w:sz w:val="32"/>
          <w:szCs w:val="32"/>
          <w:cs/>
        </w:rPr>
        <w:t>คณะกรรมการบริษัทเป็นประจำทุกปีและอาจมีการปรับปรุง</w:t>
      </w:r>
      <w:r w:rsidRPr="004D3E5A">
        <w:rPr>
          <w:rFonts w:ascii="Angsana New" w:hAnsi="Angsana New" w:hint="cs"/>
          <w:sz w:val="32"/>
          <w:szCs w:val="32"/>
          <w:cs/>
        </w:rPr>
        <w:t>ในระหว่าง</w:t>
      </w:r>
      <w:r w:rsidRPr="004D3E5A">
        <w:rPr>
          <w:rFonts w:ascii="Angsana New" w:hAnsi="Angsana New"/>
          <w:sz w:val="32"/>
          <w:szCs w:val="32"/>
          <w:cs/>
        </w:rPr>
        <w:t>ปี</w:t>
      </w:r>
      <w:r w:rsidRPr="004D3E5A">
        <w:rPr>
          <w:rFonts w:ascii="Angsana New" w:hAnsi="Angsana New" w:hint="cs"/>
          <w:sz w:val="32"/>
          <w:szCs w:val="32"/>
          <w:cs/>
        </w:rPr>
        <w:t>ขึ้นอยู่กับความเห็นชอบของ</w:t>
      </w:r>
      <w:r w:rsidRPr="004D3E5A">
        <w:rPr>
          <w:rFonts w:ascii="Angsana New" w:hAnsi="Angsana New"/>
          <w:sz w:val="32"/>
          <w:szCs w:val="32"/>
          <w:cs/>
        </w:rPr>
        <w:t xml:space="preserve">คณะกรรมการบริหารของกลุ่มบริษัท </w:t>
      </w:r>
      <w:r w:rsidRPr="004D3E5A">
        <w:rPr>
          <w:rFonts w:ascii="Angsana New" w:hAnsi="Angsana New" w:hint="cs"/>
          <w:sz w:val="32"/>
          <w:szCs w:val="32"/>
          <w:cs/>
        </w:rPr>
        <w:t>การกำหนด</w:t>
      </w:r>
      <w:r w:rsidRPr="004D3E5A">
        <w:rPr>
          <w:rFonts w:ascii="Angsana New" w:hAnsi="Angsana New"/>
          <w:sz w:val="32"/>
          <w:szCs w:val="32"/>
          <w:cs/>
        </w:rPr>
        <w:t>วงเงิน</w:t>
      </w:r>
      <w:r w:rsidRPr="004D3E5A">
        <w:rPr>
          <w:rFonts w:ascii="Angsana New" w:hAnsi="Angsana New" w:hint="cs"/>
          <w:sz w:val="32"/>
          <w:szCs w:val="32"/>
          <w:cs/>
        </w:rPr>
        <w:t>ดังกล่าวเป็นการช่วย</w:t>
      </w:r>
      <w:r w:rsidRPr="004D3E5A">
        <w:rPr>
          <w:rFonts w:ascii="Angsana New" w:hAnsi="Angsana New"/>
          <w:sz w:val="32"/>
          <w:szCs w:val="32"/>
          <w:cs/>
        </w:rPr>
        <w:t>ลด</w:t>
      </w:r>
      <w:r w:rsidRPr="004D3E5A">
        <w:rPr>
          <w:rFonts w:ascii="Angsana New" w:hAnsi="Angsana New" w:hint="cs"/>
          <w:sz w:val="32"/>
          <w:szCs w:val="32"/>
          <w:cs/>
        </w:rPr>
        <w:t>ความเสี่ยงของ</w:t>
      </w:r>
      <w:r w:rsidRPr="004D3E5A">
        <w:rPr>
          <w:rFonts w:ascii="Angsana New" w:hAnsi="Angsana New"/>
          <w:sz w:val="32"/>
          <w:szCs w:val="32"/>
          <w:cs/>
        </w:rPr>
        <w:t>การกระจุกตัวและบรรเทาผลขาดทุนทางการเงินที่อาจเกิดขึ้นจากผิดนัดชำระของคู่สัญญา</w:t>
      </w:r>
    </w:p>
    <w:p w14:paraId="43308618" w14:textId="77777777" w:rsidR="002B06DA" w:rsidRPr="004D3E5A" w:rsidRDefault="002B06DA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>กลุ่มบริษัทมีความเสี่ยงด้าน</w:t>
      </w:r>
      <w:r w:rsidRPr="004D3E5A">
        <w:rPr>
          <w:rFonts w:ascii="Angsana New" w:hAnsi="Angsana New" w:hint="cs"/>
          <w:sz w:val="32"/>
          <w:szCs w:val="32"/>
          <w:cs/>
        </w:rPr>
        <w:t>เครดิต</w:t>
      </w:r>
      <w:r w:rsidRPr="004D3E5A">
        <w:rPr>
          <w:rFonts w:ascii="Angsana New" w:hAnsi="Angsana New"/>
          <w:sz w:val="32"/>
          <w:szCs w:val="32"/>
          <w:cs/>
        </w:rPr>
        <w:t>ของตราสารหนี้และตราสารอนุพันธ์</w:t>
      </w:r>
      <w:r w:rsidR="00F277AA" w:rsidRPr="004D3E5A">
        <w:rPr>
          <w:rFonts w:ascii="Angsana New" w:hAnsi="Angsana New" w:hint="cs"/>
          <w:sz w:val="32"/>
          <w:szCs w:val="32"/>
          <w:cs/>
        </w:rPr>
        <w:t>ในระดับต่ำ</w:t>
      </w:r>
      <w:r w:rsidRPr="004D3E5A">
        <w:rPr>
          <w:rFonts w:ascii="Angsana New" w:hAnsi="Angsana New"/>
          <w:sz w:val="32"/>
          <w:szCs w:val="32"/>
          <w:cs/>
        </w:rPr>
        <w:t>เนื่องจากคู่สัญญาเป็นธนาคารที่มีอันดับความน่าเชื่อถือ</w:t>
      </w:r>
      <w:r w:rsidRPr="004D3E5A">
        <w:rPr>
          <w:rFonts w:ascii="Angsana New" w:hAnsi="Angsana New" w:hint="cs"/>
          <w:sz w:val="32"/>
          <w:szCs w:val="32"/>
          <w:cs/>
        </w:rPr>
        <w:t>ด้านเครดิตที่อยู่</w:t>
      </w:r>
      <w:r w:rsidRPr="004D3E5A">
        <w:rPr>
          <w:rFonts w:ascii="Angsana New" w:hAnsi="Angsana New"/>
          <w:sz w:val="32"/>
          <w:szCs w:val="32"/>
          <w:cs/>
        </w:rPr>
        <w:t>ในระดับสูง</w:t>
      </w:r>
      <w:r w:rsidR="00F277AA" w:rsidRPr="004D3E5A">
        <w:rPr>
          <w:rFonts w:ascii="Angsana New" w:hAnsi="Angsana New" w:hint="cs"/>
          <w:sz w:val="32"/>
          <w:szCs w:val="32"/>
          <w:cs/>
        </w:rPr>
        <w:t xml:space="preserve"> </w:t>
      </w:r>
    </w:p>
    <w:p w14:paraId="3795286D" w14:textId="0F4C3328" w:rsidR="002B06DA" w:rsidRPr="004D3E5A" w:rsidRDefault="002B06DA" w:rsidP="009A42D8">
      <w:pPr>
        <w:keepNext/>
        <w:tabs>
          <w:tab w:val="left" w:pos="2880"/>
          <w:tab w:val="left" w:pos="5760"/>
          <w:tab w:val="decimal" w:pos="6660"/>
          <w:tab w:val="left" w:pos="7110"/>
          <w:tab w:val="decimal" w:pos="7920"/>
        </w:tabs>
        <w:spacing w:before="120" w:after="120" w:line="240" w:lineRule="auto"/>
        <w:ind w:left="540" w:right="-43"/>
        <w:jc w:val="both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  <w:cs/>
        </w:rPr>
        <w:t>ความเสี่ยงด้านตลาด</w:t>
      </w:r>
    </w:p>
    <w:p w14:paraId="703CB20A" w14:textId="77777777" w:rsidR="002B06DA" w:rsidRPr="004D3E5A" w:rsidRDefault="002B06DA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4D3E5A">
        <w:rPr>
          <w:rFonts w:ascii="Angsana New" w:hAnsi="Angsana New" w:hint="cs"/>
          <w:sz w:val="32"/>
          <w:szCs w:val="32"/>
          <w:cs/>
        </w:rPr>
        <w:t>กลุ่มบริษัทมี</w:t>
      </w:r>
      <w:r w:rsidRPr="004D3E5A">
        <w:rPr>
          <w:rFonts w:ascii="Angsana New" w:hAnsi="Angsana New"/>
          <w:sz w:val="32"/>
          <w:szCs w:val="32"/>
          <w:cs/>
        </w:rPr>
        <w:t>ความเสี่ยง</w:t>
      </w:r>
      <w:r w:rsidR="00F277AA" w:rsidRPr="004D3E5A">
        <w:rPr>
          <w:rFonts w:ascii="Angsana New" w:hAnsi="Angsana New" w:hint="cs"/>
          <w:sz w:val="32"/>
          <w:szCs w:val="32"/>
          <w:cs/>
        </w:rPr>
        <w:t>เกี่ยวกับ</w:t>
      </w:r>
      <w:r w:rsidR="00262991" w:rsidRPr="004D3E5A">
        <w:rPr>
          <w:rFonts w:ascii="Angsana New" w:hAnsi="Angsana New" w:hint="cs"/>
          <w:sz w:val="32"/>
          <w:szCs w:val="32"/>
          <w:cs/>
        </w:rPr>
        <w:t>ราคา</w:t>
      </w:r>
      <w:r w:rsidR="00F277AA" w:rsidRPr="004D3E5A">
        <w:rPr>
          <w:rFonts w:ascii="Angsana New" w:hAnsi="Angsana New" w:hint="cs"/>
          <w:sz w:val="32"/>
          <w:szCs w:val="32"/>
          <w:cs/>
        </w:rPr>
        <w:t>สินค้าสำเร็จรูป กลุ่มบริษัทได้ติดตามการเปลี่ยนแปลงของราคาอย่างใกล้ชิด</w:t>
      </w:r>
      <w:r w:rsidR="00262991" w:rsidRPr="004D3E5A">
        <w:rPr>
          <w:rFonts w:ascii="Angsana New" w:hAnsi="Angsana New" w:hint="cs"/>
          <w:sz w:val="32"/>
          <w:szCs w:val="32"/>
          <w:cs/>
        </w:rPr>
        <w:t>เพื่อ</w:t>
      </w:r>
      <w:r w:rsidR="00F277AA" w:rsidRPr="004D3E5A">
        <w:rPr>
          <w:rFonts w:ascii="Angsana New" w:hAnsi="Angsana New" w:hint="cs"/>
          <w:sz w:val="32"/>
          <w:szCs w:val="32"/>
          <w:cs/>
        </w:rPr>
        <w:t>ประกอบการวางแผนสั่งซื้อ</w:t>
      </w:r>
    </w:p>
    <w:p w14:paraId="63871EAB" w14:textId="77777777" w:rsidR="002B06DA" w:rsidRPr="004D3E5A" w:rsidRDefault="002B06DA" w:rsidP="009A42D8">
      <w:pPr>
        <w:spacing w:before="120" w:after="120" w:line="240" w:lineRule="auto"/>
        <w:ind w:left="540" w:right="-43"/>
        <w:jc w:val="thaiDistribute"/>
        <w:rPr>
          <w:rFonts w:ascii="Angsana New" w:hAnsi="Angsana New"/>
          <w:b/>
          <w:bCs/>
          <w:i/>
          <w:iCs/>
          <w:sz w:val="32"/>
          <w:szCs w:val="32"/>
          <w:cs/>
        </w:rPr>
      </w:pPr>
      <w:r w:rsidRPr="004D3E5A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ความเสี่ยงจากอัตราแลกเปลี่ยน</w:t>
      </w:r>
    </w:p>
    <w:p w14:paraId="51B07BD5" w14:textId="6BAF25A6" w:rsidR="00150743" w:rsidRPr="004D3E5A" w:rsidRDefault="00766923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45345" w:rsidRPr="004D3E5A">
        <w:rPr>
          <w:rFonts w:ascii="Angsana New" w:hAnsi="Angsana New"/>
          <w:sz w:val="32"/>
          <w:szCs w:val="32"/>
          <w:cs/>
        </w:rPr>
        <w:t xml:space="preserve">มีความเสี่ยงจากอัตราแลกเปลี่ยนที่สำคัญอันเกี่ยวเนื่องจากการซื้อหรือขายสินค้าเป็นเงินตราต่างประเทศ </w:t>
      </w:r>
      <w:r w:rsidRPr="004D3E5A">
        <w:rPr>
          <w:rFonts w:ascii="Angsana New" w:hAnsi="Angsana New" w:hint="cs"/>
          <w:sz w:val="32"/>
          <w:szCs w:val="32"/>
          <w:cs/>
        </w:rPr>
        <w:t>กลุ่ม</w:t>
      </w:r>
      <w:r w:rsidR="00B45345" w:rsidRPr="004D3E5A">
        <w:rPr>
          <w:rFonts w:ascii="Angsana New" w:hAnsi="Angsana New"/>
          <w:sz w:val="32"/>
          <w:szCs w:val="32"/>
          <w:cs/>
        </w:rPr>
        <w:t>บริษัทได้ตกลงทำสัญญาซื้อขายเงินตราต่างประเทศล่วงหน้าซึ่งส่วนใหญ่มีอายุสัญญา</w:t>
      </w:r>
      <w:r w:rsidR="00A77D86" w:rsidRPr="004D3E5A">
        <w:rPr>
          <w:rFonts w:ascii="Angsana New" w:hAnsi="Angsana New"/>
          <w:sz w:val="32"/>
          <w:szCs w:val="32"/>
        </w:rPr>
        <w:t xml:space="preserve">      </w:t>
      </w:r>
      <w:r w:rsidR="00B45345" w:rsidRPr="004D3E5A">
        <w:rPr>
          <w:rFonts w:ascii="Angsana New" w:hAnsi="Angsana New"/>
          <w:sz w:val="32"/>
          <w:szCs w:val="32"/>
          <w:cs/>
        </w:rPr>
        <w:t>ไม่เกินหนึ่งปีเพื่อใช้เป็นเครื่องมือในการบริหารความเสี่ยง</w:t>
      </w:r>
    </w:p>
    <w:p w14:paraId="3436EB84" w14:textId="77777777" w:rsidR="00630E37" w:rsidRDefault="00630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7A8B81ED" w14:textId="0C730942" w:rsidR="00B45345" w:rsidRPr="004D3E5A" w:rsidRDefault="00B45345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 w:hint="cs"/>
          <w:sz w:val="32"/>
          <w:szCs w:val="32"/>
          <w:cs/>
        </w:rPr>
        <w:lastRenderedPageBreak/>
        <w:t xml:space="preserve">ณ วันที่ </w:t>
      </w:r>
      <w:r w:rsidR="00226653" w:rsidRPr="004D3E5A">
        <w:rPr>
          <w:rFonts w:ascii="Angsana New" w:hAnsi="Angsana New"/>
          <w:sz w:val="32"/>
          <w:szCs w:val="32"/>
        </w:rPr>
        <w:t xml:space="preserve">31 </w:t>
      </w:r>
      <w:r w:rsidR="00226653" w:rsidRPr="004D3E5A">
        <w:rPr>
          <w:rFonts w:ascii="Angsana New" w:hAnsi="Angsana New"/>
          <w:sz w:val="32"/>
          <w:szCs w:val="32"/>
          <w:cs/>
        </w:rPr>
        <w:t xml:space="preserve">ธันวาคม </w:t>
      </w:r>
      <w:r w:rsidR="00757C1B" w:rsidRPr="004D3E5A">
        <w:rPr>
          <w:rFonts w:ascii="Angsana New" w:hAnsi="Angsana New"/>
          <w:sz w:val="32"/>
          <w:szCs w:val="32"/>
        </w:rPr>
        <w:t>2565</w:t>
      </w:r>
      <w:r w:rsidR="00AB0D71" w:rsidRPr="004D3E5A">
        <w:rPr>
          <w:rFonts w:ascii="Angsana New" w:hAnsi="Angsana New"/>
          <w:sz w:val="32"/>
          <w:szCs w:val="32"/>
        </w:rPr>
        <w:t xml:space="preserve"> </w:t>
      </w:r>
      <w:r w:rsidRPr="004D3E5A">
        <w:rPr>
          <w:rFonts w:ascii="Angsana New" w:hAnsi="Angsana New" w:hint="cs"/>
          <w:sz w:val="32"/>
          <w:szCs w:val="32"/>
          <w:cs/>
        </w:rPr>
        <w:t xml:space="preserve">และ </w:t>
      </w:r>
      <w:r w:rsidR="00757C1B" w:rsidRPr="004D3E5A">
        <w:rPr>
          <w:rFonts w:ascii="Angsana New" w:hAnsi="Angsana New"/>
          <w:sz w:val="32"/>
          <w:szCs w:val="32"/>
        </w:rPr>
        <w:t>2564</w:t>
      </w:r>
      <w:r w:rsidRPr="004D3E5A">
        <w:rPr>
          <w:rFonts w:ascii="Angsana New" w:hAnsi="Angsana New" w:hint="cs"/>
          <w:sz w:val="32"/>
          <w:szCs w:val="32"/>
          <w:cs/>
        </w:rPr>
        <w:t xml:space="preserve"> บริษัทฯ</w:t>
      </w:r>
      <w:r w:rsidRPr="004D3E5A">
        <w:rPr>
          <w:rFonts w:ascii="Angsana New" w:hAnsi="Angsana New"/>
          <w:sz w:val="32"/>
          <w:szCs w:val="32"/>
          <w:cs/>
        </w:rPr>
        <w:t>มียอดคงเหลือของหนี้สินทางการเงินที่เป็นสกุลเงินตราต่างประเทศ ดังนี้</w:t>
      </w:r>
    </w:p>
    <w:tbl>
      <w:tblPr>
        <w:tblW w:w="9090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420"/>
        <w:gridCol w:w="1350"/>
        <w:gridCol w:w="1350"/>
        <w:gridCol w:w="1485"/>
        <w:gridCol w:w="1485"/>
      </w:tblGrid>
      <w:tr w:rsidR="00B45345" w:rsidRPr="004D3E5A" w14:paraId="563116D5" w14:textId="77777777" w:rsidTr="00E078BE">
        <w:tc>
          <w:tcPr>
            <w:tcW w:w="3420" w:type="dxa"/>
            <w:vAlign w:val="bottom"/>
          </w:tcPr>
          <w:p w14:paraId="55046259" w14:textId="77777777" w:rsidR="00B45345" w:rsidRPr="004D3E5A" w:rsidRDefault="00B45345" w:rsidP="00254738">
            <w:pP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2700" w:type="dxa"/>
            <w:gridSpan w:val="2"/>
          </w:tcPr>
          <w:p w14:paraId="243DD6E9" w14:textId="77777777" w:rsidR="00B45345" w:rsidRPr="004D3E5A" w:rsidRDefault="00B45345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หนี้สินทางการเงิน</w:t>
            </w:r>
          </w:p>
        </w:tc>
        <w:tc>
          <w:tcPr>
            <w:tcW w:w="2970" w:type="dxa"/>
            <w:gridSpan w:val="2"/>
            <w:vAlign w:val="bottom"/>
          </w:tcPr>
          <w:p w14:paraId="736A75AB" w14:textId="77777777" w:rsidR="00B45345" w:rsidRPr="004D3E5A" w:rsidRDefault="00B45345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อัตราแลกเปลี่ยนเฉลี่ย</w:t>
            </w:r>
          </w:p>
        </w:tc>
      </w:tr>
      <w:tr w:rsidR="008D3E9E" w:rsidRPr="004D3E5A" w14:paraId="5D255086" w14:textId="77777777" w:rsidTr="00E078BE">
        <w:tc>
          <w:tcPr>
            <w:tcW w:w="3420" w:type="dxa"/>
            <w:vAlign w:val="bottom"/>
          </w:tcPr>
          <w:p w14:paraId="3445D101" w14:textId="77777777" w:rsidR="008D3E9E" w:rsidRPr="004D3E5A" w:rsidRDefault="008D3E9E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350" w:type="dxa"/>
          </w:tcPr>
          <w:p w14:paraId="756FF537" w14:textId="77777777" w:rsidR="008D3E9E" w:rsidRPr="004D3E5A" w:rsidRDefault="00757C1B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350" w:type="dxa"/>
          </w:tcPr>
          <w:p w14:paraId="631F47B9" w14:textId="77777777" w:rsidR="008D3E9E" w:rsidRPr="004D3E5A" w:rsidRDefault="00757C1B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  <w:tc>
          <w:tcPr>
            <w:tcW w:w="1485" w:type="dxa"/>
          </w:tcPr>
          <w:p w14:paraId="420F7114" w14:textId="77777777" w:rsidR="008D3E9E" w:rsidRPr="004D3E5A" w:rsidRDefault="00757C1B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  <w:tc>
          <w:tcPr>
            <w:tcW w:w="1485" w:type="dxa"/>
          </w:tcPr>
          <w:p w14:paraId="6571E32E" w14:textId="77777777" w:rsidR="008D3E9E" w:rsidRPr="004D3E5A" w:rsidRDefault="00757C1B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2564</w:t>
            </w:r>
          </w:p>
        </w:tc>
      </w:tr>
      <w:tr w:rsidR="00B45345" w:rsidRPr="004D3E5A" w14:paraId="5D0C94BF" w14:textId="77777777" w:rsidTr="00E078BE">
        <w:tc>
          <w:tcPr>
            <w:tcW w:w="3420" w:type="dxa"/>
            <w:vAlign w:val="bottom"/>
          </w:tcPr>
          <w:p w14:paraId="7B8F0555" w14:textId="77777777" w:rsidR="00B45345" w:rsidRPr="004D3E5A" w:rsidRDefault="00B45345" w:rsidP="00254738">
            <w:pPr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1350" w:type="dxa"/>
          </w:tcPr>
          <w:p w14:paraId="38CC9A38" w14:textId="77777777" w:rsidR="00B45345" w:rsidRPr="004D3E5A" w:rsidRDefault="00B45345" w:rsidP="0025473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1350" w:type="dxa"/>
            <w:vAlign w:val="bottom"/>
          </w:tcPr>
          <w:p w14:paraId="1C45386D" w14:textId="77777777" w:rsidR="00B45345" w:rsidRPr="004D3E5A" w:rsidRDefault="00B45345" w:rsidP="00254738">
            <w:pP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2970" w:type="dxa"/>
            <w:gridSpan w:val="2"/>
            <w:vAlign w:val="bottom"/>
          </w:tcPr>
          <w:p w14:paraId="26927E86" w14:textId="77777777" w:rsidR="00B45345" w:rsidRPr="004D3E5A" w:rsidRDefault="00B45345" w:rsidP="00254738">
            <w:pPr>
              <w:tabs>
                <w:tab w:val="clear" w:pos="907"/>
                <w:tab w:val="left" w:pos="900"/>
              </w:tabs>
              <w:spacing w:line="380" w:lineRule="exact"/>
              <w:ind w:left="-108" w:right="-108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 xml:space="preserve">(บาทต่อ </w:t>
            </w:r>
            <w:r w:rsidRPr="004D3E5A">
              <w:rPr>
                <w:rFonts w:ascii="Angsana New" w:hAnsi="Angsana New"/>
                <w:sz w:val="28"/>
                <w:szCs w:val="28"/>
              </w:rPr>
              <w:t>1</w:t>
            </w:r>
            <w:r w:rsidRPr="004D3E5A">
              <w:rPr>
                <w:rFonts w:ascii="Angsana New" w:hAnsi="Angsana New"/>
                <w:sz w:val="28"/>
                <w:szCs w:val="28"/>
                <w:cs/>
              </w:rPr>
              <w:t xml:space="preserve"> หน่วยเงินตราต่างประเทศ)</w:t>
            </w:r>
          </w:p>
        </w:tc>
      </w:tr>
      <w:tr w:rsidR="00B45345" w:rsidRPr="004D3E5A" w14:paraId="7F7777BE" w14:textId="77777777" w:rsidTr="00E078BE">
        <w:tc>
          <w:tcPr>
            <w:tcW w:w="3420" w:type="dxa"/>
            <w:vAlign w:val="bottom"/>
          </w:tcPr>
          <w:p w14:paraId="46B35AD3" w14:textId="728B531D" w:rsidR="00B45345" w:rsidRPr="004D3E5A" w:rsidRDefault="006A33BC" w:rsidP="00254738">
            <w:pPr>
              <w:tabs>
                <w:tab w:val="clear" w:pos="907"/>
                <w:tab w:val="left" w:pos="900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 w:hint="cs"/>
                <w:sz w:val="28"/>
                <w:szCs w:val="28"/>
                <w:cs/>
              </w:rPr>
              <w:t>ดอลลาร์</w:t>
            </w:r>
            <w:r w:rsidR="00B45345" w:rsidRPr="004D3E5A">
              <w:rPr>
                <w:rFonts w:ascii="Angsana New" w:hAnsi="Angsana New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350" w:type="dxa"/>
            <w:vAlign w:val="bottom"/>
          </w:tcPr>
          <w:p w14:paraId="69B018A8" w14:textId="7F097599" w:rsidR="00B45345" w:rsidRPr="004D3E5A" w:rsidRDefault="00FD30CA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3.</w:t>
            </w:r>
            <w:r w:rsidR="009E42C6" w:rsidRPr="004D3E5A">
              <w:rPr>
                <w:rFonts w:ascii="Angsana New" w:hAnsi="Angsana New"/>
                <w:sz w:val="28"/>
                <w:szCs w:val="28"/>
              </w:rPr>
              <w:t>3</w:t>
            </w:r>
          </w:p>
        </w:tc>
        <w:tc>
          <w:tcPr>
            <w:tcW w:w="1350" w:type="dxa"/>
            <w:vAlign w:val="bottom"/>
          </w:tcPr>
          <w:p w14:paraId="23AED43A" w14:textId="77777777" w:rsidR="00B45345" w:rsidRPr="004D3E5A" w:rsidRDefault="00757C1B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2.3</w:t>
            </w:r>
          </w:p>
        </w:tc>
        <w:tc>
          <w:tcPr>
            <w:tcW w:w="1485" w:type="dxa"/>
            <w:vAlign w:val="bottom"/>
          </w:tcPr>
          <w:p w14:paraId="05107DD4" w14:textId="77777777" w:rsidR="00B45345" w:rsidRPr="004D3E5A" w:rsidRDefault="00FD30CA" w:rsidP="00254738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792"/>
              </w:tabs>
              <w:overflowPunct w:val="0"/>
              <w:autoSpaceDE w:val="0"/>
              <w:autoSpaceDN w:val="0"/>
              <w:adjustRightInd w:val="0"/>
              <w:spacing w:line="380" w:lineRule="exact"/>
              <w:jc w:val="thaiDistribute"/>
              <w:textAlignment w:val="baseline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34.56</w:t>
            </w:r>
          </w:p>
        </w:tc>
        <w:tc>
          <w:tcPr>
            <w:tcW w:w="1485" w:type="dxa"/>
            <w:vAlign w:val="bottom"/>
          </w:tcPr>
          <w:p w14:paraId="64B7EFCD" w14:textId="77777777" w:rsidR="00B45345" w:rsidRPr="004D3E5A" w:rsidRDefault="00757C1B" w:rsidP="00254738">
            <w:pPr>
              <w:tabs>
                <w:tab w:val="decimal" w:pos="79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>33.42</w:t>
            </w:r>
          </w:p>
        </w:tc>
      </w:tr>
    </w:tbl>
    <w:p w14:paraId="25399FEC" w14:textId="77777777" w:rsidR="00B45345" w:rsidRPr="004D3E5A" w:rsidRDefault="00B45345" w:rsidP="002950EC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 xml:space="preserve">ณ วันที่ </w:t>
      </w:r>
      <w:r w:rsidR="00226653" w:rsidRPr="004D3E5A">
        <w:rPr>
          <w:rFonts w:ascii="Angsana New" w:hAnsi="Angsana New"/>
          <w:sz w:val="32"/>
          <w:szCs w:val="32"/>
        </w:rPr>
        <w:t xml:space="preserve">31 </w:t>
      </w:r>
      <w:r w:rsidR="00226653" w:rsidRPr="004D3E5A">
        <w:rPr>
          <w:rFonts w:ascii="Angsana New" w:hAnsi="Angsana New"/>
          <w:sz w:val="32"/>
          <w:szCs w:val="32"/>
          <w:cs/>
        </w:rPr>
        <w:t xml:space="preserve">ธันวาคม </w:t>
      </w:r>
      <w:r w:rsidR="00757C1B" w:rsidRPr="004D3E5A">
        <w:rPr>
          <w:rFonts w:ascii="Angsana New" w:hAnsi="Angsana New"/>
          <w:sz w:val="32"/>
          <w:szCs w:val="32"/>
        </w:rPr>
        <w:t>2565</w:t>
      </w:r>
      <w:r w:rsidR="00226653" w:rsidRPr="004D3E5A">
        <w:rPr>
          <w:rFonts w:ascii="Angsana New" w:hAnsi="Angsana New"/>
          <w:sz w:val="32"/>
          <w:szCs w:val="32"/>
        </w:rPr>
        <w:t xml:space="preserve"> </w:t>
      </w:r>
      <w:r w:rsidRPr="004D3E5A">
        <w:rPr>
          <w:rFonts w:ascii="Angsana New" w:hAnsi="Angsana New" w:hint="cs"/>
          <w:sz w:val="32"/>
          <w:szCs w:val="32"/>
          <w:cs/>
        </w:rPr>
        <w:t xml:space="preserve">และ </w:t>
      </w:r>
      <w:r w:rsidR="00757C1B" w:rsidRPr="004D3E5A">
        <w:rPr>
          <w:rFonts w:ascii="Angsana New" w:hAnsi="Angsana New"/>
          <w:sz w:val="32"/>
          <w:szCs w:val="32"/>
        </w:rPr>
        <w:t>2564</w:t>
      </w:r>
      <w:r w:rsidRPr="004D3E5A">
        <w:rPr>
          <w:rFonts w:ascii="Angsana New" w:hAnsi="Angsana New"/>
          <w:sz w:val="32"/>
          <w:szCs w:val="32"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บริษัท</w:t>
      </w:r>
      <w:r w:rsidRPr="004D3E5A">
        <w:rPr>
          <w:rFonts w:ascii="Angsana New" w:hAnsi="Angsana New" w:hint="cs"/>
          <w:sz w:val="32"/>
          <w:szCs w:val="32"/>
          <w:cs/>
        </w:rPr>
        <w:t>ฯ</w:t>
      </w:r>
      <w:r w:rsidRPr="004D3E5A">
        <w:rPr>
          <w:rFonts w:ascii="Angsana New" w:hAnsi="Angsana New"/>
          <w:sz w:val="32"/>
          <w:szCs w:val="32"/>
          <w:cs/>
        </w:rPr>
        <w:t>มีสัญญาซื้อเงินตราต่างประเทศล่วงหน้าคงเหลือดังนี้</w:t>
      </w:r>
    </w:p>
    <w:tbl>
      <w:tblPr>
        <w:tblW w:w="916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1782"/>
        <w:gridCol w:w="1260"/>
        <w:gridCol w:w="3150"/>
        <w:gridCol w:w="2971"/>
      </w:tblGrid>
      <w:tr w:rsidR="00B45345" w:rsidRPr="004D3E5A" w14:paraId="06EDC80C" w14:textId="77777777" w:rsidTr="00A432DD">
        <w:tc>
          <w:tcPr>
            <w:tcW w:w="9163" w:type="dxa"/>
            <w:gridSpan w:val="4"/>
            <w:vAlign w:val="bottom"/>
          </w:tcPr>
          <w:p w14:paraId="2EB8E9CA" w14:textId="77777777" w:rsidR="00B45345" w:rsidRPr="004D3E5A" w:rsidRDefault="00B45345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226653" w:rsidRPr="004D3E5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226653" w:rsidRPr="004D3E5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57C1B" w:rsidRPr="004D3E5A">
              <w:rPr>
                <w:rFonts w:ascii="Angsana New" w:hAnsi="Angsana New"/>
                <w:sz w:val="28"/>
                <w:szCs w:val="28"/>
              </w:rPr>
              <w:t>2565</w:t>
            </w:r>
            <w:r w:rsidR="00226653" w:rsidRPr="004D3E5A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</w:tr>
      <w:tr w:rsidR="00B45345" w:rsidRPr="004D3E5A" w14:paraId="27B1CE01" w14:textId="77777777" w:rsidTr="00A432DD">
        <w:tc>
          <w:tcPr>
            <w:tcW w:w="1782" w:type="dxa"/>
            <w:vAlign w:val="bottom"/>
          </w:tcPr>
          <w:p w14:paraId="6B2029C8" w14:textId="77777777" w:rsidR="00B45345" w:rsidRPr="004D3E5A" w:rsidRDefault="00B45345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4BEFCB0D" w14:textId="77777777" w:rsidR="00B45345" w:rsidRPr="004D3E5A" w:rsidRDefault="00B45345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3150" w:type="dxa"/>
            <w:vAlign w:val="bottom"/>
          </w:tcPr>
          <w:p w14:paraId="494D930E" w14:textId="77777777" w:rsidR="00B45345" w:rsidRPr="004D3E5A" w:rsidRDefault="00B45345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</w:t>
            </w:r>
          </w:p>
        </w:tc>
        <w:tc>
          <w:tcPr>
            <w:tcW w:w="2970" w:type="dxa"/>
            <w:vAlign w:val="bottom"/>
          </w:tcPr>
          <w:p w14:paraId="400F580D" w14:textId="77777777" w:rsidR="00B45345" w:rsidRPr="004D3E5A" w:rsidRDefault="00B45345" w:rsidP="0025473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B45345" w:rsidRPr="004D3E5A" w14:paraId="63C6E64A" w14:textId="77777777" w:rsidTr="00A432DD">
        <w:tc>
          <w:tcPr>
            <w:tcW w:w="1782" w:type="dxa"/>
            <w:vAlign w:val="bottom"/>
          </w:tcPr>
          <w:p w14:paraId="6B38C9B0" w14:textId="77777777" w:rsidR="00B45345" w:rsidRPr="004D3E5A" w:rsidRDefault="00B45345" w:rsidP="00254738">
            <w:pP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7C9E5028" w14:textId="77777777" w:rsidR="00B45345" w:rsidRPr="004D3E5A" w:rsidRDefault="00B45345" w:rsidP="00254738">
            <w:pP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150" w:type="dxa"/>
            <w:vAlign w:val="bottom"/>
          </w:tcPr>
          <w:p w14:paraId="60760C09" w14:textId="77777777" w:rsidR="00B45345" w:rsidRPr="004D3E5A" w:rsidRDefault="00B45345" w:rsidP="0025473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2BB898B3" w14:textId="77777777" w:rsidR="00B45345" w:rsidRPr="004D3E5A" w:rsidRDefault="00B45345" w:rsidP="0025473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D93862" w:rsidRPr="004D3E5A" w14:paraId="190BD5E7" w14:textId="77777777" w:rsidTr="00A432DD">
        <w:tc>
          <w:tcPr>
            <w:tcW w:w="1782" w:type="dxa"/>
          </w:tcPr>
          <w:p w14:paraId="607D87DD" w14:textId="77777777" w:rsidR="00D93862" w:rsidRPr="004D3E5A" w:rsidRDefault="00CB62D3" w:rsidP="00254738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1260" w:type="dxa"/>
          </w:tcPr>
          <w:p w14:paraId="4AD2011A" w14:textId="77777777" w:rsidR="00D93862" w:rsidRPr="004D3E5A" w:rsidRDefault="00E14EC6" w:rsidP="00254738">
            <w:pPr>
              <w:tabs>
                <w:tab w:val="clear" w:pos="227"/>
                <w:tab w:val="decimal" w:pos="25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4.13</w:t>
            </w:r>
          </w:p>
        </w:tc>
        <w:tc>
          <w:tcPr>
            <w:tcW w:w="3150" w:type="dxa"/>
          </w:tcPr>
          <w:p w14:paraId="758117C9" w14:textId="465A34F3" w:rsidR="00D93862" w:rsidRPr="004D3E5A" w:rsidRDefault="00E14EC6" w:rsidP="00254738">
            <w:pPr>
              <w:tabs>
                <w:tab w:val="clear" w:pos="907"/>
                <w:tab w:val="right" w:pos="792"/>
                <w:tab w:val="left" w:pos="88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4.17</w:t>
            </w:r>
            <w:r w:rsidR="00612FB9">
              <w:rPr>
                <w:rFonts w:ascii="Angsana New" w:hAnsi="Angsana New"/>
                <w:sz w:val="28"/>
                <w:szCs w:val="28"/>
              </w:rPr>
              <w:t xml:space="preserve"> -</w:t>
            </w:r>
            <w:r w:rsidRPr="004D3E5A">
              <w:rPr>
                <w:rFonts w:ascii="Angsana New" w:hAnsi="Angsana New"/>
                <w:sz w:val="28"/>
                <w:szCs w:val="28"/>
              </w:rPr>
              <w:t xml:space="preserve"> 4.44</w:t>
            </w:r>
            <w:r w:rsidR="00CB62D3" w:rsidRPr="004D3E5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D93862" w:rsidRPr="004D3E5A">
              <w:rPr>
                <w:rFonts w:ascii="Angsana New" w:hAnsi="Angsana New" w:hint="cs"/>
                <w:sz w:val="28"/>
                <w:szCs w:val="28"/>
                <w:cs/>
              </w:rPr>
              <w:t>บาทต่อ</w:t>
            </w:r>
            <w:r w:rsidR="00D93862" w:rsidRPr="004D3E5A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="00D93862" w:rsidRPr="004D3E5A">
              <w:rPr>
                <w:rFonts w:ascii="Angsana New" w:hAnsi="Angsana New" w:hint="cs"/>
                <w:sz w:val="28"/>
                <w:szCs w:val="28"/>
                <w:cs/>
              </w:rPr>
              <w:t xml:space="preserve"> ดอลลาร์ฮ่องกง</w:t>
            </w:r>
          </w:p>
        </w:tc>
        <w:tc>
          <w:tcPr>
            <w:tcW w:w="2970" w:type="dxa"/>
          </w:tcPr>
          <w:p w14:paraId="747A75F3" w14:textId="6BCA69A4" w:rsidR="00CB62D3" w:rsidRPr="004D3E5A" w:rsidRDefault="00E14EC6" w:rsidP="00254738">
            <w:pPr>
              <w:tabs>
                <w:tab w:val="clear" w:pos="907"/>
                <w:tab w:val="left" w:pos="792"/>
                <w:tab w:val="left" w:pos="882"/>
              </w:tabs>
              <w:spacing w:line="380" w:lineRule="exact"/>
              <w:ind w:left="144" w:right="-90" w:hanging="144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 xml:space="preserve">3 </w:t>
            </w: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4D3E5A">
              <w:rPr>
                <w:rFonts w:ascii="Angsana New" w:hAnsi="Angsana New"/>
                <w:sz w:val="28"/>
                <w:szCs w:val="28"/>
              </w:rPr>
              <w:t>2566</w:t>
            </w: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 xml:space="preserve"> </w:t>
            </w:r>
            <w:r w:rsidR="00612FB9">
              <w:rPr>
                <w:rFonts w:ascii="Angsana New" w:hAnsi="Angsana New"/>
                <w:sz w:val="28"/>
                <w:szCs w:val="28"/>
              </w:rPr>
              <w:t>-</w:t>
            </w:r>
            <w:r w:rsidRPr="004D3E5A">
              <w:rPr>
                <w:rFonts w:ascii="Angsana New" w:hAnsi="Angsana New"/>
                <w:sz w:val="28"/>
                <w:szCs w:val="28"/>
              </w:rPr>
              <w:t xml:space="preserve"> 3 </w:t>
            </w: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4D3E5A">
              <w:rPr>
                <w:rFonts w:ascii="Angsana New" w:hAnsi="Angsana New"/>
                <w:sz w:val="28"/>
                <w:szCs w:val="28"/>
              </w:rPr>
              <w:t>2567</w:t>
            </w:r>
          </w:p>
        </w:tc>
      </w:tr>
      <w:tr w:rsidR="00CB62D3" w:rsidRPr="004D3E5A" w14:paraId="070FAFFA" w14:textId="77777777" w:rsidTr="00A432DD">
        <w:tc>
          <w:tcPr>
            <w:tcW w:w="1782" w:type="dxa"/>
          </w:tcPr>
          <w:p w14:paraId="7619C4AC" w14:textId="77777777" w:rsidR="00CB62D3" w:rsidRPr="004D3E5A" w:rsidRDefault="00CB62D3" w:rsidP="00254738">
            <w:pPr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</w:tcPr>
          <w:p w14:paraId="559AFECF" w14:textId="77777777" w:rsidR="00CB62D3" w:rsidRPr="004D3E5A" w:rsidRDefault="00CB62D3" w:rsidP="00254738">
            <w:pPr>
              <w:tabs>
                <w:tab w:val="clear" w:pos="227"/>
                <w:tab w:val="decimal" w:pos="25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150" w:type="dxa"/>
          </w:tcPr>
          <w:p w14:paraId="362E1CA6" w14:textId="77777777" w:rsidR="00CB62D3" w:rsidRPr="004D3E5A" w:rsidRDefault="00CB62D3" w:rsidP="00254738">
            <w:pPr>
              <w:tabs>
                <w:tab w:val="clear" w:pos="907"/>
                <w:tab w:val="right" w:pos="792"/>
                <w:tab w:val="left" w:pos="88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220DD0CB" w14:textId="77777777" w:rsidR="00CB62D3" w:rsidRPr="004D3E5A" w:rsidRDefault="00CB62D3" w:rsidP="00254738">
            <w:pPr>
              <w:tabs>
                <w:tab w:val="clear" w:pos="907"/>
                <w:tab w:val="left" w:pos="792"/>
                <w:tab w:val="left" w:pos="882"/>
              </w:tabs>
              <w:spacing w:line="380" w:lineRule="exact"/>
              <w:ind w:left="144" w:right="-90" w:hanging="144"/>
              <w:jc w:val="center"/>
              <w:rPr>
                <w:rFonts w:ascii="Angsana New" w:hAnsi="Angsana New"/>
                <w:sz w:val="28"/>
                <w:szCs w:val="28"/>
              </w:rPr>
            </w:pPr>
          </w:p>
        </w:tc>
      </w:tr>
      <w:tr w:rsidR="00B45345" w:rsidRPr="004D3E5A" w14:paraId="735651D0" w14:textId="77777777" w:rsidTr="00A432DD">
        <w:tc>
          <w:tcPr>
            <w:tcW w:w="9163" w:type="dxa"/>
            <w:gridSpan w:val="4"/>
            <w:vAlign w:val="bottom"/>
          </w:tcPr>
          <w:p w14:paraId="1CC95889" w14:textId="77777777" w:rsidR="00B45345" w:rsidRPr="004D3E5A" w:rsidRDefault="00B45345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 xml:space="preserve">ณ วันที่ </w:t>
            </w:r>
            <w:r w:rsidR="00226653" w:rsidRPr="004D3E5A">
              <w:rPr>
                <w:rFonts w:ascii="Angsana New" w:hAnsi="Angsana New"/>
                <w:sz w:val="28"/>
                <w:szCs w:val="28"/>
              </w:rPr>
              <w:t xml:space="preserve">31 </w:t>
            </w:r>
            <w:r w:rsidR="00226653" w:rsidRPr="004D3E5A">
              <w:rPr>
                <w:rFonts w:ascii="Angsana New" w:hAnsi="Angsana New"/>
                <w:sz w:val="28"/>
                <w:szCs w:val="28"/>
                <w:cs/>
              </w:rPr>
              <w:t xml:space="preserve">ธันวาคม </w:t>
            </w:r>
            <w:r w:rsidR="00757C1B" w:rsidRPr="004D3E5A">
              <w:rPr>
                <w:rFonts w:ascii="Angsana New" w:hAnsi="Angsana New"/>
                <w:sz w:val="28"/>
                <w:szCs w:val="28"/>
              </w:rPr>
              <w:t>2564</w:t>
            </w:r>
            <w:r w:rsidR="00226653" w:rsidRPr="004D3E5A">
              <w:rPr>
                <w:rFonts w:ascii="Angsana New" w:hAnsi="Angsana New"/>
                <w:sz w:val="28"/>
                <w:szCs w:val="28"/>
              </w:rPr>
              <w:t xml:space="preserve">   </w:t>
            </w:r>
          </w:p>
        </w:tc>
      </w:tr>
      <w:tr w:rsidR="0068251B" w:rsidRPr="004D3E5A" w14:paraId="2F30EC90" w14:textId="77777777" w:rsidTr="00A432DD">
        <w:tc>
          <w:tcPr>
            <w:tcW w:w="1782" w:type="dxa"/>
            <w:vAlign w:val="bottom"/>
          </w:tcPr>
          <w:p w14:paraId="518D94CB" w14:textId="77777777" w:rsidR="0068251B" w:rsidRPr="004D3E5A" w:rsidRDefault="0068251B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สกุลเงิน</w:t>
            </w:r>
          </w:p>
        </w:tc>
        <w:tc>
          <w:tcPr>
            <w:tcW w:w="1260" w:type="dxa"/>
            <w:vAlign w:val="bottom"/>
          </w:tcPr>
          <w:p w14:paraId="3F920FE1" w14:textId="77777777" w:rsidR="0068251B" w:rsidRPr="004D3E5A" w:rsidRDefault="0068251B" w:rsidP="00254738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จำนวนที่ซื้อ</w:t>
            </w:r>
          </w:p>
        </w:tc>
        <w:tc>
          <w:tcPr>
            <w:tcW w:w="3150" w:type="dxa"/>
            <w:vAlign w:val="bottom"/>
          </w:tcPr>
          <w:p w14:paraId="6178064D" w14:textId="77777777" w:rsidR="0068251B" w:rsidRPr="004D3E5A" w:rsidRDefault="0068251B" w:rsidP="00254738">
            <w:pPr>
              <w:pBdr>
                <w:bottom w:val="single" w:sz="4" w:space="1" w:color="auto"/>
              </w:pBd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อัตราแลกเปลี่ยนตามสัญญา</w:t>
            </w:r>
          </w:p>
        </w:tc>
        <w:tc>
          <w:tcPr>
            <w:tcW w:w="2970" w:type="dxa"/>
            <w:vAlign w:val="bottom"/>
          </w:tcPr>
          <w:p w14:paraId="54969076" w14:textId="77777777" w:rsidR="0068251B" w:rsidRPr="004D3E5A" w:rsidRDefault="0068251B" w:rsidP="00254738">
            <w:pPr>
              <w:pBdr>
                <w:bottom w:val="single" w:sz="4" w:space="1" w:color="auto"/>
              </w:pBdr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วันครบกำหนดตามสัญญา</w:t>
            </w:r>
          </w:p>
        </w:tc>
      </w:tr>
      <w:tr w:rsidR="00B45345" w:rsidRPr="004D3E5A" w14:paraId="220D3B27" w14:textId="77777777" w:rsidTr="00A432DD">
        <w:tc>
          <w:tcPr>
            <w:tcW w:w="1782" w:type="dxa"/>
            <w:vAlign w:val="bottom"/>
          </w:tcPr>
          <w:p w14:paraId="02F02729" w14:textId="77777777" w:rsidR="00B45345" w:rsidRPr="004D3E5A" w:rsidRDefault="00B45345" w:rsidP="00254738">
            <w:pP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1260" w:type="dxa"/>
            <w:vAlign w:val="bottom"/>
          </w:tcPr>
          <w:p w14:paraId="521AF103" w14:textId="77777777" w:rsidR="00B45345" w:rsidRPr="004D3E5A" w:rsidRDefault="00B45345" w:rsidP="00254738">
            <w:pPr>
              <w:tabs>
                <w:tab w:val="clear" w:pos="907"/>
                <w:tab w:val="left" w:pos="900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(ล้าน)</w:t>
            </w:r>
          </w:p>
        </w:tc>
        <w:tc>
          <w:tcPr>
            <w:tcW w:w="3150" w:type="dxa"/>
            <w:vAlign w:val="bottom"/>
          </w:tcPr>
          <w:p w14:paraId="6E9CE4DE" w14:textId="77777777" w:rsidR="00B45345" w:rsidRPr="004D3E5A" w:rsidRDefault="00B45345" w:rsidP="0025473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2970" w:type="dxa"/>
          </w:tcPr>
          <w:p w14:paraId="14051542" w14:textId="77777777" w:rsidR="00B45345" w:rsidRPr="004D3E5A" w:rsidRDefault="00B45345" w:rsidP="00254738">
            <w:pPr>
              <w:tabs>
                <w:tab w:val="decimal" w:pos="97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</w:p>
        </w:tc>
      </w:tr>
      <w:tr w:rsidR="00757C1B" w:rsidRPr="004D3E5A" w14:paraId="088E3AEC" w14:textId="77777777" w:rsidTr="00A432DD">
        <w:tc>
          <w:tcPr>
            <w:tcW w:w="1782" w:type="dxa"/>
          </w:tcPr>
          <w:p w14:paraId="70A30727" w14:textId="77777777" w:rsidR="00757C1B" w:rsidRPr="004D3E5A" w:rsidRDefault="00757C1B" w:rsidP="00254738">
            <w:pPr>
              <w:tabs>
                <w:tab w:val="clear" w:pos="907"/>
                <w:tab w:val="left" w:pos="900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>ดอลลาร์ฮ่องกง</w:t>
            </w:r>
          </w:p>
        </w:tc>
        <w:tc>
          <w:tcPr>
            <w:tcW w:w="1260" w:type="dxa"/>
          </w:tcPr>
          <w:p w14:paraId="39566804" w14:textId="77777777" w:rsidR="00757C1B" w:rsidRPr="004D3E5A" w:rsidRDefault="00757C1B" w:rsidP="00254738">
            <w:pPr>
              <w:tabs>
                <w:tab w:val="clear" w:pos="227"/>
                <w:tab w:val="decimal" w:pos="25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6.83</w:t>
            </w:r>
          </w:p>
        </w:tc>
        <w:tc>
          <w:tcPr>
            <w:tcW w:w="3150" w:type="dxa"/>
          </w:tcPr>
          <w:p w14:paraId="42E13D3E" w14:textId="77777777" w:rsidR="00757C1B" w:rsidRPr="004D3E5A" w:rsidRDefault="00757C1B" w:rsidP="00254738">
            <w:pPr>
              <w:tabs>
                <w:tab w:val="clear" w:pos="907"/>
                <w:tab w:val="right" w:pos="792"/>
                <w:tab w:val="left" w:pos="882"/>
              </w:tabs>
              <w:spacing w:line="380" w:lineRule="exact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 xml:space="preserve">3.86 - 4.35 </w:t>
            </w: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>บาทต่อ</w:t>
            </w:r>
            <w:r w:rsidRPr="004D3E5A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 xml:space="preserve"> ดอลลาร์ฮ่องกง</w:t>
            </w:r>
          </w:p>
        </w:tc>
        <w:tc>
          <w:tcPr>
            <w:tcW w:w="2970" w:type="dxa"/>
          </w:tcPr>
          <w:p w14:paraId="55F73A8E" w14:textId="77777777" w:rsidR="00757C1B" w:rsidRPr="004D3E5A" w:rsidRDefault="00757C1B" w:rsidP="00254738">
            <w:pPr>
              <w:tabs>
                <w:tab w:val="clear" w:pos="907"/>
                <w:tab w:val="left" w:pos="792"/>
                <w:tab w:val="left" w:pos="882"/>
              </w:tabs>
              <w:spacing w:line="380" w:lineRule="exact"/>
              <w:ind w:left="144" w:right="-90" w:hanging="144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 xml:space="preserve">4 </w:t>
            </w: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4D3E5A">
              <w:rPr>
                <w:rFonts w:ascii="Angsana New" w:hAnsi="Angsana New"/>
                <w:sz w:val="28"/>
                <w:szCs w:val="28"/>
              </w:rPr>
              <w:t xml:space="preserve">2565 - 3 </w:t>
            </w: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Pr="004D3E5A">
              <w:rPr>
                <w:rFonts w:ascii="Angsana New" w:hAnsi="Angsana New"/>
                <w:sz w:val="28"/>
                <w:szCs w:val="28"/>
              </w:rPr>
              <w:t>2566</w:t>
            </w:r>
          </w:p>
        </w:tc>
      </w:tr>
      <w:tr w:rsidR="00757C1B" w:rsidRPr="004D3E5A" w14:paraId="1FCDBF90" w14:textId="77777777" w:rsidTr="00A432DD">
        <w:tc>
          <w:tcPr>
            <w:tcW w:w="1782" w:type="dxa"/>
          </w:tcPr>
          <w:p w14:paraId="53772156" w14:textId="673E2EBC" w:rsidR="00757C1B" w:rsidRPr="004D3E5A" w:rsidRDefault="00757C1B" w:rsidP="00254738">
            <w:pPr>
              <w:tabs>
                <w:tab w:val="clear" w:pos="907"/>
                <w:tab w:val="left" w:pos="900"/>
              </w:tabs>
              <w:spacing w:line="380" w:lineRule="exact"/>
              <w:ind w:right="-108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>ดอลลาร์</w:t>
            </w:r>
            <w:r w:rsidR="00A432DD" w:rsidRPr="004D3E5A">
              <w:rPr>
                <w:rFonts w:ascii="Angsana New" w:hAnsi="Angsana New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1260" w:type="dxa"/>
          </w:tcPr>
          <w:p w14:paraId="1C46C386" w14:textId="77777777" w:rsidR="00757C1B" w:rsidRPr="004D3E5A" w:rsidRDefault="00757C1B" w:rsidP="00254738">
            <w:pPr>
              <w:tabs>
                <w:tab w:val="clear" w:pos="227"/>
                <w:tab w:val="decimal" w:pos="252"/>
              </w:tabs>
              <w:spacing w:line="380" w:lineRule="exact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0.01</w:t>
            </w:r>
          </w:p>
        </w:tc>
        <w:tc>
          <w:tcPr>
            <w:tcW w:w="3150" w:type="dxa"/>
          </w:tcPr>
          <w:p w14:paraId="61C7B901" w14:textId="5B09CC59" w:rsidR="00757C1B" w:rsidRPr="004D3E5A" w:rsidRDefault="00757C1B" w:rsidP="00254738">
            <w:pPr>
              <w:tabs>
                <w:tab w:val="clear" w:pos="907"/>
                <w:tab w:val="right" w:pos="792"/>
                <w:tab w:val="left" w:pos="882"/>
              </w:tabs>
              <w:spacing w:line="380" w:lineRule="exact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 xml:space="preserve">30.08 </w:t>
            </w: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>บาทต่อ</w:t>
            </w:r>
            <w:r w:rsidRPr="004D3E5A">
              <w:rPr>
                <w:rFonts w:ascii="Angsana New" w:hAnsi="Angsana New"/>
                <w:sz w:val="28"/>
                <w:szCs w:val="28"/>
              </w:rPr>
              <w:t xml:space="preserve"> 1</w:t>
            </w: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 xml:space="preserve"> ดอลลาร์</w:t>
            </w:r>
            <w:r w:rsidR="00A432DD" w:rsidRPr="004D3E5A">
              <w:rPr>
                <w:rFonts w:ascii="Angsana New" w:hAnsi="Angsana New"/>
                <w:sz w:val="28"/>
                <w:szCs w:val="28"/>
                <w:cs/>
              </w:rPr>
              <w:t>สหรัฐอเมริกา</w:t>
            </w:r>
          </w:p>
        </w:tc>
        <w:tc>
          <w:tcPr>
            <w:tcW w:w="2970" w:type="dxa"/>
          </w:tcPr>
          <w:p w14:paraId="46114696" w14:textId="39EE231A" w:rsidR="00757C1B" w:rsidRPr="004D3E5A" w:rsidRDefault="00726B4B" w:rsidP="00254738">
            <w:pPr>
              <w:tabs>
                <w:tab w:val="clear" w:pos="907"/>
                <w:tab w:val="left" w:pos="792"/>
                <w:tab w:val="left" w:pos="882"/>
              </w:tabs>
              <w:spacing w:line="380" w:lineRule="exact"/>
              <w:ind w:left="144" w:right="-90" w:hanging="144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18</w:t>
            </w:r>
            <w:r w:rsidR="00757C1B" w:rsidRPr="004D3E5A">
              <w:rPr>
                <w:rFonts w:ascii="Angsana New" w:hAnsi="Angsana New"/>
                <w:sz w:val="28"/>
                <w:szCs w:val="28"/>
              </w:rPr>
              <w:t xml:space="preserve"> </w:t>
            </w:r>
            <w:r w:rsidR="00757C1B" w:rsidRPr="004D3E5A">
              <w:rPr>
                <w:rFonts w:ascii="Angsana New" w:hAnsi="Angsana New" w:hint="cs"/>
                <w:sz w:val="28"/>
                <w:szCs w:val="28"/>
                <w:cs/>
              </w:rPr>
              <w:t xml:space="preserve">มกราคม </w:t>
            </w:r>
            <w:r w:rsidR="00757C1B" w:rsidRPr="004D3E5A">
              <w:rPr>
                <w:rFonts w:ascii="Angsana New" w:hAnsi="Angsana New"/>
                <w:sz w:val="28"/>
                <w:szCs w:val="28"/>
              </w:rPr>
              <w:t>2565</w:t>
            </w:r>
          </w:p>
        </w:tc>
      </w:tr>
    </w:tbl>
    <w:p w14:paraId="333AAD56" w14:textId="77777777" w:rsidR="002B06DA" w:rsidRPr="004D3E5A" w:rsidRDefault="002B06DA" w:rsidP="00386919">
      <w:pPr>
        <w:keepNext/>
        <w:spacing w:before="240" w:after="120" w:line="240" w:lineRule="auto"/>
        <w:ind w:left="547" w:right="-43"/>
        <w:jc w:val="thaiDistribute"/>
        <w:rPr>
          <w:rFonts w:ascii="Angsana New" w:hAnsi="Angsana New"/>
          <w:b/>
          <w:bCs/>
          <w:i/>
          <w:iCs/>
          <w:sz w:val="32"/>
          <w:szCs w:val="32"/>
        </w:rPr>
      </w:pPr>
      <w:r w:rsidRPr="004D3E5A">
        <w:rPr>
          <w:rFonts w:ascii="Angsana New" w:hAnsi="Angsana New"/>
          <w:b/>
          <w:bCs/>
          <w:i/>
          <w:iCs/>
          <w:sz w:val="32"/>
          <w:szCs w:val="32"/>
          <w:cs/>
        </w:rPr>
        <w:t>ความเสี่ยงจากอัตราดอกเบี้ย</w:t>
      </w:r>
    </w:p>
    <w:p w14:paraId="6D1894A8" w14:textId="77777777" w:rsidR="00150743" w:rsidRPr="004D3E5A" w:rsidRDefault="00150743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D3E5A">
        <w:rPr>
          <w:rFonts w:ascii="Angsana New" w:hAnsi="Angsana New"/>
          <w:sz w:val="32"/>
          <w:szCs w:val="32"/>
          <w:cs/>
        </w:rPr>
        <w:t>มีความเสี่ยงจากอัตราดอกเบี้ยที่สำคัญอันเกี่ยวเนื่องกับเงินฝากสถาบันการเงิน</w:t>
      </w:r>
      <w:r w:rsidRPr="004D3E5A">
        <w:rPr>
          <w:rFonts w:ascii="Angsana New" w:hAnsi="Angsana New"/>
          <w:sz w:val="32"/>
          <w:szCs w:val="32"/>
        </w:rPr>
        <w:t xml:space="preserve"> </w:t>
      </w:r>
      <w:r w:rsidR="00766923" w:rsidRPr="004D3E5A">
        <w:rPr>
          <w:rFonts w:ascii="Angsana New" w:hAnsi="Angsana New" w:hint="cs"/>
          <w:sz w:val="32"/>
          <w:szCs w:val="32"/>
          <w:cs/>
        </w:rPr>
        <w:t>และเงินลงทุน</w:t>
      </w:r>
      <w:r w:rsidRPr="004D3E5A">
        <w:rPr>
          <w:rFonts w:ascii="Angsana New" w:hAnsi="Angsana New"/>
          <w:sz w:val="32"/>
          <w:szCs w:val="32"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หรือมีอัตราดอกเบี้ยคงที่ซึ่งใกล้เคียงกับอัตราตลาดในปัจจุบัน</w:t>
      </w:r>
    </w:p>
    <w:p w14:paraId="630BD7C2" w14:textId="512E4ADE" w:rsidR="002B06DA" w:rsidRPr="004D3E5A" w:rsidRDefault="002B06DA" w:rsidP="00063E0F">
      <w:pPr>
        <w:spacing w:before="120" w:after="120" w:line="240" w:lineRule="auto"/>
        <w:ind w:left="547"/>
        <w:jc w:val="thaiDistribute"/>
        <w:rPr>
          <w:rFonts w:ascii="Angsana New" w:hAnsi="Angsana New"/>
          <w:b/>
          <w:bCs/>
          <w:sz w:val="32"/>
          <w:szCs w:val="32"/>
          <w:cs/>
        </w:rPr>
      </w:pPr>
      <w:r w:rsidRPr="004D3E5A">
        <w:rPr>
          <w:rFonts w:ascii="Angsana New" w:hAnsi="Angsana New"/>
          <w:b/>
          <w:bCs/>
          <w:sz w:val="32"/>
          <w:szCs w:val="32"/>
          <w:cs/>
        </w:rPr>
        <w:t>ความเสี่ยงด้านสภาพคล่อง</w:t>
      </w:r>
      <w:r w:rsidRPr="004D3E5A">
        <w:rPr>
          <w:rFonts w:ascii="Angsana New" w:hAnsi="Angsana New"/>
          <w:b/>
          <w:bCs/>
          <w:sz w:val="32"/>
          <w:szCs w:val="32"/>
        </w:rPr>
        <w:t xml:space="preserve"> </w:t>
      </w:r>
    </w:p>
    <w:p w14:paraId="58610883" w14:textId="77777777" w:rsidR="00BA09B1" w:rsidRPr="004D3E5A" w:rsidRDefault="002B06DA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>กลุ่มบริษัทมีความเสี่ยงจากการขาด</w:t>
      </w:r>
      <w:r w:rsidRPr="004D3E5A">
        <w:rPr>
          <w:rFonts w:ascii="Angsana New" w:hAnsi="Angsana New" w:hint="cs"/>
          <w:sz w:val="32"/>
          <w:szCs w:val="32"/>
          <w:cs/>
        </w:rPr>
        <w:t>สภาพคล่อง</w:t>
      </w:r>
      <w:r w:rsidR="00F277AA" w:rsidRPr="004D3E5A">
        <w:rPr>
          <w:rFonts w:ascii="Angsana New" w:hAnsi="Angsana New" w:hint="cs"/>
          <w:sz w:val="32"/>
          <w:szCs w:val="32"/>
          <w:cs/>
        </w:rPr>
        <w:t>เกี่ยวกับการ</w:t>
      </w:r>
      <w:r w:rsidR="003F52BB" w:rsidRPr="004D3E5A">
        <w:rPr>
          <w:rFonts w:ascii="Angsana New" w:hAnsi="Angsana New" w:hint="cs"/>
          <w:sz w:val="32"/>
          <w:szCs w:val="32"/>
          <w:cs/>
        </w:rPr>
        <w:t>จ่าย</w:t>
      </w:r>
      <w:r w:rsidR="00F277AA" w:rsidRPr="004D3E5A">
        <w:rPr>
          <w:rFonts w:ascii="Angsana New" w:hAnsi="Angsana New" w:hint="cs"/>
          <w:sz w:val="32"/>
          <w:szCs w:val="32"/>
          <w:cs/>
        </w:rPr>
        <w:t>เงินแก่เจ้าหนี้ในระดับต่ำ เนื่องจากกลุ่มบริษัทมี</w:t>
      </w:r>
      <w:r w:rsidR="00C37BD3" w:rsidRPr="004D3E5A">
        <w:rPr>
          <w:rFonts w:ascii="Angsana New" w:hAnsi="Angsana New" w:hint="cs"/>
          <w:sz w:val="32"/>
          <w:szCs w:val="32"/>
          <w:cs/>
        </w:rPr>
        <w:t>สภาพคล่องเพียงพอ</w:t>
      </w:r>
    </w:p>
    <w:p w14:paraId="7201229E" w14:textId="77777777" w:rsidR="00630E37" w:rsidRDefault="00630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sz w:val="32"/>
          <w:szCs w:val="32"/>
          <w:cs/>
        </w:rPr>
      </w:pPr>
      <w:r>
        <w:rPr>
          <w:rFonts w:ascii="Angsana New" w:hAnsi="Angsana New"/>
          <w:sz w:val="32"/>
          <w:szCs w:val="32"/>
          <w:cs/>
        </w:rPr>
        <w:br w:type="page"/>
      </w:r>
    </w:p>
    <w:p w14:paraId="1D907E08" w14:textId="297E6BFA" w:rsidR="00AC1EF1" w:rsidRPr="004D3E5A" w:rsidRDefault="002B06DA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lastRenderedPageBreak/>
        <w:t xml:space="preserve">รายละเอียดการครบกำหนดชำระของหนี้สินทางการเงินของกลุ่มบริษัท ณ วันที่ </w:t>
      </w:r>
      <w:r w:rsidR="00226653" w:rsidRPr="004D3E5A">
        <w:rPr>
          <w:rFonts w:ascii="Angsana New" w:hAnsi="Angsana New"/>
          <w:sz w:val="32"/>
          <w:szCs w:val="32"/>
        </w:rPr>
        <w:t xml:space="preserve">31 </w:t>
      </w:r>
      <w:r w:rsidR="00226653" w:rsidRPr="004D3E5A">
        <w:rPr>
          <w:rFonts w:ascii="Angsana New" w:hAnsi="Angsana New"/>
          <w:sz w:val="32"/>
          <w:szCs w:val="32"/>
          <w:cs/>
        </w:rPr>
        <w:t xml:space="preserve">ธันวาคม </w:t>
      </w:r>
      <w:r w:rsidR="00757C1B" w:rsidRPr="004D3E5A">
        <w:rPr>
          <w:rFonts w:ascii="Angsana New" w:hAnsi="Angsana New"/>
          <w:sz w:val="32"/>
          <w:szCs w:val="32"/>
        </w:rPr>
        <w:t>2565</w:t>
      </w:r>
      <w:r w:rsidR="0051359E" w:rsidRPr="004D3E5A">
        <w:rPr>
          <w:rFonts w:ascii="Angsana New" w:hAnsi="Angsana New"/>
          <w:sz w:val="32"/>
          <w:szCs w:val="32"/>
        </w:rPr>
        <w:t xml:space="preserve"> </w:t>
      </w:r>
      <w:r w:rsidR="0051359E" w:rsidRPr="004D3E5A">
        <w:rPr>
          <w:rFonts w:ascii="Angsana New" w:hAnsi="Angsana New" w:hint="cs"/>
          <w:sz w:val="32"/>
          <w:szCs w:val="32"/>
          <w:cs/>
        </w:rPr>
        <w:t xml:space="preserve">และ </w:t>
      </w:r>
      <w:r w:rsidR="00757C1B" w:rsidRPr="004D3E5A">
        <w:rPr>
          <w:rFonts w:ascii="Angsana New" w:hAnsi="Angsana New"/>
          <w:sz w:val="32"/>
          <w:szCs w:val="32"/>
        </w:rPr>
        <w:t>2564</w:t>
      </w:r>
      <w:r w:rsidR="0051359E" w:rsidRPr="004D3E5A">
        <w:rPr>
          <w:rFonts w:ascii="Angsana New" w:hAnsi="Angsana New"/>
          <w:sz w:val="32"/>
          <w:szCs w:val="32"/>
        </w:rPr>
        <w:t xml:space="preserve"> </w:t>
      </w:r>
      <w:r w:rsidRPr="004D3E5A">
        <w:rPr>
          <w:rFonts w:ascii="Angsana New" w:hAnsi="Angsana New"/>
          <w:sz w:val="32"/>
          <w:szCs w:val="32"/>
          <w:cs/>
        </w:rPr>
        <w:t>ซึ่งพิจารณาจากกระแสเงินสดตามสัญญาที่ยังไม่คิดลด</w:t>
      </w:r>
      <w:r w:rsidRPr="004D3E5A">
        <w:rPr>
          <w:rFonts w:ascii="Angsana New" w:hAnsi="Angsana New" w:hint="cs"/>
          <w:sz w:val="32"/>
          <w:szCs w:val="32"/>
          <w:cs/>
        </w:rPr>
        <w:t>เป็นมูลค่าปัจจุบัน</w:t>
      </w:r>
      <w:r w:rsidRPr="004D3E5A">
        <w:rPr>
          <w:rFonts w:ascii="Angsana New" w:hAnsi="Angsana New"/>
          <w:sz w:val="32"/>
          <w:szCs w:val="32"/>
          <w:cs/>
        </w:rPr>
        <w:t xml:space="preserve"> แสดงได้ดังนี้</w:t>
      </w:r>
    </w:p>
    <w:tbl>
      <w:tblPr>
        <w:tblW w:w="95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620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0E34DC" w:rsidRPr="004D3E5A" w14:paraId="662A54BB" w14:textId="77777777" w:rsidTr="005D4FD6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4B3FB6B9" w14:textId="77777777" w:rsidR="000E34DC" w:rsidRPr="004D3E5A" w:rsidRDefault="000E34DC" w:rsidP="004A6D23">
            <w:pPr>
              <w:spacing w:line="240" w:lineRule="auto"/>
              <w:rPr>
                <w:rFonts w:ascii="Calibri Light" w:eastAsia="Calibri" w:hAnsi="Calibri Ligh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20" w:type="dxa"/>
            <w:gridSpan w:val="10"/>
            <w:noWrap/>
            <w:vAlign w:val="center"/>
            <w:hideMark/>
          </w:tcPr>
          <w:p w14:paraId="6651AB6D" w14:textId="77777777" w:rsidR="000E34DC" w:rsidRPr="004D3E5A" w:rsidRDefault="000E34DC" w:rsidP="004A6D23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D3E5A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4D3E5A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4D3E5A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4D3E5A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4D3E5A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0E34DC" w:rsidRPr="004D3E5A" w14:paraId="41341EA2" w14:textId="77777777" w:rsidTr="005D4FD6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01016580" w14:textId="77777777" w:rsidR="000E34DC" w:rsidRPr="004D3E5A" w:rsidRDefault="000E34DC" w:rsidP="004A6D23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noWrap/>
            <w:vAlign w:val="center"/>
            <w:hideMark/>
          </w:tcPr>
          <w:p w14:paraId="2D9F91A1" w14:textId="77777777" w:rsidR="000E34DC" w:rsidRPr="004D3E5A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D3E5A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960" w:type="dxa"/>
            <w:gridSpan w:val="5"/>
          </w:tcPr>
          <w:p w14:paraId="5DA294D2" w14:textId="77777777" w:rsidR="000E34DC" w:rsidRPr="004D3E5A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0E34DC" w:rsidRPr="004D3E5A" w14:paraId="6F574B1E" w14:textId="77777777" w:rsidTr="005D4FD6">
        <w:trPr>
          <w:trHeight w:val="64"/>
          <w:tblHeader/>
        </w:trPr>
        <w:tc>
          <w:tcPr>
            <w:tcW w:w="1620" w:type="dxa"/>
            <w:noWrap/>
            <w:vAlign w:val="center"/>
          </w:tcPr>
          <w:p w14:paraId="07880306" w14:textId="77777777" w:rsidR="000E34DC" w:rsidRPr="004D3E5A" w:rsidRDefault="000E34DC" w:rsidP="004A6D23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noWrap/>
            <w:vAlign w:val="center"/>
            <w:hideMark/>
          </w:tcPr>
          <w:p w14:paraId="07E8AC50" w14:textId="77777777" w:rsidR="000E34DC" w:rsidRPr="004D3E5A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D3E5A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4D3E5A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4D3E5A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757C1B" w:rsidRPr="004D3E5A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  <w:tc>
          <w:tcPr>
            <w:tcW w:w="3960" w:type="dxa"/>
            <w:gridSpan w:val="5"/>
          </w:tcPr>
          <w:p w14:paraId="04273635" w14:textId="77777777" w:rsidR="000E34DC" w:rsidRPr="004D3E5A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4D3E5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D3E5A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="00757C1B" w:rsidRPr="004D3E5A">
              <w:rPr>
                <w:rFonts w:ascii="Angsana New" w:hAnsi="Angsana New"/>
                <w:sz w:val="20"/>
                <w:szCs w:val="20"/>
              </w:rPr>
              <w:t>2565</w:t>
            </w:r>
          </w:p>
        </w:tc>
      </w:tr>
      <w:tr w:rsidR="000E34DC" w:rsidRPr="004D3E5A" w14:paraId="24CBA790" w14:textId="77777777" w:rsidTr="005D4FD6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02E9C320" w14:textId="77777777" w:rsidR="000E34DC" w:rsidRPr="004D3E5A" w:rsidRDefault="000E34DC" w:rsidP="005D4FD6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noWrap/>
            <w:vAlign w:val="bottom"/>
            <w:hideMark/>
          </w:tcPr>
          <w:p w14:paraId="5CEF549A" w14:textId="77777777" w:rsidR="000E34DC" w:rsidRPr="004D3E5A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เมื่อ</w:t>
            </w:r>
          </w:p>
          <w:p w14:paraId="648D77B4" w14:textId="77777777" w:rsidR="000E34DC" w:rsidRPr="004D3E5A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>ทวงถาม</w:t>
            </w:r>
          </w:p>
        </w:tc>
        <w:tc>
          <w:tcPr>
            <w:tcW w:w="792" w:type="dxa"/>
            <w:noWrap/>
            <w:vAlign w:val="bottom"/>
            <w:hideMark/>
          </w:tcPr>
          <w:p w14:paraId="22362A7B" w14:textId="77777777" w:rsidR="000E34DC" w:rsidRPr="004D3E5A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ไม่เกิน </w:t>
            </w:r>
          </w:p>
          <w:p w14:paraId="13086E5A" w14:textId="77777777" w:rsidR="000E34DC" w:rsidRPr="004D3E5A" w:rsidRDefault="000E34DC" w:rsidP="004A6D23">
            <w:pPr>
              <w:pBdr>
                <w:bottom w:val="single" w:sz="4" w:space="1" w:color="auto"/>
              </w:pBdr>
              <w:tabs>
                <w:tab w:val="clear" w:pos="680"/>
                <w:tab w:val="clear" w:pos="2807"/>
                <w:tab w:val="left" w:pos="678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 w:hint="cs"/>
                <w:color w:val="000000"/>
                <w:sz w:val="20"/>
                <w:szCs w:val="20"/>
              </w:rPr>
              <w:t>1</w:t>
            </w: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noWrap/>
            <w:vAlign w:val="bottom"/>
            <w:hideMark/>
          </w:tcPr>
          <w:p w14:paraId="457E38FA" w14:textId="77777777" w:rsidR="000E34DC" w:rsidRPr="004D3E5A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 w:hint="cs"/>
                <w:color w:val="000000"/>
                <w:sz w:val="20"/>
                <w:szCs w:val="20"/>
              </w:rPr>
              <w:t>1</w:t>
            </w: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- </w:t>
            </w:r>
            <w:r w:rsidRPr="004D3E5A">
              <w:rPr>
                <w:rFonts w:ascii="Angsana New" w:hAnsi="Angsana New" w:hint="cs"/>
                <w:color w:val="000000"/>
                <w:sz w:val="20"/>
                <w:szCs w:val="20"/>
              </w:rPr>
              <w:t>5</w:t>
            </w: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noWrap/>
            <w:vAlign w:val="bottom"/>
            <w:hideMark/>
          </w:tcPr>
          <w:p w14:paraId="165CB733" w14:textId="77777777" w:rsidR="000E34DC" w:rsidRPr="004D3E5A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มากกว่า </w:t>
            </w:r>
          </w:p>
          <w:p w14:paraId="7DECD3F9" w14:textId="77777777" w:rsidR="000E34DC" w:rsidRPr="004D3E5A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 w:hint="cs"/>
                <w:color w:val="000000"/>
                <w:sz w:val="20"/>
                <w:szCs w:val="20"/>
              </w:rPr>
              <w:t>5</w:t>
            </w: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noWrap/>
            <w:vAlign w:val="bottom"/>
            <w:hideMark/>
          </w:tcPr>
          <w:p w14:paraId="018CFD5C" w14:textId="77777777" w:rsidR="000E34DC" w:rsidRPr="004D3E5A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92" w:type="dxa"/>
            <w:vAlign w:val="bottom"/>
          </w:tcPr>
          <w:p w14:paraId="18E05651" w14:textId="77777777" w:rsidR="000E34DC" w:rsidRPr="004D3E5A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เมื่อ</w:t>
            </w:r>
          </w:p>
          <w:p w14:paraId="715C1520" w14:textId="77777777" w:rsidR="000E34DC" w:rsidRPr="004D3E5A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>ทวงถาม</w:t>
            </w:r>
          </w:p>
        </w:tc>
        <w:tc>
          <w:tcPr>
            <w:tcW w:w="792" w:type="dxa"/>
            <w:vAlign w:val="bottom"/>
          </w:tcPr>
          <w:p w14:paraId="74A35EB3" w14:textId="77777777" w:rsidR="000E34DC" w:rsidRPr="004D3E5A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ไม่เกิน </w:t>
            </w:r>
          </w:p>
          <w:p w14:paraId="3A74FB2E" w14:textId="77777777" w:rsidR="000E34DC" w:rsidRPr="004D3E5A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 w:hint="cs"/>
                <w:color w:val="000000"/>
                <w:sz w:val="20"/>
                <w:szCs w:val="20"/>
              </w:rPr>
              <w:t>1</w:t>
            </w: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vAlign w:val="bottom"/>
          </w:tcPr>
          <w:p w14:paraId="34D4DAD2" w14:textId="77777777" w:rsidR="000E34DC" w:rsidRPr="004D3E5A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 w:hint="cs"/>
                <w:color w:val="000000"/>
                <w:sz w:val="20"/>
                <w:szCs w:val="20"/>
              </w:rPr>
              <w:t>1</w:t>
            </w: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- </w:t>
            </w:r>
            <w:r w:rsidRPr="004D3E5A">
              <w:rPr>
                <w:rFonts w:ascii="Angsana New" w:hAnsi="Angsana New" w:hint="cs"/>
                <w:color w:val="000000"/>
                <w:sz w:val="20"/>
                <w:szCs w:val="20"/>
              </w:rPr>
              <w:t>5</w:t>
            </w: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vAlign w:val="bottom"/>
          </w:tcPr>
          <w:p w14:paraId="64DB6C39" w14:textId="77777777" w:rsidR="000E34DC" w:rsidRPr="004D3E5A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มากกว่า </w:t>
            </w:r>
          </w:p>
          <w:p w14:paraId="50D3C0EA" w14:textId="77777777" w:rsidR="000E34DC" w:rsidRPr="004D3E5A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 w:hint="cs"/>
                <w:color w:val="000000"/>
                <w:sz w:val="20"/>
                <w:szCs w:val="20"/>
              </w:rPr>
              <w:t>5</w:t>
            </w: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vAlign w:val="bottom"/>
          </w:tcPr>
          <w:p w14:paraId="669CB4A9" w14:textId="77777777" w:rsidR="000E34DC" w:rsidRPr="004D3E5A" w:rsidRDefault="000E34DC" w:rsidP="004A6D23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0E34DC" w:rsidRPr="004D3E5A" w14:paraId="5F8E9928" w14:textId="77777777" w:rsidTr="005D4FD6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33E815EE" w14:textId="77777777" w:rsidR="000E34DC" w:rsidRPr="004D3E5A" w:rsidRDefault="00D82B4A" w:rsidP="004A6D23">
            <w:pPr>
              <w:spacing w:line="240" w:lineRule="auto"/>
              <w:ind w:left="169" w:hanging="169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noWrap/>
            <w:vAlign w:val="bottom"/>
          </w:tcPr>
          <w:p w14:paraId="699E2466" w14:textId="77777777" w:rsidR="000E34DC" w:rsidRPr="004D3E5A" w:rsidRDefault="000E34DC" w:rsidP="004A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436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vAlign w:val="bottom"/>
          </w:tcPr>
          <w:p w14:paraId="72E74E32" w14:textId="77777777" w:rsidR="000E34DC" w:rsidRPr="004D3E5A" w:rsidRDefault="000E34DC" w:rsidP="004A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436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vAlign w:val="bottom"/>
          </w:tcPr>
          <w:p w14:paraId="2EAFB8A5" w14:textId="77777777" w:rsidR="000E34DC" w:rsidRPr="004D3E5A" w:rsidRDefault="000E34DC" w:rsidP="004A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436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vAlign w:val="bottom"/>
          </w:tcPr>
          <w:p w14:paraId="264B5BBF" w14:textId="77777777" w:rsidR="000E34DC" w:rsidRPr="004D3E5A" w:rsidRDefault="000E34DC" w:rsidP="004A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436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vAlign w:val="bottom"/>
          </w:tcPr>
          <w:p w14:paraId="340B8501" w14:textId="77777777" w:rsidR="000E34DC" w:rsidRPr="004D3E5A" w:rsidRDefault="000E34DC" w:rsidP="004A6D23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436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38FA504E" w14:textId="77777777" w:rsidR="000E34DC" w:rsidRPr="004D3E5A" w:rsidRDefault="000E34DC" w:rsidP="004A6D23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75E78B1D" w14:textId="77777777" w:rsidR="000E34DC" w:rsidRPr="004D3E5A" w:rsidRDefault="000E34DC" w:rsidP="004A6D23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4ED0BC03" w14:textId="77777777" w:rsidR="000E34DC" w:rsidRPr="004D3E5A" w:rsidRDefault="000E34DC" w:rsidP="004A6D23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38C9AF42" w14:textId="77777777" w:rsidR="000E34DC" w:rsidRPr="004D3E5A" w:rsidRDefault="000E34DC" w:rsidP="004A6D23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2C554D98" w14:textId="77777777" w:rsidR="000E34DC" w:rsidRPr="004D3E5A" w:rsidRDefault="000E34DC" w:rsidP="004A6D23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</w:tr>
      <w:tr w:rsidR="000E34DC" w:rsidRPr="004D3E5A" w14:paraId="1F96153B" w14:textId="77777777" w:rsidTr="005D4FD6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7C9684AB" w14:textId="77777777" w:rsidR="000E34DC" w:rsidRPr="004D3E5A" w:rsidRDefault="000E34DC" w:rsidP="005D4FD6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69" w:right="-104" w:hanging="169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792" w:type="dxa"/>
            <w:noWrap/>
            <w:vAlign w:val="bottom"/>
          </w:tcPr>
          <w:p w14:paraId="356C9EF7" w14:textId="77777777" w:rsidR="000E34DC" w:rsidRPr="004D3E5A" w:rsidRDefault="00581192" w:rsidP="000E3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231B3389" w14:textId="0467E697" w:rsidR="000E34DC" w:rsidRPr="004D3E5A" w:rsidRDefault="00581192" w:rsidP="000E3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168,</w:t>
            </w:r>
            <w:r w:rsidR="00C900B1" w:rsidRPr="004D3E5A">
              <w:rPr>
                <w:rFonts w:ascii="Angsana New" w:hAnsi="Angsana New"/>
                <w:color w:val="000000"/>
                <w:sz w:val="20"/>
                <w:szCs w:val="20"/>
              </w:rPr>
              <w:t>060</w:t>
            </w:r>
          </w:p>
        </w:tc>
        <w:tc>
          <w:tcPr>
            <w:tcW w:w="792" w:type="dxa"/>
            <w:noWrap/>
            <w:vAlign w:val="bottom"/>
          </w:tcPr>
          <w:p w14:paraId="6594E562" w14:textId="77777777" w:rsidR="000E34DC" w:rsidRPr="004D3E5A" w:rsidRDefault="00E14EC6" w:rsidP="000E3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1C30DFE8" w14:textId="77777777" w:rsidR="000E34DC" w:rsidRPr="004D3E5A" w:rsidRDefault="00E14EC6" w:rsidP="000E3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1A0A9210" w14:textId="1DE47612" w:rsidR="000E34DC" w:rsidRPr="004D3E5A" w:rsidRDefault="00581192" w:rsidP="000E3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168,</w:t>
            </w:r>
            <w:r w:rsidR="00C900B1" w:rsidRPr="004D3E5A">
              <w:rPr>
                <w:rFonts w:ascii="Angsana New" w:hAnsi="Angsana New"/>
                <w:color w:val="000000"/>
                <w:sz w:val="20"/>
                <w:szCs w:val="20"/>
              </w:rPr>
              <w:t>06</w:t>
            </w: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0</w:t>
            </w:r>
          </w:p>
        </w:tc>
        <w:tc>
          <w:tcPr>
            <w:tcW w:w="792" w:type="dxa"/>
            <w:vAlign w:val="bottom"/>
          </w:tcPr>
          <w:p w14:paraId="22922DEE" w14:textId="77777777" w:rsidR="000E34DC" w:rsidRPr="004D3E5A" w:rsidRDefault="00581192" w:rsidP="000E3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5CF8CD30" w14:textId="77777777" w:rsidR="000E34DC" w:rsidRPr="004D3E5A" w:rsidRDefault="00581192" w:rsidP="000E3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162,766</w:t>
            </w:r>
          </w:p>
        </w:tc>
        <w:tc>
          <w:tcPr>
            <w:tcW w:w="792" w:type="dxa"/>
            <w:vAlign w:val="bottom"/>
          </w:tcPr>
          <w:p w14:paraId="4FE4A073" w14:textId="77777777" w:rsidR="000E34DC" w:rsidRPr="004D3E5A" w:rsidRDefault="00E14EC6" w:rsidP="000E3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10EC38D7" w14:textId="77777777" w:rsidR="000E34DC" w:rsidRPr="004D3E5A" w:rsidRDefault="00E14EC6" w:rsidP="000E3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514D5A82" w14:textId="77777777" w:rsidR="000E34DC" w:rsidRPr="004D3E5A" w:rsidRDefault="00581192" w:rsidP="000E34D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162,766</w:t>
            </w:r>
          </w:p>
        </w:tc>
      </w:tr>
      <w:tr w:rsidR="000E34DC" w:rsidRPr="004D3E5A" w14:paraId="0EB1F611" w14:textId="77777777" w:rsidTr="005D4FD6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5BB93067" w14:textId="77777777" w:rsidR="000E34DC" w:rsidRPr="004D3E5A" w:rsidRDefault="000E34DC" w:rsidP="000E34DC">
            <w:pPr>
              <w:spacing w:line="240" w:lineRule="auto"/>
              <w:ind w:left="169" w:hanging="169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หนี้สิน</w:t>
            </w:r>
            <w:r w:rsidR="00D82B4A" w:rsidRPr="004D3E5A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ตามสัญญาเช่า</w:t>
            </w:r>
          </w:p>
        </w:tc>
        <w:tc>
          <w:tcPr>
            <w:tcW w:w="792" w:type="dxa"/>
            <w:noWrap/>
            <w:vAlign w:val="bottom"/>
          </w:tcPr>
          <w:p w14:paraId="6A82D38E" w14:textId="77777777" w:rsidR="000E34DC" w:rsidRPr="004D3E5A" w:rsidRDefault="00581192" w:rsidP="000E34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37FADD41" w14:textId="77777777" w:rsidR="000E34DC" w:rsidRPr="004D3E5A" w:rsidRDefault="00234F65" w:rsidP="000E34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50,899</w:t>
            </w:r>
          </w:p>
        </w:tc>
        <w:tc>
          <w:tcPr>
            <w:tcW w:w="792" w:type="dxa"/>
            <w:noWrap/>
            <w:vAlign w:val="bottom"/>
          </w:tcPr>
          <w:p w14:paraId="2E06EB51" w14:textId="77777777" w:rsidR="000E34DC" w:rsidRPr="004D3E5A" w:rsidRDefault="00E14EC6" w:rsidP="000E34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165,496</w:t>
            </w:r>
          </w:p>
        </w:tc>
        <w:tc>
          <w:tcPr>
            <w:tcW w:w="792" w:type="dxa"/>
            <w:noWrap/>
            <w:vAlign w:val="bottom"/>
          </w:tcPr>
          <w:p w14:paraId="5A7E610F" w14:textId="77777777" w:rsidR="000E34DC" w:rsidRPr="004D3E5A" w:rsidRDefault="00E14EC6" w:rsidP="000E34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3D5E6619" w14:textId="77777777" w:rsidR="000E34DC" w:rsidRPr="004D3E5A" w:rsidRDefault="00581192" w:rsidP="000E34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216,395</w:t>
            </w:r>
          </w:p>
        </w:tc>
        <w:tc>
          <w:tcPr>
            <w:tcW w:w="792" w:type="dxa"/>
            <w:vAlign w:val="bottom"/>
          </w:tcPr>
          <w:p w14:paraId="697FAB44" w14:textId="77777777" w:rsidR="000E34DC" w:rsidRPr="004D3E5A" w:rsidRDefault="00581192" w:rsidP="000E34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61DA35E7" w14:textId="77777777" w:rsidR="000E34DC" w:rsidRPr="004D3E5A" w:rsidRDefault="00E14EC6" w:rsidP="000E34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50,899</w:t>
            </w:r>
          </w:p>
        </w:tc>
        <w:tc>
          <w:tcPr>
            <w:tcW w:w="792" w:type="dxa"/>
            <w:vAlign w:val="bottom"/>
          </w:tcPr>
          <w:p w14:paraId="0B52D5D5" w14:textId="77777777" w:rsidR="000E34DC" w:rsidRPr="004D3E5A" w:rsidRDefault="00E14EC6" w:rsidP="000E34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165,496</w:t>
            </w:r>
          </w:p>
        </w:tc>
        <w:tc>
          <w:tcPr>
            <w:tcW w:w="792" w:type="dxa"/>
            <w:vAlign w:val="bottom"/>
          </w:tcPr>
          <w:p w14:paraId="03E209F9" w14:textId="77777777" w:rsidR="000E34DC" w:rsidRPr="004D3E5A" w:rsidRDefault="00E14EC6" w:rsidP="000E34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11A554C6" w14:textId="77777777" w:rsidR="000E34DC" w:rsidRPr="004D3E5A" w:rsidRDefault="00581192" w:rsidP="000E34D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216,395</w:t>
            </w:r>
          </w:p>
        </w:tc>
      </w:tr>
      <w:tr w:rsidR="000E34DC" w:rsidRPr="004D3E5A" w14:paraId="207EA1D7" w14:textId="77777777" w:rsidTr="005D4FD6">
        <w:trPr>
          <w:trHeight w:val="54"/>
          <w:tblHeader/>
        </w:trPr>
        <w:tc>
          <w:tcPr>
            <w:tcW w:w="1620" w:type="dxa"/>
            <w:vAlign w:val="center"/>
            <w:hideMark/>
          </w:tcPr>
          <w:p w14:paraId="5C399E40" w14:textId="77777777" w:rsidR="000E34DC" w:rsidRPr="004D3E5A" w:rsidRDefault="000E34DC" w:rsidP="000E34DC">
            <w:pPr>
              <w:spacing w:line="240" w:lineRule="auto"/>
              <w:ind w:left="169" w:hanging="169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92" w:type="dxa"/>
            <w:noWrap/>
            <w:vAlign w:val="bottom"/>
          </w:tcPr>
          <w:p w14:paraId="2978E04F" w14:textId="77777777" w:rsidR="000E34DC" w:rsidRPr="004D3E5A" w:rsidRDefault="00581192" w:rsidP="000E34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1D41EF1F" w14:textId="61358067" w:rsidR="000E34DC" w:rsidRPr="004D3E5A" w:rsidRDefault="00581192" w:rsidP="000E34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21</w:t>
            </w:r>
            <w:r w:rsidR="00C900B1" w:rsidRPr="004D3E5A">
              <w:rPr>
                <w:rFonts w:ascii="Angsana New" w:hAnsi="Angsana New"/>
                <w:color w:val="000000"/>
                <w:sz w:val="20"/>
                <w:szCs w:val="20"/>
              </w:rPr>
              <w:t>8,959</w:t>
            </w:r>
          </w:p>
        </w:tc>
        <w:tc>
          <w:tcPr>
            <w:tcW w:w="792" w:type="dxa"/>
            <w:noWrap/>
            <w:vAlign w:val="bottom"/>
          </w:tcPr>
          <w:p w14:paraId="057F497D" w14:textId="77777777" w:rsidR="000E34DC" w:rsidRPr="004D3E5A" w:rsidRDefault="00E14EC6" w:rsidP="000E34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165,496</w:t>
            </w:r>
          </w:p>
        </w:tc>
        <w:tc>
          <w:tcPr>
            <w:tcW w:w="792" w:type="dxa"/>
            <w:noWrap/>
            <w:vAlign w:val="bottom"/>
          </w:tcPr>
          <w:p w14:paraId="7F32EFFC" w14:textId="77777777" w:rsidR="000E34DC" w:rsidRPr="004D3E5A" w:rsidRDefault="00E14EC6" w:rsidP="000E34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602DA3DC" w14:textId="1C189E6D" w:rsidR="000E34DC" w:rsidRPr="004D3E5A" w:rsidRDefault="00581192" w:rsidP="000E34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384,</w:t>
            </w:r>
            <w:r w:rsidR="00C900B1" w:rsidRPr="004D3E5A">
              <w:rPr>
                <w:rFonts w:ascii="Angsana New" w:hAnsi="Angsana New"/>
                <w:color w:val="000000"/>
                <w:sz w:val="20"/>
                <w:szCs w:val="20"/>
              </w:rPr>
              <w:t>455</w:t>
            </w:r>
          </w:p>
        </w:tc>
        <w:tc>
          <w:tcPr>
            <w:tcW w:w="792" w:type="dxa"/>
            <w:vAlign w:val="bottom"/>
          </w:tcPr>
          <w:p w14:paraId="51F41EF0" w14:textId="77777777" w:rsidR="000E34DC" w:rsidRPr="004D3E5A" w:rsidRDefault="00581192" w:rsidP="000E34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1D53CC3C" w14:textId="77777777" w:rsidR="000E34DC" w:rsidRPr="004D3E5A" w:rsidRDefault="00581192" w:rsidP="000E34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213,665</w:t>
            </w:r>
          </w:p>
        </w:tc>
        <w:tc>
          <w:tcPr>
            <w:tcW w:w="792" w:type="dxa"/>
            <w:vAlign w:val="bottom"/>
          </w:tcPr>
          <w:p w14:paraId="32CED49E" w14:textId="77777777" w:rsidR="000E34DC" w:rsidRPr="004D3E5A" w:rsidRDefault="00E14EC6" w:rsidP="000E34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165,496</w:t>
            </w:r>
          </w:p>
        </w:tc>
        <w:tc>
          <w:tcPr>
            <w:tcW w:w="792" w:type="dxa"/>
            <w:vAlign w:val="bottom"/>
          </w:tcPr>
          <w:p w14:paraId="43BF7B6D" w14:textId="77777777" w:rsidR="000E34DC" w:rsidRPr="004D3E5A" w:rsidRDefault="00E14EC6" w:rsidP="000E34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23EEF01F" w14:textId="77777777" w:rsidR="000E34DC" w:rsidRPr="004D3E5A" w:rsidRDefault="00581192" w:rsidP="000E34DC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379,161</w:t>
            </w:r>
          </w:p>
        </w:tc>
      </w:tr>
    </w:tbl>
    <w:p w14:paraId="35138102" w14:textId="77777777" w:rsidR="002950EC" w:rsidRPr="004D3E5A" w:rsidRDefault="002950EC"/>
    <w:tbl>
      <w:tblPr>
        <w:tblW w:w="954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1620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  <w:gridCol w:w="792"/>
      </w:tblGrid>
      <w:tr w:rsidR="00757C1B" w:rsidRPr="004D3E5A" w14:paraId="6B3FD09C" w14:textId="77777777" w:rsidTr="00B22F54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484903A4" w14:textId="77777777" w:rsidR="00757C1B" w:rsidRPr="004D3E5A" w:rsidRDefault="00757C1B" w:rsidP="00B22F54">
            <w:pPr>
              <w:spacing w:line="240" w:lineRule="auto"/>
              <w:rPr>
                <w:rFonts w:ascii="Calibri Light" w:eastAsia="Calibri" w:hAnsi="Calibri Light"/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7920" w:type="dxa"/>
            <w:gridSpan w:val="10"/>
            <w:noWrap/>
            <w:vAlign w:val="center"/>
            <w:hideMark/>
          </w:tcPr>
          <w:p w14:paraId="341D8338" w14:textId="77777777" w:rsidR="00757C1B" w:rsidRPr="004D3E5A" w:rsidRDefault="00757C1B" w:rsidP="00B22F54">
            <w:pPr>
              <w:spacing w:line="240" w:lineRule="auto"/>
              <w:jc w:val="right"/>
              <w:rPr>
                <w:rFonts w:ascii="Angsana New" w:hAnsi="Angsana New"/>
                <w:sz w:val="20"/>
                <w:szCs w:val="20"/>
              </w:rPr>
            </w:pPr>
            <w:r w:rsidRPr="004D3E5A">
              <w:rPr>
                <w:rFonts w:ascii="Angsana New" w:hAnsi="Angsana New" w:hint="cs"/>
                <w:sz w:val="20"/>
                <w:szCs w:val="20"/>
              </w:rPr>
              <w:t>(</w:t>
            </w:r>
            <w:r w:rsidRPr="004D3E5A">
              <w:rPr>
                <w:rFonts w:ascii="Angsana New" w:hAnsi="Angsana New"/>
                <w:sz w:val="20"/>
                <w:szCs w:val="20"/>
                <w:cs/>
              </w:rPr>
              <w:t>หน่วย</w:t>
            </w:r>
            <w:r w:rsidRPr="004D3E5A">
              <w:rPr>
                <w:rFonts w:ascii="Angsana New" w:hAnsi="Angsana New" w:hint="cs"/>
                <w:sz w:val="20"/>
                <w:szCs w:val="20"/>
              </w:rPr>
              <w:t xml:space="preserve">: </w:t>
            </w:r>
            <w:r w:rsidRPr="004D3E5A">
              <w:rPr>
                <w:rFonts w:ascii="Angsana New" w:hAnsi="Angsana New"/>
                <w:sz w:val="20"/>
                <w:szCs w:val="20"/>
                <w:cs/>
              </w:rPr>
              <w:t>พันบาท</w:t>
            </w:r>
            <w:r w:rsidRPr="004D3E5A">
              <w:rPr>
                <w:rFonts w:ascii="Angsana New" w:hAnsi="Angsana New" w:hint="cs"/>
                <w:sz w:val="20"/>
                <w:szCs w:val="20"/>
              </w:rPr>
              <w:t>)</w:t>
            </w:r>
          </w:p>
        </w:tc>
      </w:tr>
      <w:tr w:rsidR="00757C1B" w:rsidRPr="004D3E5A" w14:paraId="5D8A5B73" w14:textId="77777777" w:rsidTr="00B22F54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0A32E5A3" w14:textId="77777777" w:rsidR="00757C1B" w:rsidRPr="004D3E5A" w:rsidRDefault="00757C1B" w:rsidP="00B22F54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noWrap/>
            <w:vAlign w:val="center"/>
            <w:hideMark/>
          </w:tcPr>
          <w:p w14:paraId="5DA06685" w14:textId="77777777" w:rsidR="00757C1B" w:rsidRPr="004D3E5A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D3E5A">
              <w:rPr>
                <w:rFonts w:ascii="Angsana New" w:hAnsi="Angsana New"/>
                <w:sz w:val="20"/>
                <w:szCs w:val="20"/>
                <w:cs/>
              </w:rPr>
              <w:t>งบการเงินรวม</w:t>
            </w:r>
          </w:p>
        </w:tc>
        <w:tc>
          <w:tcPr>
            <w:tcW w:w="3960" w:type="dxa"/>
            <w:gridSpan w:val="5"/>
          </w:tcPr>
          <w:p w14:paraId="6D89E104" w14:textId="77777777" w:rsidR="00757C1B" w:rsidRPr="004D3E5A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57C1B" w:rsidRPr="004D3E5A" w14:paraId="3BA4CDAC" w14:textId="77777777" w:rsidTr="00B22F54">
        <w:trPr>
          <w:trHeight w:val="64"/>
          <w:tblHeader/>
        </w:trPr>
        <w:tc>
          <w:tcPr>
            <w:tcW w:w="1620" w:type="dxa"/>
            <w:noWrap/>
            <w:vAlign w:val="center"/>
          </w:tcPr>
          <w:p w14:paraId="1FE33481" w14:textId="77777777" w:rsidR="00757C1B" w:rsidRPr="004D3E5A" w:rsidRDefault="00757C1B" w:rsidP="00B22F54">
            <w:pPr>
              <w:spacing w:line="240" w:lineRule="auto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3960" w:type="dxa"/>
            <w:gridSpan w:val="5"/>
            <w:noWrap/>
            <w:vAlign w:val="center"/>
            <w:hideMark/>
          </w:tcPr>
          <w:p w14:paraId="6A61F7A7" w14:textId="77777777" w:rsidR="00757C1B" w:rsidRPr="004D3E5A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0"/>
                <w:szCs w:val="20"/>
              </w:rPr>
            </w:pPr>
            <w:r w:rsidRPr="004D3E5A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4D3E5A">
              <w:rPr>
                <w:rFonts w:ascii="Angsana New" w:hAnsi="Angsana New" w:hint="cs"/>
                <w:sz w:val="20"/>
                <w:szCs w:val="20"/>
              </w:rPr>
              <w:t xml:space="preserve">31 </w:t>
            </w:r>
            <w:r w:rsidRPr="004D3E5A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D3E5A">
              <w:rPr>
                <w:rFonts w:ascii="Angsana New" w:hAnsi="Angsana New" w:hint="cs"/>
                <w:sz w:val="20"/>
                <w:szCs w:val="20"/>
              </w:rPr>
              <w:t>256</w:t>
            </w:r>
            <w:r w:rsidRPr="004D3E5A">
              <w:rPr>
                <w:rFonts w:ascii="Angsana New" w:hAnsi="Angsana New"/>
                <w:sz w:val="20"/>
                <w:szCs w:val="20"/>
              </w:rPr>
              <w:t>4</w:t>
            </w:r>
          </w:p>
        </w:tc>
        <w:tc>
          <w:tcPr>
            <w:tcW w:w="3960" w:type="dxa"/>
            <w:gridSpan w:val="5"/>
          </w:tcPr>
          <w:p w14:paraId="4B66A3C0" w14:textId="77777777" w:rsidR="00757C1B" w:rsidRPr="004D3E5A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sz w:val="20"/>
                <w:szCs w:val="20"/>
                <w:cs/>
              </w:rPr>
              <w:t xml:space="preserve">ณ วันที่ </w:t>
            </w:r>
            <w:r w:rsidRPr="004D3E5A">
              <w:rPr>
                <w:rFonts w:ascii="Angsana New" w:hAnsi="Angsana New"/>
                <w:sz w:val="20"/>
                <w:szCs w:val="20"/>
              </w:rPr>
              <w:t xml:space="preserve">31 </w:t>
            </w:r>
            <w:r w:rsidRPr="004D3E5A">
              <w:rPr>
                <w:rFonts w:ascii="Angsana New" w:hAnsi="Angsana New"/>
                <w:sz w:val="20"/>
                <w:szCs w:val="20"/>
                <w:cs/>
              </w:rPr>
              <w:t xml:space="preserve">ธันวาคม </w:t>
            </w:r>
            <w:r w:rsidRPr="004D3E5A">
              <w:rPr>
                <w:rFonts w:ascii="Angsana New" w:hAnsi="Angsana New"/>
                <w:sz w:val="20"/>
                <w:szCs w:val="20"/>
              </w:rPr>
              <w:t>2564</w:t>
            </w:r>
          </w:p>
        </w:tc>
      </w:tr>
      <w:tr w:rsidR="00757C1B" w:rsidRPr="004D3E5A" w14:paraId="42F7C345" w14:textId="77777777" w:rsidTr="00B22F54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3C731FEB" w14:textId="77777777" w:rsidR="00757C1B" w:rsidRPr="004D3E5A" w:rsidRDefault="00757C1B" w:rsidP="00B22F54">
            <w:pPr>
              <w:tabs>
                <w:tab w:val="clear" w:pos="454"/>
                <w:tab w:val="clear" w:pos="680"/>
                <w:tab w:val="clear" w:pos="907"/>
              </w:tabs>
              <w:spacing w:line="240" w:lineRule="auto"/>
              <w:ind w:right="-104"/>
              <w:rPr>
                <w:rFonts w:ascii="Angsana New" w:hAnsi="Angsana New"/>
                <w:sz w:val="20"/>
                <w:szCs w:val="20"/>
              </w:rPr>
            </w:pPr>
          </w:p>
        </w:tc>
        <w:tc>
          <w:tcPr>
            <w:tcW w:w="792" w:type="dxa"/>
            <w:noWrap/>
            <w:vAlign w:val="bottom"/>
            <w:hideMark/>
          </w:tcPr>
          <w:p w14:paraId="279C4B72" w14:textId="77777777" w:rsidR="00757C1B" w:rsidRPr="004D3E5A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เมื่อ</w:t>
            </w:r>
          </w:p>
          <w:p w14:paraId="32071C6C" w14:textId="77777777" w:rsidR="00757C1B" w:rsidRPr="004D3E5A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>ทวงถาม</w:t>
            </w:r>
          </w:p>
        </w:tc>
        <w:tc>
          <w:tcPr>
            <w:tcW w:w="792" w:type="dxa"/>
            <w:noWrap/>
            <w:vAlign w:val="bottom"/>
            <w:hideMark/>
          </w:tcPr>
          <w:p w14:paraId="55DA2410" w14:textId="77777777" w:rsidR="00757C1B" w:rsidRPr="004D3E5A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ไม่เกิน </w:t>
            </w:r>
          </w:p>
          <w:p w14:paraId="2CA668EF" w14:textId="77777777" w:rsidR="00757C1B" w:rsidRPr="004D3E5A" w:rsidRDefault="00757C1B" w:rsidP="00B22F54">
            <w:pPr>
              <w:pBdr>
                <w:bottom w:val="single" w:sz="4" w:space="1" w:color="auto"/>
              </w:pBdr>
              <w:tabs>
                <w:tab w:val="clear" w:pos="680"/>
                <w:tab w:val="clear" w:pos="2807"/>
                <w:tab w:val="left" w:pos="678"/>
              </w:tabs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 w:hint="cs"/>
                <w:color w:val="000000"/>
                <w:sz w:val="20"/>
                <w:szCs w:val="20"/>
              </w:rPr>
              <w:t>1</w:t>
            </w: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noWrap/>
            <w:vAlign w:val="bottom"/>
            <w:hideMark/>
          </w:tcPr>
          <w:p w14:paraId="07145A9D" w14:textId="77777777" w:rsidR="00757C1B" w:rsidRPr="004D3E5A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 w:hint="cs"/>
                <w:color w:val="000000"/>
                <w:sz w:val="20"/>
                <w:szCs w:val="20"/>
              </w:rPr>
              <w:t>1</w:t>
            </w: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- </w:t>
            </w:r>
            <w:r w:rsidRPr="004D3E5A">
              <w:rPr>
                <w:rFonts w:ascii="Angsana New" w:hAnsi="Angsana New" w:hint="cs"/>
                <w:color w:val="000000"/>
                <w:sz w:val="20"/>
                <w:szCs w:val="20"/>
              </w:rPr>
              <w:t>5</w:t>
            </w: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noWrap/>
            <w:vAlign w:val="bottom"/>
            <w:hideMark/>
          </w:tcPr>
          <w:p w14:paraId="32E4FEF2" w14:textId="77777777" w:rsidR="00757C1B" w:rsidRPr="004D3E5A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มากกว่า </w:t>
            </w:r>
          </w:p>
          <w:p w14:paraId="16154F73" w14:textId="77777777" w:rsidR="00757C1B" w:rsidRPr="004D3E5A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 w:hint="cs"/>
                <w:color w:val="000000"/>
                <w:sz w:val="20"/>
                <w:szCs w:val="20"/>
              </w:rPr>
              <w:t>5</w:t>
            </w: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noWrap/>
            <w:vAlign w:val="bottom"/>
            <w:hideMark/>
          </w:tcPr>
          <w:p w14:paraId="4A95B7D5" w14:textId="77777777" w:rsidR="00757C1B" w:rsidRPr="004D3E5A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92" w:type="dxa"/>
            <w:vAlign w:val="bottom"/>
          </w:tcPr>
          <w:p w14:paraId="6CBA4409" w14:textId="77777777" w:rsidR="00757C1B" w:rsidRPr="004D3E5A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เมื่อ</w:t>
            </w:r>
          </w:p>
          <w:p w14:paraId="40D10F6C" w14:textId="77777777" w:rsidR="00757C1B" w:rsidRPr="004D3E5A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>ทวงถาม</w:t>
            </w:r>
          </w:p>
        </w:tc>
        <w:tc>
          <w:tcPr>
            <w:tcW w:w="792" w:type="dxa"/>
            <w:vAlign w:val="bottom"/>
          </w:tcPr>
          <w:p w14:paraId="2F496958" w14:textId="77777777" w:rsidR="00757C1B" w:rsidRPr="004D3E5A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ไม่เกิน </w:t>
            </w:r>
          </w:p>
          <w:p w14:paraId="2E5B16E8" w14:textId="77777777" w:rsidR="00757C1B" w:rsidRPr="004D3E5A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 w:hint="cs"/>
                <w:color w:val="000000"/>
                <w:sz w:val="20"/>
                <w:szCs w:val="20"/>
              </w:rPr>
              <w:t>1</w:t>
            </w: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vAlign w:val="bottom"/>
          </w:tcPr>
          <w:p w14:paraId="778A961F" w14:textId="77777777" w:rsidR="00757C1B" w:rsidRPr="004D3E5A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 w:hint="cs"/>
                <w:color w:val="000000"/>
                <w:sz w:val="20"/>
                <w:szCs w:val="20"/>
              </w:rPr>
              <w:t>1</w:t>
            </w: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- </w:t>
            </w:r>
            <w:r w:rsidRPr="004D3E5A">
              <w:rPr>
                <w:rFonts w:ascii="Angsana New" w:hAnsi="Angsana New" w:hint="cs"/>
                <w:color w:val="000000"/>
                <w:sz w:val="20"/>
                <w:szCs w:val="20"/>
              </w:rPr>
              <w:t>5</w:t>
            </w: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vAlign w:val="bottom"/>
          </w:tcPr>
          <w:p w14:paraId="1AAE2D48" w14:textId="77777777" w:rsidR="00757C1B" w:rsidRPr="004D3E5A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มากกว่า </w:t>
            </w:r>
          </w:p>
          <w:p w14:paraId="270BED1D" w14:textId="77777777" w:rsidR="00757C1B" w:rsidRPr="004D3E5A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 w:hint="cs"/>
                <w:color w:val="000000"/>
                <w:sz w:val="20"/>
                <w:szCs w:val="20"/>
              </w:rPr>
              <w:t>5</w:t>
            </w: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 xml:space="preserve"> ปี</w:t>
            </w:r>
          </w:p>
        </w:tc>
        <w:tc>
          <w:tcPr>
            <w:tcW w:w="792" w:type="dxa"/>
            <w:vAlign w:val="bottom"/>
          </w:tcPr>
          <w:p w14:paraId="0F942FBB" w14:textId="77777777" w:rsidR="00757C1B" w:rsidRPr="004D3E5A" w:rsidRDefault="00757C1B" w:rsidP="00B22F54">
            <w:pPr>
              <w:pBdr>
                <w:bottom w:val="single" w:sz="4" w:space="1" w:color="auto"/>
              </w:pBdr>
              <w:spacing w:line="240" w:lineRule="auto"/>
              <w:jc w:val="center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>รวม</w:t>
            </w:r>
          </w:p>
        </w:tc>
      </w:tr>
      <w:tr w:rsidR="00757C1B" w:rsidRPr="004D3E5A" w14:paraId="5E918730" w14:textId="77777777" w:rsidTr="00B22F54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360AF998" w14:textId="77777777" w:rsidR="00757C1B" w:rsidRPr="004D3E5A" w:rsidRDefault="00757C1B" w:rsidP="00B22F54">
            <w:pPr>
              <w:spacing w:line="240" w:lineRule="auto"/>
              <w:ind w:left="169" w:hanging="169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 w:hint="cs"/>
                <w:b/>
                <w:bCs/>
                <w:color w:val="000000"/>
                <w:sz w:val="20"/>
                <w:szCs w:val="20"/>
                <w:cs/>
              </w:rPr>
              <w:t>หนี้สินทางการเงิน</w:t>
            </w:r>
          </w:p>
        </w:tc>
        <w:tc>
          <w:tcPr>
            <w:tcW w:w="792" w:type="dxa"/>
            <w:noWrap/>
            <w:vAlign w:val="bottom"/>
          </w:tcPr>
          <w:p w14:paraId="5E1619A7" w14:textId="77777777" w:rsidR="00757C1B" w:rsidRPr="004D3E5A" w:rsidRDefault="00757C1B" w:rsidP="00B2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436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vAlign w:val="bottom"/>
          </w:tcPr>
          <w:p w14:paraId="10E308EB" w14:textId="77777777" w:rsidR="00757C1B" w:rsidRPr="004D3E5A" w:rsidRDefault="00757C1B" w:rsidP="00B2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436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</w:rPr>
            </w:pPr>
          </w:p>
        </w:tc>
        <w:tc>
          <w:tcPr>
            <w:tcW w:w="792" w:type="dxa"/>
            <w:noWrap/>
            <w:vAlign w:val="bottom"/>
          </w:tcPr>
          <w:p w14:paraId="70D9CC66" w14:textId="77777777" w:rsidR="00757C1B" w:rsidRPr="004D3E5A" w:rsidRDefault="00757C1B" w:rsidP="00B2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436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vAlign w:val="bottom"/>
          </w:tcPr>
          <w:p w14:paraId="6E836BA0" w14:textId="77777777" w:rsidR="00757C1B" w:rsidRPr="004D3E5A" w:rsidRDefault="00757C1B" w:rsidP="00B2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436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  <w:noWrap/>
            <w:vAlign w:val="bottom"/>
          </w:tcPr>
          <w:p w14:paraId="42C4BBA8" w14:textId="77777777" w:rsidR="00757C1B" w:rsidRPr="004D3E5A" w:rsidRDefault="00757C1B" w:rsidP="00B2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decimal" w:pos="436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105FF07B" w14:textId="77777777" w:rsidR="00757C1B" w:rsidRPr="004D3E5A" w:rsidRDefault="00757C1B" w:rsidP="00B22F5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4B9946FF" w14:textId="77777777" w:rsidR="00757C1B" w:rsidRPr="004D3E5A" w:rsidRDefault="00757C1B" w:rsidP="00B22F5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524573D6" w14:textId="77777777" w:rsidR="00757C1B" w:rsidRPr="004D3E5A" w:rsidRDefault="00757C1B" w:rsidP="00B22F5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4D79B25B" w14:textId="77777777" w:rsidR="00757C1B" w:rsidRPr="004D3E5A" w:rsidRDefault="00757C1B" w:rsidP="00B22F5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  <w:tc>
          <w:tcPr>
            <w:tcW w:w="792" w:type="dxa"/>
          </w:tcPr>
          <w:p w14:paraId="50BC3030" w14:textId="77777777" w:rsidR="00757C1B" w:rsidRPr="004D3E5A" w:rsidRDefault="00757C1B" w:rsidP="00B22F54">
            <w:pPr>
              <w:tabs>
                <w:tab w:val="decimal" w:pos="792"/>
              </w:tabs>
              <w:spacing w:line="240" w:lineRule="auto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</w:p>
        </w:tc>
      </w:tr>
      <w:tr w:rsidR="00757C1B" w:rsidRPr="004D3E5A" w14:paraId="1A8B031F" w14:textId="77777777" w:rsidTr="00B22F54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0FFC2FE8" w14:textId="77777777" w:rsidR="00757C1B" w:rsidRPr="004D3E5A" w:rsidRDefault="00757C1B" w:rsidP="00B22F54">
            <w:pPr>
              <w:tabs>
                <w:tab w:val="clear" w:pos="227"/>
                <w:tab w:val="clear" w:pos="454"/>
                <w:tab w:val="clear" w:pos="680"/>
                <w:tab w:val="clear" w:pos="907"/>
              </w:tabs>
              <w:spacing w:line="240" w:lineRule="auto"/>
              <w:ind w:left="169" w:right="-104" w:hanging="169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>เจ้าหนี้การค้าและเจ้าหนี้อื่น</w:t>
            </w:r>
          </w:p>
        </w:tc>
        <w:tc>
          <w:tcPr>
            <w:tcW w:w="792" w:type="dxa"/>
            <w:noWrap/>
            <w:vAlign w:val="bottom"/>
          </w:tcPr>
          <w:p w14:paraId="58C6873C" w14:textId="77777777" w:rsidR="00757C1B" w:rsidRPr="004D3E5A" w:rsidRDefault="00757C1B" w:rsidP="00B2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533EEC3A" w14:textId="77777777" w:rsidR="00757C1B" w:rsidRPr="004D3E5A" w:rsidRDefault="00757C1B" w:rsidP="00B2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116,819</w:t>
            </w:r>
          </w:p>
        </w:tc>
        <w:tc>
          <w:tcPr>
            <w:tcW w:w="792" w:type="dxa"/>
            <w:noWrap/>
            <w:vAlign w:val="bottom"/>
          </w:tcPr>
          <w:p w14:paraId="2FF94856" w14:textId="77777777" w:rsidR="00757C1B" w:rsidRPr="004D3E5A" w:rsidRDefault="00757C1B" w:rsidP="00B2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0958C7DD" w14:textId="77777777" w:rsidR="00757C1B" w:rsidRPr="004D3E5A" w:rsidRDefault="00757C1B" w:rsidP="00B2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2DF81ABD" w14:textId="77777777" w:rsidR="00757C1B" w:rsidRPr="004D3E5A" w:rsidRDefault="00757C1B" w:rsidP="00B2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116,819</w:t>
            </w:r>
          </w:p>
        </w:tc>
        <w:tc>
          <w:tcPr>
            <w:tcW w:w="792" w:type="dxa"/>
            <w:vAlign w:val="bottom"/>
          </w:tcPr>
          <w:p w14:paraId="22269A01" w14:textId="77777777" w:rsidR="00757C1B" w:rsidRPr="004D3E5A" w:rsidRDefault="00757C1B" w:rsidP="00B2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3DEEEDEF" w14:textId="77777777" w:rsidR="00757C1B" w:rsidRPr="004D3E5A" w:rsidRDefault="00757C1B" w:rsidP="00B2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115,139</w:t>
            </w:r>
          </w:p>
        </w:tc>
        <w:tc>
          <w:tcPr>
            <w:tcW w:w="792" w:type="dxa"/>
            <w:vAlign w:val="bottom"/>
          </w:tcPr>
          <w:p w14:paraId="122AADF0" w14:textId="77777777" w:rsidR="00757C1B" w:rsidRPr="004D3E5A" w:rsidRDefault="00757C1B" w:rsidP="00B2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0A5F87F0" w14:textId="77777777" w:rsidR="00757C1B" w:rsidRPr="004D3E5A" w:rsidRDefault="00757C1B" w:rsidP="00B2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0DEEBB10" w14:textId="77777777" w:rsidR="00757C1B" w:rsidRPr="004D3E5A" w:rsidRDefault="00757C1B" w:rsidP="00B22F54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115,139</w:t>
            </w:r>
          </w:p>
        </w:tc>
      </w:tr>
      <w:tr w:rsidR="00757C1B" w:rsidRPr="004D3E5A" w14:paraId="5C36FBFC" w14:textId="77777777" w:rsidTr="00B22F54">
        <w:trPr>
          <w:trHeight w:val="64"/>
          <w:tblHeader/>
        </w:trPr>
        <w:tc>
          <w:tcPr>
            <w:tcW w:w="1620" w:type="dxa"/>
            <w:noWrap/>
            <w:vAlign w:val="center"/>
            <w:hideMark/>
          </w:tcPr>
          <w:p w14:paraId="6203797A" w14:textId="77777777" w:rsidR="00757C1B" w:rsidRPr="004D3E5A" w:rsidRDefault="00757C1B" w:rsidP="00B22F54">
            <w:pPr>
              <w:spacing w:line="240" w:lineRule="auto"/>
              <w:ind w:left="169" w:hanging="169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  <w:cs/>
              </w:rPr>
              <w:t>หนี้สิน</w:t>
            </w:r>
            <w:r w:rsidRPr="004D3E5A">
              <w:rPr>
                <w:rFonts w:ascii="Angsana New" w:hAnsi="Angsana New" w:hint="cs"/>
                <w:color w:val="000000"/>
                <w:sz w:val="20"/>
                <w:szCs w:val="20"/>
                <w:cs/>
              </w:rPr>
              <w:t>ตามสัญญาเช่า</w:t>
            </w:r>
          </w:p>
        </w:tc>
        <w:tc>
          <w:tcPr>
            <w:tcW w:w="792" w:type="dxa"/>
            <w:noWrap/>
            <w:vAlign w:val="bottom"/>
          </w:tcPr>
          <w:p w14:paraId="3A582685" w14:textId="77777777" w:rsidR="00757C1B" w:rsidRPr="004D3E5A" w:rsidRDefault="00757C1B" w:rsidP="00B22F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62CA970E" w14:textId="77777777" w:rsidR="00757C1B" w:rsidRPr="004D3E5A" w:rsidRDefault="00757C1B" w:rsidP="00B22F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55,933</w:t>
            </w:r>
          </w:p>
        </w:tc>
        <w:tc>
          <w:tcPr>
            <w:tcW w:w="792" w:type="dxa"/>
            <w:noWrap/>
            <w:vAlign w:val="bottom"/>
          </w:tcPr>
          <w:p w14:paraId="1111CCA8" w14:textId="77777777" w:rsidR="00757C1B" w:rsidRPr="004D3E5A" w:rsidRDefault="00757C1B" w:rsidP="00B22F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156,696</w:t>
            </w:r>
          </w:p>
        </w:tc>
        <w:tc>
          <w:tcPr>
            <w:tcW w:w="792" w:type="dxa"/>
            <w:noWrap/>
            <w:vAlign w:val="bottom"/>
          </w:tcPr>
          <w:p w14:paraId="72E4F0F7" w14:textId="77777777" w:rsidR="00757C1B" w:rsidRPr="004D3E5A" w:rsidRDefault="00757C1B" w:rsidP="00B22F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53FD2CD0" w14:textId="77777777" w:rsidR="00757C1B" w:rsidRPr="004D3E5A" w:rsidRDefault="00757C1B" w:rsidP="00B22F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212,629</w:t>
            </w:r>
          </w:p>
        </w:tc>
        <w:tc>
          <w:tcPr>
            <w:tcW w:w="792" w:type="dxa"/>
            <w:vAlign w:val="bottom"/>
          </w:tcPr>
          <w:p w14:paraId="32AD15C8" w14:textId="77777777" w:rsidR="00757C1B" w:rsidRPr="004D3E5A" w:rsidRDefault="00757C1B" w:rsidP="00B22F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35297AEA" w14:textId="77777777" w:rsidR="00757C1B" w:rsidRPr="004D3E5A" w:rsidRDefault="00757C1B" w:rsidP="00B22F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55,933</w:t>
            </w:r>
          </w:p>
        </w:tc>
        <w:tc>
          <w:tcPr>
            <w:tcW w:w="792" w:type="dxa"/>
            <w:vAlign w:val="bottom"/>
          </w:tcPr>
          <w:p w14:paraId="135D3402" w14:textId="77777777" w:rsidR="00757C1B" w:rsidRPr="004D3E5A" w:rsidRDefault="00757C1B" w:rsidP="00B22F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156,318</w:t>
            </w:r>
          </w:p>
        </w:tc>
        <w:tc>
          <w:tcPr>
            <w:tcW w:w="792" w:type="dxa"/>
            <w:vAlign w:val="bottom"/>
          </w:tcPr>
          <w:p w14:paraId="79A0F1C3" w14:textId="77777777" w:rsidR="00757C1B" w:rsidRPr="004D3E5A" w:rsidRDefault="00757C1B" w:rsidP="00B22F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2E67B928" w14:textId="77777777" w:rsidR="00757C1B" w:rsidRPr="004D3E5A" w:rsidRDefault="00757C1B" w:rsidP="00B22F54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212,251</w:t>
            </w:r>
          </w:p>
        </w:tc>
      </w:tr>
      <w:tr w:rsidR="00757C1B" w:rsidRPr="004D3E5A" w14:paraId="2A9C3E75" w14:textId="77777777" w:rsidTr="00B22F54">
        <w:trPr>
          <w:trHeight w:val="54"/>
          <w:tblHeader/>
        </w:trPr>
        <w:tc>
          <w:tcPr>
            <w:tcW w:w="1620" w:type="dxa"/>
            <w:vAlign w:val="center"/>
            <w:hideMark/>
          </w:tcPr>
          <w:p w14:paraId="446DE530" w14:textId="77777777" w:rsidR="00757C1B" w:rsidRPr="004D3E5A" w:rsidRDefault="00757C1B" w:rsidP="00B22F54">
            <w:pPr>
              <w:spacing w:line="240" w:lineRule="auto"/>
              <w:ind w:left="169" w:hanging="169"/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b/>
                <w:bCs/>
                <w:color w:val="000000"/>
                <w:sz w:val="20"/>
                <w:szCs w:val="20"/>
                <w:cs/>
              </w:rPr>
              <w:t>รวม</w:t>
            </w:r>
          </w:p>
        </w:tc>
        <w:tc>
          <w:tcPr>
            <w:tcW w:w="792" w:type="dxa"/>
            <w:noWrap/>
            <w:vAlign w:val="bottom"/>
          </w:tcPr>
          <w:p w14:paraId="46FE38D4" w14:textId="77777777" w:rsidR="00757C1B" w:rsidRPr="004D3E5A" w:rsidRDefault="00757C1B" w:rsidP="00B22F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21D7076A" w14:textId="77777777" w:rsidR="00757C1B" w:rsidRPr="004D3E5A" w:rsidRDefault="00757C1B" w:rsidP="00B22F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172,752</w:t>
            </w:r>
          </w:p>
        </w:tc>
        <w:tc>
          <w:tcPr>
            <w:tcW w:w="792" w:type="dxa"/>
            <w:noWrap/>
            <w:vAlign w:val="bottom"/>
          </w:tcPr>
          <w:p w14:paraId="514444A6" w14:textId="77777777" w:rsidR="00757C1B" w:rsidRPr="004D3E5A" w:rsidRDefault="00757C1B" w:rsidP="00B22F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156,696</w:t>
            </w:r>
          </w:p>
        </w:tc>
        <w:tc>
          <w:tcPr>
            <w:tcW w:w="792" w:type="dxa"/>
            <w:noWrap/>
            <w:vAlign w:val="bottom"/>
          </w:tcPr>
          <w:p w14:paraId="430A77A9" w14:textId="77777777" w:rsidR="00757C1B" w:rsidRPr="004D3E5A" w:rsidRDefault="00757C1B" w:rsidP="00B22F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noWrap/>
            <w:vAlign w:val="bottom"/>
          </w:tcPr>
          <w:p w14:paraId="039D62B1" w14:textId="77777777" w:rsidR="00757C1B" w:rsidRPr="004D3E5A" w:rsidRDefault="00757C1B" w:rsidP="00B22F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  <w:cs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329,448</w:t>
            </w:r>
          </w:p>
        </w:tc>
        <w:tc>
          <w:tcPr>
            <w:tcW w:w="792" w:type="dxa"/>
            <w:vAlign w:val="bottom"/>
          </w:tcPr>
          <w:p w14:paraId="47DFE10A" w14:textId="77777777" w:rsidR="00757C1B" w:rsidRPr="004D3E5A" w:rsidRDefault="00757C1B" w:rsidP="00B22F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72C91412" w14:textId="77777777" w:rsidR="00757C1B" w:rsidRPr="004D3E5A" w:rsidRDefault="00757C1B" w:rsidP="00B22F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171,072</w:t>
            </w:r>
          </w:p>
        </w:tc>
        <w:tc>
          <w:tcPr>
            <w:tcW w:w="792" w:type="dxa"/>
            <w:vAlign w:val="bottom"/>
          </w:tcPr>
          <w:p w14:paraId="2713F5C5" w14:textId="77777777" w:rsidR="00757C1B" w:rsidRPr="004D3E5A" w:rsidRDefault="00757C1B" w:rsidP="00B22F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156,318</w:t>
            </w:r>
          </w:p>
        </w:tc>
        <w:tc>
          <w:tcPr>
            <w:tcW w:w="792" w:type="dxa"/>
            <w:vAlign w:val="bottom"/>
          </w:tcPr>
          <w:p w14:paraId="43C84A87" w14:textId="77777777" w:rsidR="00757C1B" w:rsidRPr="004D3E5A" w:rsidRDefault="00757C1B" w:rsidP="00B22F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-</w:t>
            </w:r>
          </w:p>
        </w:tc>
        <w:tc>
          <w:tcPr>
            <w:tcW w:w="792" w:type="dxa"/>
            <w:vAlign w:val="bottom"/>
          </w:tcPr>
          <w:p w14:paraId="75DFED37" w14:textId="77777777" w:rsidR="00757C1B" w:rsidRPr="004D3E5A" w:rsidRDefault="00757C1B" w:rsidP="00B22F54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526"/>
              </w:tabs>
              <w:spacing w:line="240" w:lineRule="auto"/>
              <w:ind w:right="-18"/>
              <w:rPr>
                <w:rFonts w:ascii="Angsana New" w:hAnsi="Angsana New"/>
                <w:color w:val="000000"/>
                <w:sz w:val="20"/>
                <w:szCs w:val="20"/>
              </w:rPr>
            </w:pPr>
            <w:r w:rsidRPr="004D3E5A">
              <w:rPr>
                <w:rFonts w:ascii="Angsana New" w:hAnsi="Angsana New"/>
                <w:color w:val="000000"/>
                <w:sz w:val="20"/>
                <w:szCs w:val="20"/>
              </w:rPr>
              <w:t>327,390</w:t>
            </w:r>
          </w:p>
        </w:tc>
      </w:tr>
    </w:tbl>
    <w:p w14:paraId="4714E280" w14:textId="229B693E" w:rsidR="00B84B1A" w:rsidRPr="004D3E5A" w:rsidRDefault="00AB0D71" w:rsidP="00815801">
      <w:pPr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t>3</w:t>
      </w:r>
      <w:r w:rsidR="00BD7414">
        <w:rPr>
          <w:rFonts w:ascii="Angsana New" w:hAnsi="Angsana New"/>
          <w:b/>
          <w:bCs/>
          <w:sz w:val="32"/>
          <w:szCs w:val="32"/>
        </w:rPr>
        <w:t>1</w:t>
      </w:r>
      <w:r w:rsidR="00B84B1A" w:rsidRPr="004D3E5A">
        <w:rPr>
          <w:rFonts w:ascii="Angsana New" w:hAnsi="Angsana New"/>
          <w:b/>
          <w:bCs/>
          <w:sz w:val="32"/>
          <w:szCs w:val="32"/>
          <w:cs/>
        </w:rPr>
        <w:t>.</w:t>
      </w:r>
      <w:r w:rsidR="00150743" w:rsidRPr="004D3E5A">
        <w:rPr>
          <w:rFonts w:ascii="Angsana New" w:hAnsi="Angsana New"/>
          <w:b/>
          <w:bCs/>
          <w:sz w:val="32"/>
          <w:szCs w:val="32"/>
          <w:cs/>
        </w:rPr>
        <w:t>3</w:t>
      </w:r>
      <w:r w:rsidR="00192E82" w:rsidRPr="004D3E5A">
        <w:rPr>
          <w:rFonts w:ascii="Angsana New" w:hAnsi="Angsana New"/>
          <w:b/>
          <w:bCs/>
          <w:sz w:val="32"/>
          <w:szCs w:val="32"/>
        </w:rPr>
        <w:tab/>
      </w:r>
      <w:r w:rsidR="00192E82" w:rsidRPr="004D3E5A">
        <w:rPr>
          <w:rFonts w:ascii="Angsana New" w:hAnsi="Angsana New"/>
          <w:b/>
          <w:bCs/>
          <w:sz w:val="32"/>
          <w:szCs w:val="32"/>
        </w:rPr>
        <w:tab/>
      </w:r>
      <w:r w:rsidR="00B84B1A" w:rsidRPr="004D3E5A">
        <w:rPr>
          <w:rFonts w:ascii="Angsana New" w:hAnsi="Angsana New"/>
          <w:b/>
          <w:bCs/>
          <w:sz w:val="32"/>
          <w:szCs w:val="32"/>
          <w:cs/>
        </w:rPr>
        <w:t>มูลค่ายุติธรรมของเครื่องมือทางการเงิน</w:t>
      </w:r>
    </w:p>
    <w:p w14:paraId="074213BB" w14:textId="77777777" w:rsidR="004A6FB0" w:rsidRPr="004D3E5A" w:rsidRDefault="004A6FB0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>เนื่องจาก</w:t>
      </w:r>
      <w:r w:rsidR="001B68CF" w:rsidRPr="004D3E5A">
        <w:rPr>
          <w:rFonts w:ascii="Angsana New" w:hAnsi="Angsana New" w:hint="cs"/>
          <w:sz w:val="32"/>
          <w:szCs w:val="32"/>
          <w:cs/>
        </w:rPr>
        <w:t>เครื่องมือ</w:t>
      </w:r>
      <w:r w:rsidRPr="004D3E5A">
        <w:rPr>
          <w:rFonts w:ascii="Angsana New" w:hAnsi="Angsana New"/>
          <w:sz w:val="32"/>
          <w:szCs w:val="32"/>
          <w:cs/>
        </w:rPr>
        <w:t>ทางการเงินส่วนใหญ่ของ</w:t>
      </w:r>
      <w:r w:rsidR="001B68CF" w:rsidRPr="004D3E5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D3E5A">
        <w:rPr>
          <w:rFonts w:ascii="Angsana New" w:hAnsi="Angsana New"/>
          <w:sz w:val="32"/>
          <w:szCs w:val="32"/>
          <w:cs/>
        </w:rPr>
        <w:t xml:space="preserve">จัดอยู่ในประเภทระยะสั้น หรือมีอัตราดอกเบี้ยใกล้เคียงกับอัตราดอกเบี้ยในตลาด </w:t>
      </w:r>
      <w:r w:rsidR="001B68CF" w:rsidRPr="004D3E5A">
        <w:rPr>
          <w:rFonts w:ascii="Angsana New" w:hAnsi="Angsana New" w:hint="cs"/>
          <w:sz w:val="32"/>
          <w:szCs w:val="32"/>
          <w:cs/>
        </w:rPr>
        <w:t>กลุ่มบริษัท</w:t>
      </w:r>
      <w:r w:rsidRPr="004D3E5A">
        <w:rPr>
          <w:rFonts w:ascii="Angsana New" w:hAnsi="Angsana New"/>
          <w:sz w:val="32"/>
          <w:szCs w:val="32"/>
          <w:cs/>
        </w:rPr>
        <w:t xml:space="preserve">จึงประมาณมูลค่ายุติธรรมของเครื่องมือทางการเงินใกล้เคียงกับมูลค่าตามบัญชีที่แสดงในงบแสดงฐานะการเงิน </w:t>
      </w:r>
    </w:p>
    <w:p w14:paraId="0CFBAE80" w14:textId="77777777" w:rsidR="004A6FB0" w:rsidRPr="004D3E5A" w:rsidRDefault="004A6FB0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 w:hint="cs"/>
          <w:sz w:val="32"/>
          <w:szCs w:val="32"/>
          <w:cs/>
        </w:rPr>
        <w:t>มูลค่ายุติธรรมของเงินลงทุนในหน่วยลงทุนคำนวณจากมูลค่าสินทรัพย์สุทธิของหน่วยลงทุนที่ประกาศโดยบริษัทหลักทรัพย์จัดการกองทุน</w:t>
      </w:r>
    </w:p>
    <w:p w14:paraId="2E621581" w14:textId="77777777" w:rsidR="00012F08" w:rsidRPr="004D3E5A" w:rsidRDefault="00012F08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 w:hint="cs"/>
          <w:sz w:val="32"/>
          <w:szCs w:val="32"/>
          <w:cs/>
        </w:rPr>
        <w:t>เงินลงทุนในตราสารหนี้แสดงมูลค่ายุติธรรมตามราคาตลาดหรือคำนวณโดยใช้อัตราผลตอบแทนที่ประกาศโดยสมาคมตราสารหนี้ไทย</w:t>
      </w:r>
    </w:p>
    <w:p w14:paraId="03DFC7C4" w14:textId="77777777" w:rsidR="00874A18" w:rsidRPr="004D3E5A" w:rsidRDefault="00874A18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4D3E5A">
        <w:rPr>
          <w:rFonts w:ascii="Angsana New" w:hAnsi="Angsana New"/>
          <w:sz w:val="32"/>
          <w:szCs w:val="32"/>
          <w:cs/>
        </w:rPr>
        <w:t>เงินลงทุนในตราสารทุน แสดงมูลค่ายุติธรรมตามราคาตลาด หรืออ้างอิงจากแบบจำลองราคาที่ได้รับการยอมรับโดยทั่วไป ในกรณีที่ไม่มีราคาตลาด</w:t>
      </w:r>
    </w:p>
    <w:p w14:paraId="3AFF4BC6" w14:textId="77777777" w:rsidR="004A6FB0" w:rsidRPr="004D3E5A" w:rsidRDefault="004A6FB0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  <w:cs/>
        </w:rPr>
        <w:t xml:space="preserve">ในระหว่างปีปัจจุบัน ไม่มีการโอนรายการระหว่างลำดับชั้นของมูลค่ายุติธรรม </w:t>
      </w:r>
    </w:p>
    <w:p w14:paraId="6F0AACCA" w14:textId="77777777" w:rsidR="005211E6" w:rsidRPr="004D3E5A" w:rsidRDefault="005211E6" w:rsidP="00063E0F">
      <w:pPr>
        <w:spacing w:before="120" w:after="120" w:line="240" w:lineRule="auto"/>
        <w:ind w:left="547"/>
        <w:jc w:val="thaiDistribute"/>
        <w:rPr>
          <w:rFonts w:ascii="Angsana New" w:hAnsi="Angsana New"/>
          <w:sz w:val="32"/>
          <w:szCs w:val="32"/>
        </w:rPr>
      </w:pPr>
    </w:p>
    <w:p w14:paraId="212DC498" w14:textId="77777777" w:rsidR="00630E37" w:rsidRDefault="00630E37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b/>
          <w:bCs/>
          <w:sz w:val="32"/>
          <w:szCs w:val="32"/>
        </w:rPr>
      </w:pPr>
      <w:r>
        <w:rPr>
          <w:rFonts w:ascii="Angsana New" w:hAnsi="Angsana New"/>
          <w:b/>
          <w:bCs/>
          <w:sz w:val="32"/>
          <w:szCs w:val="32"/>
        </w:rPr>
        <w:br w:type="page"/>
      </w:r>
    </w:p>
    <w:p w14:paraId="361D7A4E" w14:textId="309A0E92" w:rsidR="005211E6" w:rsidRPr="004D3E5A" w:rsidRDefault="005211E6" w:rsidP="00A77D86">
      <w:pPr>
        <w:tabs>
          <w:tab w:val="clear" w:pos="454"/>
          <w:tab w:val="clear" w:pos="680"/>
        </w:tabs>
        <w:spacing w:before="240" w:after="120" w:line="240" w:lineRule="auto"/>
        <w:ind w:left="547" w:hanging="547"/>
        <w:jc w:val="thaiDistribute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lastRenderedPageBreak/>
        <w:t>3</w:t>
      </w:r>
      <w:r w:rsidR="00A85A5D">
        <w:rPr>
          <w:rFonts w:ascii="Angsana New" w:hAnsi="Angsana New"/>
          <w:b/>
          <w:bCs/>
          <w:sz w:val="32"/>
          <w:szCs w:val="32"/>
        </w:rPr>
        <w:t>1</w:t>
      </w:r>
      <w:r w:rsidRPr="004D3E5A">
        <w:rPr>
          <w:rFonts w:ascii="Angsana New" w:hAnsi="Angsana New"/>
          <w:b/>
          <w:bCs/>
          <w:sz w:val="32"/>
          <w:szCs w:val="32"/>
        </w:rPr>
        <w:t xml:space="preserve">.4 </w:t>
      </w:r>
      <w:r w:rsidR="00254738" w:rsidRPr="004D3E5A">
        <w:rPr>
          <w:rFonts w:ascii="Angsana New" w:hAnsi="Angsana New"/>
          <w:b/>
          <w:bCs/>
          <w:sz w:val="32"/>
          <w:szCs w:val="32"/>
          <w:cs/>
        </w:rPr>
        <w:tab/>
      </w:r>
      <w:r w:rsidRPr="004D3E5A">
        <w:rPr>
          <w:rFonts w:ascii="Angsana New" w:hAnsi="Angsana New"/>
          <w:b/>
          <w:bCs/>
          <w:sz w:val="32"/>
          <w:szCs w:val="32"/>
          <w:cs/>
        </w:rPr>
        <w:t xml:space="preserve">การกระทบยอดรายการสินทรัพย์ทางการเงินที่วัดมูลค่ายุติธรรมเป็นประจำและมีลำดับชั้นของมูลค่ายุติธรรมเป็นระดับ </w:t>
      </w:r>
      <w:r w:rsidRPr="004D3E5A">
        <w:rPr>
          <w:rFonts w:ascii="Angsana New" w:hAnsi="Angsana New"/>
          <w:b/>
          <w:bCs/>
          <w:sz w:val="32"/>
          <w:szCs w:val="32"/>
        </w:rPr>
        <w:t xml:space="preserve">3 </w:t>
      </w:r>
      <w:r w:rsidRPr="004D3E5A">
        <w:rPr>
          <w:rFonts w:ascii="Angsana New" w:hAnsi="Angsana New"/>
          <w:b/>
          <w:bCs/>
          <w:sz w:val="32"/>
          <w:szCs w:val="32"/>
          <w:cs/>
        </w:rPr>
        <w:t>แสดงได้ดังนี้</w:t>
      </w:r>
    </w:p>
    <w:tbl>
      <w:tblPr>
        <w:tblW w:w="9092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6570"/>
        <w:gridCol w:w="2522"/>
      </w:tblGrid>
      <w:tr w:rsidR="005211E6" w:rsidRPr="004D3E5A" w14:paraId="5C7FC9BA" w14:textId="77777777" w:rsidTr="001C5CD9">
        <w:trPr>
          <w:tblHeader/>
        </w:trPr>
        <w:tc>
          <w:tcPr>
            <w:tcW w:w="9092" w:type="dxa"/>
            <w:gridSpan w:val="2"/>
            <w:vAlign w:val="bottom"/>
            <w:hideMark/>
          </w:tcPr>
          <w:p w14:paraId="23E9D43C" w14:textId="77777777" w:rsidR="005211E6" w:rsidRPr="004D3E5A" w:rsidRDefault="005211E6" w:rsidP="001C5CD9">
            <w:pPr>
              <w:pStyle w:val="BodyTextIndent3"/>
              <w:spacing w:after="0" w:line="380" w:lineRule="exact"/>
              <w:ind w:left="0"/>
              <w:jc w:val="right"/>
              <w:rPr>
                <w:rFonts w:ascii="Angsana New" w:hAnsi="Angsana New"/>
                <w:kern w:val="28"/>
                <w:sz w:val="32"/>
                <w:szCs w:val="32"/>
              </w:rPr>
            </w:pPr>
            <w:bookmarkStart w:id="13" w:name="_Hlk56954330"/>
            <w:r w:rsidRPr="004D3E5A">
              <w:rPr>
                <w:rFonts w:ascii="Angsana New" w:hAnsi="Angsana New"/>
                <w:kern w:val="28"/>
                <w:sz w:val="32"/>
                <w:szCs w:val="32"/>
              </w:rPr>
              <w:t>(</w:t>
            </w:r>
            <w:r w:rsidRPr="004D3E5A">
              <w:rPr>
                <w:rFonts w:ascii="Angsana New" w:hAnsi="Angsana New"/>
                <w:kern w:val="28"/>
                <w:sz w:val="32"/>
                <w:szCs w:val="32"/>
                <w:cs/>
              </w:rPr>
              <w:t>หน่วย</w:t>
            </w:r>
            <w:r w:rsidRPr="004D3E5A">
              <w:rPr>
                <w:rFonts w:ascii="Angsana New" w:hAnsi="Angsana New"/>
                <w:kern w:val="28"/>
                <w:sz w:val="32"/>
                <w:szCs w:val="32"/>
              </w:rPr>
              <w:t xml:space="preserve">: </w:t>
            </w:r>
            <w:r w:rsidRPr="004D3E5A">
              <w:rPr>
                <w:rFonts w:ascii="Angsana New" w:hAnsi="Angsana New"/>
                <w:kern w:val="28"/>
                <w:sz w:val="32"/>
                <w:szCs w:val="32"/>
                <w:cs/>
              </w:rPr>
              <w:t>พันบาท</w:t>
            </w:r>
            <w:r w:rsidRPr="004D3E5A">
              <w:rPr>
                <w:rFonts w:ascii="Angsana New" w:hAnsi="Angsana New"/>
                <w:kern w:val="28"/>
                <w:sz w:val="32"/>
                <w:szCs w:val="32"/>
              </w:rPr>
              <w:t>)</w:t>
            </w:r>
          </w:p>
        </w:tc>
      </w:tr>
      <w:tr w:rsidR="005211E6" w:rsidRPr="004D3E5A" w14:paraId="1F5DFD53" w14:textId="77777777" w:rsidTr="001C5CD9">
        <w:trPr>
          <w:tblHeader/>
        </w:trPr>
        <w:tc>
          <w:tcPr>
            <w:tcW w:w="6570" w:type="dxa"/>
            <w:vAlign w:val="bottom"/>
            <w:hideMark/>
          </w:tcPr>
          <w:p w14:paraId="2D6ACCCC" w14:textId="77777777" w:rsidR="005211E6" w:rsidRPr="004D3E5A" w:rsidRDefault="005211E6" w:rsidP="001C5CD9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520" w:type="dxa"/>
            <w:hideMark/>
          </w:tcPr>
          <w:p w14:paraId="4319E882" w14:textId="77777777" w:rsidR="001C5CD9" w:rsidRDefault="005211E6" w:rsidP="001C5CD9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D3E5A">
              <w:rPr>
                <w:rFonts w:ascii="Angsana New" w:hAnsi="Angsana New"/>
                <w:kern w:val="28"/>
                <w:sz w:val="32"/>
                <w:szCs w:val="32"/>
                <w:cs/>
              </w:rPr>
              <w:t>งบการเงินรวม</w:t>
            </w:r>
            <w:r w:rsidRPr="004D3E5A">
              <w:rPr>
                <w:rFonts w:ascii="Angsana New" w:hAnsi="Angsana New"/>
                <w:kern w:val="28"/>
                <w:sz w:val="32"/>
                <w:szCs w:val="32"/>
              </w:rPr>
              <w:t xml:space="preserve">/ </w:t>
            </w:r>
          </w:p>
          <w:p w14:paraId="753F7AFC" w14:textId="3B623F0F" w:rsidR="005211E6" w:rsidRPr="004D3E5A" w:rsidRDefault="005211E6" w:rsidP="001C5CD9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D3E5A">
              <w:rPr>
                <w:rFonts w:ascii="Angsana New" w:hAnsi="Angsana New"/>
                <w:sz w:val="32"/>
                <w:szCs w:val="32"/>
                <w:cs/>
              </w:rPr>
              <w:t>งบการเงินเฉพาะกิจการ</w:t>
            </w:r>
          </w:p>
        </w:tc>
      </w:tr>
      <w:tr w:rsidR="005211E6" w:rsidRPr="004D3E5A" w14:paraId="1C59F024" w14:textId="77777777" w:rsidTr="001C5CD9">
        <w:trPr>
          <w:tblHeader/>
        </w:trPr>
        <w:tc>
          <w:tcPr>
            <w:tcW w:w="6570" w:type="dxa"/>
            <w:vAlign w:val="bottom"/>
          </w:tcPr>
          <w:p w14:paraId="73CC22A7" w14:textId="77777777" w:rsidR="005211E6" w:rsidRPr="004D3E5A" w:rsidRDefault="005211E6" w:rsidP="001C5CD9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</w:p>
        </w:tc>
        <w:tc>
          <w:tcPr>
            <w:tcW w:w="2520" w:type="dxa"/>
          </w:tcPr>
          <w:p w14:paraId="41448052" w14:textId="77777777" w:rsidR="001C5CD9" w:rsidRDefault="005211E6" w:rsidP="001C5CD9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D3E5A">
              <w:rPr>
                <w:rFonts w:ascii="Angsana New" w:hAnsi="Angsana New"/>
                <w:kern w:val="28"/>
                <w:sz w:val="32"/>
                <w:szCs w:val="32"/>
                <w:cs/>
              </w:rPr>
              <w:t>ตราสารทุนที่ไม่อยู่ใ</w:t>
            </w:r>
            <w:r w:rsidR="00094BB0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น</w:t>
            </w:r>
          </w:p>
          <w:p w14:paraId="795A6823" w14:textId="7BFB9504" w:rsidR="005211E6" w:rsidRPr="004D3E5A" w:rsidRDefault="005211E6" w:rsidP="001C5CD9">
            <w:pPr>
              <w:pStyle w:val="BodyTextIndent3"/>
              <w:pBdr>
                <w:bottom w:val="single" w:sz="4" w:space="1" w:color="auto"/>
              </w:pBdr>
              <w:spacing w:after="0" w:line="380" w:lineRule="exact"/>
              <w:ind w:left="0"/>
              <w:jc w:val="center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4D3E5A">
              <w:rPr>
                <w:rFonts w:ascii="Angsana New" w:hAnsi="Angsana New"/>
                <w:kern w:val="28"/>
                <w:sz w:val="32"/>
                <w:szCs w:val="32"/>
                <w:cs/>
              </w:rPr>
              <w:t>ความต้องการของตลาด</w:t>
            </w:r>
          </w:p>
        </w:tc>
      </w:tr>
      <w:bookmarkEnd w:id="13"/>
      <w:tr w:rsidR="009E42C6" w:rsidRPr="004D3E5A" w14:paraId="1EAA19E5" w14:textId="77777777" w:rsidTr="001C5CD9">
        <w:tc>
          <w:tcPr>
            <w:tcW w:w="6570" w:type="dxa"/>
            <w:vAlign w:val="bottom"/>
          </w:tcPr>
          <w:p w14:paraId="6E9E0301" w14:textId="17F2C70E" w:rsidR="009E42C6" w:rsidRPr="006639FB" w:rsidRDefault="009E42C6" w:rsidP="001C5CD9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639F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6639FB">
              <w:rPr>
                <w:rFonts w:ascii="Angsana New" w:hAnsi="Angsana New"/>
                <w:kern w:val="28"/>
                <w:sz w:val="32"/>
                <w:szCs w:val="32"/>
              </w:rPr>
              <w:t>1</w:t>
            </w:r>
            <w:r w:rsidRPr="006639F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มกราคม </w:t>
            </w:r>
            <w:r w:rsidRPr="006639FB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6639FB">
              <w:rPr>
                <w:rFonts w:ascii="Angsana New" w:hAnsi="Angsana New"/>
                <w:kern w:val="28"/>
                <w:sz w:val="32"/>
                <w:szCs w:val="32"/>
              </w:rPr>
              <w:t>5</w:t>
            </w:r>
          </w:p>
        </w:tc>
        <w:tc>
          <w:tcPr>
            <w:tcW w:w="2520" w:type="dxa"/>
          </w:tcPr>
          <w:p w14:paraId="3EE62870" w14:textId="62F191DA" w:rsidR="009E42C6" w:rsidRPr="004D3E5A" w:rsidRDefault="009E42C6" w:rsidP="001C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1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-</w:t>
            </w:r>
          </w:p>
        </w:tc>
      </w:tr>
      <w:tr w:rsidR="009E42C6" w:rsidRPr="004D3E5A" w14:paraId="502EA2E6" w14:textId="77777777" w:rsidTr="001C5CD9">
        <w:tc>
          <w:tcPr>
            <w:tcW w:w="6570" w:type="dxa"/>
            <w:vAlign w:val="bottom"/>
            <w:hideMark/>
          </w:tcPr>
          <w:p w14:paraId="666F8B15" w14:textId="77777777" w:rsidR="009E42C6" w:rsidRPr="006639FB" w:rsidRDefault="009E42C6" w:rsidP="001C5CD9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639FB">
              <w:rPr>
                <w:rFonts w:ascii="Angsana New" w:hAnsi="Angsana New"/>
                <w:kern w:val="28"/>
                <w:sz w:val="32"/>
                <w:szCs w:val="32"/>
                <w:cs/>
              </w:rPr>
              <w:t>ซื้อระหว่างปี</w:t>
            </w:r>
          </w:p>
        </w:tc>
        <w:tc>
          <w:tcPr>
            <w:tcW w:w="2520" w:type="dxa"/>
          </w:tcPr>
          <w:p w14:paraId="60379A7D" w14:textId="15FAC3D9" w:rsidR="009E42C6" w:rsidRPr="004D3E5A" w:rsidRDefault="009E42C6" w:rsidP="001C5CD9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1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61,562</w:t>
            </w:r>
          </w:p>
        </w:tc>
      </w:tr>
      <w:tr w:rsidR="009E42C6" w:rsidRPr="004D3E5A" w14:paraId="5B164648" w14:textId="45171936" w:rsidTr="001C5CD9">
        <w:tc>
          <w:tcPr>
            <w:tcW w:w="6570" w:type="dxa"/>
            <w:vAlign w:val="bottom"/>
            <w:hideMark/>
          </w:tcPr>
          <w:p w14:paraId="6491E91B" w14:textId="33918388" w:rsidR="009E42C6" w:rsidRPr="006639FB" w:rsidRDefault="009E42C6" w:rsidP="001C5CD9">
            <w:pPr>
              <w:pStyle w:val="BodyTextIndent3"/>
              <w:spacing w:after="0" w:line="380" w:lineRule="exact"/>
              <w:ind w:left="243" w:right="-180" w:hanging="180"/>
              <w:rPr>
                <w:rFonts w:ascii="Angsana New" w:hAnsi="Angsana New"/>
                <w:kern w:val="28"/>
                <w:sz w:val="32"/>
                <w:szCs w:val="32"/>
                <w:cs/>
              </w:rPr>
            </w:pPr>
            <w:r w:rsidRPr="006639FB">
              <w:rPr>
                <w:rFonts w:ascii="Angsana New" w:hAnsi="Angsana New"/>
                <w:kern w:val="28"/>
                <w:sz w:val="32"/>
                <w:szCs w:val="32"/>
                <w:cs/>
              </w:rPr>
              <w:t>ขาดทุนสุทธิที่รับรู้ในกำไรขาดทุนเบ็ดเสร็จอื่น</w:t>
            </w:r>
            <w:r w:rsidR="006639FB">
              <w:rPr>
                <w:rFonts w:ascii="Angsana New" w:hAnsi="Angsana New"/>
                <w:kern w:val="28"/>
                <w:sz w:val="32"/>
                <w:szCs w:val="32"/>
              </w:rPr>
              <w:t xml:space="preserve"> - </w:t>
            </w:r>
            <w:r w:rsidR="006639FB">
              <w:rPr>
                <w:rFonts w:ascii="Angsana New" w:hAnsi="Angsana New" w:hint="cs"/>
                <w:kern w:val="28"/>
                <w:sz w:val="32"/>
                <w:szCs w:val="32"/>
                <w:cs/>
              </w:rPr>
              <w:t>ก่อนภาษีเงินได้</w:t>
            </w:r>
          </w:p>
        </w:tc>
        <w:tc>
          <w:tcPr>
            <w:tcW w:w="2520" w:type="dxa"/>
          </w:tcPr>
          <w:p w14:paraId="7B6B367D" w14:textId="39E06820" w:rsidR="009E42C6" w:rsidRPr="004D3E5A" w:rsidRDefault="009E42C6" w:rsidP="001C5CD9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1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(24,611)</w:t>
            </w:r>
          </w:p>
        </w:tc>
      </w:tr>
      <w:tr w:rsidR="009E42C6" w:rsidRPr="004D3E5A" w14:paraId="6764393E" w14:textId="77777777" w:rsidTr="001C5CD9">
        <w:trPr>
          <w:trHeight w:val="73"/>
        </w:trPr>
        <w:tc>
          <w:tcPr>
            <w:tcW w:w="6570" w:type="dxa"/>
            <w:vAlign w:val="bottom"/>
            <w:hideMark/>
          </w:tcPr>
          <w:p w14:paraId="00930F27" w14:textId="3D1BFFBB" w:rsidR="009E42C6" w:rsidRPr="006639FB" w:rsidRDefault="009E42C6" w:rsidP="001C5CD9">
            <w:pPr>
              <w:pStyle w:val="BodyTextIndent3"/>
              <w:spacing w:after="0" w:line="380" w:lineRule="exact"/>
              <w:ind w:left="243" w:hanging="180"/>
              <w:rPr>
                <w:rFonts w:ascii="Angsana New" w:hAnsi="Angsana New"/>
                <w:kern w:val="28"/>
                <w:sz w:val="32"/>
                <w:szCs w:val="32"/>
              </w:rPr>
            </w:pPr>
            <w:r w:rsidRPr="006639F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ยอดคงเหลือ ณ วันที่ </w:t>
            </w:r>
            <w:r w:rsidRPr="006639FB">
              <w:rPr>
                <w:rFonts w:ascii="Angsana New" w:hAnsi="Angsana New"/>
                <w:kern w:val="28"/>
                <w:sz w:val="32"/>
                <w:szCs w:val="32"/>
              </w:rPr>
              <w:t>31</w:t>
            </w:r>
            <w:r w:rsidRPr="006639FB">
              <w:rPr>
                <w:rFonts w:ascii="Angsana New" w:hAnsi="Angsana New"/>
                <w:kern w:val="28"/>
                <w:sz w:val="32"/>
                <w:szCs w:val="32"/>
                <w:cs/>
              </w:rPr>
              <w:t xml:space="preserve"> ธันวาคม </w:t>
            </w:r>
            <w:r w:rsidRPr="006639FB">
              <w:rPr>
                <w:rFonts w:ascii="Angsana New" w:hAnsi="Angsana New"/>
                <w:kern w:val="28"/>
                <w:sz w:val="32"/>
                <w:szCs w:val="32"/>
              </w:rPr>
              <w:t>256</w:t>
            </w:r>
            <w:r w:rsidR="006639FB">
              <w:rPr>
                <w:rFonts w:ascii="Angsana New" w:hAnsi="Angsana New"/>
                <w:kern w:val="28"/>
                <w:sz w:val="32"/>
                <w:szCs w:val="32"/>
              </w:rPr>
              <w:t>5</w:t>
            </w:r>
          </w:p>
        </w:tc>
        <w:tc>
          <w:tcPr>
            <w:tcW w:w="2520" w:type="dxa"/>
            <w:vAlign w:val="bottom"/>
          </w:tcPr>
          <w:p w14:paraId="24B8FA3A" w14:textId="796294B4" w:rsidR="009E42C6" w:rsidRPr="004D3E5A" w:rsidRDefault="009E42C6" w:rsidP="001C5CD9">
            <w:pPr>
              <w:pBdr>
                <w:bottom w:val="doub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2141"/>
              </w:tabs>
              <w:spacing w:line="380" w:lineRule="exact"/>
              <w:ind w:right="-18"/>
              <w:rPr>
                <w:rFonts w:ascii="Angsana New" w:hAnsi="Angsana New"/>
                <w:sz w:val="30"/>
                <w:szCs w:val="30"/>
              </w:rPr>
            </w:pPr>
            <w:r w:rsidRPr="004D3E5A">
              <w:rPr>
                <w:rFonts w:ascii="Angsana New" w:hAnsi="Angsana New"/>
                <w:sz w:val="30"/>
                <w:szCs w:val="30"/>
              </w:rPr>
              <w:t>36,951</w:t>
            </w:r>
          </w:p>
        </w:tc>
      </w:tr>
    </w:tbl>
    <w:p w14:paraId="71DCDCF8" w14:textId="4F46F5F6" w:rsidR="00B84B1A" w:rsidRPr="004D3E5A" w:rsidRDefault="00AB0D71" w:rsidP="00A77D86">
      <w:pPr>
        <w:tabs>
          <w:tab w:val="clear" w:pos="454"/>
          <w:tab w:val="clear" w:pos="680"/>
        </w:tabs>
        <w:spacing w:before="240" w:after="120" w:line="240" w:lineRule="auto"/>
        <w:ind w:left="547" w:hanging="547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t>3</w:t>
      </w:r>
      <w:r w:rsidR="00A85A5D">
        <w:rPr>
          <w:rFonts w:ascii="Angsana New" w:hAnsi="Angsana New"/>
          <w:b/>
          <w:bCs/>
          <w:sz w:val="32"/>
          <w:szCs w:val="32"/>
        </w:rPr>
        <w:t>2</w:t>
      </w:r>
      <w:r w:rsidR="00B84B1A" w:rsidRPr="004D3E5A">
        <w:rPr>
          <w:rFonts w:ascii="Angsana New" w:hAnsi="Angsana New"/>
          <w:b/>
          <w:bCs/>
          <w:sz w:val="32"/>
          <w:szCs w:val="32"/>
        </w:rPr>
        <w:t>.</w:t>
      </w:r>
      <w:r w:rsidR="00B84B1A" w:rsidRPr="004D3E5A">
        <w:rPr>
          <w:rFonts w:ascii="Angsana New" w:hAnsi="Angsana New"/>
          <w:b/>
          <w:bCs/>
          <w:sz w:val="32"/>
          <w:szCs w:val="32"/>
          <w:cs/>
        </w:rPr>
        <w:tab/>
        <w:t xml:space="preserve">การบริหารจัดการทุน </w:t>
      </w:r>
    </w:p>
    <w:p w14:paraId="411601EA" w14:textId="7273F12D" w:rsidR="00B84B1A" w:rsidRPr="004D3E5A" w:rsidRDefault="00513703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B84B1A" w:rsidRPr="004D3E5A">
        <w:rPr>
          <w:rFonts w:ascii="Angsana New" w:hAnsi="Angsana New"/>
          <w:sz w:val="32"/>
          <w:szCs w:val="32"/>
          <w:cs/>
        </w:rPr>
        <w:t>วัตถุประสงค์ในการบริหารจัดการทุนที่สำคัญของ</w:t>
      </w:r>
      <w:r w:rsidR="007375B9" w:rsidRPr="004D3E5A">
        <w:rPr>
          <w:rFonts w:ascii="Angsana New" w:hAnsi="Angsana New" w:hint="cs"/>
          <w:sz w:val="32"/>
          <w:szCs w:val="32"/>
          <w:cs/>
        </w:rPr>
        <w:t>กลุ่มบริษัท</w:t>
      </w:r>
      <w:r w:rsidR="00B84B1A" w:rsidRPr="004D3E5A">
        <w:rPr>
          <w:rFonts w:ascii="Angsana New" w:hAnsi="Angsana New"/>
          <w:sz w:val="32"/>
          <w:szCs w:val="32"/>
          <w:cs/>
        </w:rPr>
        <w:t>คือ</w:t>
      </w:r>
      <w:r w:rsidR="00D91AA6" w:rsidRPr="004D3E5A">
        <w:rPr>
          <w:rFonts w:ascii="Angsana New" w:hAnsi="Angsana New" w:hint="cs"/>
          <w:sz w:val="32"/>
          <w:szCs w:val="32"/>
          <w:cs/>
        </w:rPr>
        <w:t xml:space="preserve"> </w:t>
      </w:r>
      <w:r w:rsidR="00B84B1A" w:rsidRPr="004D3E5A">
        <w:rPr>
          <w:rFonts w:ascii="Angsana New" w:hAnsi="Angsana New"/>
          <w:sz w:val="32"/>
          <w:szCs w:val="32"/>
          <w:cs/>
        </w:rPr>
        <w:t>การจัดให้มีซึ่งโครงสร้างทุนที่เหมาะสมเพื่อสนับสนุนการดำเนินธุรกิจของ</w:t>
      </w:r>
      <w:r w:rsidR="00C37BD3" w:rsidRPr="004D3E5A">
        <w:rPr>
          <w:rFonts w:ascii="Angsana New" w:hAnsi="Angsana New"/>
          <w:sz w:val="32"/>
          <w:szCs w:val="32"/>
          <w:cs/>
        </w:rPr>
        <w:t>กลุ่มบริษัท</w:t>
      </w:r>
      <w:r w:rsidR="00B84B1A" w:rsidRPr="004D3E5A">
        <w:rPr>
          <w:rFonts w:ascii="Angsana New" w:hAnsi="Angsana New"/>
          <w:sz w:val="32"/>
          <w:szCs w:val="32"/>
          <w:cs/>
        </w:rPr>
        <w:t>และเสริมสร้างมูลค่าให้กับผู้ถือหุ้น</w:t>
      </w:r>
      <w:r w:rsidR="00B84B1A" w:rsidRPr="004D3E5A">
        <w:rPr>
          <w:rFonts w:ascii="Angsana New" w:hAnsi="Angsana New"/>
          <w:sz w:val="32"/>
          <w:szCs w:val="32"/>
        </w:rPr>
        <w:t xml:space="preserve"> </w:t>
      </w:r>
      <w:r w:rsidR="00B84B1A" w:rsidRPr="004D3E5A">
        <w:rPr>
          <w:rFonts w:ascii="Angsana New" w:hAnsi="Angsana New"/>
          <w:sz w:val="32"/>
          <w:szCs w:val="32"/>
          <w:cs/>
        </w:rPr>
        <w:t>โดย</w:t>
      </w:r>
      <w:r w:rsidR="00B84B1A" w:rsidRPr="004D3E5A">
        <w:rPr>
          <w:rFonts w:ascii="Angsana New" w:hAnsi="Angsana New"/>
          <w:sz w:val="32"/>
          <w:szCs w:val="32"/>
        </w:rPr>
        <w:t xml:space="preserve"> </w:t>
      </w:r>
      <w:r w:rsidR="00B84B1A" w:rsidRPr="004D3E5A">
        <w:rPr>
          <w:rFonts w:ascii="Angsana New" w:hAnsi="Angsana New"/>
          <w:sz w:val="32"/>
          <w:szCs w:val="32"/>
          <w:cs/>
        </w:rPr>
        <w:t>ณ</w:t>
      </w:r>
      <w:r w:rsidR="00B84B1A" w:rsidRPr="004D3E5A">
        <w:rPr>
          <w:rFonts w:ascii="Angsana New" w:hAnsi="Angsana New"/>
          <w:sz w:val="32"/>
          <w:szCs w:val="32"/>
        </w:rPr>
        <w:t xml:space="preserve"> </w:t>
      </w:r>
      <w:r w:rsidR="00B84B1A" w:rsidRPr="004D3E5A">
        <w:rPr>
          <w:rFonts w:ascii="Angsana New" w:hAnsi="Angsana New"/>
          <w:sz w:val="32"/>
          <w:szCs w:val="32"/>
          <w:cs/>
        </w:rPr>
        <w:t>วันที่</w:t>
      </w:r>
      <w:r w:rsidR="00254738" w:rsidRPr="004D3E5A">
        <w:rPr>
          <w:rFonts w:ascii="Angsana New" w:hAnsi="Angsana New" w:hint="cs"/>
          <w:sz w:val="32"/>
          <w:szCs w:val="32"/>
          <w:cs/>
        </w:rPr>
        <w:t xml:space="preserve"> </w:t>
      </w:r>
      <w:r w:rsidR="00226653" w:rsidRPr="004D3E5A">
        <w:rPr>
          <w:rFonts w:ascii="Angsana New" w:hAnsi="Angsana New"/>
          <w:sz w:val="32"/>
          <w:szCs w:val="32"/>
        </w:rPr>
        <w:t xml:space="preserve">31 </w:t>
      </w:r>
      <w:r w:rsidR="00226653" w:rsidRPr="004D3E5A">
        <w:rPr>
          <w:rFonts w:ascii="Angsana New" w:hAnsi="Angsana New"/>
          <w:sz w:val="32"/>
          <w:szCs w:val="32"/>
          <w:cs/>
        </w:rPr>
        <w:t xml:space="preserve">ธันวาคม </w:t>
      </w:r>
      <w:r w:rsidR="00757C1B" w:rsidRPr="004D3E5A">
        <w:rPr>
          <w:rFonts w:ascii="Angsana New" w:hAnsi="Angsana New"/>
          <w:sz w:val="32"/>
          <w:szCs w:val="32"/>
        </w:rPr>
        <w:t>2565</w:t>
      </w:r>
      <w:r w:rsidR="00226653" w:rsidRPr="004D3E5A">
        <w:rPr>
          <w:rFonts w:ascii="Angsana New" w:hAnsi="Angsana New"/>
          <w:sz w:val="32"/>
          <w:szCs w:val="32"/>
        </w:rPr>
        <w:t xml:space="preserve"> </w:t>
      </w:r>
      <w:r w:rsidR="00B84B1A" w:rsidRPr="004D3E5A">
        <w:rPr>
          <w:rFonts w:ascii="Angsana New" w:hAnsi="Angsana New"/>
          <w:sz w:val="32"/>
          <w:szCs w:val="32"/>
          <w:cs/>
        </w:rPr>
        <w:t>กลุ่มบริษัทมีอัตราส่วนหนี้สินต่อทุนเท่ากับ</w:t>
      </w:r>
      <w:r w:rsidR="00FD49E7" w:rsidRPr="004D3E5A">
        <w:rPr>
          <w:rFonts w:ascii="Angsana New" w:hAnsi="Angsana New"/>
          <w:sz w:val="32"/>
          <w:szCs w:val="32"/>
        </w:rPr>
        <w:t xml:space="preserve"> 0.2</w:t>
      </w:r>
      <w:r w:rsidR="00F955FB" w:rsidRPr="004D3E5A">
        <w:rPr>
          <w:rFonts w:ascii="Angsana New" w:hAnsi="Angsana New"/>
          <w:sz w:val="32"/>
          <w:szCs w:val="32"/>
        </w:rPr>
        <w:t>5</w:t>
      </w:r>
      <w:r w:rsidR="00D63361" w:rsidRPr="004D3E5A">
        <w:rPr>
          <w:rFonts w:ascii="Angsana New" w:hAnsi="Angsana New"/>
          <w:sz w:val="32"/>
          <w:szCs w:val="32"/>
        </w:rPr>
        <w:t>:1</w:t>
      </w:r>
      <w:r w:rsidR="0031572C" w:rsidRPr="004D3E5A">
        <w:rPr>
          <w:rFonts w:ascii="Angsana New" w:hAnsi="Angsana New"/>
          <w:sz w:val="32"/>
          <w:szCs w:val="32"/>
        </w:rPr>
        <w:t xml:space="preserve"> </w:t>
      </w:r>
      <w:r w:rsidR="00B84B1A" w:rsidRPr="004D3E5A">
        <w:rPr>
          <w:rFonts w:ascii="Angsana New" w:hAnsi="Angsana New"/>
          <w:sz w:val="32"/>
          <w:szCs w:val="32"/>
        </w:rPr>
        <w:t>(</w:t>
      </w:r>
      <w:r w:rsidR="00757C1B" w:rsidRPr="004D3E5A">
        <w:rPr>
          <w:rFonts w:ascii="Angsana New" w:hAnsi="Angsana New"/>
          <w:sz w:val="32"/>
          <w:szCs w:val="32"/>
        </w:rPr>
        <w:t>2564</w:t>
      </w:r>
      <w:r w:rsidR="00B84B1A" w:rsidRPr="004D3E5A">
        <w:rPr>
          <w:rFonts w:ascii="Angsana New" w:hAnsi="Angsana New"/>
          <w:sz w:val="32"/>
          <w:szCs w:val="32"/>
        </w:rPr>
        <w:t xml:space="preserve">: </w:t>
      </w:r>
      <w:r w:rsidR="00757C1B" w:rsidRPr="004D3E5A">
        <w:rPr>
          <w:rFonts w:ascii="Angsana New" w:hAnsi="Angsana New"/>
          <w:sz w:val="32"/>
          <w:szCs w:val="32"/>
        </w:rPr>
        <w:t>0.21</w:t>
      </w:r>
      <w:r w:rsidR="00951851" w:rsidRPr="004D3E5A">
        <w:rPr>
          <w:rFonts w:ascii="Angsana New" w:hAnsi="Angsana New"/>
          <w:sz w:val="32"/>
          <w:szCs w:val="32"/>
        </w:rPr>
        <w:t>:</w:t>
      </w:r>
      <w:r w:rsidR="00B84B1A" w:rsidRPr="004D3E5A">
        <w:rPr>
          <w:rFonts w:ascii="Angsana New" w:hAnsi="Angsana New"/>
          <w:sz w:val="32"/>
          <w:szCs w:val="32"/>
        </w:rPr>
        <w:t xml:space="preserve">1) </w:t>
      </w:r>
      <w:r w:rsidR="00B84B1A" w:rsidRPr="004D3E5A">
        <w:rPr>
          <w:rFonts w:ascii="Angsana New" w:hAnsi="Angsana New"/>
          <w:sz w:val="32"/>
          <w:szCs w:val="32"/>
          <w:cs/>
        </w:rPr>
        <w:t>และเฉพาะ</w:t>
      </w:r>
      <w:r w:rsidR="009219A0" w:rsidRPr="004D3E5A">
        <w:rPr>
          <w:rFonts w:ascii="Angsana New" w:hAnsi="Angsana New" w:hint="cs"/>
          <w:sz w:val="32"/>
          <w:szCs w:val="32"/>
          <w:cs/>
        </w:rPr>
        <w:t>ของ</w:t>
      </w:r>
      <w:r w:rsidR="00B84B1A" w:rsidRPr="004D3E5A">
        <w:rPr>
          <w:rFonts w:ascii="Angsana New" w:hAnsi="Angsana New"/>
          <w:sz w:val="32"/>
          <w:szCs w:val="32"/>
          <w:cs/>
        </w:rPr>
        <w:t>บริษัท</w:t>
      </w:r>
      <w:r w:rsidR="009219A0" w:rsidRPr="004D3E5A">
        <w:rPr>
          <w:rFonts w:ascii="Angsana New" w:hAnsi="Angsana New" w:hint="cs"/>
          <w:sz w:val="32"/>
          <w:szCs w:val="32"/>
          <w:cs/>
        </w:rPr>
        <w:t>ฯ</w:t>
      </w:r>
      <w:r w:rsidR="00B84B1A" w:rsidRPr="004D3E5A">
        <w:rPr>
          <w:rFonts w:ascii="Angsana New" w:hAnsi="Angsana New"/>
          <w:sz w:val="32"/>
          <w:szCs w:val="32"/>
          <w:cs/>
        </w:rPr>
        <w:t>มีอัตราส่วนหนี้สินต่อทุนเท่ากับ</w:t>
      </w:r>
      <w:r w:rsidR="00FD49E7" w:rsidRPr="004D3E5A">
        <w:rPr>
          <w:rFonts w:ascii="Angsana New" w:hAnsi="Angsana New"/>
          <w:sz w:val="32"/>
          <w:szCs w:val="32"/>
        </w:rPr>
        <w:t xml:space="preserve"> 0.2</w:t>
      </w:r>
      <w:r w:rsidR="001C5CD9">
        <w:rPr>
          <w:rFonts w:ascii="Angsana New" w:hAnsi="Angsana New"/>
          <w:sz w:val="32"/>
          <w:szCs w:val="32"/>
        </w:rPr>
        <w:t>4</w:t>
      </w:r>
      <w:r w:rsidR="00D63361" w:rsidRPr="004D3E5A">
        <w:rPr>
          <w:rFonts w:ascii="Angsana New" w:hAnsi="Angsana New"/>
          <w:sz w:val="32"/>
          <w:szCs w:val="32"/>
        </w:rPr>
        <w:t>:1</w:t>
      </w:r>
      <w:r w:rsidR="00DB177B" w:rsidRPr="004D3E5A">
        <w:rPr>
          <w:rFonts w:ascii="Angsana New" w:hAnsi="Angsana New"/>
          <w:sz w:val="32"/>
          <w:szCs w:val="32"/>
        </w:rPr>
        <w:t xml:space="preserve"> </w:t>
      </w:r>
      <w:r w:rsidR="00B84B1A" w:rsidRPr="004D3E5A">
        <w:rPr>
          <w:rFonts w:ascii="Angsana New" w:hAnsi="Angsana New"/>
          <w:sz w:val="32"/>
          <w:szCs w:val="32"/>
        </w:rPr>
        <w:t>(</w:t>
      </w:r>
      <w:r w:rsidR="00757C1B" w:rsidRPr="004D3E5A">
        <w:rPr>
          <w:rFonts w:ascii="Angsana New" w:hAnsi="Angsana New"/>
          <w:sz w:val="32"/>
          <w:szCs w:val="32"/>
        </w:rPr>
        <w:t>2564</w:t>
      </w:r>
      <w:r w:rsidR="00B84B1A" w:rsidRPr="004D3E5A">
        <w:rPr>
          <w:rFonts w:ascii="Angsana New" w:hAnsi="Angsana New"/>
          <w:sz w:val="32"/>
          <w:szCs w:val="32"/>
        </w:rPr>
        <w:t xml:space="preserve">: </w:t>
      </w:r>
      <w:r w:rsidR="00757C1B" w:rsidRPr="004D3E5A">
        <w:rPr>
          <w:rFonts w:ascii="Angsana New" w:hAnsi="Angsana New"/>
          <w:sz w:val="32"/>
          <w:szCs w:val="32"/>
        </w:rPr>
        <w:t>0.21</w:t>
      </w:r>
      <w:r w:rsidR="00951851" w:rsidRPr="004D3E5A">
        <w:rPr>
          <w:rFonts w:ascii="Angsana New" w:hAnsi="Angsana New"/>
          <w:sz w:val="32"/>
          <w:szCs w:val="32"/>
        </w:rPr>
        <w:t>:</w:t>
      </w:r>
      <w:r w:rsidR="00B84B1A" w:rsidRPr="004D3E5A">
        <w:rPr>
          <w:rFonts w:ascii="Angsana New" w:hAnsi="Angsana New"/>
          <w:sz w:val="32"/>
          <w:szCs w:val="32"/>
        </w:rPr>
        <w:t>1)</w:t>
      </w:r>
    </w:p>
    <w:p w14:paraId="04545689" w14:textId="486A2BFF" w:rsidR="00C66BB9" w:rsidRPr="004D3E5A" w:rsidRDefault="00C66BB9" w:rsidP="00C66BB9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 w:hint="cs"/>
          <w:b/>
          <w:bCs/>
          <w:sz w:val="32"/>
          <w:szCs w:val="32"/>
        </w:rPr>
        <w:t>3</w:t>
      </w:r>
      <w:r w:rsidR="00A85A5D">
        <w:rPr>
          <w:rFonts w:ascii="Angsana New" w:hAnsi="Angsana New"/>
          <w:b/>
          <w:bCs/>
          <w:sz w:val="32"/>
          <w:szCs w:val="32"/>
        </w:rPr>
        <w:t>3</w:t>
      </w:r>
      <w:r w:rsidRPr="004D3E5A">
        <w:rPr>
          <w:rFonts w:ascii="Angsana New" w:hAnsi="Angsana New" w:hint="cs"/>
          <w:b/>
          <w:bCs/>
          <w:sz w:val="32"/>
          <w:szCs w:val="32"/>
          <w:cs/>
        </w:rPr>
        <w:t>.</w:t>
      </w:r>
      <w:r w:rsidRPr="004D3E5A">
        <w:rPr>
          <w:rFonts w:ascii="Angsana New" w:hAnsi="Angsana New" w:hint="cs"/>
          <w:b/>
          <w:bCs/>
          <w:sz w:val="32"/>
          <w:szCs w:val="32"/>
        </w:rPr>
        <w:tab/>
      </w:r>
      <w:r w:rsidRPr="004D3E5A">
        <w:rPr>
          <w:rFonts w:ascii="Angsana New" w:hAnsi="Angsana New" w:hint="cs"/>
          <w:b/>
          <w:bCs/>
          <w:sz w:val="32"/>
          <w:szCs w:val="32"/>
          <w:cs/>
        </w:rPr>
        <w:t>เหตุการณ์ภายหลังรอบระยะเวลารายงาน</w:t>
      </w:r>
    </w:p>
    <w:p w14:paraId="32888828" w14:textId="75C7C707" w:rsidR="00CD3423" w:rsidRPr="004D3E5A" w:rsidRDefault="00C66BB9" w:rsidP="00A77D86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 w:hint="cs"/>
          <w:sz w:val="32"/>
          <w:szCs w:val="32"/>
        </w:rPr>
        <w:tab/>
      </w:r>
      <w:r w:rsidR="00AD1775" w:rsidRPr="004D3E5A">
        <w:rPr>
          <w:rFonts w:ascii="Angsana New" w:hAnsi="Angsana New"/>
          <w:sz w:val="32"/>
          <w:szCs w:val="32"/>
          <w:cs/>
        </w:rPr>
        <w:t xml:space="preserve">เมื่อวันที่ </w:t>
      </w:r>
      <w:r w:rsidR="00254738" w:rsidRPr="004D3E5A">
        <w:rPr>
          <w:rFonts w:ascii="Angsana New" w:hAnsi="Angsana New"/>
          <w:sz w:val="32"/>
          <w:szCs w:val="32"/>
        </w:rPr>
        <w:t>23</w:t>
      </w:r>
      <w:r w:rsidR="00AD1775" w:rsidRPr="004D3E5A">
        <w:rPr>
          <w:rFonts w:ascii="Angsana New" w:hAnsi="Angsana New"/>
          <w:sz w:val="32"/>
          <w:szCs w:val="32"/>
          <w:cs/>
        </w:rPr>
        <w:t xml:space="preserve"> กุมภาพันธ์ </w:t>
      </w:r>
      <w:r w:rsidR="00254738" w:rsidRPr="004D3E5A">
        <w:rPr>
          <w:rFonts w:ascii="Angsana New" w:hAnsi="Angsana New"/>
          <w:sz w:val="32"/>
          <w:szCs w:val="32"/>
        </w:rPr>
        <w:t xml:space="preserve">2566 </w:t>
      </w:r>
      <w:r w:rsidR="00AD1775" w:rsidRPr="004D3E5A">
        <w:rPr>
          <w:rFonts w:ascii="Angsana New" w:hAnsi="Angsana New"/>
          <w:sz w:val="32"/>
          <w:szCs w:val="32"/>
          <w:cs/>
        </w:rPr>
        <w:t xml:space="preserve">ที่ประชุมคณะกรรมการของบริษัทฯมีมติอนุมัติการจ่ายเงินปันผลจากกำไรสุทธิประจำปี </w:t>
      </w:r>
      <w:r w:rsidR="00254738" w:rsidRPr="004D3E5A">
        <w:rPr>
          <w:rFonts w:ascii="Angsana New" w:hAnsi="Angsana New"/>
          <w:sz w:val="32"/>
          <w:szCs w:val="32"/>
        </w:rPr>
        <w:t>2565</w:t>
      </w:r>
      <w:r w:rsidR="00AD1775" w:rsidRPr="004D3E5A">
        <w:rPr>
          <w:rFonts w:ascii="Angsana New" w:hAnsi="Angsana New"/>
          <w:sz w:val="32"/>
          <w:szCs w:val="32"/>
          <w:cs/>
        </w:rPr>
        <w:t xml:space="preserve"> และกำไรสะสมที่ยังไม่ได้จัดสรรในอัตรา </w:t>
      </w:r>
      <w:r w:rsidR="00817BBB">
        <w:rPr>
          <w:rFonts w:ascii="Angsana New" w:hAnsi="Angsana New"/>
          <w:sz w:val="32"/>
          <w:szCs w:val="32"/>
        </w:rPr>
        <w:t>0.</w:t>
      </w:r>
      <w:r w:rsidR="00726B4B">
        <w:rPr>
          <w:rFonts w:ascii="Angsana New" w:hAnsi="Angsana New"/>
          <w:sz w:val="32"/>
          <w:szCs w:val="32"/>
        </w:rPr>
        <w:t>21</w:t>
      </w:r>
      <w:r w:rsidR="00AD1775" w:rsidRPr="004D3E5A">
        <w:rPr>
          <w:rFonts w:ascii="Angsana New" w:hAnsi="Angsana New"/>
          <w:sz w:val="32"/>
          <w:szCs w:val="32"/>
          <w:cs/>
        </w:rPr>
        <w:t xml:space="preserve"> บาทต่อหุ้น คิดเป็นจำนวนรวม</w:t>
      </w:r>
      <w:r w:rsidR="00612FB9">
        <w:rPr>
          <w:rFonts w:ascii="Angsana New" w:hAnsi="Angsana New"/>
          <w:sz w:val="32"/>
          <w:szCs w:val="32"/>
        </w:rPr>
        <w:t xml:space="preserve">                               </w:t>
      </w:r>
      <w:r w:rsidR="00AD1775" w:rsidRPr="004D3E5A">
        <w:rPr>
          <w:rFonts w:ascii="Angsana New" w:hAnsi="Angsana New"/>
          <w:sz w:val="32"/>
          <w:szCs w:val="32"/>
          <w:cs/>
        </w:rPr>
        <w:t xml:space="preserve"> </w:t>
      </w:r>
      <w:r w:rsidR="00726B4B">
        <w:rPr>
          <w:rFonts w:ascii="Angsana New" w:hAnsi="Angsana New"/>
          <w:sz w:val="32"/>
          <w:szCs w:val="32"/>
        </w:rPr>
        <w:t>156.03</w:t>
      </w:r>
      <w:r w:rsidR="00AD1775" w:rsidRPr="004D3E5A">
        <w:rPr>
          <w:rFonts w:ascii="Angsana New" w:hAnsi="Angsana New"/>
          <w:sz w:val="32"/>
          <w:szCs w:val="32"/>
          <w:cs/>
        </w:rPr>
        <w:t xml:space="preserve"> ล้านบาท โดยกำหนดจ่ายเงินปันผลในวันที่ </w:t>
      </w:r>
      <w:r w:rsidR="00254738" w:rsidRPr="004D3E5A">
        <w:rPr>
          <w:rFonts w:ascii="Angsana New" w:hAnsi="Angsana New"/>
          <w:sz w:val="32"/>
          <w:szCs w:val="32"/>
        </w:rPr>
        <w:t>18</w:t>
      </w:r>
      <w:r w:rsidR="00AD1775" w:rsidRPr="004D3E5A">
        <w:rPr>
          <w:rFonts w:ascii="Angsana New" w:hAnsi="Angsana New"/>
          <w:sz w:val="32"/>
          <w:szCs w:val="32"/>
          <w:cs/>
        </w:rPr>
        <w:t xml:space="preserve"> พฤษภาคม </w:t>
      </w:r>
      <w:r w:rsidR="00254738" w:rsidRPr="004D3E5A">
        <w:rPr>
          <w:rFonts w:ascii="Angsana New" w:hAnsi="Angsana New"/>
          <w:sz w:val="32"/>
          <w:szCs w:val="32"/>
        </w:rPr>
        <w:t>2566</w:t>
      </w:r>
    </w:p>
    <w:p w14:paraId="2E3C9295" w14:textId="6423A19C" w:rsidR="00CD3423" w:rsidRPr="004D3E5A" w:rsidRDefault="00CD3423" w:rsidP="00CD3423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  <w:tab w:val="left" w:pos="540"/>
        </w:tabs>
        <w:spacing w:before="120" w:after="120" w:line="240" w:lineRule="auto"/>
        <w:jc w:val="both"/>
        <w:rPr>
          <w:rFonts w:ascii="Angsana New" w:hAnsi="Angsana New"/>
          <w:b/>
          <w:bCs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t>3</w:t>
      </w:r>
      <w:r w:rsidR="00A85A5D">
        <w:rPr>
          <w:rFonts w:ascii="Angsana New" w:hAnsi="Angsana New"/>
          <w:b/>
          <w:bCs/>
          <w:sz w:val="32"/>
          <w:szCs w:val="32"/>
        </w:rPr>
        <w:t>4</w:t>
      </w:r>
      <w:r w:rsidRPr="004D3E5A">
        <w:rPr>
          <w:rFonts w:ascii="Angsana New" w:hAnsi="Angsana New"/>
          <w:b/>
          <w:bCs/>
          <w:sz w:val="32"/>
          <w:szCs w:val="32"/>
        </w:rPr>
        <w:t>.</w:t>
      </w:r>
      <w:r w:rsidRPr="004D3E5A">
        <w:rPr>
          <w:rFonts w:ascii="Angsana New" w:hAnsi="Angsana New"/>
          <w:b/>
          <w:bCs/>
          <w:sz w:val="32"/>
          <w:szCs w:val="32"/>
          <w:cs/>
        </w:rPr>
        <w:tab/>
        <w:t>การ</w:t>
      </w:r>
      <w:r w:rsidRPr="004D3E5A">
        <w:rPr>
          <w:rFonts w:ascii="Angsana New" w:hAnsi="Angsana New" w:hint="cs"/>
          <w:b/>
          <w:bCs/>
          <w:sz w:val="32"/>
          <w:szCs w:val="32"/>
          <w:cs/>
        </w:rPr>
        <w:t>จัดประเภทรายการในงบการเงิน</w:t>
      </w:r>
    </w:p>
    <w:p w14:paraId="64D02A2E" w14:textId="7D936EEB" w:rsidR="00CD3423" w:rsidRPr="004D3E5A" w:rsidRDefault="00CD3423" w:rsidP="00817BBB">
      <w:pPr>
        <w:widowControl w:val="0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before="120" w:after="120" w:line="240" w:lineRule="auto"/>
        <w:ind w:left="547" w:hanging="7"/>
        <w:jc w:val="thaiDistribute"/>
        <w:rPr>
          <w:rFonts w:ascii="Angsana New" w:hAnsi="Angsana New"/>
          <w:sz w:val="32"/>
          <w:szCs w:val="32"/>
          <w:cs/>
        </w:rPr>
      </w:pPr>
      <w:r w:rsidRPr="004D3E5A">
        <w:rPr>
          <w:rFonts w:ascii="Angsana New" w:hAnsi="Angsana New" w:hint="cs"/>
          <w:sz w:val="32"/>
          <w:szCs w:val="32"/>
          <w:cs/>
        </w:rPr>
        <w:t>บริษัทฯได้จัดประเภทรายการบัญชีดังต่อไปนี้</w:t>
      </w:r>
      <w:r w:rsidR="00817BBB">
        <w:rPr>
          <w:rFonts w:ascii="Angsana New" w:hAnsi="Angsana New" w:hint="cs"/>
          <w:sz w:val="32"/>
          <w:szCs w:val="32"/>
          <w:cs/>
        </w:rPr>
        <w:t xml:space="preserve">ในงบกำไรขาดทุนสำหรับปี </w:t>
      </w:r>
      <w:r w:rsidR="00817BBB">
        <w:rPr>
          <w:rFonts w:ascii="Angsana New" w:hAnsi="Angsana New"/>
          <w:sz w:val="32"/>
          <w:szCs w:val="32"/>
        </w:rPr>
        <w:t xml:space="preserve">2564 </w:t>
      </w:r>
      <w:r w:rsidR="00817BBB">
        <w:rPr>
          <w:rFonts w:ascii="Angsana New" w:hAnsi="Angsana New" w:hint="cs"/>
          <w:sz w:val="32"/>
          <w:szCs w:val="32"/>
          <w:cs/>
        </w:rPr>
        <w:t>ซึ่ง</w:t>
      </w:r>
      <w:r w:rsidR="00817BBB" w:rsidRPr="004D3E5A">
        <w:rPr>
          <w:rFonts w:ascii="Angsana New" w:hAnsi="Angsana New" w:hint="cs"/>
          <w:sz w:val="32"/>
          <w:szCs w:val="32"/>
          <w:cs/>
        </w:rPr>
        <w:t>ไม่มีผลกระทบต่อกำไรหรือส่วนของผู้ถือหุ้นตามที่ได้รายงานไว้</w:t>
      </w:r>
    </w:p>
    <w:tbl>
      <w:tblPr>
        <w:tblW w:w="920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070"/>
        <w:gridCol w:w="1784"/>
        <w:gridCol w:w="1783"/>
        <w:gridCol w:w="1784"/>
        <w:gridCol w:w="1784"/>
      </w:tblGrid>
      <w:tr w:rsidR="00CD3423" w:rsidRPr="004D3E5A" w14:paraId="2C3BFC46" w14:textId="77777777" w:rsidTr="009F14F0">
        <w:trPr>
          <w:tblHeader/>
        </w:trPr>
        <w:tc>
          <w:tcPr>
            <w:tcW w:w="2070" w:type="dxa"/>
          </w:tcPr>
          <w:p w14:paraId="20EF0E90" w14:textId="6C4A9CBC" w:rsidR="00CD3423" w:rsidRPr="004D3E5A" w:rsidRDefault="00CD3423" w:rsidP="005B6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</w:rPr>
            </w:pPr>
          </w:p>
        </w:tc>
        <w:tc>
          <w:tcPr>
            <w:tcW w:w="3567" w:type="dxa"/>
            <w:gridSpan w:val="2"/>
          </w:tcPr>
          <w:p w14:paraId="0E0E7AB7" w14:textId="77777777" w:rsidR="00CD3423" w:rsidRPr="004D3E5A" w:rsidRDefault="00CD3423" w:rsidP="005B6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</w:p>
        </w:tc>
        <w:tc>
          <w:tcPr>
            <w:tcW w:w="3568" w:type="dxa"/>
            <w:gridSpan w:val="2"/>
          </w:tcPr>
          <w:p w14:paraId="5C866E22" w14:textId="77777777" w:rsidR="00CD3423" w:rsidRPr="004D3E5A" w:rsidRDefault="00CD3423" w:rsidP="005B6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spacing w:line="240" w:lineRule="auto"/>
              <w:ind w:right="-45"/>
              <w:jc w:val="right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(</w:t>
            </w:r>
            <w:r w:rsidRPr="004D3E5A">
              <w:rPr>
                <w:rFonts w:ascii="Angsana New" w:hAnsi="Angsana New"/>
                <w:sz w:val="28"/>
                <w:szCs w:val="28"/>
                <w:cs/>
              </w:rPr>
              <w:t>หน่วย</w:t>
            </w:r>
            <w:r w:rsidRPr="004D3E5A">
              <w:rPr>
                <w:rFonts w:ascii="Angsana New" w:hAnsi="Angsana New"/>
                <w:sz w:val="28"/>
                <w:szCs w:val="28"/>
              </w:rPr>
              <w:t xml:space="preserve">: </w:t>
            </w:r>
            <w:r w:rsidRPr="004D3E5A">
              <w:rPr>
                <w:rFonts w:ascii="Angsana New" w:hAnsi="Angsana New"/>
                <w:sz w:val="28"/>
                <w:szCs w:val="28"/>
                <w:cs/>
              </w:rPr>
              <w:t>พันบาท</w:t>
            </w:r>
            <w:r w:rsidRPr="004D3E5A">
              <w:rPr>
                <w:rFonts w:ascii="Angsana New" w:hAnsi="Angsana New"/>
                <w:sz w:val="28"/>
                <w:szCs w:val="28"/>
              </w:rPr>
              <w:t>)</w:t>
            </w:r>
          </w:p>
        </w:tc>
      </w:tr>
      <w:tr w:rsidR="00CD3423" w:rsidRPr="004D3E5A" w14:paraId="3182AE94" w14:textId="77777777" w:rsidTr="009F14F0">
        <w:trPr>
          <w:tblHeader/>
        </w:trPr>
        <w:tc>
          <w:tcPr>
            <w:tcW w:w="2070" w:type="dxa"/>
          </w:tcPr>
          <w:p w14:paraId="1449CED1" w14:textId="77777777" w:rsidR="00CD3423" w:rsidRPr="004D3E5A" w:rsidRDefault="00CD3423" w:rsidP="005B656C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sz w:val="28"/>
                <w:szCs w:val="28"/>
              </w:rPr>
            </w:pPr>
          </w:p>
        </w:tc>
        <w:tc>
          <w:tcPr>
            <w:tcW w:w="3567" w:type="dxa"/>
            <w:gridSpan w:val="2"/>
            <w:vAlign w:val="bottom"/>
          </w:tcPr>
          <w:p w14:paraId="210602E7" w14:textId="21E989BA" w:rsidR="00CD3423" w:rsidRPr="004D3E5A" w:rsidRDefault="00CD3423" w:rsidP="005B65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งบการเงินรวม</w:t>
            </w:r>
          </w:p>
        </w:tc>
        <w:tc>
          <w:tcPr>
            <w:tcW w:w="3568" w:type="dxa"/>
            <w:gridSpan w:val="2"/>
            <w:vAlign w:val="bottom"/>
          </w:tcPr>
          <w:p w14:paraId="5CB1F14B" w14:textId="441C081F" w:rsidR="00CD3423" w:rsidRPr="004D3E5A" w:rsidRDefault="00CD3423" w:rsidP="005B656C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  <w:cs/>
              </w:rPr>
              <w:t>งบการเงินเฉพาะกิจการ</w:t>
            </w:r>
          </w:p>
        </w:tc>
      </w:tr>
      <w:tr w:rsidR="00D319A1" w:rsidRPr="004D3E5A" w14:paraId="2C32D16A" w14:textId="77777777" w:rsidTr="009F14F0">
        <w:trPr>
          <w:tblHeader/>
        </w:trPr>
        <w:tc>
          <w:tcPr>
            <w:tcW w:w="2070" w:type="dxa"/>
          </w:tcPr>
          <w:p w14:paraId="6149E299" w14:textId="77777777" w:rsidR="00D319A1" w:rsidRPr="004D3E5A" w:rsidRDefault="00D319A1" w:rsidP="00D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right="-18"/>
              <w:jc w:val="thaiDistribute"/>
              <w:rPr>
                <w:rFonts w:ascii="Angsana New" w:hAnsi="Angsana New"/>
                <w:b/>
                <w:bCs/>
                <w:sz w:val="28"/>
                <w:szCs w:val="28"/>
                <w:u w:val="single"/>
              </w:rPr>
            </w:pPr>
          </w:p>
        </w:tc>
        <w:tc>
          <w:tcPr>
            <w:tcW w:w="1784" w:type="dxa"/>
          </w:tcPr>
          <w:p w14:paraId="6A86FC51" w14:textId="5C59026C" w:rsidR="00D319A1" w:rsidRPr="004D3E5A" w:rsidRDefault="005C1AF2" w:rsidP="00D319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783" w:type="dxa"/>
          </w:tcPr>
          <w:p w14:paraId="578AAF7A" w14:textId="62D2E903" w:rsidR="00D319A1" w:rsidRPr="004D3E5A" w:rsidRDefault="005C1AF2" w:rsidP="00D319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>ตามที่เคยรายงานไว้</w:t>
            </w:r>
          </w:p>
        </w:tc>
        <w:tc>
          <w:tcPr>
            <w:tcW w:w="1784" w:type="dxa"/>
          </w:tcPr>
          <w:p w14:paraId="7E7AC56A" w14:textId="38A6331D" w:rsidR="00D319A1" w:rsidRPr="004D3E5A" w:rsidRDefault="005C1AF2" w:rsidP="00D319A1">
            <w:pPr>
              <w:pBdr>
                <w:bottom w:val="single" w:sz="4" w:space="1" w:color="auto"/>
              </w:pBd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60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>ตามที่จัดประเภทใหม่</w:t>
            </w:r>
          </w:p>
        </w:tc>
        <w:tc>
          <w:tcPr>
            <w:tcW w:w="1784" w:type="dxa"/>
          </w:tcPr>
          <w:p w14:paraId="46F47B81" w14:textId="23A8BC79" w:rsidR="00D319A1" w:rsidRPr="004D3E5A" w:rsidRDefault="005C1AF2" w:rsidP="00D319A1">
            <w:pPr>
              <w:pBdr>
                <w:bottom w:val="single" w:sz="4" w:space="1" w:color="auto"/>
              </w:pBdr>
              <w:tabs>
                <w:tab w:val="clear" w:pos="907"/>
                <w:tab w:val="left" w:pos="600"/>
                <w:tab w:val="left" w:pos="900"/>
                <w:tab w:val="right" w:pos="7280"/>
                <w:tab w:val="right" w:pos="8540"/>
              </w:tabs>
              <w:spacing w:line="240" w:lineRule="auto"/>
              <w:ind w:right="-45"/>
              <w:jc w:val="center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>ตามที่เคยรายงานไว้</w:t>
            </w:r>
          </w:p>
        </w:tc>
      </w:tr>
      <w:tr w:rsidR="00D319A1" w:rsidRPr="004D3E5A" w14:paraId="35FDB801" w14:textId="77777777" w:rsidTr="009F14F0">
        <w:trPr>
          <w:tblHeader/>
        </w:trPr>
        <w:tc>
          <w:tcPr>
            <w:tcW w:w="2070" w:type="dxa"/>
            <w:vAlign w:val="bottom"/>
          </w:tcPr>
          <w:p w14:paraId="5E7DD5D0" w14:textId="77777777" w:rsidR="00D319A1" w:rsidRPr="004D3E5A" w:rsidRDefault="00D319A1" w:rsidP="00D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spacing w:line="240" w:lineRule="auto"/>
              <w:ind w:left="165" w:right="-18" w:hanging="165"/>
              <w:jc w:val="thaiDistribute"/>
              <w:rPr>
                <w:rFonts w:ascii="Angsana New" w:hAnsi="Angsana New"/>
                <w:sz w:val="28"/>
                <w:szCs w:val="28"/>
                <w:u w:val="single"/>
                <w:cs/>
              </w:rPr>
            </w:pPr>
            <w:r w:rsidRPr="004D3E5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รายได้อื่น</w:t>
            </w:r>
          </w:p>
        </w:tc>
        <w:tc>
          <w:tcPr>
            <w:tcW w:w="1784" w:type="dxa"/>
          </w:tcPr>
          <w:p w14:paraId="1C8074DD" w14:textId="160AA51A" w:rsidR="00D319A1" w:rsidRPr="004D3E5A" w:rsidRDefault="00D319A1" w:rsidP="004631CF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2</w:t>
            </w:r>
            <w:r w:rsidR="005C1AF2">
              <w:rPr>
                <w:rFonts w:ascii="Angsana New" w:hAnsi="Angsana New"/>
                <w:sz w:val="28"/>
                <w:szCs w:val="28"/>
              </w:rPr>
              <w:t>3,840</w:t>
            </w:r>
          </w:p>
        </w:tc>
        <w:tc>
          <w:tcPr>
            <w:tcW w:w="1783" w:type="dxa"/>
          </w:tcPr>
          <w:p w14:paraId="07101622" w14:textId="769A13E3" w:rsidR="00D319A1" w:rsidRPr="004D3E5A" w:rsidRDefault="00D319A1" w:rsidP="00D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24,409</w:t>
            </w:r>
          </w:p>
        </w:tc>
        <w:tc>
          <w:tcPr>
            <w:tcW w:w="1784" w:type="dxa"/>
          </w:tcPr>
          <w:p w14:paraId="0F2DD3A5" w14:textId="7EDEAF76" w:rsidR="00D319A1" w:rsidRPr="004D3E5A" w:rsidRDefault="001F4113" w:rsidP="00D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>
              <w:rPr>
                <w:rFonts w:ascii="Angsana New" w:hAnsi="Angsana New"/>
                <w:sz w:val="28"/>
                <w:szCs w:val="28"/>
              </w:rPr>
              <w:t>23,919</w:t>
            </w:r>
          </w:p>
        </w:tc>
        <w:tc>
          <w:tcPr>
            <w:tcW w:w="1784" w:type="dxa"/>
          </w:tcPr>
          <w:p w14:paraId="6C1D2ABE" w14:textId="6E8C0CDE" w:rsidR="00D319A1" w:rsidRPr="004D3E5A" w:rsidRDefault="00D319A1" w:rsidP="00D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  <w:cs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24,488</w:t>
            </w:r>
          </w:p>
        </w:tc>
      </w:tr>
      <w:tr w:rsidR="00D319A1" w:rsidRPr="004D3E5A" w14:paraId="5AB09684" w14:textId="77777777" w:rsidTr="009F14F0">
        <w:tc>
          <w:tcPr>
            <w:tcW w:w="2070" w:type="dxa"/>
            <w:vAlign w:val="bottom"/>
          </w:tcPr>
          <w:p w14:paraId="5FE56378" w14:textId="77777777" w:rsidR="00D319A1" w:rsidRPr="004D3E5A" w:rsidRDefault="00D319A1" w:rsidP="00D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 w:hint="cs"/>
                <w:kern w:val="28"/>
                <w:sz w:val="28"/>
                <w:szCs w:val="28"/>
                <w:cs/>
              </w:rPr>
              <w:t>ค่าใช้จ่ายในการบริหาร</w:t>
            </w:r>
          </w:p>
        </w:tc>
        <w:tc>
          <w:tcPr>
            <w:tcW w:w="1784" w:type="dxa"/>
            <w:vAlign w:val="bottom"/>
          </w:tcPr>
          <w:p w14:paraId="7E25E60E" w14:textId="629B1082" w:rsidR="00D319A1" w:rsidRPr="004D3E5A" w:rsidRDefault="005C1AF2" w:rsidP="00D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82,253</w:t>
            </w:r>
          </w:p>
        </w:tc>
        <w:tc>
          <w:tcPr>
            <w:tcW w:w="1783" w:type="dxa"/>
            <w:vAlign w:val="bottom"/>
          </w:tcPr>
          <w:p w14:paraId="0EF7A3C5" w14:textId="7B9866C9" w:rsidR="00D319A1" w:rsidRPr="004D3E5A" w:rsidRDefault="00D319A1" w:rsidP="00D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105,038</w:t>
            </w:r>
          </w:p>
        </w:tc>
        <w:tc>
          <w:tcPr>
            <w:tcW w:w="1784" w:type="dxa"/>
            <w:vAlign w:val="bottom"/>
          </w:tcPr>
          <w:p w14:paraId="4D5279A2" w14:textId="78DCE593" w:rsidR="00D319A1" w:rsidRPr="004D3E5A" w:rsidRDefault="001F4113" w:rsidP="00D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74,025</w:t>
            </w:r>
          </w:p>
        </w:tc>
        <w:tc>
          <w:tcPr>
            <w:tcW w:w="1784" w:type="dxa"/>
          </w:tcPr>
          <w:p w14:paraId="7011171D" w14:textId="3FEC1A88" w:rsidR="00D319A1" w:rsidRPr="004D3E5A" w:rsidRDefault="00D319A1" w:rsidP="00D319A1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96,810</w:t>
            </w:r>
          </w:p>
        </w:tc>
      </w:tr>
      <w:tr w:rsidR="005C4EBD" w:rsidRPr="004D3E5A" w14:paraId="04FF8BAE" w14:textId="77777777" w:rsidTr="00491BDC">
        <w:tc>
          <w:tcPr>
            <w:tcW w:w="2070" w:type="dxa"/>
            <w:vAlign w:val="bottom"/>
          </w:tcPr>
          <w:p w14:paraId="5CAA7382" w14:textId="6DD41B65" w:rsidR="005C4EBD" w:rsidRPr="004D3E5A" w:rsidRDefault="005C4EBD" w:rsidP="005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left" w:pos="492"/>
              </w:tabs>
              <w:spacing w:line="240" w:lineRule="auto"/>
              <w:ind w:right="-45"/>
              <w:jc w:val="thaiDistribute"/>
              <w:rPr>
                <w:rFonts w:ascii="Angsana New" w:hAnsi="Angsana New"/>
                <w:kern w:val="28"/>
                <w:sz w:val="28"/>
                <w:szCs w:val="28"/>
                <w:cs/>
              </w:rPr>
            </w:pPr>
            <w:r w:rsidRPr="004D3E5A">
              <w:rPr>
                <w:rFonts w:ascii="Angsana New" w:hAnsi="Angsana New" w:hint="cs"/>
                <w:sz w:val="28"/>
                <w:szCs w:val="28"/>
                <w:cs/>
              </w:rPr>
              <w:t>ขาดทุนจากเงินลงทุน</w:t>
            </w:r>
          </w:p>
        </w:tc>
        <w:tc>
          <w:tcPr>
            <w:tcW w:w="1784" w:type="dxa"/>
            <w:vAlign w:val="bottom"/>
          </w:tcPr>
          <w:p w14:paraId="121E295E" w14:textId="7D2BE84D" w:rsidR="005C4EBD" w:rsidRDefault="005C4EBD" w:rsidP="005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170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22,216</w:t>
            </w:r>
          </w:p>
        </w:tc>
        <w:tc>
          <w:tcPr>
            <w:tcW w:w="1783" w:type="dxa"/>
            <w:vAlign w:val="bottom"/>
          </w:tcPr>
          <w:p w14:paraId="2A25C2EE" w14:textId="187BC07F" w:rsidR="005C4EBD" w:rsidRPr="004D3E5A" w:rsidRDefault="005C4EBD" w:rsidP="005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260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-</w:t>
            </w:r>
          </w:p>
        </w:tc>
        <w:tc>
          <w:tcPr>
            <w:tcW w:w="1784" w:type="dxa"/>
            <w:vAlign w:val="bottom"/>
          </w:tcPr>
          <w:p w14:paraId="05B3FEC1" w14:textId="5E94789D" w:rsidR="005C4EBD" w:rsidRDefault="005C4EBD" w:rsidP="005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>
              <w:rPr>
                <w:rFonts w:ascii="Angsana New" w:hAnsi="Angsana New"/>
                <w:sz w:val="28"/>
                <w:szCs w:val="28"/>
              </w:rPr>
              <w:t>22,216</w:t>
            </w:r>
          </w:p>
        </w:tc>
        <w:tc>
          <w:tcPr>
            <w:tcW w:w="1784" w:type="dxa"/>
            <w:vAlign w:val="bottom"/>
          </w:tcPr>
          <w:p w14:paraId="6540E0DE" w14:textId="00E40CE2" w:rsidR="005C4EBD" w:rsidRPr="004D3E5A" w:rsidRDefault="005C4EBD" w:rsidP="005C4EBD">
            <w:p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  <w:tab w:val="decimal" w:pos="1365"/>
              </w:tabs>
              <w:spacing w:line="240" w:lineRule="auto"/>
              <w:ind w:right="-18"/>
              <w:rPr>
                <w:rFonts w:ascii="Angsana New" w:hAnsi="Angsana New"/>
                <w:sz w:val="28"/>
                <w:szCs w:val="28"/>
              </w:rPr>
            </w:pPr>
            <w:r w:rsidRPr="004D3E5A">
              <w:rPr>
                <w:rFonts w:ascii="Angsana New" w:hAnsi="Angsana New"/>
                <w:sz w:val="28"/>
                <w:szCs w:val="28"/>
              </w:rPr>
              <w:t>-</w:t>
            </w:r>
          </w:p>
        </w:tc>
      </w:tr>
    </w:tbl>
    <w:p w14:paraId="3B4C4D4B" w14:textId="67CF8AD3" w:rsidR="00B84B1A" w:rsidRPr="004D3E5A" w:rsidRDefault="00C66BB9" w:rsidP="009A42D8">
      <w:pPr>
        <w:tabs>
          <w:tab w:val="clear" w:pos="227"/>
          <w:tab w:val="clear" w:pos="45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b/>
          <w:bCs/>
          <w:sz w:val="32"/>
          <w:szCs w:val="32"/>
        </w:rPr>
        <w:t>3</w:t>
      </w:r>
      <w:r w:rsidR="00A85A5D">
        <w:rPr>
          <w:rFonts w:ascii="Angsana New" w:hAnsi="Angsana New"/>
          <w:b/>
          <w:bCs/>
          <w:sz w:val="32"/>
          <w:szCs w:val="32"/>
        </w:rPr>
        <w:t>5</w:t>
      </w:r>
      <w:r w:rsidR="00B84B1A" w:rsidRPr="004D3E5A">
        <w:rPr>
          <w:rFonts w:ascii="Angsana New" w:hAnsi="Angsana New"/>
          <w:b/>
          <w:bCs/>
          <w:sz w:val="32"/>
          <w:szCs w:val="32"/>
        </w:rPr>
        <w:t>.</w:t>
      </w:r>
      <w:r w:rsidR="00B84B1A" w:rsidRPr="004D3E5A">
        <w:rPr>
          <w:rFonts w:ascii="Angsana New" w:hAnsi="Angsana New"/>
          <w:b/>
          <w:bCs/>
          <w:sz w:val="32"/>
          <w:szCs w:val="32"/>
        </w:rPr>
        <w:tab/>
      </w:r>
      <w:r w:rsidR="00B84B1A" w:rsidRPr="004D3E5A">
        <w:rPr>
          <w:rFonts w:ascii="Angsana New" w:hAnsi="Angsana New"/>
          <w:b/>
          <w:bCs/>
          <w:sz w:val="32"/>
          <w:szCs w:val="32"/>
          <w:cs/>
        </w:rPr>
        <w:t>การอนุมัติงบการเงิน</w:t>
      </w:r>
    </w:p>
    <w:p w14:paraId="793E10D5" w14:textId="77777777" w:rsidR="0045270B" w:rsidRPr="0013714A" w:rsidRDefault="00513703" w:rsidP="009A42D8">
      <w:pPr>
        <w:tabs>
          <w:tab w:val="clear" w:pos="227"/>
          <w:tab w:val="clear" w:pos="454"/>
        </w:tabs>
        <w:spacing w:before="120" w:after="120" w:line="240" w:lineRule="auto"/>
        <w:ind w:left="547" w:hanging="547"/>
        <w:jc w:val="thaiDistribute"/>
        <w:rPr>
          <w:rFonts w:ascii="Angsana New" w:hAnsi="Angsana New"/>
          <w:sz w:val="32"/>
          <w:szCs w:val="32"/>
        </w:rPr>
      </w:pPr>
      <w:r w:rsidRPr="004D3E5A">
        <w:rPr>
          <w:rFonts w:ascii="Angsana New" w:hAnsi="Angsana New"/>
          <w:sz w:val="32"/>
          <w:szCs w:val="32"/>
        </w:rPr>
        <w:tab/>
      </w:r>
      <w:r w:rsidR="00B84B1A" w:rsidRPr="004D3E5A">
        <w:rPr>
          <w:rFonts w:ascii="Angsana New" w:hAnsi="Angsana New"/>
          <w:sz w:val="32"/>
          <w:szCs w:val="32"/>
          <w:cs/>
        </w:rPr>
        <w:t>งบการเงินนี้ได้รับอน</w:t>
      </w:r>
      <w:r w:rsidR="009219A0" w:rsidRPr="004D3E5A">
        <w:rPr>
          <w:rFonts w:ascii="Angsana New" w:hAnsi="Angsana New"/>
          <w:sz w:val="32"/>
          <w:szCs w:val="32"/>
          <w:cs/>
        </w:rPr>
        <w:t>ุมัติให้ออกโดยคณะกรรมการบริษัทฯ</w:t>
      </w:r>
      <w:r w:rsidR="00C37BD3" w:rsidRPr="004D3E5A">
        <w:rPr>
          <w:rFonts w:ascii="Angsana New" w:hAnsi="Angsana New" w:hint="cs"/>
          <w:sz w:val="32"/>
          <w:szCs w:val="32"/>
          <w:cs/>
        </w:rPr>
        <w:t xml:space="preserve"> </w:t>
      </w:r>
      <w:r w:rsidR="00B84B1A" w:rsidRPr="004D3E5A">
        <w:rPr>
          <w:rFonts w:ascii="Angsana New" w:hAnsi="Angsana New"/>
          <w:sz w:val="32"/>
          <w:szCs w:val="32"/>
          <w:cs/>
        </w:rPr>
        <w:t>เมื่อวันที่</w:t>
      </w:r>
      <w:r w:rsidR="00B84B1A" w:rsidRPr="004D3E5A">
        <w:rPr>
          <w:rFonts w:ascii="Angsana New" w:hAnsi="Angsana New"/>
          <w:sz w:val="32"/>
          <w:szCs w:val="32"/>
        </w:rPr>
        <w:t xml:space="preserve"> </w:t>
      </w:r>
      <w:r w:rsidR="00EC7E3F" w:rsidRPr="004D3E5A">
        <w:rPr>
          <w:rFonts w:ascii="Angsana New" w:hAnsi="Angsana New"/>
          <w:sz w:val="32"/>
          <w:szCs w:val="32"/>
        </w:rPr>
        <w:t xml:space="preserve"> </w:t>
      </w:r>
      <w:r w:rsidR="005743E2" w:rsidRPr="004D3E5A">
        <w:rPr>
          <w:rFonts w:ascii="Angsana New" w:hAnsi="Angsana New"/>
          <w:sz w:val="32"/>
          <w:szCs w:val="32"/>
        </w:rPr>
        <w:t>2</w:t>
      </w:r>
      <w:r w:rsidR="0000791E" w:rsidRPr="004D3E5A">
        <w:rPr>
          <w:rFonts w:ascii="Angsana New" w:hAnsi="Angsana New"/>
          <w:sz w:val="32"/>
          <w:szCs w:val="32"/>
        </w:rPr>
        <w:t>3</w:t>
      </w:r>
      <w:r w:rsidR="005743E2" w:rsidRPr="004D3E5A">
        <w:rPr>
          <w:rFonts w:ascii="Angsana New" w:hAnsi="Angsana New"/>
          <w:sz w:val="32"/>
          <w:szCs w:val="32"/>
        </w:rPr>
        <w:t xml:space="preserve"> </w:t>
      </w:r>
      <w:r w:rsidR="005743E2" w:rsidRPr="004D3E5A">
        <w:rPr>
          <w:rFonts w:ascii="Angsana New" w:hAnsi="Angsana New"/>
          <w:sz w:val="32"/>
          <w:szCs w:val="32"/>
          <w:cs/>
        </w:rPr>
        <w:t>กุมภาพันธ์</w:t>
      </w:r>
      <w:r w:rsidR="00757C1B" w:rsidRPr="004D3E5A">
        <w:rPr>
          <w:rFonts w:ascii="Angsana New" w:hAnsi="Angsana New"/>
          <w:sz w:val="32"/>
          <w:szCs w:val="32"/>
        </w:rPr>
        <w:t xml:space="preserve"> 2566</w:t>
      </w:r>
    </w:p>
    <w:sectPr w:rsidR="0045270B" w:rsidRPr="0013714A" w:rsidSect="009C11CA">
      <w:footerReference w:type="default" r:id="rId11"/>
      <w:pgSz w:w="11909" w:h="16834" w:code="9"/>
      <w:pgMar w:top="1296" w:right="1080" w:bottom="1080" w:left="1296" w:header="720" w:footer="533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559693A" w14:textId="77777777" w:rsidR="00C459FA" w:rsidRDefault="00C459FA">
      <w:r>
        <w:separator/>
      </w:r>
    </w:p>
  </w:endnote>
  <w:endnote w:type="continuationSeparator" w:id="0">
    <w:p w14:paraId="01CCC898" w14:textId="77777777" w:rsidR="00C459FA" w:rsidRDefault="00C459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9013C3F" w14:textId="77777777" w:rsidR="0026080B" w:rsidRPr="00C84CAE" w:rsidRDefault="0026080B">
    <w:pPr>
      <w:pStyle w:val="Footer"/>
      <w:jc w:val="right"/>
      <w:rPr>
        <w:rFonts w:ascii="Angsana New" w:hAnsi="Angsana New"/>
        <w:sz w:val="32"/>
        <w:szCs w:val="32"/>
      </w:rPr>
    </w:pPr>
    <w:r w:rsidRPr="00C84CAE">
      <w:rPr>
        <w:rFonts w:ascii="Angsana New" w:hAnsi="Angsana New"/>
        <w:sz w:val="32"/>
        <w:szCs w:val="32"/>
      </w:rPr>
      <w:fldChar w:fldCharType="begin"/>
    </w:r>
    <w:r w:rsidRPr="00C84CAE">
      <w:rPr>
        <w:rFonts w:ascii="Angsana New" w:hAnsi="Angsana New"/>
        <w:sz w:val="32"/>
        <w:szCs w:val="32"/>
      </w:rPr>
      <w:instrText xml:space="preserve"> PAGE   \* MERGEFORMAT </w:instrText>
    </w:r>
    <w:r w:rsidRPr="00C84CAE">
      <w:rPr>
        <w:rFonts w:ascii="Angsana New" w:hAnsi="Angsana New"/>
        <w:sz w:val="32"/>
        <w:szCs w:val="32"/>
      </w:rPr>
      <w:fldChar w:fldCharType="separate"/>
    </w:r>
    <w:r>
      <w:rPr>
        <w:rFonts w:ascii="Angsana New" w:hAnsi="Angsana New"/>
        <w:noProof/>
        <w:sz w:val="32"/>
        <w:szCs w:val="32"/>
      </w:rPr>
      <w:t>42</w:t>
    </w:r>
    <w:r w:rsidRPr="00C84CAE">
      <w:rPr>
        <w:rFonts w:ascii="Angsana New" w:hAnsi="Angsana New"/>
        <w:noProof/>
        <w:sz w:val="32"/>
        <w:szCs w:val="32"/>
      </w:rPr>
      <w:fldChar w:fldCharType="end"/>
    </w:r>
  </w:p>
  <w:p w14:paraId="4F711FCB" w14:textId="77777777" w:rsidR="0026080B" w:rsidRPr="00F76BA0" w:rsidRDefault="0026080B" w:rsidP="00C84CAE">
    <w:pPr>
      <w:pStyle w:val="Footer"/>
      <w:rPr>
        <w:sz w:val="24"/>
        <w:szCs w:val="24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CEBD3ED" w14:textId="77777777" w:rsidR="00C459FA" w:rsidRDefault="00C459FA">
      <w:r>
        <w:separator/>
      </w:r>
    </w:p>
  </w:footnote>
  <w:footnote w:type="continuationSeparator" w:id="0">
    <w:p w14:paraId="50928125" w14:textId="77777777" w:rsidR="00C459FA" w:rsidRDefault="00C459F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Times New Roman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Times New Roman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Times New Roman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Times New Roman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cs w:val="0"/>
        <w:lang w:bidi="th-TH"/>
      </w:rPr>
    </w:lvl>
  </w:abstractNum>
  <w:abstractNum w:abstractNumId="10" w15:restartNumberingAfterBreak="0">
    <w:nsid w:val="1EE02923"/>
    <w:multiLevelType w:val="hybridMultilevel"/>
    <w:tmpl w:val="415A7AF4"/>
    <w:lvl w:ilvl="0" w:tplc="C74EAB62">
      <w:start w:val="51"/>
      <w:numFmt w:val="bullet"/>
      <w:lvlText w:val="-"/>
      <w:lvlJc w:val="left"/>
      <w:pPr>
        <w:ind w:left="72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12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4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Times New Roman" w:hAnsi="Symbol" w:hint="default"/>
        <w:cs w:val="0"/>
        <w:lang w:bidi="th-TH"/>
      </w:rPr>
    </w:lvl>
  </w:abstractNum>
  <w:abstractNum w:abstractNumId="15" w15:restartNumberingAfterBreak="0">
    <w:nsid w:val="470C5FB7"/>
    <w:multiLevelType w:val="hybridMultilevel"/>
    <w:tmpl w:val="FB5223C6"/>
    <w:lvl w:ilvl="0" w:tplc="BA5277D0">
      <w:numFmt w:val="bullet"/>
      <w:lvlText w:val="-"/>
      <w:lvlJc w:val="left"/>
      <w:rPr>
        <w:rFonts w:ascii="Angsana New" w:eastAsia="Times New Roman" w:hAnsi="Angsana New" w:cs="Angsana New" w:hint="default"/>
        <w:sz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8A444C7"/>
    <w:multiLevelType w:val="hybridMultilevel"/>
    <w:tmpl w:val="37A4F8A2"/>
    <w:lvl w:ilvl="0" w:tplc="48E60BD4">
      <w:start w:val="34"/>
      <w:numFmt w:val="bullet"/>
      <w:lvlText w:val="-"/>
      <w:lvlJc w:val="left"/>
      <w:pPr>
        <w:ind w:left="900" w:hanging="360"/>
      </w:pPr>
      <w:rPr>
        <w:rFonts w:ascii="Angsana New" w:eastAsia="Calibri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17" w15:restartNumberingAfterBreak="0">
    <w:nsid w:val="654F463D"/>
    <w:multiLevelType w:val="hybridMultilevel"/>
    <w:tmpl w:val="2B608CC4"/>
    <w:lvl w:ilvl="0" w:tplc="666828C6">
      <w:numFmt w:val="bullet"/>
      <w:lvlText w:val="-"/>
      <w:lvlJc w:val="left"/>
      <w:pPr>
        <w:ind w:left="720" w:hanging="360"/>
      </w:pPr>
      <w:rPr>
        <w:rFonts w:ascii="AngsanaUPC" w:eastAsia="Calibri" w:hAnsi="AngsanaUPC" w:cs="AngsanaUPC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>
      <w:start w:val="1"/>
      <w:numFmt w:val="lowerRoman"/>
      <w:lvlText w:val="%3."/>
      <w:lvlJc w:val="right"/>
      <w:pPr>
        <w:ind w:left="2160" w:hanging="180"/>
      </w:pPr>
    </w:lvl>
    <w:lvl w:ilvl="3" w:tplc="0809000F">
      <w:start w:val="1"/>
      <w:numFmt w:val="decimal"/>
      <w:lvlText w:val="%4."/>
      <w:lvlJc w:val="left"/>
      <w:pPr>
        <w:ind w:left="2880" w:hanging="360"/>
      </w:pPr>
    </w:lvl>
    <w:lvl w:ilvl="4" w:tplc="08090019">
      <w:start w:val="1"/>
      <w:numFmt w:val="lowerLetter"/>
      <w:lvlText w:val="%5."/>
      <w:lvlJc w:val="left"/>
      <w:pPr>
        <w:ind w:left="3600" w:hanging="360"/>
      </w:pPr>
    </w:lvl>
    <w:lvl w:ilvl="5" w:tplc="0809001B">
      <w:start w:val="1"/>
      <w:numFmt w:val="lowerRoman"/>
      <w:lvlText w:val="%6."/>
      <w:lvlJc w:val="right"/>
      <w:pPr>
        <w:ind w:left="4320" w:hanging="180"/>
      </w:pPr>
    </w:lvl>
    <w:lvl w:ilvl="6" w:tplc="0809000F">
      <w:start w:val="1"/>
      <w:numFmt w:val="decimal"/>
      <w:lvlText w:val="%7."/>
      <w:lvlJc w:val="left"/>
      <w:pPr>
        <w:ind w:left="5040" w:hanging="360"/>
      </w:pPr>
    </w:lvl>
    <w:lvl w:ilvl="7" w:tplc="08090019">
      <w:start w:val="1"/>
      <w:numFmt w:val="lowerLetter"/>
      <w:lvlText w:val="%8."/>
      <w:lvlJc w:val="left"/>
      <w:pPr>
        <w:ind w:left="5760" w:hanging="360"/>
      </w:pPr>
    </w:lvl>
    <w:lvl w:ilvl="8" w:tplc="08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19" w15:restartNumberingAfterBreak="0">
    <w:nsid w:val="69971C5D"/>
    <w:multiLevelType w:val="hybridMultilevel"/>
    <w:tmpl w:val="B676742C"/>
    <w:lvl w:ilvl="0" w:tplc="04090001">
      <w:start w:val="1"/>
      <w:numFmt w:val="bullet"/>
      <w:lvlText w:val=""/>
      <w:lvlJc w:val="left"/>
      <w:pPr>
        <w:ind w:left="96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6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25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5"/>
  </w:num>
  <w:num w:numId="3">
    <w:abstractNumId w:val="9"/>
  </w:num>
  <w:num w:numId="4">
    <w:abstractNumId w:val="7"/>
  </w:num>
  <w:num w:numId="5">
    <w:abstractNumId w:val="8"/>
  </w:num>
  <w:num w:numId="6">
    <w:abstractNumId w:val="3"/>
  </w:num>
  <w:num w:numId="7">
    <w:abstractNumId w:val="2"/>
  </w:num>
  <w:num w:numId="8">
    <w:abstractNumId w:val="0"/>
  </w:num>
  <w:num w:numId="9">
    <w:abstractNumId w:val="1"/>
  </w:num>
  <w:num w:numId="10">
    <w:abstractNumId w:val="4"/>
  </w:num>
  <w:num w:numId="11">
    <w:abstractNumId w:val="13"/>
  </w:num>
  <w:num w:numId="12">
    <w:abstractNumId w:val="11"/>
  </w:num>
  <w:num w:numId="13">
    <w:abstractNumId w:val="18"/>
  </w:num>
  <w:num w:numId="14">
    <w:abstractNumId w:val="12"/>
  </w:num>
  <w:num w:numId="15">
    <w:abstractNumId w:val="14"/>
  </w:num>
  <w:num w:numId="16">
    <w:abstractNumId w:val="1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19"/>
  </w:num>
  <w:num w:numId="19">
    <w:abstractNumId w:val="16"/>
  </w:num>
  <w:num w:numId="20">
    <w:abstractNumId w:val="15"/>
  </w:num>
  <w:num w:numId="21">
    <w:abstractNumId w:val="12"/>
  </w:num>
  <w:num w:numId="22">
    <w:abstractNumId w:val="12"/>
  </w:num>
  <w:num w:numId="23">
    <w:abstractNumId w:val="12"/>
  </w:num>
  <w:num w:numId="24">
    <w:abstractNumId w:val="12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hideSpellingErrors/>
  <w:hideGrammatical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425"/>
  <w:drawingGridHorizontalSpacing w:val="90"/>
  <w:displayHorizontalDrawingGridEvery w:val="0"/>
  <w:displayVerticalDrawingGridEvery w:val="0"/>
  <w:noPunctuationKerning/>
  <w:characterSpacingControl w:val="doNotCompress"/>
  <w:hdrShapeDefaults>
    <o:shapedefaults v:ext="edit" spidmax="2050" fill="f" fillcolor="#f49100" strokecolor="#f49100">
      <v:fill color="#f49100" on="f"/>
      <v:stroke color="#f49100"/>
      <o:colormru v:ext="edit" colors="#f49100,#8f9286"/>
    </o:shapedefaults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E3125"/>
    <w:rsid w:val="000006B5"/>
    <w:rsid w:val="00001846"/>
    <w:rsid w:val="00001B13"/>
    <w:rsid w:val="000022E7"/>
    <w:rsid w:val="00002367"/>
    <w:rsid w:val="000027EC"/>
    <w:rsid w:val="00002AC6"/>
    <w:rsid w:val="00003A90"/>
    <w:rsid w:val="00003DA8"/>
    <w:rsid w:val="00003E4E"/>
    <w:rsid w:val="000042FF"/>
    <w:rsid w:val="000050E6"/>
    <w:rsid w:val="0000584E"/>
    <w:rsid w:val="000060FE"/>
    <w:rsid w:val="000064BC"/>
    <w:rsid w:val="00006630"/>
    <w:rsid w:val="00006950"/>
    <w:rsid w:val="00006AD1"/>
    <w:rsid w:val="00007014"/>
    <w:rsid w:val="00007288"/>
    <w:rsid w:val="000074C6"/>
    <w:rsid w:val="0000761C"/>
    <w:rsid w:val="000077D4"/>
    <w:rsid w:val="0000791E"/>
    <w:rsid w:val="0000792B"/>
    <w:rsid w:val="00007AC1"/>
    <w:rsid w:val="0001015E"/>
    <w:rsid w:val="00010332"/>
    <w:rsid w:val="00011506"/>
    <w:rsid w:val="000125D5"/>
    <w:rsid w:val="000127FD"/>
    <w:rsid w:val="00012A6B"/>
    <w:rsid w:val="00012F08"/>
    <w:rsid w:val="0001353E"/>
    <w:rsid w:val="00013701"/>
    <w:rsid w:val="0001375B"/>
    <w:rsid w:val="00014234"/>
    <w:rsid w:val="000172AF"/>
    <w:rsid w:val="00017397"/>
    <w:rsid w:val="0001741B"/>
    <w:rsid w:val="00017AFF"/>
    <w:rsid w:val="00017EC9"/>
    <w:rsid w:val="000202E4"/>
    <w:rsid w:val="00020337"/>
    <w:rsid w:val="00020737"/>
    <w:rsid w:val="00021875"/>
    <w:rsid w:val="00021BE9"/>
    <w:rsid w:val="00022672"/>
    <w:rsid w:val="00022B04"/>
    <w:rsid w:val="00022C73"/>
    <w:rsid w:val="000233DA"/>
    <w:rsid w:val="00023599"/>
    <w:rsid w:val="000238FC"/>
    <w:rsid w:val="00023B97"/>
    <w:rsid w:val="00023D63"/>
    <w:rsid w:val="00024345"/>
    <w:rsid w:val="00024AEE"/>
    <w:rsid w:val="00024C7B"/>
    <w:rsid w:val="00024D98"/>
    <w:rsid w:val="00024FF2"/>
    <w:rsid w:val="000256D2"/>
    <w:rsid w:val="00025ABC"/>
    <w:rsid w:val="0002608E"/>
    <w:rsid w:val="00026262"/>
    <w:rsid w:val="0002682B"/>
    <w:rsid w:val="00026972"/>
    <w:rsid w:val="0002701E"/>
    <w:rsid w:val="000276E2"/>
    <w:rsid w:val="000301DF"/>
    <w:rsid w:val="000304B3"/>
    <w:rsid w:val="000304E3"/>
    <w:rsid w:val="000310D4"/>
    <w:rsid w:val="000318EC"/>
    <w:rsid w:val="0003219D"/>
    <w:rsid w:val="000324C7"/>
    <w:rsid w:val="000328FA"/>
    <w:rsid w:val="00032BB8"/>
    <w:rsid w:val="00032BEA"/>
    <w:rsid w:val="000330D1"/>
    <w:rsid w:val="00033450"/>
    <w:rsid w:val="0003360F"/>
    <w:rsid w:val="00034338"/>
    <w:rsid w:val="0003517C"/>
    <w:rsid w:val="0003562F"/>
    <w:rsid w:val="0003566A"/>
    <w:rsid w:val="00035756"/>
    <w:rsid w:val="00035B17"/>
    <w:rsid w:val="00035B18"/>
    <w:rsid w:val="00035C17"/>
    <w:rsid w:val="00035CEE"/>
    <w:rsid w:val="00035D4D"/>
    <w:rsid w:val="00035D99"/>
    <w:rsid w:val="0003751C"/>
    <w:rsid w:val="00037AD9"/>
    <w:rsid w:val="00040470"/>
    <w:rsid w:val="000404C4"/>
    <w:rsid w:val="00040565"/>
    <w:rsid w:val="00040574"/>
    <w:rsid w:val="000405A7"/>
    <w:rsid w:val="00040C65"/>
    <w:rsid w:val="00040D27"/>
    <w:rsid w:val="00040E68"/>
    <w:rsid w:val="00040F3D"/>
    <w:rsid w:val="00040FA0"/>
    <w:rsid w:val="000413BF"/>
    <w:rsid w:val="00041AED"/>
    <w:rsid w:val="00041DA2"/>
    <w:rsid w:val="00042F16"/>
    <w:rsid w:val="00043338"/>
    <w:rsid w:val="0004367D"/>
    <w:rsid w:val="000439B6"/>
    <w:rsid w:val="00043A78"/>
    <w:rsid w:val="00043FAD"/>
    <w:rsid w:val="00044134"/>
    <w:rsid w:val="00044449"/>
    <w:rsid w:val="00044665"/>
    <w:rsid w:val="00044DB0"/>
    <w:rsid w:val="00045638"/>
    <w:rsid w:val="00045A3A"/>
    <w:rsid w:val="00046155"/>
    <w:rsid w:val="0004658A"/>
    <w:rsid w:val="00046CCF"/>
    <w:rsid w:val="00046E8B"/>
    <w:rsid w:val="00047751"/>
    <w:rsid w:val="00047875"/>
    <w:rsid w:val="000502C8"/>
    <w:rsid w:val="00050637"/>
    <w:rsid w:val="000517C4"/>
    <w:rsid w:val="00051821"/>
    <w:rsid w:val="00051A05"/>
    <w:rsid w:val="00051B08"/>
    <w:rsid w:val="00051D9C"/>
    <w:rsid w:val="0005251B"/>
    <w:rsid w:val="00052743"/>
    <w:rsid w:val="00052D3F"/>
    <w:rsid w:val="00052E56"/>
    <w:rsid w:val="00052F6C"/>
    <w:rsid w:val="00054A7A"/>
    <w:rsid w:val="00054E0B"/>
    <w:rsid w:val="0005591A"/>
    <w:rsid w:val="00055C59"/>
    <w:rsid w:val="0005620A"/>
    <w:rsid w:val="000569E6"/>
    <w:rsid w:val="00056A06"/>
    <w:rsid w:val="0005749C"/>
    <w:rsid w:val="00057524"/>
    <w:rsid w:val="000576DF"/>
    <w:rsid w:val="00057C56"/>
    <w:rsid w:val="00057E94"/>
    <w:rsid w:val="0006088C"/>
    <w:rsid w:val="000608F6"/>
    <w:rsid w:val="00061208"/>
    <w:rsid w:val="0006286B"/>
    <w:rsid w:val="000632EC"/>
    <w:rsid w:val="000636D2"/>
    <w:rsid w:val="00063E0F"/>
    <w:rsid w:val="0006400F"/>
    <w:rsid w:val="000644B1"/>
    <w:rsid w:val="0006479F"/>
    <w:rsid w:val="00064A07"/>
    <w:rsid w:val="00065C46"/>
    <w:rsid w:val="0006616C"/>
    <w:rsid w:val="000668BE"/>
    <w:rsid w:val="00066973"/>
    <w:rsid w:val="000669B1"/>
    <w:rsid w:val="00066B88"/>
    <w:rsid w:val="00066F48"/>
    <w:rsid w:val="00067071"/>
    <w:rsid w:val="00067495"/>
    <w:rsid w:val="00067523"/>
    <w:rsid w:val="00067C1F"/>
    <w:rsid w:val="000702EE"/>
    <w:rsid w:val="00070517"/>
    <w:rsid w:val="000715AD"/>
    <w:rsid w:val="00071923"/>
    <w:rsid w:val="00071BB0"/>
    <w:rsid w:val="0007223F"/>
    <w:rsid w:val="00072485"/>
    <w:rsid w:val="00072553"/>
    <w:rsid w:val="0007309F"/>
    <w:rsid w:val="00074BF3"/>
    <w:rsid w:val="0007514B"/>
    <w:rsid w:val="00075D88"/>
    <w:rsid w:val="00075D97"/>
    <w:rsid w:val="0007605E"/>
    <w:rsid w:val="000760BF"/>
    <w:rsid w:val="000769C0"/>
    <w:rsid w:val="00076BBA"/>
    <w:rsid w:val="00077429"/>
    <w:rsid w:val="000774F1"/>
    <w:rsid w:val="00080197"/>
    <w:rsid w:val="00080818"/>
    <w:rsid w:val="00080AF0"/>
    <w:rsid w:val="00081941"/>
    <w:rsid w:val="000819FB"/>
    <w:rsid w:val="000828A6"/>
    <w:rsid w:val="000847B2"/>
    <w:rsid w:val="00085769"/>
    <w:rsid w:val="00085C31"/>
    <w:rsid w:val="00085CD2"/>
    <w:rsid w:val="00085D01"/>
    <w:rsid w:val="00085FC3"/>
    <w:rsid w:val="00085FDC"/>
    <w:rsid w:val="000865A9"/>
    <w:rsid w:val="000865AB"/>
    <w:rsid w:val="000867AC"/>
    <w:rsid w:val="00086928"/>
    <w:rsid w:val="00087724"/>
    <w:rsid w:val="00087C35"/>
    <w:rsid w:val="00087EDF"/>
    <w:rsid w:val="0009020E"/>
    <w:rsid w:val="0009071B"/>
    <w:rsid w:val="00090A4B"/>
    <w:rsid w:val="00090C10"/>
    <w:rsid w:val="00090F3C"/>
    <w:rsid w:val="0009100D"/>
    <w:rsid w:val="0009127C"/>
    <w:rsid w:val="00091301"/>
    <w:rsid w:val="0009154F"/>
    <w:rsid w:val="000917D9"/>
    <w:rsid w:val="00091D00"/>
    <w:rsid w:val="00091D3D"/>
    <w:rsid w:val="0009223D"/>
    <w:rsid w:val="00092F3F"/>
    <w:rsid w:val="00093214"/>
    <w:rsid w:val="00093658"/>
    <w:rsid w:val="0009366A"/>
    <w:rsid w:val="0009376D"/>
    <w:rsid w:val="00094BB0"/>
    <w:rsid w:val="00094ED3"/>
    <w:rsid w:val="000959E7"/>
    <w:rsid w:val="00096493"/>
    <w:rsid w:val="00096596"/>
    <w:rsid w:val="000965B1"/>
    <w:rsid w:val="0009660C"/>
    <w:rsid w:val="00096A85"/>
    <w:rsid w:val="000979AA"/>
    <w:rsid w:val="000979E7"/>
    <w:rsid w:val="00097D24"/>
    <w:rsid w:val="00097FA7"/>
    <w:rsid w:val="000A0495"/>
    <w:rsid w:val="000A0583"/>
    <w:rsid w:val="000A0D95"/>
    <w:rsid w:val="000A1169"/>
    <w:rsid w:val="000A127A"/>
    <w:rsid w:val="000A1783"/>
    <w:rsid w:val="000A1B3F"/>
    <w:rsid w:val="000A1C41"/>
    <w:rsid w:val="000A1EFA"/>
    <w:rsid w:val="000A2A64"/>
    <w:rsid w:val="000A2C89"/>
    <w:rsid w:val="000A2EB2"/>
    <w:rsid w:val="000A3B29"/>
    <w:rsid w:val="000A4126"/>
    <w:rsid w:val="000A420E"/>
    <w:rsid w:val="000A4297"/>
    <w:rsid w:val="000A4369"/>
    <w:rsid w:val="000A46D2"/>
    <w:rsid w:val="000A4A59"/>
    <w:rsid w:val="000A61AE"/>
    <w:rsid w:val="000A642C"/>
    <w:rsid w:val="000A64CF"/>
    <w:rsid w:val="000A66EF"/>
    <w:rsid w:val="000A6781"/>
    <w:rsid w:val="000A67D9"/>
    <w:rsid w:val="000A6CD8"/>
    <w:rsid w:val="000A6D43"/>
    <w:rsid w:val="000A7862"/>
    <w:rsid w:val="000A7AFB"/>
    <w:rsid w:val="000A7B89"/>
    <w:rsid w:val="000A7F7D"/>
    <w:rsid w:val="000B07FA"/>
    <w:rsid w:val="000B0A02"/>
    <w:rsid w:val="000B0AAB"/>
    <w:rsid w:val="000B0BC6"/>
    <w:rsid w:val="000B108F"/>
    <w:rsid w:val="000B11CF"/>
    <w:rsid w:val="000B1241"/>
    <w:rsid w:val="000B1566"/>
    <w:rsid w:val="000B1B11"/>
    <w:rsid w:val="000B1E66"/>
    <w:rsid w:val="000B2480"/>
    <w:rsid w:val="000B3918"/>
    <w:rsid w:val="000B3CA2"/>
    <w:rsid w:val="000B3E93"/>
    <w:rsid w:val="000B418F"/>
    <w:rsid w:val="000B4426"/>
    <w:rsid w:val="000B4840"/>
    <w:rsid w:val="000B4951"/>
    <w:rsid w:val="000B4EA1"/>
    <w:rsid w:val="000B5AEA"/>
    <w:rsid w:val="000B5B49"/>
    <w:rsid w:val="000B5EA8"/>
    <w:rsid w:val="000B6345"/>
    <w:rsid w:val="000B674A"/>
    <w:rsid w:val="000B6833"/>
    <w:rsid w:val="000B6B6D"/>
    <w:rsid w:val="000B71E3"/>
    <w:rsid w:val="000C05C9"/>
    <w:rsid w:val="000C0EAB"/>
    <w:rsid w:val="000C12E1"/>
    <w:rsid w:val="000C12F6"/>
    <w:rsid w:val="000C1C81"/>
    <w:rsid w:val="000C233F"/>
    <w:rsid w:val="000C2EE3"/>
    <w:rsid w:val="000C3FAD"/>
    <w:rsid w:val="000C41E1"/>
    <w:rsid w:val="000C4A9A"/>
    <w:rsid w:val="000C5539"/>
    <w:rsid w:val="000C6299"/>
    <w:rsid w:val="000C63A7"/>
    <w:rsid w:val="000C717F"/>
    <w:rsid w:val="000C761F"/>
    <w:rsid w:val="000D0F30"/>
    <w:rsid w:val="000D14D1"/>
    <w:rsid w:val="000D16D7"/>
    <w:rsid w:val="000D1CC3"/>
    <w:rsid w:val="000D1D37"/>
    <w:rsid w:val="000D1D9B"/>
    <w:rsid w:val="000D2121"/>
    <w:rsid w:val="000D2254"/>
    <w:rsid w:val="000D2526"/>
    <w:rsid w:val="000D2D10"/>
    <w:rsid w:val="000D2D2F"/>
    <w:rsid w:val="000D339F"/>
    <w:rsid w:val="000D3A42"/>
    <w:rsid w:val="000D420B"/>
    <w:rsid w:val="000D4847"/>
    <w:rsid w:val="000D5029"/>
    <w:rsid w:val="000D547C"/>
    <w:rsid w:val="000D558A"/>
    <w:rsid w:val="000D5CB4"/>
    <w:rsid w:val="000D5CE8"/>
    <w:rsid w:val="000D6161"/>
    <w:rsid w:val="000D64C7"/>
    <w:rsid w:val="000D6680"/>
    <w:rsid w:val="000D7378"/>
    <w:rsid w:val="000D7781"/>
    <w:rsid w:val="000D7B23"/>
    <w:rsid w:val="000D7E86"/>
    <w:rsid w:val="000E03E2"/>
    <w:rsid w:val="000E0E75"/>
    <w:rsid w:val="000E0F73"/>
    <w:rsid w:val="000E11B0"/>
    <w:rsid w:val="000E15AE"/>
    <w:rsid w:val="000E1971"/>
    <w:rsid w:val="000E2601"/>
    <w:rsid w:val="000E29AD"/>
    <w:rsid w:val="000E2D5F"/>
    <w:rsid w:val="000E2ED0"/>
    <w:rsid w:val="000E337A"/>
    <w:rsid w:val="000E34DC"/>
    <w:rsid w:val="000E3993"/>
    <w:rsid w:val="000E3D75"/>
    <w:rsid w:val="000E4527"/>
    <w:rsid w:val="000E490D"/>
    <w:rsid w:val="000E4AE3"/>
    <w:rsid w:val="000E52A7"/>
    <w:rsid w:val="000E5371"/>
    <w:rsid w:val="000E56BB"/>
    <w:rsid w:val="000E6432"/>
    <w:rsid w:val="000E6A19"/>
    <w:rsid w:val="000E6F28"/>
    <w:rsid w:val="000E7087"/>
    <w:rsid w:val="000E73D9"/>
    <w:rsid w:val="000E7427"/>
    <w:rsid w:val="000E7786"/>
    <w:rsid w:val="000F09EB"/>
    <w:rsid w:val="000F20A2"/>
    <w:rsid w:val="000F2360"/>
    <w:rsid w:val="000F2A14"/>
    <w:rsid w:val="000F2ADE"/>
    <w:rsid w:val="000F30E1"/>
    <w:rsid w:val="000F3E7F"/>
    <w:rsid w:val="000F43C7"/>
    <w:rsid w:val="000F4404"/>
    <w:rsid w:val="000F4696"/>
    <w:rsid w:val="000F4FD0"/>
    <w:rsid w:val="000F53BD"/>
    <w:rsid w:val="000F64C9"/>
    <w:rsid w:val="000F686B"/>
    <w:rsid w:val="000F6A63"/>
    <w:rsid w:val="000F6E5C"/>
    <w:rsid w:val="000F7461"/>
    <w:rsid w:val="00100164"/>
    <w:rsid w:val="0010044F"/>
    <w:rsid w:val="001006C9"/>
    <w:rsid w:val="00100CAC"/>
    <w:rsid w:val="00100E43"/>
    <w:rsid w:val="001016D7"/>
    <w:rsid w:val="001016DF"/>
    <w:rsid w:val="0010321A"/>
    <w:rsid w:val="0010349F"/>
    <w:rsid w:val="0010449B"/>
    <w:rsid w:val="0010490F"/>
    <w:rsid w:val="00104C36"/>
    <w:rsid w:val="00104FFC"/>
    <w:rsid w:val="0010581F"/>
    <w:rsid w:val="00105A8D"/>
    <w:rsid w:val="00105C12"/>
    <w:rsid w:val="001063BA"/>
    <w:rsid w:val="00106532"/>
    <w:rsid w:val="00106777"/>
    <w:rsid w:val="001070A4"/>
    <w:rsid w:val="0010748D"/>
    <w:rsid w:val="001079D9"/>
    <w:rsid w:val="00107B42"/>
    <w:rsid w:val="00107BCB"/>
    <w:rsid w:val="00107D12"/>
    <w:rsid w:val="001106C7"/>
    <w:rsid w:val="001107B2"/>
    <w:rsid w:val="00111070"/>
    <w:rsid w:val="00111E23"/>
    <w:rsid w:val="0011224D"/>
    <w:rsid w:val="00112398"/>
    <w:rsid w:val="001125F3"/>
    <w:rsid w:val="001127F5"/>
    <w:rsid w:val="00113539"/>
    <w:rsid w:val="001137BE"/>
    <w:rsid w:val="00113C7D"/>
    <w:rsid w:val="00113E44"/>
    <w:rsid w:val="00113F8D"/>
    <w:rsid w:val="00114AD2"/>
    <w:rsid w:val="00114B77"/>
    <w:rsid w:val="00115887"/>
    <w:rsid w:val="00115CE8"/>
    <w:rsid w:val="00115EAD"/>
    <w:rsid w:val="00116347"/>
    <w:rsid w:val="00116C2B"/>
    <w:rsid w:val="00117B49"/>
    <w:rsid w:val="00120111"/>
    <w:rsid w:val="001203C7"/>
    <w:rsid w:val="00120807"/>
    <w:rsid w:val="00120894"/>
    <w:rsid w:val="00120DEA"/>
    <w:rsid w:val="00121087"/>
    <w:rsid w:val="00121D5C"/>
    <w:rsid w:val="00121FBD"/>
    <w:rsid w:val="001221FE"/>
    <w:rsid w:val="001224BE"/>
    <w:rsid w:val="00122A2A"/>
    <w:rsid w:val="0012307E"/>
    <w:rsid w:val="001231E4"/>
    <w:rsid w:val="0012320E"/>
    <w:rsid w:val="0012324B"/>
    <w:rsid w:val="00123372"/>
    <w:rsid w:val="00123B89"/>
    <w:rsid w:val="00123E64"/>
    <w:rsid w:val="00124910"/>
    <w:rsid w:val="00124B37"/>
    <w:rsid w:val="0012529A"/>
    <w:rsid w:val="00125A5A"/>
    <w:rsid w:val="00125B40"/>
    <w:rsid w:val="00126784"/>
    <w:rsid w:val="00126ACC"/>
    <w:rsid w:val="00127307"/>
    <w:rsid w:val="00127B18"/>
    <w:rsid w:val="00127B56"/>
    <w:rsid w:val="00127E75"/>
    <w:rsid w:val="00130328"/>
    <w:rsid w:val="001304BB"/>
    <w:rsid w:val="00130CBF"/>
    <w:rsid w:val="001310DC"/>
    <w:rsid w:val="0013193C"/>
    <w:rsid w:val="00131D0F"/>
    <w:rsid w:val="00131EFC"/>
    <w:rsid w:val="00132A79"/>
    <w:rsid w:val="00132FB8"/>
    <w:rsid w:val="0013331A"/>
    <w:rsid w:val="001334C7"/>
    <w:rsid w:val="00133701"/>
    <w:rsid w:val="00133E2E"/>
    <w:rsid w:val="001342D6"/>
    <w:rsid w:val="0013469B"/>
    <w:rsid w:val="00134706"/>
    <w:rsid w:val="00134D3E"/>
    <w:rsid w:val="00134D70"/>
    <w:rsid w:val="001350C4"/>
    <w:rsid w:val="001355D3"/>
    <w:rsid w:val="00135889"/>
    <w:rsid w:val="00135D5E"/>
    <w:rsid w:val="00136209"/>
    <w:rsid w:val="0013706E"/>
    <w:rsid w:val="00137105"/>
    <w:rsid w:val="0013714A"/>
    <w:rsid w:val="00137685"/>
    <w:rsid w:val="00140051"/>
    <w:rsid w:val="001403FE"/>
    <w:rsid w:val="00140A15"/>
    <w:rsid w:val="00140B2E"/>
    <w:rsid w:val="00140F0E"/>
    <w:rsid w:val="00141693"/>
    <w:rsid w:val="001417E2"/>
    <w:rsid w:val="001417FF"/>
    <w:rsid w:val="001418D0"/>
    <w:rsid w:val="001419C7"/>
    <w:rsid w:val="00141BFB"/>
    <w:rsid w:val="00141EC9"/>
    <w:rsid w:val="0014342B"/>
    <w:rsid w:val="00143A1E"/>
    <w:rsid w:val="00143EEE"/>
    <w:rsid w:val="00144464"/>
    <w:rsid w:val="001444FF"/>
    <w:rsid w:val="00144773"/>
    <w:rsid w:val="00144791"/>
    <w:rsid w:val="00144B0E"/>
    <w:rsid w:val="00144DB3"/>
    <w:rsid w:val="0014517D"/>
    <w:rsid w:val="001451AD"/>
    <w:rsid w:val="001453D6"/>
    <w:rsid w:val="00145507"/>
    <w:rsid w:val="00145EDA"/>
    <w:rsid w:val="00146008"/>
    <w:rsid w:val="0014670F"/>
    <w:rsid w:val="0014671F"/>
    <w:rsid w:val="00146997"/>
    <w:rsid w:val="00146B4D"/>
    <w:rsid w:val="00146D3B"/>
    <w:rsid w:val="001476E6"/>
    <w:rsid w:val="001479A8"/>
    <w:rsid w:val="001479FA"/>
    <w:rsid w:val="00147BBD"/>
    <w:rsid w:val="00147D00"/>
    <w:rsid w:val="00150076"/>
    <w:rsid w:val="00150743"/>
    <w:rsid w:val="00150850"/>
    <w:rsid w:val="00150B30"/>
    <w:rsid w:val="00150D66"/>
    <w:rsid w:val="00150E74"/>
    <w:rsid w:val="00151179"/>
    <w:rsid w:val="001513CB"/>
    <w:rsid w:val="00151D79"/>
    <w:rsid w:val="0015234D"/>
    <w:rsid w:val="00152392"/>
    <w:rsid w:val="00152534"/>
    <w:rsid w:val="00152EA7"/>
    <w:rsid w:val="00153017"/>
    <w:rsid w:val="00153413"/>
    <w:rsid w:val="001534F5"/>
    <w:rsid w:val="00153846"/>
    <w:rsid w:val="0015385A"/>
    <w:rsid w:val="0015391A"/>
    <w:rsid w:val="0015396C"/>
    <w:rsid w:val="00153A6D"/>
    <w:rsid w:val="00153B80"/>
    <w:rsid w:val="00154349"/>
    <w:rsid w:val="001557EA"/>
    <w:rsid w:val="00155A6B"/>
    <w:rsid w:val="0015611C"/>
    <w:rsid w:val="00156153"/>
    <w:rsid w:val="001566B1"/>
    <w:rsid w:val="00157AAB"/>
    <w:rsid w:val="00157D9C"/>
    <w:rsid w:val="00157F4E"/>
    <w:rsid w:val="0016039A"/>
    <w:rsid w:val="0016089C"/>
    <w:rsid w:val="0016096B"/>
    <w:rsid w:val="001609D2"/>
    <w:rsid w:val="00160B94"/>
    <w:rsid w:val="0016134A"/>
    <w:rsid w:val="001614A2"/>
    <w:rsid w:val="00161E05"/>
    <w:rsid w:val="001622F9"/>
    <w:rsid w:val="00162789"/>
    <w:rsid w:val="00162811"/>
    <w:rsid w:val="00162AD0"/>
    <w:rsid w:val="00162C87"/>
    <w:rsid w:val="00162DF0"/>
    <w:rsid w:val="00163831"/>
    <w:rsid w:val="00163882"/>
    <w:rsid w:val="00163CC0"/>
    <w:rsid w:val="00163D62"/>
    <w:rsid w:val="00163D8D"/>
    <w:rsid w:val="00164182"/>
    <w:rsid w:val="00165736"/>
    <w:rsid w:val="001659E7"/>
    <w:rsid w:val="00165FB9"/>
    <w:rsid w:val="0016617E"/>
    <w:rsid w:val="0016642C"/>
    <w:rsid w:val="00166658"/>
    <w:rsid w:val="0016674B"/>
    <w:rsid w:val="00166F36"/>
    <w:rsid w:val="001671C4"/>
    <w:rsid w:val="00167217"/>
    <w:rsid w:val="0016755D"/>
    <w:rsid w:val="0016778A"/>
    <w:rsid w:val="00167C30"/>
    <w:rsid w:val="001702BB"/>
    <w:rsid w:val="001706A9"/>
    <w:rsid w:val="001707C2"/>
    <w:rsid w:val="00170E43"/>
    <w:rsid w:val="00171BA1"/>
    <w:rsid w:val="00171EF9"/>
    <w:rsid w:val="00172426"/>
    <w:rsid w:val="0017247A"/>
    <w:rsid w:val="001725EA"/>
    <w:rsid w:val="00172661"/>
    <w:rsid w:val="00172D1F"/>
    <w:rsid w:val="00172F8A"/>
    <w:rsid w:val="001735B2"/>
    <w:rsid w:val="00174051"/>
    <w:rsid w:val="00174321"/>
    <w:rsid w:val="001743D8"/>
    <w:rsid w:val="001748C0"/>
    <w:rsid w:val="00174E97"/>
    <w:rsid w:val="00174EC3"/>
    <w:rsid w:val="00175691"/>
    <w:rsid w:val="0017582E"/>
    <w:rsid w:val="001760EB"/>
    <w:rsid w:val="00176822"/>
    <w:rsid w:val="00176EC7"/>
    <w:rsid w:val="0017793D"/>
    <w:rsid w:val="00180598"/>
    <w:rsid w:val="0018065C"/>
    <w:rsid w:val="00180848"/>
    <w:rsid w:val="00180A05"/>
    <w:rsid w:val="00180A6C"/>
    <w:rsid w:val="00180B35"/>
    <w:rsid w:val="00180DC6"/>
    <w:rsid w:val="00180E3D"/>
    <w:rsid w:val="001812ED"/>
    <w:rsid w:val="00181574"/>
    <w:rsid w:val="0018164C"/>
    <w:rsid w:val="001819CF"/>
    <w:rsid w:val="00181F06"/>
    <w:rsid w:val="00182D21"/>
    <w:rsid w:val="00182FD2"/>
    <w:rsid w:val="00183211"/>
    <w:rsid w:val="00183481"/>
    <w:rsid w:val="001835BA"/>
    <w:rsid w:val="00183FE1"/>
    <w:rsid w:val="001846EE"/>
    <w:rsid w:val="00184CDC"/>
    <w:rsid w:val="0018500F"/>
    <w:rsid w:val="0018517F"/>
    <w:rsid w:val="00185A0C"/>
    <w:rsid w:val="00186071"/>
    <w:rsid w:val="0018614C"/>
    <w:rsid w:val="001867E0"/>
    <w:rsid w:val="00186A38"/>
    <w:rsid w:val="00187318"/>
    <w:rsid w:val="001873E6"/>
    <w:rsid w:val="001912F7"/>
    <w:rsid w:val="00191CF3"/>
    <w:rsid w:val="00192E82"/>
    <w:rsid w:val="001937BC"/>
    <w:rsid w:val="00193865"/>
    <w:rsid w:val="0019582D"/>
    <w:rsid w:val="00195F9B"/>
    <w:rsid w:val="001960F9"/>
    <w:rsid w:val="00196187"/>
    <w:rsid w:val="001963E8"/>
    <w:rsid w:val="00196524"/>
    <w:rsid w:val="001968CB"/>
    <w:rsid w:val="001971A8"/>
    <w:rsid w:val="001975DE"/>
    <w:rsid w:val="00197853"/>
    <w:rsid w:val="001A010A"/>
    <w:rsid w:val="001A0474"/>
    <w:rsid w:val="001A0E1D"/>
    <w:rsid w:val="001A0E28"/>
    <w:rsid w:val="001A0EB1"/>
    <w:rsid w:val="001A14A2"/>
    <w:rsid w:val="001A2019"/>
    <w:rsid w:val="001A2EC9"/>
    <w:rsid w:val="001A2EFF"/>
    <w:rsid w:val="001A2FF4"/>
    <w:rsid w:val="001A3502"/>
    <w:rsid w:val="001A35A3"/>
    <w:rsid w:val="001A36A3"/>
    <w:rsid w:val="001A3CB5"/>
    <w:rsid w:val="001A3CD9"/>
    <w:rsid w:val="001A3DA2"/>
    <w:rsid w:val="001A3FA9"/>
    <w:rsid w:val="001A432B"/>
    <w:rsid w:val="001A485B"/>
    <w:rsid w:val="001A4EA2"/>
    <w:rsid w:val="001A60A2"/>
    <w:rsid w:val="001A6F81"/>
    <w:rsid w:val="001A73C3"/>
    <w:rsid w:val="001A7E38"/>
    <w:rsid w:val="001B006F"/>
    <w:rsid w:val="001B007B"/>
    <w:rsid w:val="001B00A3"/>
    <w:rsid w:val="001B02A6"/>
    <w:rsid w:val="001B034D"/>
    <w:rsid w:val="001B0BC0"/>
    <w:rsid w:val="001B0C7B"/>
    <w:rsid w:val="001B129E"/>
    <w:rsid w:val="001B1922"/>
    <w:rsid w:val="001B1FBE"/>
    <w:rsid w:val="001B21E3"/>
    <w:rsid w:val="001B2DD9"/>
    <w:rsid w:val="001B3863"/>
    <w:rsid w:val="001B422E"/>
    <w:rsid w:val="001B4E9C"/>
    <w:rsid w:val="001B61E9"/>
    <w:rsid w:val="001B646B"/>
    <w:rsid w:val="001B65EA"/>
    <w:rsid w:val="001B67B7"/>
    <w:rsid w:val="001B6827"/>
    <w:rsid w:val="001B68CF"/>
    <w:rsid w:val="001B6952"/>
    <w:rsid w:val="001B7113"/>
    <w:rsid w:val="001B73FC"/>
    <w:rsid w:val="001C00F4"/>
    <w:rsid w:val="001C07F7"/>
    <w:rsid w:val="001C1AF4"/>
    <w:rsid w:val="001C1F54"/>
    <w:rsid w:val="001C20B4"/>
    <w:rsid w:val="001C282B"/>
    <w:rsid w:val="001C3B69"/>
    <w:rsid w:val="001C4126"/>
    <w:rsid w:val="001C4D64"/>
    <w:rsid w:val="001C4F53"/>
    <w:rsid w:val="001C5457"/>
    <w:rsid w:val="001C560F"/>
    <w:rsid w:val="001C5CD9"/>
    <w:rsid w:val="001C64C3"/>
    <w:rsid w:val="001C6A32"/>
    <w:rsid w:val="001C6B26"/>
    <w:rsid w:val="001C6BA7"/>
    <w:rsid w:val="001C7F8F"/>
    <w:rsid w:val="001C7F94"/>
    <w:rsid w:val="001D0310"/>
    <w:rsid w:val="001D03E7"/>
    <w:rsid w:val="001D0DE4"/>
    <w:rsid w:val="001D187E"/>
    <w:rsid w:val="001D1B7E"/>
    <w:rsid w:val="001D220D"/>
    <w:rsid w:val="001D343D"/>
    <w:rsid w:val="001D4257"/>
    <w:rsid w:val="001D4738"/>
    <w:rsid w:val="001D4786"/>
    <w:rsid w:val="001D4AA1"/>
    <w:rsid w:val="001D4C12"/>
    <w:rsid w:val="001D5283"/>
    <w:rsid w:val="001D6182"/>
    <w:rsid w:val="001D635B"/>
    <w:rsid w:val="001D7464"/>
    <w:rsid w:val="001D7A63"/>
    <w:rsid w:val="001E0502"/>
    <w:rsid w:val="001E2A42"/>
    <w:rsid w:val="001E3BC7"/>
    <w:rsid w:val="001E3DEA"/>
    <w:rsid w:val="001E40E4"/>
    <w:rsid w:val="001E52C0"/>
    <w:rsid w:val="001E5393"/>
    <w:rsid w:val="001E561B"/>
    <w:rsid w:val="001E6A65"/>
    <w:rsid w:val="001E6EC2"/>
    <w:rsid w:val="001E6FAE"/>
    <w:rsid w:val="001E72F5"/>
    <w:rsid w:val="001E744D"/>
    <w:rsid w:val="001E7756"/>
    <w:rsid w:val="001E7D99"/>
    <w:rsid w:val="001F0095"/>
    <w:rsid w:val="001F1FEF"/>
    <w:rsid w:val="001F2182"/>
    <w:rsid w:val="001F2656"/>
    <w:rsid w:val="001F2666"/>
    <w:rsid w:val="001F3BC9"/>
    <w:rsid w:val="001F3F91"/>
    <w:rsid w:val="001F4113"/>
    <w:rsid w:val="001F4146"/>
    <w:rsid w:val="001F4F4E"/>
    <w:rsid w:val="001F57DB"/>
    <w:rsid w:val="001F5C21"/>
    <w:rsid w:val="001F6935"/>
    <w:rsid w:val="001F6A33"/>
    <w:rsid w:val="001F6E4D"/>
    <w:rsid w:val="001F7554"/>
    <w:rsid w:val="001F7E5B"/>
    <w:rsid w:val="002003F5"/>
    <w:rsid w:val="00200710"/>
    <w:rsid w:val="00201867"/>
    <w:rsid w:val="0020196F"/>
    <w:rsid w:val="00202257"/>
    <w:rsid w:val="00202699"/>
    <w:rsid w:val="0020286A"/>
    <w:rsid w:val="00202A1D"/>
    <w:rsid w:val="00202DF4"/>
    <w:rsid w:val="002031B7"/>
    <w:rsid w:val="002036F6"/>
    <w:rsid w:val="00203983"/>
    <w:rsid w:val="00203F77"/>
    <w:rsid w:val="00204795"/>
    <w:rsid w:val="002048D1"/>
    <w:rsid w:val="00204AEC"/>
    <w:rsid w:val="00204B1E"/>
    <w:rsid w:val="00204F95"/>
    <w:rsid w:val="00204FB1"/>
    <w:rsid w:val="00205044"/>
    <w:rsid w:val="00205809"/>
    <w:rsid w:val="0020584A"/>
    <w:rsid w:val="00206016"/>
    <w:rsid w:val="002065EE"/>
    <w:rsid w:val="00206BD7"/>
    <w:rsid w:val="00206DFD"/>
    <w:rsid w:val="00207059"/>
    <w:rsid w:val="00207270"/>
    <w:rsid w:val="002072B2"/>
    <w:rsid w:val="00207857"/>
    <w:rsid w:val="00207A59"/>
    <w:rsid w:val="00207C2B"/>
    <w:rsid w:val="00207F3A"/>
    <w:rsid w:val="002101BC"/>
    <w:rsid w:val="00210B1A"/>
    <w:rsid w:val="00210B6E"/>
    <w:rsid w:val="00210C18"/>
    <w:rsid w:val="00210DA1"/>
    <w:rsid w:val="002114C5"/>
    <w:rsid w:val="00211560"/>
    <w:rsid w:val="00211CD0"/>
    <w:rsid w:val="00211DEC"/>
    <w:rsid w:val="00212636"/>
    <w:rsid w:val="00212F0F"/>
    <w:rsid w:val="0021310C"/>
    <w:rsid w:val="0021343C"/>
    <w:rsid w:val="002134D4"/>
    <w:rsid w:val="00213E3A"/>
    <w:rsid w:val="00214390"/>
    <w:rsid w:val="00214826"/>
    <w:rsid w:val="00215B25"/>
    <w:rsid w:val="00215E24"/>
    <w:rsid w:val="00216009"/>
    <w:rsid w:val="0021647C"/>
    <w:rsid w:val="002166A8"/>
    <w:rsid w:val="00216D86"/>
    <w:rsid w:val="00217D63"/>
    <w:rsid w:val="0022041F"/>
    <w:rsid w:val="002204B0"/>
    <w:rsid w:val="00220C6F"/>
    <w:rsid w:val="002211F5"/>
    <w:rsid w:val="0022160D"/>
    <w:rsid w:val="0022186B"/>
    <w:rsid w:val="00221C28"/>
    <w:rsid w:val="0022233B"/>
    <w:rsid w:val="00222510"/>
    <w:rsid w:val="00222A86"/>
    <w:rsid w:val="00222C2D"/>
    <w:rsid w:val="00222C48"/>
    <w:rsid w:val="00222CF9"/>
    <w:rsid w:val="00223727"/>
    <w:rsid w:val="00223882"/>
    <w:rsid w:val="00223C44"/>
    <w:rsid w:val="00223E86"/>
    <w:rsid w:val="00225545"/>
    <w:rsid w:val="00225677"/>
    <w:rsid w:val="00225CF7"/>
    <w:rsid w:val="0022610C"/>
    <w:rsid w:val="002262A0"/>
    <w:rsid w:val="00226653"/>
    <w:rsid w:val="002266DA"/>
    <w:rsid w:val="0022696B"/>
    <w:rsid w:val="00226EEA"/>
    <w:rsid w:val="00227211"/>
    <w:rsid w:val="002278BF"/>
    <w:rsid w:val="002279BB"/>
    <w:rsid w:val="00227C93"/>
    <w:rsid w:val="00227E72"/>
    <w:rsid w:val="00227F40"/>
    <w:rsid w:val="00227F77"/>
    <w:rsid w:val="0023038D"/>
    <w:rsid w:val="002310F1"/>
    <w:rsid w:val="0023171A"/>
    <w:rsid w:val="002319ED"/>
    <w:rsid w:val="00231C2D"/>
    <w:rsid w:val="00232235"/>
    <w:rsid w:val="00232439"/>
    <w:rsid w:val="00232472"/>
    <w:rsid w:val="00232994"/>
    <w:rsid w:val="00232C13"/>
    <w:rsid w:val="0023344D"/>
    <w:rsid w:val="002342B1"/>
    <w:rsid w:val="0023446B"/>
    <w:rsid w:val="002349C9"/>
    <w:rsid w:val="002349E3"/>
    <w:rsid w:val="00234F65"/>
    <w:rsid w:val="00235029"/>
    <w:rsid w:val="002350C7"/>
    <w:rsid w:val="0023514B"/>
    <w:rsid w:val="00235373"/>
    <w:rsid w:val="00235713"/>
    <w:rsid w:val="00235755"/>
    <w:rsid w:val="00235765"/>
    <w:rsid w:val="00235C5B"/>
    <w:rsid w:val="00236426"/>
    <w:rsid w:val="00236641"/>
    <w:rsid w:val="00236C35"/>
    <w:rsid w:val="00237031"/>
    <w:rsid w:val="00237C20"/>
    <w:rsid w:val="002400C1"/>
    <w:rsid w:val="00240B31"/>
    <w:rsid w:val="00240D9F"/>
    <w:rsid w:val="00241820"/>
    <w:rsid w:val="0024344A"/>
    <w:rsid w:val="002434F0"/>
    <w:rsid w:val="002435C7"/>
    <w:rsid w:val="00243876"/>
    <w:rsid w:val="00243BD2"/>
    <w:rsid w:val="002445FD"/>
    <w:rsid w:val="00245168"/>
    <w:rsid w:val="0024620E"/>
    <w:rsid w:val="0024671C"/>
    <w:rsid w:val="002467F6"/>
    <w:rsid w:val="00246991"/>
    <w:rsid w:val="00246FC9"/>
    <w:rsid w:val="00247357"/>
    <w:rsid w:val="00247390"/>
    <w:rsid w:val="002478C7"/>
    <w:rsid w:val="0025061B"/>
    <w:rsid w:val="002508D3"/>
    <w:rsid w:val="00250A22"/>
    <w:rsid w:val="00251909"/>
    <w:rsid w:val="00251ACF"/>
    <w:rsid w:val="00251AEF"/>
    <w:rsid w:val="00251BF2"/>
    <w:rsid w:val="00251C99"/>
    <w:rsid w:val="0025258A"/>
    <w:rsid w:val="002529F1"/>
    <w:rsid w:val="00252FB1"/>
    <w:rsid w:val="00253F95"/>
    <w:rsid w:val="00254543"/>
    <w:rsid w:val="00254738"/>
    <w:rsid w:val="0025484C"/>
    <w:rsid w:val="00254ACA"/>
    <w:rsid w:val="00254CE6"/>
    <w:rsid w:val="0025502B"/>
    <w:rsid w:val="00255644"/>
    <w:rsid w:val="0025595C"/>
    <w:rsid w:val="00255977"/>
    <w:rsid w:val="00256DAE"/>
    <w:rsid w:val="00256EFB"/>
    <w:rsid w:val="0025771D"/>
    <w:rsid w:val="00257A3D"/>
    <w:rsid w:val="00260371"/>
    <w:rsid w:val="0026080B"/>
    <w:rsid w:val="00260B56"/>
    <w:rsid w:val="00260FD1"/>
    <w:rsid w:val="002612E7"/>
    <w:rsid w:val="00261A95"/>
    <w:rsid w:val="00261CDB"/>
    <w:rsid w:val="0026203A"/>
    <w:rsid w:val="00262298"/>
    <w:rsid w:val="00262731"/>
    <w:rsid w:val="00262764"/>
    <w:rsid w:val="002628BB"/>
    <w:rsid w:val="00262991"/>
    <w:rsid w:val="00262FF3"/>
    <w:rsid w:val="00263422"/>
    <w:rsid w:val="002638E4"/>
    <w:rsid w:val="00263EAA"/>
    <w:rsid w:val="0026421B"/>
    <w:rsid w:val="00264946"/>
    <w:rsid w:val="00264C96"/>
    <w:rsid w:val="002659D0"/>
    <w:rsid w:val="00265E5B"/>
    <w:rsid w:val="00265F05"/>
    <w:rsid w:val="00266151"/>
    <w:rsid w:val="002662DD"/>
    <w:rsid w:val="00267D91"/>
    <w:rsid w:val="00270605"/>
    <w:rsid w:val="002707D0"/>
    <w:rsid w:val="00270828"/>
    <w:rsid w:val="00270894"/>
    <w:rsid w:val="002709C9"/>
    <w:rsid w:val="00270E42"/>
    <w:rsid w:val="00271E48"/>
    <w:rsid w:val="002720C2"/>
    <w:rsid w:val="0027271D"/>
    <w:rsid w:val="00272D44"/>
    <w:rsid w:val="002733B5"/>
    <w:rsid w:val="00273B4D"/>
    <w:rsid w:val="00273FA2"/>
    <w:rsid w:val="00274710"/>
    <w:rsid w:val="002747A1"/>
    <w:rsid w:val="002752C4"/>
    <w:rsid w:val="00275A6E"/>
    <w:rsid w:val="00275DDE"/>
    <w:rsid w:val="0027630C"/>
    <w:rsid w:val="0027724D"/>
    <w:rsid w:val="002773DF"/>
    <w:rsid w:val="00277652"/>
    <w:rsid w:val="002805A2"/>
    <w:rsid w:val="00280750"/>
    <w:rsid w:val="00280C67"/>
    <w:rsid w:val="00280CB8"/>
    <w:rsid w:val="00280F91"/>
    <w:rsid w:val="0028168F"/>
    <w:rsid w:val="00282519"/>
    <w:rsid w:val="002829CE"/>
    <w:rsid w:val="00282A05"/>
    <w:rsid w:val="00283F08"/>
    <w:rsid w:val="0028424F"/>
    <w:rsid w:val="00284CD7"/>
    <w:rsid w:val="00284D92"/>
    <w:rsid w:val="00285944"/>
    <w:rsid w:val="00285B4A"/>
    <w:rsid w:val="00285F89"/>
    <w:rsid w:val="00286C38"/>
    <w:rsid w:val="00287235"/>
    <w:rsid w:val="00287471"/>
    <w:rsid w:val="00287EDF"/>
    <w:rsid w:val="00290340"/>
    <w:rsid w:val="00290787"/>
    <w:rsid w:val="00290C97"/>
    <w:rsid w:val="00290CAF"/>
    <w:rsid w:val="00290E40"/>
    <w:rsid w:val="00291DE3"/>
    <w:rsid w:val="00292CBA"/>
    <w:rsid w:val="00293A9A"/>
    <w:rsid w:val="00293F55"/>
    <w:rsid w:val="002947C7"/>
    <w:rsid w:val="00294CD3"/>
    <w:rsid w:val="00294E3E"/>
    <w:rsid w:val="00294EC4"/>
    <w:rsid w:val="00295003"/>
    <w:rsid w:val="002950EC"/>
    <w:rsid w:val="002952E9"/>
    <w:rsid w:val="0029582B"/>
    <w:rsid w:val="00295F37"/>
    <w:rsid w:val="00296482"/>
    <w:rsid w:val="00296818"/>
    <w:rsid w:val="00296A8B"/>
    <w:rsid w:val="00296DB2"/>
    <w:rsid w:val="00297806"/>
    <w:rsid w:val="002978AD"/>
    <w:rsid w:val="002A0715"/>
    <w:rsid w:val="002A079E"/>
    <w:rsid w:val="002A0DB6"/>
    <w:rsid w:val="002A11EC"/>
    <w:rsid w:val="002A1A8B"/>
    <w:rsid w:val="002A1F5B"/>
    <w:rsid w:val="002A1FF0"/>
    <w:rsid w:val="002A24E7"/>
    <w:rsid w:val="002A2E1E"/>
    <w:rsid w:val="002A300C"/>
    <w:rsid w:val="002A37E7"/>
    <w:rsid w:val="002A42D2"/>
    <w:rsid w:val="002A49A6"/>
    <w:rsid w:val="002A4B0C"/>
    <w:rsid w:val="002A5392"/>
    <w:rsid w:val="002A53D9"/>
    <w:rsid w:val="002A56F2"/>
    <w:rsid w:val="002A58D8"/>
    <w:rsid w:val="002A5A89"/>
    <w:rsid w:val="002A616B"/>
    <w:rsid w:val="002A61BC"/>
    <w:rsid w:val="002A6321"/>
    <w:rsid w:val="002A63D5"/>
    <w:rsid w:val="002A6D7B"/>
    <w:rsid w:val="002A7121"/>
    <w:rsid w:val="002A772A"/>
    <w:rsid w:val="002A77B5"/>
    <w:rsid w:val="002A7D01"/>
    <w:rsid w:val="002A7E9D"/>
    <w:rsid w:val="002B0108"/>
    <w:rsid w:val="002B06DA"/>
    <w:rsid w:val="002B0A9B"/>
    <w:rsid w:val="002B0D64"/>
    <w:rsid w:val="002B2452"/>
    <w:rsid w:val="002B3519"/>
    <w:rsid w:val="002B35F9"/>
    <w:rsid w:val="002B402A"/>
    <w:rsid w:val="002B60C2"/>
    <w:rsid w:val="002B6240"/>
    <w:rsid w:val="002B6677"/>
    <w:rsid w:val="002B7023"/>
    <w:rsid w:val="002B7176"/>
    <w:rsid w:val="002B7262"/>
    <w:rsid w:val="002B7917"/>
    <w:rsid w:val="002B79BC"/>
    <w:rsid w:val="002C0166"/>
    <w:rsid w:val="002C028A"/>
    <w:rsid w:val="002C0EFB"/>
    <w:rsid w:val="002C15F5"/>
    <w:rsid w:val="002C1DA6"/>
    <w:rsid w:val="002C26F1"/>
    <w:rsid w:val="002C29E9"/>
    <w:rsid w:val="002C35E3"/>
    <w:rsid w:val="002C4672"/>
    <w:rsid w:val="002C48A0"/>
    <w:rsid w:val="002C4916"/>
    <w:rsid w:val="002C4964"/>
    <w:rsid w:val="002C4B2C"/>
    <w:rsid w:val="002C5059"/>
    <w:rsid w:val="002C59ED"/>
    <w:rsid w:val="002C5A8D"/>
    <w:rsid w:val="002C5AFB"/>
    <w:rsid w:val="002C5DAA"/>
    <w:rsid w:val="002C606B"/>
    <w:rsid w:val="002C6137"/>
    <w:rsid w:val="002C6381"/>
    <w:rsid w:val="002C63EF"/>
    <w:rsid w:val="002C64B0"/>
    <w:rsid w:val="002C690B"/>
    <w:rsid w:val="002C73A9"/>
    <w:rsid w:val="002D014A"/>
    <w:rsid w:val="002D0637"/>
    <w:rsid w:val="002D08EE"/>
    <w:rsid w:val="002D1066"/>
    <w:rsid w:val="002D1179"/>
    <w:rsid w:val="002D1691"/>
    <w:rsid w:val="002D1D75"/>
    <w:rsid w:val="002D222A"/>
    <w:rsid w:val="002D2D99"/>
    <w:rsid w:val="002D2FB3"/>
    <w:rsid w:val="002D3033"/>
    <w:rsid w:val="002D3600"/>
    <w:rsid w:val="002D5314"/>
    <w:rsid w:val="002D5373"/>
    <w:rsid w:val="002D53F5"/>
    <w:rsid w:val="002D56E1"/>
    <w:rsid w:val="002D5D71"/>
    <w:rsid w:val="002D5F37"/>
    <w:rsid w:val="002D6C7B"/>
    <w:rsid w:val="002D7090"/>
    <w:rsid w:val="002D72F1"/>
    <w:rsid w:val="002D760C"/>
    <w:rsid w:val="002D7B35"/>
    <w:rsid w:val="002E0123"/>
    <w:rsid w:val="002E01CB"/>
    <w:rsid w:val="002E03B3"/>
    <w:rsid w:val="002E054F"/>
    <w:rsid w:val="002E0684"/>
    <w:rsid w:val="002E1AB5"/>
    <w:rsid w:val="002E1B8F"/>
    <w:rsid w:val="002E1F57"/>
    <w:rsid w:val="002E2918"/>
    <w:rsid w:val="002E3A09"/>
    <w:rsid w:val="002E3A8C"/>
    <w:rsid w:val="002E3C38"/>
    <w:rsid w:val="002E4031"/>
    <w:rsid w:val="002E43D9"/>
    <w:rsid w:val="002E46F3"/>
    <w:rsid w:val="002E4A5A"/>
    <w:rsid w:val="002E4C83"/>
    <w:rsid w:val="002E4F37"/>
    <w:rsid w:val="002E5630"/>
    <w:rsid w:val="002E5ADD"/>
    <w:rsid w:val="002E5F4C"/>
    <w:rsid w:val="002E5FFA"/>
    <w:rsid w:val="002E66CD"/>
    <w:rsid w:val="002E7089"/>
    <w:rsid w:val="002E7A4C"/>
    <w:rsid w:val="002E7BA3"/>
    <w:rsid w:val="002E7DA1"/>
    <w:rsid w:val="002F0250"/>
    <w:rsid w:val="002F0568"/>
    <w:rsid w:val="002F07FC"/>
    <w:rsid w:val="002F0E9B"/>
    <w:rsid w:val="002F223D"/>
    <w:rsid w:val="002F246A"/>
    <w:rsid w:val="002F247F"/>
    <w:rsid w:val="002F2535"/>
    <w:rsid w:val="002F28AA"/>
    <w:rsid w:val="002F2D74"/>
    <w:rsid w:val="002F3DD5"/>
    <w:rsid w:val="002F3F51"/>
    <w:rsid w:val="002F4178"/>
    <w:rsid w:val="002F47D7"/>
    <w:rsid w:val="002F4F3F"/>
    <w:rsid w:val="002F4FBC"/>
    <w:rsid w:val="002F5120"/>
    <w:rsid w:val="002F541E"/>
    <w:rsid w:val="002F5696"/>
    <w:rsid w:val="002F59FC"/>
    <w:rsid w:val="002F5B65"/>
    <w:rsid w:val="002F650B"/>
    <w:rsid w:val="002F662E"/>
    <w:rsid w:val="002F6B11"/>
    <w:rsid w:val="002F6CE6"/>
    <w:rsid w:val="002F72A2"/>
    <w:rsid w:val="002F77D3"/>
    <w:rsid w:val="00300407"/>
    <w:rsid w:val="003008C6"/>
    <w:rsid w:val="00300ABC"/>
    <w:rsid w:val="00300BE4"/>
    <w:rsid w:val="00301976"/>
    <w:rsid w:val="003022E6"/>
    <w:rsid w:val="003023CE"/>
    <w:rsid w:val="00303B55"/>
    <w:rsid w:val="00303F4B"/>
    <w:rsid w:val="00304673"/>
    <w:rsid w:val="00304C47"/>
    <w:rsid w:val="00304FAE"/>
    <w:rsid w:val="00306D1B"/>
    <w:rsid w:val="00306FDB"/>
    <w:rsid w:val="00307877"/>
    <w:rsid w:val="00307CBB"/>
    <w:rsid w:val="00307D11"/>
    <w:rsid w:val="003107A0"/>
    <w:rsid w:val="003124E7"/>
    <w:rsid w:val="00312950"/>
    <w:rsid w:val="00312BF2"/>
    <w:rsid w:val="00313194"/>
    <w:rsid w:val="003137F2"/>
    <w:rsid w:val="00313E2F"/>
    <w:rsid w:val="003142A3"/>
    <w:rsid w:val="003146CE"/>
    <w:rsid w:val="00314C46"/>
    <w:rsid w:val="0031572C"/>
    <w:rsid w:val="0031578E"/>
    <w:rsid w:val="00315B98"/>
    <w:rsid w:val="00316164"/>
    <w:rsid w:val="00316ABD"/>
    <w:rsid w:val="00316B8B"/>
    <w:rsid w:val="00316ED1"/>
    <w:rsid w:val="003178E6"/>
    <w:rsid w:val="00317A55"/>
    <w:rsid w:val="00320189"/>
    <w:rsid w:val="0032049D"/>
    <w:rsid w:val="003206A0"/>
    <w:rsid w:val="00321970"/>
    <w:rsid w:val="00321BB2"/>
    <w:rsid w:val="00322184"/>
    <w:rsid w:val="00322766"/>
    <w:rsid w:val="00324382"/>
    <w:rsid w:val="00324405"/>
    <w:rsid w:val="003244E3"/>
    <w:rsid w:val="0032490C"/>
    <w:rsid w:val="00324CB2"/>
    <w:rsid w:val="00325125"/>
    <w:rsid w:val="003251FE"/>
    <w:rsid w:val="003252CD"/>
    <w:rsid w:val="00326036"/>
    <w:rsid w:val="0032637B"/>
    <w:rsid w:val="00326406"/>
    <w:rsid w:val="0032648F"/>
    <w:rsid w:val="003264FA"/>
    <w:rsid w:val="003268FA"/>
    <w:rsid w:val="00327528"/>
    <w:rsid w:val="00330069"/>
    <w:rsid w:val="00330B95"/>
    <w:rsid w:val="00331AA2"/>
    <w:rsid w:val="00331AC5"/>
    <w:rsid w:val="00331D44"/>
    <w:rsid w:val="00332007"/>
    <w:rsid w:val="0033224B"/>
    <w:rsid w:val="00332600"/>
    <w:rsid w:val="00333296"/>
    <w:rsid w:val="00333C88"/>
    <w:rsid w:val="00334048"/>
    <w:rsid w:val="0033477F"/>
    <w:rsid w:val="00334A17"/>
    <w:rsid w:val="00334DD4"/>
    <w:rsid w:val="0033589C"/>
    <w:rsid w:val="00335AEF"/>
    <w:rsid w:val="00335C61"/>
    <w:rsid w:val="00336015"/>
    <w:rsid w:val="003366D7"/>
    <w:rsid w:val="00336845"/>
    <w:rsid w:val="00336A45"/>
    <w:rsid w:val="00336E80"/>
    <w:rsid w:val="00337112"/>
    <w:rsid w:val="00337616"/>
    <w:rsid w:val="00337808"/>
    <w:rsid w:val="003378D1"/>
    <w:rsid w:val="00337B8A"/>
    <w:rsid w:val="00337D12"/>
    <w:rsid w:val="003409CD"/>
    <w:rsid w:val="00340D87"/>
    <w:rsid w:val="0034161F"/>
    <w:rsid w:val="0034177D"/>
    <w:rsid w:val="00341C92"/>
    <w:rsid w:val="003422A2"/>
    <w:rsid w:val="00342F57"/>
    <w:rsid w:val="00343156"/>
    <w:rsid w:val="0034393D"/>
    <w:rsid w:val="00344C25"/>
    <w:rsid w:val="00344ED6"/>
    <w:rsid w:val="00345377"/>
    <w:rsid w:val="00345397"/>
    <w:rsid w:val="00345791"/>
    <w:rsid w:val="00345EDF"/>
    <w:rsid w:val="003463DF"/>
    <w:rsid w:val="003472E5"/>
    <w:rsid w:val="00347D30"/>
    <w:rsid w:val="0035051A"/>
    <w:rsid w:val="00350D09"/>
    <w:rsid w:val="00351D1F"/>
    <w:rsid w:val="00351EA2"/>
    <w:rsid w:val="003520E5"/>
    <w:rsid w:val="003524AA"/>
    <w:rsid w:val="00352FB3"/>
    <w:rsid w:val="00353671"/>
    <w:rsid w:val="00353C7F"/>
    <w:rsid w:val="0035418D"/>
    <w:rsid w:val="00354700"/>
    <w:rsid w:val="00354793"/>
    <w:rsid w:val="00354A90"/>
    <w:rsid w:val="003555DF"/>
    <w:rsid w:val="003559D2"/>
    <w:rsid w:val="003561D2"/>
    <w:rsid w:val="0035689B"/>
    <w:rsid w:val="003568F4"/>
    <w:rsid w:val="00356B1E"/>
    <w:rsid w:val="00356D2F"/>
    <w:rsid w:val="003600D9"/>
    <w:rsid w:val="0036087D"/>
    <w:rsid w:val="003609D4"/>
    <w:rsid w:val="003609EE"/>
    <w:rsid w:val="003616B5"/>
    <w:rsid w:val="0036184E"/>
    <w:rsid w:val="00361CC6"/>
    <w:rsid w:val="003625BC"/>
    <w:rsid w:val="0036297B"/>
    <w:rsid w:val="00362F0A"/>
    <w:rsid w:val="003632B4"/>
    <w:rsid w:val="003633CA"/>
    <w:rsid w:val="00363532"/>
    <w:rsid w:val="00363A73"/>
    <w:rsid w:val="00363A76"/>
    <w:rsid w:val="00363D93"/>
    <w:rsid w:val="00363E6E"/>
    <w:rsid w:val="00364A0E"/>
    <w:rsid w:val="00364B9E"/>
    <w:rsid w:val="00365590"/>
    <w:rsid w:val="003656CB"/>
    <w:rsid w:val="00365CED"/>
    <w:rsid w:val="00366318"/>
    <w:rsid w:val="00366575"/>
    <w:rsid w:val="00366966"/>
    <w:rsid w:val="00366D5D"/>
    <w:rsid w:val="00367044"/>
    <w:rsid w:val="00367382"/>
    <w:rsid w:val="003677AD"/>
    <w:rsid w:val="00367825"/>
    <w:rsid w:val="00367E78"/>
    <w:rsid w:val="003700DB"/>
    <w:rsid w:val="00370D61"/>
    <w:rsid w:val="0037118B"/>
    <w:rsid w:val="00371509"/>
    <w:rsid w:val="00371B62"/>
    <w:rsid w:val="00371BB3"/>
    <w:rsid w:val="00371C40"/>
    <w:rsid w:val="00371E41"/>
    <w:rsid w:val="00372860"/>
    <w:rsid w:val="00372EFB"/>
    <w:rsid w:val="003731DA"/>
    <w:rsid w:val="00373683"/>
    <w:rsid w:val="00373A32"/>
    <w:rsid w:val="0037408B"/>
    <w:rsid w:val="00374963"/>
    <w:rsid w:val="00374C20"/>
    <w:rsid w:val="00374D62"/>
    <w:rsid w:val="00374DD9"/>
    <w:rsid w:val="00375431"/>
    <w:rsid w:val="003755F8"/>
    <w:rsid w:val="00375A99"/>
    <w:rsid w:val="00375A9D"/>
    <w:rsid w:val="00375E78"/>
    <w:rsid w:val="00376105"/>
    <w:rsid w:val="00376E0B"/>
    <w:rsid w:val="0037702C"/>
    <w:rsid w:val="003775CF"/>
    <w:rsid w:val="0037761E"/>
    <w:rsid w:val="00377D05"/>
    <w:rsid w:val="0038052D"/>
    <w:rsid w:val="003807E5"/>
    <w:rsid w:val="00380A2F"/>
    <w:rsid w:val="0038123A"/>
    <w:rsid w:val="003815A4"/>
    <w:rsid w:val="00381AB0"/>
    <w:rsid w:val="00381C77"/>
    <w:rsid w:val="00381DA2"/>
    <w:rsid w:val="00382580"/>
    <w:rsid w:val="00382A16"/>
    <w:rsid w:val="00382BC5"/>
    <w:rsid w:val="003835C2"/>
    <w:rsid w:val="003845D1"/>
    <w:rsid w:val="003847C8"/>
    <w:rsid w:val="00384B30"/>
    <w:rsid w:val="00384CED"/>
    <w:rsid w:val="003853EA"/>
    <w:rsid w:val="003853EB"/>
    <w:rsid w:val="00385478"/>
    <w:rsid w:val="00385710"/>
    <w:rsid w:val="00385E41"/>
    <w:rsid w:val="0038620D"/>
    <w:rsid w:val="00386919"/>
    <w:rsid w:val="00387126"/>
    <w:rsid w:val="00387131"/>
    <w:rsid w:val="0038719C"/>
    <w:rsid w:val="003877A5"/>
    <w:rsid w:val="00387B82"/>
    <w:rsid w:val="00387CAB"/>
    <w:rsid w:val="00387E3A"/>
    <w:rsid w:val="00390A03"/>
    <w:rsid w:val="003912C7"/>
    <w:rsid w:val="00391A6F"/>
    <w:rsid w:val="003921FA"/>
    <w:rsid w:val="00392D13"/>
    <w:rsid w:val="003933C2"/>
    <w:rsid w:val="00393456"/>
    <w:rsid w:val="0039352C"/>
    <w:rsid w:val="00393554"/>
    <w:rsid w:val="003947E1"/>
    <w:rsid w:val="00395094"/>
    <w:rsid w:val="00395547"/>
    <w:rsid w:val="003956C8"/>
    <w:rsid w:val="00395A3C"/>
    <w:rsid w:val="0039610C"/>
    <w:rsid w:val="0039653A"/>
    <w:rsid w:val="00396C4D"/>
    <w:rsid w:val="003972DF"/>
    <w:rsid w:val="00397459"/>
    <w:rsid w:val="0039776C"/>
    <w:rsid w:val="00397886"/>
    <w:rsid w:val="00397A0F"/>
    <w:rsid w:val="00397B00"/>
    <w:rsid w:val="00397B4A"/>
    <w:rsid w:val="00397C07"/>
    <w:rsid w:val="00397EF8"/>
    <w:rsid w:val="00397FE9"/>
    <w:rsid w:val="003A067F"/>
    <w:rsid w:val="003A0F93"/>
    <w:rsid w:val="003A1C73"/>
    <w:rsid w:val="003A1E8A"/>
    <w:rsid w:val="003A2978"/>
    <w:rsid w:val="003A301F"/>
    <w:rsid w:val="003A323C"/>
    <w:rsid w:val="003A32D9"/>
    <w:rsid w:val="003A3FE6"/>
    <w:rsid w:val="003A40E9"/>
    <w:rsid w:val="003A4A0F"/>
    <w:rsid w:val="003A4AEF"/>
    <w:rsid w:val="003A4C55"/>
    <w:rsid w:val="003A4F14"/>
    <w:rsid w:val="003A4F81"/>
    <w:rsid w:val="003A4F9F"/>
    <w:rsid w:val="003A5453"/>
    <w:rsid w:val="003A5505"/>
    <w:rsid w:val="003A5592"/>
    <w:rsid w:val="003A6624"/>
    <w:rsid w:val="003A6750"/>
    <w:rsid w:val="003A67E1"/>
    <w:rsid w:val="003A7363"/>
    <w:rsid w:val="003A750A"/>
    <w:rsid w:val="003A7964"/>
    <w:rsid w:val="003A7BE0"/>
    <w:rsid w:val="003B0697"/>
    <w:rsid w:val="003B1D6B"/>
    <w:rsid w:val="003B20C8"/>
    <w:rsid w:val="003B2AEB"/>
    <w:rsid w:val="003B3DF3"/>
    <w:rsid w:val="003B41D3"/>
    <w:rsid w:val="003B43E3"/>
    <w:rsid w:val="003B4C68"/>
    <w:rsid w:val="003B5397"/>
    <w:rsid w:val="003B55BB"/>
    <w:rsid w:val="003B5A2C"/>
    <w:rsid w:val="003B5F83"/>
    <w:rsid w:val="003B60DB"/>
    <w:rsid w:val="003B6227"/>
    <w:rsid w:val="003B62B3"/>
    <w:rsid w:val="003B6BBF"/>
    <w:rsid w:val="003B73CD"/>
    <w:rsid w:val="003B762C"/>
    <w:rsid w:val="003B786F"/>
    <w:rsid w:val="003C00C1"/>
    <w:rsid w:val="003C0167"/>
    <w:rsid w:val="003C04AC"/>
    <w:rsid w:val="003C0BBC"/>
    <w:rsid w:val="003C0D48"/>
    <w:rsid w:val="003C160D"/>
    <w:rsid w:val="003C1D67"/>
    <w:rsid w:val="003C31B3"/>
    <w:rsid w:val="003C4EBB"/>
    <w:rsid w:val="003C5257"/>
    <w:rsid w:val="003C542D"/>
    <w:rsid w:val="003C56D4"/>
    <w:rsid w:val="003C5710"/>
    <w:rsid w:val="003C5B0A"/>
    <w:rsid w:val="003C5B55"/>
    <w:rsid w:val="003C5C34"/>
    <w:rsid w:val="003C5C98"/>
    <w:rsid w:val="003C63CA"/>
    <w:rsid w:val="003D004C"/>
    <w:rsid w:val="003D0B34"/>
    <w:rsid w:val="003D1072"/>
    <w:rsid w:val="003D12A3"/>
    <w:rsid w:val="003D1327"/>
    <w:rsid w:val="003D1810"/>
    <w:rsid w:val="003D1E5C"/>
    <w:rsid w:val="003D2B37"/>
    <w:rsid w:val="003D2CE5"/>
    <w:rsid w:val="003D2F8B"/>
    <w:rsid w:val="003D3264"/>
    <w:rsid w:val="003D3B39"/>
    <w:rsid w:val="003D3D4B"/>
    <w:rsid w:val="003D602D"/>
    <w:rsid w:val="003D641F"/>
    <w:rsid w:val="003D6A0D"/>
    <w:rsid w:val="003D6C13"/>
    <w:rsid w:val="003D6E8B"/>
    <w:rsid w:val="003D76E4"/>
    <w:rsid w:val="003D78C6"/>
    <w:rsid w:val="003D7C61"/>
    <w:rsid w:val="003E01E2"/>
    <w:rsid w:val="003E03D4"/>
    <w:rsid w:val="003E044E"/>
    <w:rsid w:val="003E0D38"/>
    <w:rsid w:val="003E0EEC"/>
    <w:rsid w:val="003E1345"/>
    <w:rsid w:val="003E1826"/>
    <w:rsid w:val="003E19A8"/>
    <w:rsid w:val="003E2013"/>
    <w:rsid w:val="003E202F"/>
    <w:rsid w:val="003E2790"/>
    <w:rsid w:val="003E2E82"/>
    <w:rsid w:val="003E3E6A"/>
    <w:rsid w:val="003E3F2E"/>
    <w:rsid w:val="003E4252"/>
    <w:rsid w:val="003E4503"/>
    <w:rsid w:val="003E46EC"/>
    <w:rsid w:val="003E4706"/>
    <w:rsid w:val="003E4CC1"/>
    <w:rsid w:val="003E6198"/>
    <w:rsid w:val="003E61A6"/>
    <w:rsid w:val="003E6729"/>
    <w:rsid w:val="003E6857"/>
    <w:rsid w:val="003E6D6E"/>
    <w:rsid w:val="003E77B2"/>
    <w:rsid w:val="003F089A"/>
    <w:rsid w:val="003F09F1"/>
    <w:rsid w:val="003F0B24"/>
    <w:rsid w:val="003F170F"/>
    <w:rsid w:val="003F22E1"/>
    <w:rsid w:val="003F2AD7"/>
    <w:rsid w:val="003F3011"/>
    <w:rsid w:val="003F3200"/>
    <w:rsid w:val="003F39D8"/>
    <w:rsid w:val="003F3DB7"/>
    <w:rsid w:val="003F4126"/>
    <w:rsid w:val="003F466D"/>
    <w:rsid w:val="003F475B"/>
    <w:rsid w:val="003F4BA2"/>
    <w:rsid w:val="003F52BB"/>
    <w:rsid w:val="003F5FAE"/>
    <w:rsid w:val="003F6588"/>
    <w:rsid w:val="003F6941"/>
    <w:rsid w:val="003F69FF"/>
    <w:rsid w:val="003F762A"/>
    <w:rsid w:val="003F7A72"/>
    <w:rsid w:val="003F7D70"/>
    <w:rsid w:val="004000F7"/>
    <w:rsid w:val="004013F8"/>
    <w:rsid w:val="004018F2"/>
    <w:rsid w:val="00401EA8"/>
    <w:rsid w:val="00402294"/>
    <w:rsid w:val="004027FB"/>
    <w:rsid w:val="00402960"/>
    <w:rsid w:val="00403284"/>
    <w:rsid w:val="0040328F"/>
    <w:rsid w:val="004032A3"/>
    <w:rsid w:val="0040341C"/>
    <w:rsid w:val="00404684"/>
    <w:rsid w:val="00404CC9"/>
    <w:rsid w:val="00404EA8"/>
    <w:rsid w:val="00404EE1"/>
    <w:rsid w:val="004053CE"/>
    <w:rsid w:val="00405A02"/>
    <w:rsid w:val="00405AFF"/>
    <w:rsid w:val="00405EDA"/>
    <w:rsid w:val="00406003"/>
    <w:rsid w:val="00406101"/>
    <w:rsid w:val="00406102"/>
    <w:rsid w:val="0040714C"/>
    <w:rsid w:val="00407196"/>
    <w:rsid w:val="0040724B"/>
    <w:rsid w:val="004076BE"/>
    <w:rsid w:val="00410272"/>
    <w:rsid w:val="00410B97"/>
    <w:rsid w:val="00410EA8"/>
    <w:rsid w:val="00411035"/>
    <w:rsid w:val="00412136"/>
    <w:rsid w:val="00412236"/>
    <w:rsid w:val="00412B0B"/>
    <w:rsid w:val="00413049"/>
    <w:rsid w:val="0041328D"/>
    <w:rsid w:val="00413462"/>
    <w:rsid w:val="00414097"/>
    <w:rsid w:val="0041432F"/>
    <w:rsid w:val="00415BD7"/>
    <w:rsid w:val="00415D35"/>
    <w:rsid w:val="00415E30"/>
    <w:rsid w:val="00415FE5"/>
    <w:rsid w:val="004167E1"/>
    <w:rsid w:val="00416C48"/>
    <w:rsid w:val="004175AA"/>
    <w:rsid w:val="00417A5D"/>
    <w:rsid w:val="00417CCA"/>
    <w:rsid w:val="00417EC5"/>
    <w:rsid w:val="00420654"/>
    <w:rsid w:val="00420820"/>
    <w:rsid w:val="004212F2"/>
    <w:rsid w:val="00421804"/>
    <w:rsid w:val="00421AD6"/>
    <w:rsid w:val="004221FC"/>
    <w:rsid w:val="004223B5"/>
    <w:rsid w:val="004223C3"/>
    <w:rsid w:val="00422E70"/>
    <w:rsid w:val="0042359E"/>
    <w:rsid w:val="00423E09"/>
    <w:rsid w:val="00424877"/>
    <w:rsid w:val="00424CB5"/>
    <w:rsid w:val="00424E59"/>
    <w:rsid w:val="00425C60"/>
    <w:rsid w:val="00425F4A"/>
    <w:rsid w:val="004263AB"/>
    <w:rsid w:val="004263B9"/>
    <w:rsid w:val="004264EF"/>
    <w:rsid w:val="0042662B"/>
    <w:rsid w:val="00426675"/>
    <w:rsid w:val="00426830"/>
    <w:rsid w:val="00426B44"/>
    <w:rsid w:val="004272FC"/>
    <w:rsid w:val="0043003E"/>
    <w:rsid w:val="0043062E"/>
    <w:rsid w:val="00430C9A"/>
    <w:rsid w:val="00430D9B"/>
    <w:rsid w:val="00431099"/>
    <w:rsid w:val="00431121"/>
    <w:rsid w:val="00431186"/>
    <w:rsid w:val="004312A3"/>
    <w:rsid w:val="00431560"/>
    <w:rsid w:val="00431658"/>
    <w:rsid w:val="004318E4"/>
    <w:rsid w:val="00431A9E"/>
    <w:rsid w:val="00431B8F"/>
    <w:rsid w:val="00431BBA"/>
    <w:rsid w:val="00431E04"/>
    <w:rsid w:val="00431F2B"/>
    <w:rsid w:val="004322A5"/>
    <w:rsid w:val="004325E4"/>
    <w:rsid w:val="00432903"/>
    <w:rsid w:val="00432B16"/>
    <w:rsid w:val="0043421D"/>
    <w:rsid w:val="004342F9"/>
    <w:rsid w:val="004346C1"/>
    <w:rsid w:val="00434A92"/>
    <w:rsid w:val="00434D5B"/>
    <w:rsid w:val="004353D6"/>
    <w:rsid w:val="004356DA"/>
    <w:rsid w:val="004359E9"/>
    <w:rsid w:val="00435F61"/>
    <w:rsid w:val="00436DEB"/>
    <w:rsid w:val="00436F8C"/>
    <w:rsid w:val="00436F9F"/>
    <w:rsid w:val="00437357"/>
    <w:rsid w:val="00437A82"/>
    <w:rsid w:val="00437D79"/>
    <w:rsid w:val="00437FAD"/>
    <w:rsid w:val="0044074C"/>
    <w:rsid w:val="00440C05"/>
    <w:rsid w:val="00440D50"/>
    <w:rsid w:val="00440D90"/>
    <w:rsid w:val="00440FF9"/>
    <w:rsid w:val="00441C91"/>
    <w:rsid w:val="00441D00"/>
    <w:rsid w:val="00442790"/>
    <w:rsid w:val="004427C9"/>
    <w:rsid w:val="0044283D"/>
    <w:rsid w:val="0044288E"/>
    <w:rsid w:val="00442BBF"/>
    <w:rsid w:val="00442F06"/>
    <w:rsid w:val="004430D3"/>
    <w:rsid w:val="0044394E"/>
    <w:rsid w:val="004439C9"/>
    <w:rsid w:val="00443C32"/>
    <w:rsid w:val="004441BC"/>
    <w:rsid w:val="004446C5"/>
    <w:rsid w:val="00444A23"/>
    <w:rsid w:val="004452B9"/>
    <w:rsid w:val="00446CE1"/>
    <w:rsid w:val="004471BC"/>
    <w:rsid w:val="00447A13"/>
    <w:rsid w:val="00447F74"/>
    <w:rsid w:val="00450739"/>
    <w:rsid w:val="004509B9"/>
    <w:rsid w:val="00450FC0"/>
    <w:rsid w:val="00451389"/>
    <w:rsid w:val="00451560"/>
    <w:rsid w:val="0045183A"/>
    <w:rsid w:val="00451F5F"/>
    <w:rsid w:val="00452667"/>
    <w:rsid w:val="0045270B"/>
    <w:rsid w:val="00452CF3"/>
    <w:rsid w:val="00452D4B"/>
    <w:rsid w:val="00453CC4"/>
    <w:rsid w:val="004540FF"/>
    <w:rsid w:val="00456657"/>
    <w:rsid w:val="004568AD"/>
    <w:rsid w:val="00456972"/>
    <w:rsid w:val="00456D9A"/>
    <w:rsid w:val="00457146"/>
    <w:rsid w:val="004571D4"/>
    <w:rsid w:val="004571D5"/>
    <w:rsid w:val="00457DD7"/>
    <w:rsid w:val="004601F0"/>
    <w:rsid w:val="0046053A"/>
    <w:rsid w:val="00460977"/>
    <w:rsid w:val="00460E92"/>
    <w:rsid w:val="00461407"/>
    <w:rsid w:val="004619F9"/>
    <w:rsid w:val="00461A44"/>
    <w:rsid w:val="00462782"/>
    <w:rsid w:val="004631CF"/>
    <w:rsid w:val="004642FF"/>
    <w:rsid w:val="00464771"/>
    <w:rsid w:val="00465EEC"/>
    <w:rsid w:val="004664A8"/>
    <w:rsid w:val="004668D1"/>
    <w:rsid w:val="00466B59"/>
    <w:rsid w:val="00466FA5"/>
    <w:rsid w:val="00466FD6"/>
    <w:rsid w:val="004670FB"/>
    <w:rsid w:val="004673BE"/>
    <w:rsid w:val="004700C8"/>
    <w:rsid w:val="004700E1"/>
    <w:rsid w:val="004703C7"/>
    <w:rsid w:val="00470480"/>
    <w:rsid w:val="00470501"/>
    <w:rsid w:val="00470600"/>
    <w:rsid w:val="00470679"/>
    <w:rsid w:val="004706A0"/>
    <w:rsid w:val="004715D7"/>
    <w:rsid w:val="004716E5"/>
    <w:rsid w:val="00471A20"/>
    <w:rsid w:val="0047213C"/>
    <w:rsid w:val="004728F9"/>
    <w:rsid w:val="0047298C"/>
    <w:rsid w:val="00473496"/>
    <w:rsid w:val="004737B1"/>
    <w:rsid w:val="00473F08"/>
    <w:rsid w:val="004741C9"/>
    <w:rsid w:val="0047487B"/>
    <w:rsid w:val="00474DCA"/>
    <w:rsid w:val="00475321"/>
    <w:rsid w:val="00475721"/>
    <w:rsid w:val="0047575A"/>
    <w:rsid w:val="00475861"/>
    <w:rsid w:val="00476077"/>
    <w:rsid w:val="00476824"/>
    <w:rsid w:val="0047689F"/>
    <w:rsid w:val="00476F84"/>
    <w:rsid w:val="00477FD2"/>
    <w:rsid w:val="00480713"/>
    <w:rsid w:val="004807F6"/>
    <w:rsid w:val="004808D7"/>
    <w:rsid w:val="00480A6F"/>
    <w:rsid w:val="00481142"/>
    <w:rsid w:val="00481724"/>
    <w:rsid w:val="00481756"/>
    <w:rsid w:val="00481B90"/>
    <w:rsid w:val="004827C2"/>
    <w:rsid w:val="00482E92"/>
    <w:rsid w:val="00482EEF"/>
    <w:rsid w:val="0048350B"/>
    <w:rsid w:val="00483D18"/>
    <w:rsid w:val="004843FF"/>
    <w:rsid w:val="00484DF3"/>
    <w:rsid w:val="00485772"/>
    <w:rsid w:val="00485D83"/>
    <w:rsid w:val="00485E43"/>
    <w:rsid w:val="00486295"/>
    <w:rsid w:val="0048649E"/>
    <w:rsid w:val="004866DE"/>
    <w:rsid w:val="004868AF"/>
    <w:rsid w:val="00486B6B"/>
    <w:rsid w:val="00486BAA"/>
    <w:rsid w:val="00487031"/>
    <w:rsid w:val="00487B2F"/>
    <w:rsid w:val="00487BBC"/>
    <w:rsid w:val="004900BE"/>
    <w:rsid w:val="00490645"/>
    <w:rsid w:val="00490AED"/>
    <w:rsid w:val="00491FD6"/>
    <w:rsid w:val="00492B48"/>
    <w:rsid w:val="00492F06"/>
    <w:rsid w:val="00493264"/>
    <w:rsid w:val="004934C1"/>
    <w:rsid w:val="00493D93"/>
    <w:rsid w:val="00494B8A"/>
    <w:rsid w:val="0049569A"/>
    <w:rsid w:val="004958D4"/>
    <w:rsid w:val="0049618D"/>
    <w:rsid w:val="004967A6"/>
    <w:rsid w:val="00496868"/>
    <w:rsid w:val="00496E89"/>
    <w:rsid w:val="0049745B"/>
    <w:rsid w:val="00497746"/>
    <w:rsid w:val="004A03CA"/>
    <w:rsid w:val="004A05CC"/>
    <w:rsid w:val="004A0A00"/>
    <w:rsid w:val="004A109B"/>
    <w:rsid w:val="004A10BB"/>
    <w:rsid w:val="004A1377"/>
    <w:rsid w:val="004A14E7"/>
    <w:rsid w:val="004A2016"/>
    <w:rsid w:val="004A2241"/>
    <w:rsid w:val="004A2564"/>
    <w:rsid w:val="004A3199"/>
    <w:rsid w:val="004A3333"/>
    <w:rsid w:val="004A3393"/>
    <w:rsid w:val="004A4127"/>
    <w:rsid w:val="004A49D7"/>
    <w:rsid w:val="004A505C"/>
    <w:rsid w:val="004A5266"/>
    <w:rsid w:val="004A5F19"/>
    <w:rsid w:val="004A6C5E"/>
    <w:rsid w:val="004A6D23"/>
    <w:rsid w:val="004A6FB0"/>
    <w:rsid w:val="004A74A8"/>
    <w:rsid w:val="004A74E2"/>
    <w:rsid w:val="004A7D0C"/>
    <w:rsid w:val="004A7EE1"/>
    <w:rsid w:val="004B074B"/>
    <w:rsid w:val="004B0872"/>
    <w:rsid w:val="004B0C6C"/>
    <w:rsid w:val="004B11E0"/>
    <w:rsid w:val="004B1E82"/>
    <w:rsid w:val="004B1E87"/>
    <w:rsid w:val="004B1EEB"/>
    <w:rsid w:val="004B2841"/>
    <w:rsid w:val="004B289E"/>
    <w:rsid w:val="004B28F8"/>
    <w:rsid w:val="004B2CC1"/>
    <w:rsid w:val="004B2CE1"/>
    <w:rsid w:val="004B394A"/>
    <w:rsid w:val="004B3AEC"/>
    <w:rsid w:val="004B434F"/>
    <w:rsid w:val="004B4547"/>
    <w:rsid w:val="004B48A1"/>
    <w:rsid w:val="004B503A"/>
    <w:rsid w:val="004B54A1"/>
    <w:rsid w:val="004B581F"/>
    <w:rsid w:val="004B584A"/>
    <w:rsid w:val="004B5B5D"/>
    <w:rsid w:val="004B699D"/>
    <w:rsid w:val="004B6AAC"/>
    <w:rsid w:val="004B6C65"/>
    <w:rsid w:val="004B7C19"/>
    <w:rsid w:val="004B7F7F"/>
    <w:rsid w:val="004C00FC"/>
    <w:rsid w:val="004C0567"/>
    <w:rsid w:val="004C0981"/>
    <w:rsid w:val="004C0C6B"/>
    <w:rsid w:val="004C15D1"/>
    <w:rsid w:val="004C1836"/>
    <w:rsid w:val="004C19AD"/>
    <w:rsid w:val="004C1C72"/>
    <w:rsid w:val="004C21B2"/>
    <w:rsid w:val="004C2CA3"/>
    <w:rsid w:val="004C3BDB"/>
    <w:rsid w:val="004C4284"/>
    <w:rsid w:val="004C4410"/>
    <w:rsid w:val="004C4793"/>
    <w:rsid w:val="004C4AA8"/>
    <w:rsid w:val="004C4E01"/>
    <w:rsid w:val="004C50F6"/>
    <w:rsid w:val="004C654F"/>
    <w:rsid w:val="004C67B4"/>
    <w:rsid w:val="004C6E9F"/>
    <w:rsid w:val="004C7629"/>
    <w:rsid w:val="004C7AEB"/>
    <w:rsid w:val="004C7B06"/>
    <w:rsid w:val="004C7CDE"/>
    <w:rsid w:val="004C7E55"/>
    <w:rsid w:val="004C7F80"/>
    <w:rsid w:val="004C7FD1"/>
    <w:rsid w:val="004D0957"/>
    <w:rsid w:val="004D0C37"/>
    <w:rsid w:val="004D112D"/>
    <w:rsid w:val="004D16F8"/>
    <w:rsid w:val="004D17B4"/>
    <w:rsid w:val="004D1E8F"/>
    <w:rsid w:val="004D2001"/>
    <w:rsid w:val="004D20DB"/>
    <w:rsid w:val="004D256B"/>
    <w:rsid w:val="004D2B3D"/>
    <w:rsid w:val="004D2E2C"/>
    <w:rsid w:val="004D3517"/>
    <w:rsid w:val="004D36FA"/>
    <w:rsid w:val="004D38E6"/>
    <w:rsid w:val="004D3A6A"/>
    <w:rsid w:val="004D3AEB"/>
    <w:rsid w:val="004D3CB6"/>
    <w:rsid w:val="004D3DEB"/>
    <w:rsid w:val="004D3E5A"/>
    <w:rsid w:val="004D409E"/>
    <w:rsid w:val="004D42DD"/>
    <w:rsid w:val="004D476B"/>
    <w:rsid w:val="004D484B"/>
    <w:rsid w:val="004D4C0E"/>
    <w:rsid w:val="004D4DEA"/>
    <w:rsid w:val="004D4F1C"/>
    <w:rsid w:val="004D53DD"/>
    <w:rsid w:val="004D5525"/>
    <w:rsid w:val="004D570A"/>
    <w:rsid w:val="004D5C37"/>
    <w:rsid w:val="004D7271"/>
    <w:rsid w:val="004E0B97"/>
    <w:rsid w:val="004E0E5A"/>
    <w:rsid w:val="004E1310"/>
    <w:rsid w:val="004E19FB"/>
    <w:rsid w:val="004E1FCC"/>
    <w:rsid w:val="004E200F"/>
    <w:rsid w:val="004E2979"/>
    <w:rsid w:val="004E2AD3"/>
    <w:rsid w:val="004E2EAC"/>
    <w:rsid w:val="004E33A2"/>
    <w:rsid w:val="004E36E8"/>
    <w:rsid w:val="004E3836"/>
    <w:rsid w:val="004E39B7"/>
    <w:rsid w:val="004E4038"/>
    <w:rsid w:val="004E4961"/>
    <w:rsid w:val="004E4A99"/>
    <w:rsid w:val="004E4C15"/>
    <w:rsid w:val="004E4FC6"/>
    <w:rsid w:val="004E5279"/>
    <w:rsid w:val="004E55F6"/>
    <w:rsid w:val="004E5603"/>
    <w:rsid w:val="004E56FA"/>
    <w:rsid w:val="004E5E5C"/>
    <w:rsid w:val="004E5EB6"/>
    <w:rsid w:val="004E613A"/>
    <w:rsid w:val="004E6AFF"/>
    <w:rsid w:val="004E7AC7"/>
    <w:rsid w:val="004F0A3C"/>
    <w:rsid w:val="004F0D7B"/>
    <w:rsid w:val="004F11F1"/>
    <w:rsid w:val="004F156E"/>
    <w:rsid w:val="004F16C1"/>
    <w:rsid w:val="004F179F"/>
    <w:rsid w:val="004F2514"/>
    <w:rsid w:val="004F2593"/>
    <w:rsid w:val="004F2781"/>
    <w:rsid w:val="004F3269"/>
    <w:rsid w:val="004F3494"/>
    <w:rsid w:val="004F376A"/>
    <w:rsid w:val="004F38F7"/>
    <w:rsid w:val="004F3E6D"/>
    <w:rsid w:val="004F56AC"/>
    <w:rsid w:val="004F588F"/>
    <w:rsid w:val="004F5F26"/>
    <w:rsid w:val="004F6F0F"/>
    <w:rsid w:val="004F7178"/>
    <w:rsid w:val="004F7405"/>
    <w:rsid w:val="004F7717"/>
    <w:rsid w:val="004F7C58"/>
    <w:rsid w:val="00500722"/>
    <w:rsid w:val="0050077C"/>
    <w:rsid w:val="00500DE9"/>
    <w:rsid w:val="00500FC8"/>
    <w:rsid w:val="005015F8"/>
    <w:rsid w:val="00501615"/>
    <w:rsid w:val="0050181F"/>
    <w:rsid w:val="00501B14"/>
    <w:rsid w:val="00501C0A"/>
    <w:rsid w:val="00501D2B"/>
    <w:rsid w:val="0050207A"/>
    <w:rsid w:val="0050245C"/>
    <w:rsid w:val="00502516"/>
    <w:rsid w:val="005027FE"/>
    <w:rsid w:val="005031EE"/>
    <w:rsid w:val="005035FA"/>
    <w:rsid w:val="0050443B"/>
    <w:rsid w:val="005048F2"/>
    <w:rsid w:val="00505869"/>
    <w:rsid w:val="00506245"/>
    <w:rsid w:val="00506520"/>
    <w:rsid w:val="0050674B"/>
    <w:rsid w:val="00506D19"/>
    <w:rsid w:val="005073F4"/>
    <w:rsid w:val="00507D60"/>
    <w:rsid w:val="00510BD0"/>
    <w:rsid w:val="00510D08"/>
    <w:rsid w:val="00510D3D"/>
    <w:rsid w:val="00511959"/>
    <w:rsid w:val="00511AFB"/>
    <w:rsid w:val="00511C99"/>
    <w:rsid w:val="00511E14"/>
    <w:rsid w:val="00511EDB"/>
    <w:rsid w:val="005125B2"/>
    <w:rsid w:val="00513041"/>
    <w:rsid w:val="005132AC"/>
    <w:rsid w:val="0051359E"/>
    <w:rsid w:val="005136B0"/>
    <w:rsid w:val="00513703"/>
    <w:rsid w:val="005139EA"/>
    <w:rsid w:val="005144F5"/>
    <w:rsid w:val="0051544C"/>
    <w:rsid w:val="00515673"/>
    <w:rsid w:val="00516265"/>
    <w:rsid w:val="00516396"/>
    <w:rsid w:val="00516632"/>
    <w:rsid w:val="00516756"/>
    <w:rsid w:val="00516914"/>
    <w:rsid w:val="00516D8F"/>
    <w:rsid w:val="00516F4F"/>
    <w:rsid w:val="005179CE"/>
    <w:rsid w:val="00517F21"/>
    <w:rsid w:val="0052001B"/>
    <w:rsid w:val="00521043"/>
    <w:rsid w:val="005211B0"/>
    <w:rsid w:val="005211E6"/>
    <w:rsid w:val="005215FE"/>
    <w:rsid w:val="005216DA"/>
    <w:rsid w:val="00521BE9"/>
    <w:rsid w:val="005220E2"/>
    <w:rsid w:val="00522497"/>
    <w:rsid w:val="005233BB"/>
    <w:rsid w:val="00523800"/>
    <w:rsid w:val="00523DED"/>
    <w:rsid w:val="0052401C"/>
    <w:rsid w:val="00524A1C"/>
    <w:rsid w:val="005259AE"/>
    <w:rsid w:val="005271C0"/>
    <w:rsid w:val="005277C5"/>
    <w:rsid w:val="005277D0"/>
    <w:rsid w:val="00527871"/>
    <w:rsid w:val="00527E7E"/>
    <w:rsid w:val="00530021"/>
    <w:rsid w:val="00530921"/>
    <w:rsid w:val="005309EC"/>
    <w:rsid w:val="00530EF5"/>
    <w:rsid w:val="00531FEB"/>
    <w:rsid w:val="0053231B"/>
    <w:rsid w:val="0053240D"/>
    <w:rsid w:val="00532668"/>
    <w:rsid w:val="005326CF"/>
    <w:rsid w:val="005328C4"/>
    <w:rsid w:val="00532F95"/>
    <w:rsid w:val="00533642"/>
    <w:rsid w:val="0053364F"/>
    <w:rsid w:val="00533A14"/>
    <w:rsid w:val="00533EEE"/>
    <w:rsid w:val="00534028"/>
    <w:rsid w:val="005340C3"/>
    <w:rsid w:val="00534395"/>
    <w:rsid w:val="0053545E"/>
    <w:rsid w:val="00535D3C"/>
    <w:rsid w:val="00535F23"/>
    <w:rsid w:val="00536081"/>
    <w:rsid w:val="00536140"/>
    <w:rsid w:val="00536169"/>
    <w:rsid w:val="005361C4"/>
    <w:rsid w:val="0053680D"/>
    <w:rsid w:val="00536CC9"/>
    <w:rsid w:val="00536F94"/>
    <w:rsid w:val="005378FC"/>
    <w:rsid w:val="00537953"/>
    <w:rsid w:val="00537A80"/>
    <w:rsid w:val="00540692"/>
    <w:rsid w:val="00540C1F"/>
    <w:rsid w:val="00540D5D"/>
    <w:rsid w:val="005410ED"/>
    <w:rsid w:val="00541421"/>
    <w:rsid w:val="00542200"/>
    <w:rsid w:val="00542328"/>
    <w:rsid w:val="005423E7"/>
    <w:rsid w:val="005429C6"/>
    <w:rsid w:val="00542C48"/>
    <w:rsid w:val="005431E5"/>
    <w:rsid w:val="005432C5"/>
    <w:rsid w:val="00543D8B"/>
    <w:rsid w:val="00543E52"/>
    <w:rsid w:val="005443B5"/>
    <w:rsid w:val="0054444C"/>
    <w:rsid w:val="005446A6"/>
    <w:rsid w:val="005446C2"/>
    <w:rsid w:val="00544A07"/>
    <w:rsid w:val="00544BB3"/>
    <w:rsid w:val="00545907"/>
    <w:rsid w:val="005467AD"/>
    <w:rsid w:val="00546DB7"/>
    <w:rsid w:val="00547A02"/>
    <w:rsid w:val="00547D64"/>
    <w:rsid w:val="005502B8"/>
    <w:rsid w:val="005508A7"/>
    <w:rsid w:val="00550B41"/>
    <w:rsid w:val="005511E8"/>
    <w:rsid w:val="00551D68"/>
    <w:rsid w:val="005525A0"/>
    <w:rsid w:val="00552727"/>
    <w:rsid w:val="0055275E"/>
    <w:rsid w:val="005527ED"/>
    <w:rsid w:val="00553CB7"/>
    <w:rsid w:val="00553F18"/>
    <w:rsid w:val="0055445C"/>
    <w:rsid w:val="00554AD4"/>
    <w:rsid w:val="00554DC4"/>
    <w:rsid w:val="00554FBB"/>
    <w:rsid w:val="00555005"/>
    <w:rsid w:val="00555142"/>
    <w:rsid w:val="0055555D"/>
    <w:rsid w:val="00555931"/>
    <w:rsid w:val="00555A20"/>
    <w:rsid w:val="00555B11"/>
    <w:rsid w:val="005565DF"/>
    <w:rsid w:val="00556CC7"/>
    <w:rsid w:val="00556FEC"/>
    <w:rsid w:val="005577B8"/>
    <w:rsid w:val="00557EE1"/>
    <w:rsid w:val="00557F06"/>
    <w:rsid w:val="005600DB"/>
    <w:rsid w:val="005601C3"/>
    <w:rsid w:val="005602DF"/>
    <w:rsid w:val="005609D6"/>
    <w:rsid w:val="00561095"/>
    <w:rsid w:val="00561892"/>
    <w:rsid w:val="005620C9"/>
    <w:rsid w:val="00562655"/>
    <w:rsid w:val="00562670"/>
    <w:rsid w:val="0056290D"/>
    <w:rsid w:val="00562F2D"/>
    <w:rsid w:val="00563804"/>
    <w:rsid w:val="00563B5B"/>
    <w:rsid w:val="00563E74"/>
    <w:rsid w:val="0056418B"/>
    <w:rsid w:val="00564ED0"/>
    <w:rsid w:val="005650A8"/>
    <w:rsid w:val="0056640F"/>
    <w:rsid w:val="00566449"/>
    <w:rsid w:val="00566907"/>
    <w:rsid w:val="00566A32"/>
    <w:rsid w:val="00566DFE"/>
    <w:rsid w:val="00566EBF"/>
    <w:rsid w:val="00567352"/>
    <w:rsid w:val="00567BD6"/>
    <w:rsid w:val="0057004C"/>
    <w:rsid w:val="005703EB"/>
    <w:rsid w:val="00570663"/>
    <w:rsid w:val="005708CC"/>
    <w:rsid w:val="005720DE"/>
    <w:rsid w:val="00572EFE"/>
    <w:rsid w:val="005733B4"/>
    <w:rsid w:val="0057381F"/>
    <w:rsid w:val="00573BFB"/>
    <w:rsid w:val="00573FD2"/>
    <w:rsid w:val="005741F0"/>
    <w:rsid w:val="005743E2"/>
    <w:rsid w:val="0057539D"/>
    <w:rsid w:val="00575476"/>
    <w:rsid w:val="00575631"/>
    <w:rsid w:val="00575CC8"/>
    <w:rsid w:val="00575FD3"/>
    <w:rsid w:val="00576201"/>
    <w:rsid w:val="00576222"/>
    <w:rsid w:val="005762C1"/>
    <w:rsid w:val="00576375"/>
    <w:rsid w:val="00576A03"/>
    <w:rsid w:val="00576F6D"/>
    <w:rsid w:val="00577B4C"/>
    <w:rsid w:val="00581192"/>
    <w:rsid w:val="0058152A"/>
    <w:rsid w:val="005817BE"/>
    <w:rsid w:val="0058192A"/>
    <w:rsid w:val="005819B3"/>
    <w:rsid w:val="00581C23"/>
    <w:rsid w:val="00581DB1"/>
    <w:rsid w:val="00581DBC"/>
    <w:rsid w:val="00581F51"/>
    <w:rsid w:val="00582048"/>
    <w:rsid w:val="005821CB"/>
    <w:rsid w:val="00582C64"/>
    <w:rsid w:val="00583AD0"/>
    <w:rsid w:val="00583D34"/>
    <w:rsid w:val="0058487D"/>
    <w:rsid w:val="005852B7"/>
    <w:rsid w:val="0058573C"/>
    <w:rsid w:val="00585DC5"/>
    <w:rsid w:val="005868F9"/>
    <w:rsid w:val="00586FCB"/>
    <w:rsid w:val="00587164"/>
    <w:rsid w:val="00587AF5"/>
    <w:rsid w:val="00587C8E"/>
    <w:rsid w:val="00587F3A"/>
    <w:rsid w:val="00590491"/>
    <w:rsid w:val="0059057F"/>
    <w:rsid w:val="00590921"/>
    <w:rsid w:val="00590AB3"/>
    <w:rsid w:val="0059108A"/>
    <w:rsid w:val="005935A8"/>
    <w:rsid w:val="00594693"/>
    <w:rsid w:val="005951AF"/>
    <w:rsid w:val="00596C42"/>
    <w:rsid w:val="00596FD5"/>
    <w:rsid w:val="00597312"/>
    <w:rsid w:val="00597937"/>
    <w:rsid w:val="00597B28"/>
    <w:rsid w:val="005A0355"/>
    <w:rsid w:val="005A0741"/>
    <w:rsid w:val="005A0EBD"/>
    <w:rsid w:val="005A19D9"/>
    <w:rsid w:val="005A1A9E"/>
    <w:rsid w:val="005A2DC9"/>
    <w:rsid w:val="005A3E24"/>
    <w:rsid w:val="005A3ED9"/>
    <w:rsid w:val="005A3FA3"/>
    <w:rsid w:val="005A465D"/>
    <w:rsid w:val="005A4703"/>
    <w:rsid w:val="005A4F02"/>
    <w:rsid w:val="005A5631"/>
    <w:rsid w:val="005A574B"/>
    <w:rsid w:val="005A58A6"/>
    <w:rsid w:val="005A6047"/>
    <w:rsid w:val="005A60FC"/>
    <w:rsid w:val="005A6BC4"/>
    <w:rsid w:val="005A7268"/>
    <w:rsid w:val="005A7447"/>
    <w:rsid w:val="005A74FE"/>
    <w:rsid w:val="005A7CC8"/>
    <w:rsid w:val="005B04C9"/>
    <w:rsid w:val="005B14DD"/>
    <w:rsid w:val="005B1521"/>
    <w:rsid w:val="005B17BA"/>
    <w:rsid w:val="005B2894"/>
    <w:rsid w:val="005B329B"/>
    <w:rsid w:val="005B34D2"/>
    <w:rsid w:val="005B36DD"/>
    <w:rsid w:val="005B458B"/>
    <w:rsid w:val="005B54D9"/>
    <w:rsid w:val="005B6117"/>
    <w:rsid w:val="005B656C"/>
    <w:rsid w:val="005B670C"/>
    <w:rsid w:val="005B6FC7"/>
    <w:rsid w:val="005B7180"/>
    <w:rsid w:val="005B75CD"/>
    <w:rsid w:val="005C020E"/>
    <w:rsid w:val="005C02E2"/>
    <w:rsid w:val="005C0DA5"/>
    <w:rsid w:val="005C1379"/>
    <w:rsid w:val="005C18AA"/>
    <w:rsid w:val="005C1AF2"/>
    <w:rsid w:val="005C1E79"/>
    <w:rsid w:val="005C271B"/>
    <w:rsid w:val="005C2F2C"/>
    <w:rsid w:val="005C342A"/>
    <w:rsid w:val="005C38A3"/>
    <w:rsid w:val="005C3BEB"/>
    <w:rsid w:val="005C3CA6"/>
    <w:rsid w:val="005C48C4"/>
    <w:rsid w:val="005C49F7"/>
    <w:rsid w:val="005C4AD3"/>
    <w:rsid w:val="005C4AD5"/>
    <w:rsid w:val="005C4CB2"/>
    <w:rsid w:val="005C4EBD"/>
    <w:rsid w:val="005C5CB7"/>
    <w:rsid w:val="005C6506"/>
    <w:rsid w:val="005C6855"/>
    <w:rsid w:val="005C6913"/>
    <w:rsid w:val="005C7365"/>
    <w:rsid w:val="005D024D"/>
    <w:rsid w:val="005D0A5E"/>
    <w:rsid w:val="005D0E7F"/>
    <w:rsid w:val="005D173E"/>
    <w:rsid w:val="005D1853"/>
    <w:rsid w:val="005D2AC9"/>
    <w:rsid w:val="005D42E3"/>
    <w:rsid w:val="005D4835"/>
    <w:rsid w:val="005D4BCD"/>
    <w:rsid w:val="005D4F18"/>
    <w:rsid w:val="005D4FD6"/>
    <w:rsid w:val="005D5565"/>
    <w:rsid w:val="005D5BD8"/>
    <w:rsid w:val="005D5F86"/>
    <w:rsid w:val="005D613B"/>
    <w:rsid w:val="005D6538"/>
    <w:rsid w:val="005D6B9C"/>
    <w:rsid w:val="005D6CBA"/>
    <w:rsid w:val="005E06A0"/>
    <w:rsid w:val="005E0710"/>
    <w:rsid w:val="005E085B"/>
    <w:rsid w:val="005E0A02"/>
    <w:rsid w:val="005E0BB9"/>
    <w:rsid w:val="005E0D8F"/>
    <w:rsid w:val="005E1B45"/>
    <w:rsid w:val="005E351C"/>
    <w:rsid w:val="005E3913"/>
    <w:rsid w:val="005E3963"/>
    <w:rsid w:val="005E3BC2"/>
    <w:rsid w:val="005E3F05"/>
    <w:rsid w:val="005E3FDA"/>
    <w:rsid w:val="005E40B7"/>
    <w:rsid w:val="005E4132"/>
    <w:rsid w:val="005E4921"/>
    <w:rsid w:val="005E4BC0"/>
    <w:rsid w:val="005E4D7D"/>
    <w:rsid w:val="005E4FA2"/>
    <w:rsid w:val="005E50B2"/>
    <w:rsid w:val="005E575F"/>
    <w:rsid w:val="005E5D46"/>
    <w:rsid w:val="005E6048"/>
    <w:rsid w:val="005E6330"/>
    <w:rsid w:val="005E6BBC"/>
    <w:rsid w:val="005E7ACD"/>
    <w:rsid w:val="005F03E9"/>
    <w:rsid w:val="005F1015"/>
    <w:rsid w:val="005F1441"/>
    <w:rsid w:val="005F16F4"/>
    <w:rsid w:val="005F1950"/>
    <w:rsid w:val="005F1A43"/>
    <w:rsid w:val="005F21A7"/>
    <w:rsid w:val="005F27A8"/>
    <w:rsid w:val="005F27DE"/>
    <w:rsid w:val="005F2AB8"/>
    <w:rsid w:val="005F2E23"/>
    <w:rsid w:val="005F316B"/>
    <w:rsid w:val="005F3FAA"/>
    <w:rsid w:val="005F419E"/>
    <w:rsid w:val="005F461B"/>
    <w:rsid w:val="005F4721"/>
    <w:rsid w:val="005F4CFB"/>
    <w:rsid w:val="005F4EA0"/>
    <w:rsid w:val="005F529F"/>
    <w:rsid w:val="005F5426"/>
    <w:rsid w:val="005F5888"/>
    <w:rsid w:val="005F59A8"/>
    <w:rsid w:val="005F5A82"/>
    <w:rsid w:val="005F5FDB"/>
    <w:rsid w:val="005F6534"/>
    <w:rsid w:val="005F6611"/>
    <w:rsid w:val="005F7640"/>
    <w:rsid w:val="005F769C"/>
    <w:rsid w:val="005F7DA4"/>
    <w:rsid w:val="005F7DB6"/>
    <w:rsid w:val="00600136"/>
    <w:rsid w:val="00601035"/>
    <w:rsid w:val="006010B4"/>
    <w:rsid w:val="006014BB"/>
    <w:rsid w:val="00601515"/>
    <w:rsid w:val="0060181E"/>
    <w:rsid w:val="0060240B"/>
    <w:rsid w:val="00602583"/>
    <w:rsid w:val="006030C0"/>
    <w:rsid w:val="00603976"/>
    <w:rsid w:val="00603FB1"/>
    <w:rsid w:val="0060534C"/>
    <w:rsid w:val="00605413"/>
    <w:rsid w:val="00605A47"/>
    <w:rsid w:val="00605A67"/>
    <w:rsid w:val="00605BE6"/>
    <w:rsid w:val="00606145"/>
    <w:rsid w:val="006061DC"/>
    <w:rsid w:val="00606331"/>
    <w:rsid w:val="006067E7"/>
    <w:rsid w:val="00606971"/>
    <w:rsid w:val="006077EB"/>
    <w:rsid w:val="00607E82"/>
    <w:rsid w:val="00610261"/>
    <w:rsid w:val="00610488"/>
    <w:rsid w:val="00610862"/>
    <w:rsid w:val="00610AAB"/>
    <w:rsid w:val="00611199"/>
    <w:rsid w:val="00611419"/>
    <w:rsid w:val="00611422"/>
    <w:rsid w:val="006114CB"/>
    <w:rsid w:val="006115C9"/>
    <w:rsid w:val="006120A0"/>
    <w:rsid w:val="0061228F"/>
    <w:rsid w:val="006123DC"/>
    <w:rsid w:val="00612889"/>
    <w:rsid w:val="006129E2"/>
    <w:rsid w:val="00612FB9"/>
    <w:rsid w:val="00613721"/>
    <w:rsid w:val="00614384"/>
    <w:rsid w:val="006143F8"/>
    <w:rsid w:val="00614C82"/>
    <w:rsid w:val="00615882"/>
    <w:rsid w:val="00616C9E"/>
    <w:rsid w:val="0061714F"/>
    <w:rsid w:val="00617CE0"/>
    <w:rsid w:val="0062046B"/>
    <w:rsid w:val="006204A8"/>
    <w:rsid w:val="0062095A"/>
    <w:rsid w:val="0062096A"/>
    <w:rsid w:val="00621EA6"/>
    <w:rsid w:val="006222AA"/>
    <w:rsid w:val="006222E3"/>
    <w:rsid w:val="006229AE"/>
    <w:rsid w:val="00622ACA"/>
    <w:rsid w:val="00623438"/>
    <w:rsid w:val="006237DD"/>
    <w:rsid w:val="00623F33"/>
    <w:rsid w:val="00624D8C"/>
    <w:rsid w:val="00624DFA"/>
    <w:rsid w:val="00624F8C"/>
    <w:rsid w:val="00625558"/>
    <w:rsid w:val="00625764"/>
    <w:rsid w:val="00625D28"/>
    <w:rsid w:val="00625DBD"/>
    <w:rsid w:val="00625F5C"/>
    <w:rsid w:val="00626232"/>
    <w:rsid w:val="0062626A"/>
    <w:rsid w:val="0062696B"/>
    <w:rsid w:val="006272C2"/>
    <w:rsid w:val="0062787A"/>
    <w:rsid w:val="00627931"/>
    <w:rsid w:val="00627E20"/>
    <w:rsid w:val="0063016A"/>
    <w:rsid w:val="00630A16"/>
    <w:rsid w:val="00630CB1"/>
    <w:rsid w:val="00630E37"/>
    <w:rsid w:val="00631952"/>
    <w:rsid w:val="00631B9C"/>
    <w:rsid w:val="00631D95"/>
    <w:rsid w:val="0063216E"/>
    <w:rsid w:val="006322EC"/>
    <w:rsid w:val="00632784"/>
    <w:rsid w:val="00632D05"/>
    <w:rsid w:val="00633F04"/>
    <w:rsid w:val="00634302"/>
    <w:rsid w:val="00634B41"/>
    <w:rsid w:val="0063570E"/>
    <w:rsid w:val="00635F9C"/>
    <w:rsid w:val="0063612F"/>
    <w:rsid w:val="00636B99"/>
    <w:rsid w:val="00636C93"/>
    <w:rsid w:val="006372FE"/>
    <w:rsid w:val="006373D8"/>
    <w:rsid w:val="0063740B"/>
    <w:rsid w:val="006377BB"/>
    <w:rsid w:val="006400B8"/>
    <w:rsid w:val="00640700"/>
    <w:rsid w:val="00641166"/>
    <w:rsid w:val="006420BA"/>
    <w:rsid w:val="00642317"/>
    <w:rsid w:val="0064315B"/>
    <w:rsid w:val="00643726"/>
    <w:rsid w:val="006438D8"/>
    <w:rsid w:val="00643974"/>
    <w:rsid w:val="00643ABF"/>
    <w:rsid w:val="00643F9F"/>
    <w:rsid w:val="00644C36"/>
    <w:rsid w:val="00644F62"/>
    <w:rsid w:val="00645115"/>
    <w:rsid w:val="00645276"/>
    <w:rsid w:val="00645809"/>
    <w:rsid w:val="00646181"/>
    <w:rsid w:val="00646935"/>
    <w:rsid w:val="006476AE"/>
    <w:rsid w:val="00647B45"/>
    <w:rsid w:val="00647BBA"/>
    <w:rsid w:val="006500CF"/>
    <w:rsid w:val="006500FF"/>
    <w:rsid w:val="00650B80"/>
    <w:rsid w:val="00650BB3"/>
    <w:rsid w:val="00650D89"/>
    <w:rsid w:val="006514E0"/>
    <w:rsid w:val="0065176F"/>
    <w:rsid w:val="00651828"/>
    <w:rsid w:val="00652427"/>
    <w:rsid w:val="00652BAA"/>
    <w:rsid w:val="00652C3E"/>
    <w:rsid w:val="00652DCF"/>
    <w:rsid w:val="006532B1"/>
    <w:rsid w:val="006533EA"/>
    <w:rsid w:val="006537EA"/>
    <w:rsid w:val="00653D96"/>
    <w:rsid w:val="00653E02"/>
    <w:rsid w:val="00654201"/>
    <w:rsid w:val="006544D2"/>
    <w:rsid w:val="00654554"/>
    <w:rsid w:val="006549FA"/>
    <w:rsid w:val="006553A4"/>
    <w:rsid w:val="0065548A"/>
    <w:rsid w:val="00655CC4"/>
    <w:rsid w:val="00655E26"/>
    <w:rsid w:val="00656941"/>
    <w:rsid w:val="00656AEE"/>
    <w:rsid w:val="006574B8"/>
    <w:rsid w:val="0065769F"/>
    <w:rsid w:val="00657790"/>
    <w:rsid w:val="00657CF8"/>
    <w:rsid w:val="00657D51"/>
    <w:rsid w:val="00661259"/>
    <w:rsid w:val="00661AAD"/>
    <w:rsid w:val="00661E3A"/>
    <w:rsid w:val="006621CD"/>
    <w:rsid w:val="00662479"/>
    <w:rsid w:val="0066271C"/>
    <w:rsid w:val="00662D43"/>
    <w:rsid w:val="006639FB"/>
    <w:rsid w:val="00663DC5"/>
    <w:rsid w:val="00663F9D"/>
    <w:rsid w:val="006645CF"/>
    <w:rsid w:val="00664AA5"/>
    <w:rsid w:val="00664B6E"/>
    <w:rsid w:val="0066503B"/>
    <w:rsid w:val="0066589E"/>
    <w:rsid w:val="00665C15"/>
    <w:rsid w:val="00666531"/>
    <w:rsid w:val="006665CE"/>
    <w:rsid w:val="0066663A"/>
    <w:rsid w:val="00667400"/>
    <w:rsid w:val="006678EE"/>
    <w:rsid w:val="00667CEC"/>
    <w:rsid w:val="00667EC4"/>
    <w:rsid w:val="006700DD"/>
    <w:rsid w:val="006707CA"/>
    <w:rsid w:val="00670B1C"/>
    <w:rsid w:val="00671266"/>
    <w:rsid w:val="006713B6"/>
    <w:rsid w:val="00671B7F"/>
    <w:rsid w:val="0067237A"/>
    <w:rsid w:val="0067271A"/>
    <w:rsid w:val="006729BD"/>
    <w:rsid w:val="00672AFF"/>
    <w:rsid w:val="00672BA9"/>
    <w:rsid w:val="00672C78"/>
    <w:rsid w:val="00672C8A"/>
    <w:rsid w:val="00672F69"/>
    <w:rsid w:val="006734AD"/>
    <w:rsid w:val="00673C6A"/>
    <w:rsid w:val="00673D1A"/>
    <w:rsid w:val="0067541E"/>
    <w:rsid w:val="0067553C"/>
    <w:rsid w:val="0067601D"/>
    <w:rsid w:val="00676426"/>
    <w:rsid w:val="00677928"/>
    <w:rsid w:val="00677CAE"/>
    <w:rsid w:val="00677F85"/>
    <w:rsid w:val="00680717"/>
    <w:rsid w:val="006807B2"/>
    <w:rsid w:val="006808C5"/>
    <w:rsid w:val="00681000"/>
    <w:rsid w:val="006818EB"/>
    <w:rsid w:val="0068251B"/>
    <w:rsid w:val="00682547"/>
    <w:rsid w:val="00683C22"/>
    <w:rsid w:val="00683F3B"/>
    <w:rsid w:val="00684048"/>
    <w:rsid w:val="006843E7"/>
    <w:rsid w:val="006845E3"/>
    <w:rsid w:val="0068518B"/>
    <w:rsid w:val="00685861"/>
    <w:rsid w:val="00686EBB"/>
    <w:rsid w:val="00687131"/>
    <w:rsid w:val="006871C6"/>
    <w:rsid w:val="0068733C"/>
    <w:rsid w:val="0068780E"/>
    <w:rsid w:val="00687AEF"/>
    <w:rsid w:val="006904EC"/>
    <w:rsid w:val="006905BA"/>
    <w:rsid w:val="006905FF"/>
    <w:rsid w:val="00690DBE"/>
    <w:rsid w:val="006914E3"/>
    <w:rsid w:val="006918A2"/>
    <w:rsid w:val="00691992"/>
    <w:rsid w:val="00691A48"/>
    <w:rsid w:val="006923F0"/>
    <w:rsid w:val="0069253F"/>
    <w:rsid w:val="00692D47"/>
    <w:rsid w:val="006935A8"/>
    <w:rsid w:val="00693B08"/>
    <w:rsid w:val="00694736"/>
    <w:rsid w:val="006949D8"/>
    <w:rsid w:val="00694A1B"/>
    <w:rsid w:val="00695ED2"/>
    <w:rsid w:val="00695EF2"/>
    <w:rsid w:val="006960B1"/>
    <w:rsid w:val="006961AE"/>
    <w:rsid w:val="00696B21"/>
    <w:rsid w:val="00697899"/>
    <w:rsid w:val="006A0264"/>
    <w:rsid w:val="006A0F95"/>
    <w:rsid w:val="006A0FF9"/>
    <w:rsid w:val="006A191B"/>
    <w:rsid w:val="006A1F63"/>
    <w:rsid w:val="006A2053"/>
    <w:rsid w:val="006A2DCD"/>
    <w:rsid w:val="006A33BC"/>
    <w:rsid w:val="006A3912"/>
    <w:rsid w:val="006A39E4"/>
    <w:rsid w:val="006A3C87"/>
    <w:rsid w:val="006A43D4"/>
    <w:rsid w:val="006A48E3"/>
    <w:rsid w:val="006A4F21"/>
    <w:rsid w:val="006A4F25"/>
    <w:rsid w:val="006A5113"/>
    <w:rsid w:val="006A53A3"/>
    <w:rsid w:val="006A592C"/>
    <w:rsid w:val="006A5BE9"/>
    <w:rsid w:val="006A5FB3"/>
    <w:rsid w:val="006A6002"/>
    <w:rsid w:val="006A6173"/>
    <w:rsid w:val="006A6330"/>
    <w:rsid w:val="006A635D"/>
    <w:rsid w:val="006A6680"/>
    <w:rsid w:val="006A6F17"/>
    <w:rsid w:val="006A763E"/>
    <w:rsid w:val="006B008F"/>
    <w:rsid w:val="006B0719"/>
    <w:rsid w:val="006B08FA"/>
    <w:rsid w:val="006B1033"/>
    <w:rsid w:val="006B22B9"/>
    <w:rsid w:val="006B2838"/>
    <w:rsid w:val="006B316B"/>
    <w:rsid w:val="006B326F"/>
    <w:rsid w:val="006B3294"/>
    <w:rsid w:val="006B38A5"/>
    <w:rsid w:val="006B3B65"/>
    <w:rsid w:val="006B3F33"/>
    <w:rsid w:val="006B4D92"/>
    <w:rsid w:val="006B5101"/>
    <w:rsid w:val="006B52C5"/>
    <w:rsid w:val="006B611C"/>
    <w:rsid w:val="006B68BE"/>
    <w:rsid w:val="006B6C1D"/>
    <w:rsid w:val="006B6D8F"/>
    <w:rsid w:val="006B6E4E"/>
    <w:rsid w:val="006C05EA"/>
    <w:rsid w:val="006C08D8"/>
    <w:rsid w:val="006C0BE4"/>
    <w:rsid w:val="006C0EBE"/>
    <w:rsid w:val="006C0F3A"/>
    <w:rsid w:val="006C0FB0"/>
    <w:rsid w:val="006C1F68"/>
    <w:rsid w:val="006C2710"/>
    <w:rsid w:val="006C2877"/>
    <w:rsid w:val="006C28D9"/>
    <w:rsid w:val="006C2B95"/>
    <w:rsid w:val="006C3D27"/>
    <w:rsid w:val="006C3E42"/>
    <w:rsid w:val="006C4160"/>
    <w:rsid w:val="006C42C7"/>
    <w:rsid w:val="006C42D2"/>
    <w:rsid w:val="006C4639"/>
    <w:rsid w:val="006C4D12"/>
    <w:rsid w:val="006C5659"/>
    <w:rsid w:val="006C64F9"/>
    <w:rsid w:val="006C6B42"/>
    <w:rsid w:val="006C6F11"/>
    <w:rsid w:val="006C70E6"/>
    <w:rsid w:val="006C7134"/>
    <w:rsid w:val="006C79E4"/>
    <w:rsid w:val="006D0534"/>
    <w:rsid w:val="006D08B1"/>
    <w:rsid w:val="006D0AC8"/>
    <w:rsid w:val="006D0ACF"/>
    <w:rsid w:val="006D1507"/>
    <w:rsid w:val="006D1A78"/>
    <w:rsid w:val="006D220E"/>
    <w:rsid w:val="006D24E3"/>
    <w:rsid w:val="006D3BCC"/>
    <w:rsid w:val="006D41A3"/>
    <w:rsid w:val="006D4536"/>
    <w:rsid w:val="006D47F0"/>
    <w:rsid w:val="006D48BD"/>
    <w:rsid w:val="006D4EF5"/>
    <w:rsid w:val="006D53EA"/>
    <w:rsid w:val="006D5805"/>
    <w:rsid w:val="006D605C"/>
    <w:rsid w:val="006D625A"/>
    <w:rsid w:val="006D63BC"/>
    <w:rsid w:val="006D646F"/>
    <w:rsid w:val="006D705F"/>
    <w:rsid w:val="006D7569"/>
    <w:rsid w:val="006D7619"/>
    <w:rsid w:val="006D7626"/>
    <w:rsid w:val="006D78F3"/>
    <w:rsid w:val="006D7A5B"/>
    <w:rsid w:val="006D7B97"/>
    <w:rsid w:val="006D7CB2"/>
    <w:rsid w:val="006E10FC"/>
    <w:rsid w:val="006E11E9"/>
    <w:rsid w:val="006E16F0"/>
    <w:rsid w:val="006E1A7E"/>
    <w:rsid w:val="006E1EC5"/>
    <w:rsid w:val="006E1F32"/>
    <w:rsid w:val="006E1F37"/>
    <w:rsid w:val="006E21D8"/>
    <w:rsid w:val="006E2596"/>
    <w:rsid w:val="006E2A0A"/>
    <w:rsid w:val="006E2D61"/>
    <w:rsid w:val="006E332E"/>
    <w:rsid w:val="006E340C"/>
    <w:rsid w:val="006E3947"/>
    <w:rsid w:val="006E418E"/>
    <w:rsid w:val="006E4AC3"/>
    <w:rsid w:val="006E5389"/>
    <w:rsid w:val="006E6091"/>
    <w:rsid w:val="006E659B"/>
    <w:rsid w:val="006E6B0C"/>
    <w:rsid w:val="006E6C52"/>
    <w:rsid w:val="006E75B3"/>
    <w:rsid w:val="006E77FE"/>
    <w:rsid w:val="006F0473"/>
    <w:rsid w:val="006F095E"/>
    <w:rsid w:val="006F0A75"/>
    <w:rsid w:val="006F0B18"/>
    <w:rsid w:val="006F199E"/>
    <w:rsid w:val="006F1A71"/>
    <w:rsid w:val="006F1A88"/>
    <w:rsid w:val="006F1CC2"/>
    <w:rsid w:val="006F1EF2"/>
    <w:rsid w:val="006F242E"/>
    <w:rsid w:val="006F2AEC"/>
    <w:rsid w:val="006F2C09"/>
    <w:rsid w:val="006F380D"/>
    <w:rsid w:val="006F4565"/>
    <w:rsid w:val="006F484B"/>
    <w:rsid w:val="006F4A05"/>
    <w:rsid w:val="006F51D6"/>
    <w:rsid w:val="006F5755"/>
    <w:rsid w:val="006F5A7A"/>
    <w:rsid w:val="006F5AA4"/>
    <w:rsid w:val="006F5D92"/>
    <w:rsid w:val="006F5E02"/>
    <w:rsid w:val="006F5F02"/>
    <w:rsid w:val="006F62B0"/>
    <w:rsid w:val="006F62CD"/>
    <w:rsid w:val="006F6B4C"/>
    <w:rsid w:val="006F733D"/>
    <w:rsid w:val="006F767E"/>
    <w:rsid w:val="006F7C9B"/>
    <w:rsid w:val="006F7FA8"/>
    <w:rsid w:val="007003E4"/>
    <w:rsid w:val="007004CC"/>
    <w:rsid w:val="0070061A"/>
    <w:rsid w:val="00701CA1"/>
    <w:rsid w:val="00701E40"/>
    <w:rsid w:val="0070325D"/>
    <w:rsid w:val="007038D0"/>
    <w:rsid w:val="00703AF1"/>
    <w:rsid w:val="00703B15"/>
    <w:rsid w:val="007045EA"/>
    <w:rsid w:val="007050E7"/>
    <w:rsid w:val="007054CE"/>
    <w:rsid w:val="007059DF"/>
    <w:rsid w:val="00705CB3"/>
    <w:rsid w:val="00706786"/>
    <w:rsid w:val="0070692C"/>
    <w:rsid w:val="00707500"/>
    <w:rsid w:val="00710684"/>
    <w:rsid w:val="007106E6"/>
    <w:rsid w:val="00710D41"/>
    <w:rsid w:val="00710F98"/>
    <w:rsid w:val="00711017"/>
    <w:rsid w:val="0071119C"/>
    <w:rsid w:val="007112A4"/>
    <w:rsid w:val="00711AE7"/>
    <w:rsid w:val="00711C55"/>
    <w:rsid w:val="0071209D"/>
    <w:rsid w:val="00712614"/>
    <w:rsid w:val="00712632"/>
    <w:rsid w:val="007126EF"/>
    <w:rsid w:val="00712847"/>
    <w:rsid w:val="007129FD"/>
    <w:rsid w:val="0071352E"/>
    <w:rsid w:val="00713617"/>
    <w:rsid w:val="00713966"/>
    <w:rsid w:val="007146A2"/>
    <w:rsid w:val="007146DC"/>
    <w:rsid w:val="00714821"/>
    <w:rsid w:val="00714FBC"/>
    <w:rsid w:val="007151B2"/>
    <w:rsid w:val="00715EE8"/>
    <w:rsid w:val="007165A0"/>
    <w:rsid w:val="007166EA"/>
    <w:rsid w:val="00716D18"/>
    <w:rsid w:val="00716FA2"/>
    <w:rsid w:val="007176C6"/>
    <w:rsid w:val="00717E52"/>
    <w:rsid w:val="00720302"/>
    <w:rsid w:val="00720642"/>
    <w:rsid w:val="00720B9B"/>
    <w:rsid w:val="00720CC9"/>
    <w:rsid w:val="00720F7A"/>
    <w:rsid w:val="00720F96"/>
    <w:rsid w:val="00721080"/>
    <w:rsid w:val="00721376"/>
    <w:rsid w:val="00721E54"/>
    <w:rsid w:val="007223B2"/>
    <w:rsid w:val="007225C5"/>
    <w:rsid w:val="00722ECA"/>
    <w:rsid w:val="00722FD6"/>
    <w:rsid w:val="00723641"/>
    <w:rsid w:val="00723907"/>
    <w:rsid w:val="00723F25"/>
    <w:rsid w:val="007245B1"/>
    <w:rsid w:val="00726B4B"/>
    <w:rsid w:val="00726FA6"/>
    <w:rsid w:val="0072753B"/>
    <w:rsid w:val="0072767B"/>
    <w:rsid w:val="00727BEE"/>
    <w:rsid w:val="0073041F"/>
    <w:rsid w:val="007304AA"/>
    <w:rsid w:val="00730A93"/>
    <w:rsid w:val="00730D84"/>
    <w:rsid w:val="00730F59"/>
    <w:rsid w:val="00731885"/>
    <w:rsid w:val="00731AF1"/>
    <w:rsid w:val="00731FE2"/>
    <w:rsid w:val="00731FE6"/>
    <w:rsid w:val="00732193"/>
    <w:rsid w:val="00732AF2"/>
    <w:rsid w:val="007330D4"/>
    <w:rsid w:val="007334C5"/>
    <w:rsid w:val="00733B26"/>
    <w:rsid w:val="00733C77"/>
    <w:rsid w:val="00734E9B"/>
    <w:rsid w:val="00735E26"/>
    <w:rsid w:val="0073621E"/>
    <w:rsid w:val="007362BE"/>
    <w:rsid w:val="00736636"/>
    <w:rsid w:val="00736A35"/>
    <w:rsid w:val="00736A94"/>
    <w:rsid w:val="00736D59"/>
    <w:rsid w:val="007370DD"/>
    <w:rsid w:val="007371C4"/>
    <w:rsid w:val="0073748A"/>
    <w:rsid w:val="007375B9"/>
    <w:rsid w:val="00740B60"/>
    <w:rsid w:val="00740ED4"/>
    <w:rsid w:val="00741BE3"/>
    <w:rsid w:val="00741C64"/>
    <w:rsid w:val="00742815"/>
    <w:rsid w:val="0074286F"/>
    <w:rsid w:val="00742A20"/>
    <w:rsid w:val="00742A30"/>
    <w:rsid w:val="00743351"/>
    <w:rsid w:val="00743866"/>
    <w:rsid w:val="00743939"/>
    <w:rsid w:val="007440A8"/>
    <w:rsid w:val="0074461C"/>
    <w:rsid w:val="007452D9"/>
    <w:rsid w:val="007460C4"/>
    <w:rsid w:val="007466B4"/>
    <w:rsid w:val="00746B84"/>
    <w:rsid w:val="0074746E"/>
    <w:rsid w:val="0074787C"/>
    <w:rsid w:val="00747935"/>
    <w:rsid w:val="00747D75"/>
    <w:rsid w:val="00747EE5"/>
    <w:rsid w:val="00750132"/>
    <w:rsid w:val="00750451"/>
    <w:rsid w:val="00750706"/>
    <w:rsid w:val="007508D2"/>
    <w:rsid w:val="00750A25"/>
    <w:rsid w:val="00750DCB"/>
    <w:rsid w:val="00750FA5"/>
    <w:rsid w:val="00750FFE"/>
    <w:rsid w:val="00751073"/>
    <w:rsid w:val="00751438"/>
    <w:rsid w:val="007514FB"/>
    <w:rsid w:val="007515E8"/>
    <w:rsid w:val="007517F4"/>
    <w:rsid w:val="0075294D"/>
    <w:rsid w:val="00752C7B"/>
    <w:rsid w:val="00752CB9"/>
    <w:rsid w:val="00752E03"/>
    <w:rsid w:val="007532BD"/>
    <w:rsid w:val="007532DE"/>
    <w:rsid w:val="0075374D"/>
    <w:rsid w:val="007540C0"/>
    <w:rsid w:val="007541EA"/>
    <w:rsid w:val="00754B1A"/>
    <w:rsid w:val="00754CB1"/>
    <w:rsid w:val="00754D52"/>
    <w:rsid w:val="00755135"/>
    <w:rsid w:val="0075517C"/>
    <w:rsid w:val="00755586"/>
    <w:rsid w:val="00755B7C"/>
    <w:rsid w:val="00756FD4"/>
    <w:rsid w:val="007577C0"/>
    <w:rsid w:val="00757B43"/>
    <w:rsid w:val="00757C1B"/>
    <w:rsid w:val="007601DD"/>
    <w:rsid w:val="00760412"/>
    <w:rsid w:val="00760B92"/>
    <w:rsid w:val="0076167C"/>
    <w:rsid w:val="00761C06"/>
    <w:rsid w:val="00761D17"/>
    <w:rsid w:val="00762400"/>
    <w:rsid w:val="00762611"/>
    <w:rsid w:val="007626D9"/>
    <w:rsid w:val="0076272B"/>
    <w:rsid w:val="007627D3"/>
    <w:rsid w:val="00763492"/>
    <w:rsid w:val="00763BD0"/>
    <w:rsid w:val="00763C13"/>
    <w:rsid w:val="0076406E"/>
    <w:rsid w:val="0076462E"/>
    <w:rsid w:val="00764882"/>
    <w:rsid w:val="007648E4"/>
    <w:rsid w:val="0076493A"/>
    <w:rsid w:val="0076520A"/>
    <w:rsid w:val="00765F3C"/>
    <w:rsid w:val="00766923"/>
    <w:rsid w:val="00766E60"/>
    <w:rsid w:val="00770112"/>
    <w:rsid w:val="007705AF"/>
    <w:rsid w:val="007709DD"/>
    <w:rsid w:val="00771030"/>
    <w:rsid w:val="0077153D"/>
    <w:rsid w:val="00771896"/>
    <w:rsid w:val="00772546"/>
    <w:rsid w:val="00772C9F"/>
    <w:rsid w:val="00772CCF"/>
    <w:rsid w:val="00772F4E"/>
    <w:rsid w:val="00773328"/>
    <w:rsid w:val="0077398B"/>
    <w:rsid w:val="00773A50"/>
    <w:rsid w:val="00774173"/>
    <w:rsid w:val="0077426A"/>
    <w:rsid w:val="007745BA"/>
    <w:rsid w:val="00774AA0"/>
    <w:rsid w:val="00774C73"/>
    <w:rsid w:val="00775A8C"/>
    <w:rsid w:val="007765B3"/>
    <w:rsid w:val="007768B6"/>
    <w:rsid w:val="00776BBB"/>
    <w:rsid w:val="00776D5E"/>
    <w:rsid w:val="007775E0"/>
    <w:rsid w:val="0077762A"/>
    <w:rsid w:val="00777718"/>
    <w:rsid w:val="00777DC9"/>
    <w:rsid w:val="00777E6A"/>
    <w:rsid w:val="00777FDB"/>
    <w:rsid w:val="00780038"/>
    <w:rsid w:val="00780290"/>
    <w:rsid w:val="00781A11"/>
    <w:rsid w:val="00781B24"/>
    <w:rsid w:val="00781D1B"/>
    <w:rsid w:val="00781DA2"/>
    <w:rsid w:val="00782749"/>
    <w:rsid w:val="00782FBE"/>
    <w:rsid w:val="00783416"/>
    <w:rsid w:val="00783AC6"/>
    <w:rsid w:val="00783D34"/>
    <w:rsid w:val="00783FCC"/>
    <w:rsid w:val="00784051"/>
    <w:rsid w:val="00784245"/>
    <w:rsid w:val="0078471E"/>
    <w:rsid w:val="0078474E"/>
    <w:rsid w:val="00784C7B"/>
    <w:rsid w:val="00784DBC"/>
    <w:rsid w:val="0078599D"/>
    <w:rsid w:val="00785A57"/>
    <w:rsid w:val="007860DD"/>
    <w:rsid w:val="00786117"/>
    <w:rsid w:val="007862E9"/>
    <w:rsid w:val="007867FD"/>
    <w:rsid w:val="00786A4B"/>
    <w:rsid w:val="00786AD5"/>
    <w:rsid w:val="00786ADB"/>
    <w:rsid w:val="00787318"/>
    <w:rsid w:val="00787986"/>
    <w:rsid w:val="00787A0B"/>
    <w:rsid w:val="00790558"/>
    <w:rsid w:val="00790672"/>
    <w:rsid w:val="0079109E"/>
    <w:rsid w:val="007910C6"/>
    <w:rsid w:val="007912FB"/>
    <w:rsid w:val="00791336"/>
    <w:rsid w:val="007914E5"/>
    <w:rsid w:val="00791BF9"/>
    <w:rsid w:val="00791E05"/>
    <w:rsid w:val="00792041"/>
    <w:rsid w:val="007922A0"/>
    <w:rsid w:val="007923C5"/>
    <w:rsid w:val="00792E1A"/>
    <w:rsid w:val="007931F5"/>
    <w:rsid w:val="007935A6"/>
    <w:rsid w:val="0079364F"/>
    <w:rsid w:val="007943D2"/>
    <w:rsid w:val="00794592"/>
    <w:rsid w:val="00794EEC"/>
    <w:rsid w:val="00794FB1"/>
    <w:rsid w:val="00794FC0"/>
    <w:rsid w:val="00795347"/>
    <w:rsid w:val="007957A6"/>
    <w:rsid w:val="00795A61"/>
    <w:rsid w:val="00795B15"/>
    <w:rsid w:val="007960EE"/>
    <w:rsid w:val="0079621A"/>
    <w:rsid w:val="00796DC5"/>
    <w:rsid w:val="0079756B"/>
    <w:rsid w:val="00797F40"/>
    <w:rsid w:val="007A000D"/>
    <w:rsid w:val="007A005C"/>
    <w:rsid w:val="007A0420"/>
    <w:rsid w:val="007A05B2"/>
    <w:rsid w:val="007A079C"/>
    <w:rsid w:val="007A099B"/>
    <w:rsid w:val="007A1D4A"/>
    <w:rsid w:val="007A23BC"/>
    <w:rsid w:val="007A2699"/>
    <w:rsid w:val="007A2B03"/>
    <w:rsid w:val="007A3024"/>
    <w:rsid w:val="007A454A"/>
    <w:rsid w:val="007A47F7"/>
    <w:rsid w:val="007A4BED"/>
    <w:rsid w:val="007A4C5B"/>
    <w:rsid w:val="007A506C"/>
    <w:rsid w:val="007A61FA"/>
    <w:rsid w:val="007A75A4"/>
    <w:rsid w:val="007A77D1"/>
    <w:rsid w:val="007B0091"/>
    <w:rsid w:val="007B0B92"/>
    <w:rsid w:val="007B0C18"/>
    <w:rsid w:val="007B13AB"/>
    <w:rsid w:val="007B1997"/>
    <w:rsid w:val="007B1F0E"/>
    <w:rsid w:val="007B2BA3"/>
    <w:rsid w:val="007B2FD5"/>
    <w:rsid w:val="007B3FCA"/>
    <w:rsid w:val="007B43D5"/>
    <w:rsid w:val="007B4CA4"/>
    <w:rsid w:val="007B4E32"/>
    <w:rsid w:val="007B53E7"/>
    <w:rsid w:val="007B5A48"/>
    <w:rsid w:val="007B5A50"/>
    <w:rsid w:val="007B660B"/>
    <w:rsid w:val="007B68D5"/>
    <w:rsid w:val="007B694E"/>
    <w:rsid w:val="007B6B02"/>
    <w:rsid w:val="007B6FE3"/>
    <w:rsid w:val="007B70D4"/>
    <w:rsid w:val="007C0067"/>
    <w:rsid w:val="007C0A2E"/>
    <w:rsid w:val="007C16D7"/>
    <w:rsid w:val="007C186F"/>
    <w:rsid w:val="007C1A9C"/>
    <w:rsid w:val="007C1F3F"/>
    <w:rsid w:val="007C210D"/>
    <w:rsid w:val="007C237A"/>
    <w:rsid w:val="007C24E4"/>
    <w:rsid w:val="007C2B92"/>
    <w:rsid w:val="007C2C8D"/>
    <w:rsid w:val="007C31CB"/>
    <w:rsid w:val="007C373A"/>
    <w:rsid w:val="007C3937"/>
    <w:rsid w:val="007C42F4"/>
    <w:rsid w:val="007C5209"/>
    <w:rsid w:val="007C5D3C"/>
    <w:rsid w:val="007C6099"/>
    <w:rsid w:val="007C6740"/>
    <w:rsid w:val="007C6F20"/>
    <w:rsid w:val="007C6FD5"/>
    <w:rsid w:val="007C7222"/>
    <w:rsid w:val="007C7448"/>
    <w:rsid w:val="007C7554"/>
    <w:rsid w:val="007C769F"/>
    <w:rsid w:val="007C775D"/>
    <w:rsid w:val="007D0A23"/>
    <w:rsid w:val="007D0CEA"/>
    <w:rsid w:val="007D10E0"/>
    <w:rsid w:val="007D1510"/>
    <w:rsid w:val="007D32CB"/>
    <w:rsid w:val="007D36FC"/>
    <w:rsid w:val="007D3B60"/>
    <w:rsid w:val="007D54F4"/>
    <w:rsid w:val="007D5851"/>
    <w:rsid w:val="007D6BEB"/>
    <w:rsid w:val="007D78FE"/>
    <w:rsid w:val="007E0018"/>
    <w:rsid w:val="007E0B1C"/>
    <w:rsid w:val="007E1764"/>
    <w:rsid w:val="007E18D0"/>
    <w:rsid w:val="007E1BE7"/>
    <w:rsid w:val="007E1E6B"/>
    <w:rsid w:val="007E3B47"/>
    <w:rsid w:val="007E3D0B"/>
    <w:rsid w:val="007E3E82"/>
    <w:rsid w:val="007E40E2"/>
    <w:rsid w:val="007E44D4"/>
    <w:rsid w:val="007E45F8"/>
    <w:rsid w:val="007E47A3"/>
    <w:rsid w:val="007E4A0A"/>
    <w:rsid w:val="007E4C79"/>
    <w:rsid w:val="007E544A"/>
    <w:rsid w:val="007E558D"/>
    <w:rsid w:val="007E5817"/>
    <w:rsid w:val="007E5BC0"/>
    <w:rsid w:val="007E5CA2"/>
    <w:rsid w:val="007E61CC"/>
    <w:rsid w:val="007E6A8A"/>
    <w:rsid w:val="007E6BE3"/>
    <w:rsid w:val="007E71B5"/>
    <w:rsid w:val="007E73AA"/>
    <w:rsid w:val="007E743D"/>
    <w:rsid w:val="007E7566"/>
    <w:rsid w:val="007E76C1"/>
    <w:rsid w:val="007F03D1"/>
    <w:rsid w:val="007F05E1"/>
    <w:rsid w:val="007F13A5"/>
    <w:rsid w:val="007F161F"/>
    <w:rsid w:val="007F165D"/>
    <w:rsid w:val="007F18C1"/>
    <w:rsid w:val="007F1A17"/>
    <w:rsid w:val="007F22C6"/>
    <w:rsid w:val="007F2FA9"/>
    <w:rsid w:val="007F3D7A"/>
    <w:rsid w:val="007F3ED2"/>
    <w:rsid w:val="007F4616"/>
    <w:rsid w:val="007F4826"/>
    <w:rsid w:val="007F4A38"/>
    <w:rsid w:val="007F4B19"/>
    <w:rsid w:val="007F4E09"/>
    <w:rsid w:val="007F518B"/>
    <w:rsid w:val="007F58FD"/>
    <w:rsid w:val="007F5919"/>
    <w:rsid w:val="007F592B"/>
    <w:rsid w:val="007F59C4"/>
    <w:rsid w:val="007F5EE7"/>
    <w:rsid w:val="007F62CF"/>
    <w:rsid w:val="007F64C5"/>
    <w:rsid w:val="007F6818"/>
    <w:rsid w:val="007F6994"/>
    <w:rsid w:val="007F69F0"/>
    <w:rsid w:val="007F6EE8"/>
    <w:rsid w:val="007F7BBF"/>
    <w:rsid w:val="007F7BFD"/>
    <w:rsid w:val="007F7FCA"/>
    <w:rsid w:val="00801C61"/>
    <w:rsid w:val="00801EE3"/>
    <w:rsid w:val="0080235A"/>
    <w:rsid w:val="008023D7"/>
    <w:rsid w:val="008027D0"/>
    <w:rsid w:val="00802852"/>
    <w:rsid w:val="008029DC"/>
    <w:rsid w:val="00802E35"/>
    <w:rsid w:val="00802EEF"/>
    <w:rsid w:val="008033BD"/>
    <w:rsid w:val="00803483"/>
    <w:rsid w:val="0080351C"/>
    <w:rsid w:val="00803633"/>
    <w:rsid w:val="008037E7"/>
    <w:rsid w:val="00803FBC"/>
    <w:rsid w:val="00805AF0"/>
    <w:rsid w:val="008060B9"/>
    <w:rsid w:val="0080659A"/>
    <w:rsid w:val="0080672A"/>
    <w:rsid w:val="008073D8"/>
    <w:rsid w:val="008109D6"/>
    <w:rsid w:val="0081212D"/>
    <w:rsid w:val="008130FB"/>
    <w:rsid w:val="0081344F"/>
    <w:rsid w:val="00813527"/>
    <w:rsid w:val="00813744"/>
    <w:rsid w:val="00813B1C"/>
    <w:rsid w:val="00813D34"/>
    <w:rsid w:val="00814544"/>
    <w:rsid w:val="00814CD7"/>
    <w:rsid w:val="00814DDE"/>
    <w:rsid w:val="00814F69"/>
    <w:rsid w:val="00815589"/>
    <w:rsid w:val="008155A2"/>
    <w:rsid w:val="00815801"/>
    <w:rsid w:val="00815D25"/>
    <w:rsid w:val="0081608E"/>
    <w:rsid w:val="008162B2"/>
    <w:rsid w:val="00816686"/>
    <w:rsid w:val="00816FB9"/>
    <w:rsid w:val="00817535"/>
    <w:rsid w:val="00817BBB"/>
    <w:rsid w:val="00817F4D"/>
    <w:rsid w:val="00817FA5"/>
    <w:rsid w:val="00820AB9"/>
    <w:rsid w:val="008215AE"/>
    <w:rsid w:val="00821F92"/>
    <w:rsid w:val="008220FB"/>
    <w:rsid w:val="00822FBC"/>
    <w:rsid w:val="0082356C"/>
    <w:rsid w:val="008248F2"/>
    <w:rsid w:val="00824A15"/>
    <w:rsid w:val="00824A69"/>
    <w:rsid w:val="00824B87"/>
    <w:rsid w:val="00824E0D"/>
    <w:rsid w:val="008259C0"/>
    <w:rsid w:val="00825B89"/>
    <w:rsid w:val="00825E1E"/>
    <w:rsid w:val="00825F39"/>
    <w:rsid w:val="0082600B"/>
    <w:rsid w:val="00826197"/>
    <w:rsid w:val="00826451"/>
    <w:rsid w:val="008264B2"/>
    <w:rsid w:val="0082696E"/>
    <w:rsid w:val="00826C5A"/>
    <w:rsid w:val="00826FBA"/>
    <w:rsid w:val="0082714A"/>
    <w:rsid w:val="00827398"/>
    <w:rsid w:val="0082779E"/>
    <w:rsid w:val="00827C5B"/>
    <w:rsid w:val="00827EF3"/>
    <w:rsid w:val="00830110"/>
    <w:rsid w:val="008305FD"/>
    <w:rsid w:val="008307BF"/>
    <w:rsid w:val="0083089D"/>
    <w:rsid w:val="00830DB0"/>
    <w:rsid w:val="00830E02"/>
    <w:rsid w:val="00831640"/>
    <w:rsid w:val="0083168D"/>
    <w:rsid w:val="008317FD"/>
    <w:rsid w:val="00832120"/>
    <w:rsid w:val="008325AD"/>
    <w:rsid w:val="00832936"/>
    <w:rsid w:val="00832E6B"/>
    <w:rsid w:val="00832EC4"/>
    <w:rsid w:val="00832F15"/>
    <w:rsid w:val="00833222"/>
    <w:rsid w:val="00833AE7"/>
    <w:rsid w:val="00833FA9"/>
    <w:rsid w:val="00833FB9"/>
    <w:rsid w:val="008341A1"/>
    <w:rsid w:val="00834674"/>
    <w:rsid w:val="00834B69"/>
    <w:rsid w:val="00834F37"/>
    <w:rsid w:val="008354E2"/>
    <w:rsid w:val="0083551C"/>
    <w:rsid w:val="00835650"/>
    <w:rsid w:val="00835F22"/>
    <w:rsid w:val="00836689"/>
    <w:rsid w:val="00837258"/>
    <w:rsid w:val="00837887"/>
    <w:rsid w:val="00837E83"/>
    <w:rsid w:val="00840206"/>
    <w:rsid w:val="00841ED8"/>
    <w:rsid w:val="00841FA3"/>
    <w:rsid w:val="00843744"/>
    <w:rsid w:val="0084382C"/>
    <w:rsid w:val="00843C5D"/>
    <w:rsid w:val="00843CBE"/>
    <w:rsid w:val="00843ED6"/>
    <w:rsid w:val="00843F70"/>
    <w:rsid w:val="008446CE"/>
    <w:rsid w:val="00844BB4"/>
    <w:rsid w:val="0084505C"/>
    <w:rsid w:val="00845768"/>
    <w:rsid w:val="00845E88"/>
    <w:rsid w:val="0084611D"/>
    <w:rsid w:val="00846125"/>
    <w:rsid w:val="00846FFD"/>
    <w:rsid w:val="0084740F"/>
    <w:rsid w:val="00847E60"/>
    <w:rsid w:val="00847E8F"/>
    <w:rsid w:val="00847F42"/>
    <w:rsid w:val="00850052"/>
    <w:rsid w:val="00850530"/>
    <w:rsid w:val="00850AC1"/>
    <w:rsid w:val="00851234"/>
    <w:rsid w:val="008517C2"/>
    <w:rsid w:val="008519D7"/>
    <w:rsid w:val="00851B7C"/>
    <w:rsid w:val="00851EB3"/>
    <w:rsid w:val="00851FD4"/>
    <w:rsid w:val="008521E9"/>
    <w:rsid w:val="008526E1"/>
    <w:rsid w:val="008527A1"/>
    <w:rsid w:val="00852C67"/>
    <w:rsid w:val="00852F82"/>
    <w:rsid w:val="008533D6"/>
    <w:rsid w:val="008534FE"/>
    <w:rsid w:val="0085359B"/>
    <w:rsid w:val="00853AF1"/>
    <w:rsid w:val="0085456B"/>
    <w:rsid w:val="0085466D"/>
    <w:rsid w:val="00854FB5"/>
    <w:rsid w:val="0085538A"/>
    <w:rsid w:val="00855569"/>
    <w:rsid w:val="00855A7F"/>
    <w:rsid w:val="00856460"/>
    <w:rsid w:val="00856654"/>
    <w:rsid w:val="008572C8"/>
    <w:rsid w:val="00857D11"/>
    <w:rsid w:val="00857FAE"/>
    <w:rsid w:val="0086030B"/>
    <w:rsid w:val="008609C1"/>
    <w:rsid w:val="00860CE0"/>
    <w:rsid w:val="0086131D"/>
    <w:rsid w:val="008613FB"/>
    <w:rsid w:val="008615FF"/>
    <w:rsid w:val="00861E73"/>
    <w:rsid w:val="0086224C"/>
    <w:rsid w:val="0086258E"/>
    <w:rsid w:val="008627D7"/>
    <w:rsid w:val="00862EDD"/>
    <w:rsid w:val="0086344A"/>
    <w:rsid w:val="00863879"/>
    <w:rsid w:val="008644BF"/>
    <w:rsid w:val="00864C8A"/>
    <w:rsid w:val="00864F6D"/>
    <w:rsid w:val="0086584E"/>
    <w:rsid w:val="00865914"/>
    <w:rsid w:val="00866324"/>
    <w:rsid w:val="0086698B"/>
    <w:rsid w:val="008669AC"/>
    <w:rsid w:val="00866CF3"/>
    <w:rsid w:val="00866F9D"/>
    <w:rsid w:val="008670D6"/>
    <w:rsid w:val="00867ACC"/>
    <w:rsid w:val="00867C2D"/>
    <w:rsid w:val="008706BB"/>
    <w:rsid w:val="0087098D"/>
    <w:rsid w:val="00870C33"/>
    <w:rsid w:val="00870D9D"/>
    <w:rsid w:val="008711B0"/>
    <w:rsid w:val="0087122E"/>
    <w:rsid w:val="0087195F"/>
    <w:rsid w:val="00871C28"/>
    <w:rsid w:val="008723CB"/>
    <w:rsid w:val="00872560"/>
    <w:rsid w:val="00872FD1"/>
    <w:rsid w:val="00873709"/>
    <w:rsid w:val="00873E54"/>
    <w:rsid w:val="00874407"/>
    <w:rsid w:val="00874440"/>
    <w:rsid w:val="00874A18"/>
    <w:rsid w:val="00874CA2"/>
    <w:rsid w:val="00875948"/>
    <w:rsid w:val="008761CB"/>
    <w:rsid w:val="0087683B"/>
    <w:rsid w:val="00876BE5"/>
    <w:rsid w:val="00877491"/>
    <w:rsid w:val="00877D17"/>
    <w:rsid w:val="008800D2"/>
    <w:rsid w:val="00880685"/>
    <w:rsid w:val="00880B10"/>
    <w:rsid w:val="00880ED5"/>
    <w:rsid w:val="0088118D"/>
    <w:rsid w:val="008816B7"/>
    <w:rsid w:val="00881BBE"/>
    <w:rsid w:val="00881E67"/>
    <w:rsid w:val="0088209E"/>
    <w:rsid w:val="008821A2"/>
    <w:rsid w:val="00882DA2"/>
    <w:rsid w:val="0088328A"/>
    <w:rsid w:val="0088335F"/>
    <w:rsid w:val="0088366D"/>
    <w:rsid w:val="00884D2B"/>
    <w:rsid w:val="00884DAC"/>
    <w:rsid w:val="008854AB"/>
    <w:rsid w:val="00886030"/>
    <w:rsid w:val="0088633D"/>
    <w:rsid w:val="0088662B"/>
    <w:rsid w:val="00886F71"/>
    <w:rsid w:val="0088751B"/>
    <w:rsid w:val="00890004"/>
    <w:rsid w:val="008901D9"/>
    <w:rsid w:val="008905F3"/>
    <w:rsid w:val="00890902"/>
    <w:rsid w:val="008912C9"/>
    <w:rsid w:val="0089194D"/>
    <w:rsid w:val="008921CF"/>
    <w:rsid w:val="0089275A"/>
    <w:rsid w:val="00892D2C"/>
    <w:rsid w:val="00892F55"/>
    <w:rsid w:val="00892F6F"/>
    <w:rsid w:val="00893D28"/>
    <w:rsid w:val="00894421"/>
    <w:rsid w:val="00894546"/>
    <w:rsid w:val="0089491E"/>
    <w:rsid w:val="00894CDA"/>
    <w:rsid w:val="00894F95"/>
    <w:rsid w:val="0089553F"/>
    <w:rsid w:val="0089564E"/>
    <w:rsid w:val="00895B9C"/>
    <w:rsid w:val="0089615B"/>
    <w:rsid w:val="008963F2"/>
    <w:rsid w:val="0089693B"/>
    <w:rsid w:val="008970C5"/>
    <w:rsid w:val="008970E8"/>
    <w:rsid w:val="0089782B"/>
    <w:rsid w:val="008A0162"/>
    <w:rsid w:val="008A04AE"/>
    <w:rsid w:val="008A092D"/>
    <w:rsid w:val="008A1023"/>
    <w:rsid w:val="008A1165"/>
    <w:rsid w:val="008A17D4"/>
    <w:rsid w:val="008A1871"/>
    <w:rsid w:val="008A1D50"/>
    <w:rsid w:val="008A2148"/>
    <w:rsid w:val="008A261A"/>
    <w:rsid w:val="008A2B94"/>
    <w:rsid w:val="008A2F5F"/>
    <w:rsid w:val="008A30F7"/>
    <w:rsid w:val="008A36B3"/>
    <w:rsid w:val="008A4652"/>
    <w:rsid w:val="008A4C04"/>
    <w:rsid w:val="008A5079"/>
    <w:rsid w:val="008A5A52"/>
    <w:rsid w:val="008A6206"/>
    <w:rsid w:val="008A7D34"/>
    <w:rsid w:val="008B0305"/>
    <w:rsid w:val="008B050B"/>
    <w:rsid w:val="008B0E98"/>
    <w:rsid w:val="008B1235"/>
    <w:rsid w:val="008B1865"/>
    <w:rsid w:val="008B1A81"/>
    <w:rsid w:val="008B20B5"/>
    <w:rsid w:val="008B2756"/>
    <w:rsid w:val="008B2889"/>
    <w:rsid w:val="008B2A57"/>
    <w:rsid w:val="008B2DD6"/>
    <w:rsid w:val="008B375A"/>
    <w:rsid w:val="008B37B9"/>
    <w:rsid w:val="008B3A34"/>
    <w:rsid w:val="008B3F5B"/>
    <w:rsid w:val="008B3FBC"/>
    <w:rsid w:val="008B4012"/>
    <w:rsid w:val="008B41C8"/>
    <w:rsid w:val="008B4CD8"/>
    <w:rsid w:val="008B54EA"/>
    <w:rsid w:val="008B5B47"/>
    <w:rsid w:val="008B5E59"/>
    <w:rsid w:val="008B6D36"/>
    <w:rsid w:val="008B6DDA"/>
    <w:rsid w:val="008B6E32"/>
    <w:rsid w:val="008B6F32"/>
    <w:rsid w:val="008B766E"/>
    <w:rsid w:val="008B7764"/>
    <w:rsid w:val="008B7B56"/>
    <w:rsid w:val="008C0A21"/>
    <w:rsid w:val="008C2464"/>
    <w:rsid w:val="008C2FBD"/>
    <w:rsid w:val="008C37BA"/>
    <w:rsid w:val="008C4019"/>
    <w:rsid w:val="008C488C"/>
    <w:rsid w:val="008C4A83"/>
    <w:rsid w:val="008C56EE"/>
    <w:rsid w:val="008C5C3A"/>
    <w:rsid w:val="008C5D46"/>
    <w:rsid w:val="008C5E61"/>
    <w:rsid w:val="008C6451"/>
    <w:rsid w:val="008C671F"/>
    <w:rsid w:val="008C6D46"/>
    <w:rsid w:val="008C744E"/>
    <w:rsid w:val="008C7993"/>
    <w:rsid w:val="008C7A8E"/>
    <w:rsid w:val="008C7CF8"/>
    <w:rsid w:val="008D18E5"/>
    <w:rsid w:val="008D1DDC"/>
    <w:rsid w:val="008D2608"/>
    <w:rsid w:val="008D2DFE"/>
    <w:rsid w:val="008D38B4"/>
    <w:rsid w:val="008D3A07"/>
    <w:rsid w:val="008D3E9E"/>
    <w:rsid w:val="008D500B"/>
    <w:rsid w:val="008D5517"/>
    <w:rsid w:val="008D5619"/>
    <w:rsid w:val="008D5D16"/>
    <w:rsid w:val="008D5D5F"/>
    <w:rsid w:val="008D5DBB"/>
    <w:rsid w:val="008D646D"/>
    <w:rsid w:val="008D66BB"/>
    <w:rsid w:val="008D6FC1"/>
    <w:rsid w:val="008D708E"/>
    <w:rsid w:val="008D7164"/>
    <w:rsid w:val="008D7F1D"/>
    <w:rsid w:val="008E03AA"/>
    <w:rsid w:val="008E0DA2"/>
    <w:rsid w:val="008E0E13"/>
    <w:rsid w:val="008E0F57"/>
    <w:rsid w:val="008E1287"/>
    <w:rsid w:val="008E19A8"/>
    <w:rsid w:val="008E22D5"/>
    <w:rsid w:val="008E4475"/>
    <w:rsid w:val="008E4BFC"/>
    <w:rsid w:val="008E5B43"/>
    <w:rsid w:val="008E5F7D"/>
    <w:rsid w:val="008E66F4"/>
    <w:rsid w:val="008E67C0"/>
    <w:rsid w:val="008E70A1"/>
    <w:rsid w:val="008E71FC"/>
    <w:rsid w:val="008E7300"/>
    <w:rsid w:val="008E7ED5"/>
    <w:rsid w:val="008F07B8"/>
    <w:rsid w:val="008F0CC4"/>
    <w:rsid w:val="008F0E9A"/>
    <w:rsid w:val="008F136A"/>
    <w:rsid w:val="008F1B3A"/>
    <w:rsid w:val="008F1DB2"/>
    <w:rsid w:val="008F1FDD"/>
    <w:rsid w:val="008F5E37"/>
    <w:rsid w:val="008F5F11"/>
    <w:rsid w:val="008F6273"/>
    <w:rsid w:val="008F6438"/>
    <w:rsid w:val="008F6C40"/>
    <w:rsid w:val="008F6E3F"/>
    <w:rsid w:val="008F7026"/>
    <w:rsid w:val="008F740E"/>
    <w:rsid w:val="008F7450"/>
    <w:rsid w:val="008F7525"/>
    <w:rsid w:val="008F7750"/>
    <w:rsid w:val="008F7A3B"/>
    <w:rsid w:val="008F7A55"/>
    <w:rsid w:val="00900BBE"/>
    <w:rsid w:val="00900F72"/>
    <w:rsid w:val="00901330"/>
    <w:rsid w:val="00901366"/>
    <w:rsid w:val="0090145E"/>
    <w:rsid w:val="00901625"/>
    <w:rsid w:val="00902F8A"/>
    <w:rsid w:val="0090328F"/>
    <w:rsid w:val="00903547"/>
    <w:rsid w:val="00903996"/>
    <w:rsid w:val="00903C12"/>
    <w:rsid w:val="00904386"/>
    <w:rsid w:val="0090484F"/>
    <w:rsid w:val="00904C1A"/>
    <w:rsid w:val="00905D30"/>
    <w:rsid w:val="00907591"/>
    <w:rsid w:val="00907E31"/>
    <w:rsid w:val="00910629"/>
    <w:rsid w:val="00910715"/>
    <w:rsid w:val="00910B4B"/>
    <w:rsid w:val="00910EF2"/>
    <w:rsid w:val="0091124F"/>
    <w:rsid w:val="00912362"/>
    <w:rsid w:val="00912672"/>
    <w:rsid w:val="00912AE8"/>
    <w:rsid w:val="00913A78"/>
    <w:rsid w:val="00913BEE"/>
    <w:rsid w:val="00913C49"/>
    <w:rsid w:val="00913F61"/>
    <w:rsid w:val="0091482C"/>
    <w:rsid w:val="009155A7"/>
    <w:rsid w:val="00916393"/>
    <w:rsid w:val="009164F4"/>
    <w:rsid w:val="0091697E"/>
    <w:rsid w:val="00916FA5"/>
    <w:rsid w:val="00917598"/>
    <w:rsid w:val="0091798D"/>
    <w:rsid w:val="00917A6C"/>
    <w:rsid w:val="00917C18"/>
    <w:rsid w:val="00917EF4"/>
    <w:rsid w:val="009202AD"/>
    <w:rsid w:val="009209F7"/>
    <w:rsid w:val="00920B47"/>
    <w:rsid w:val="009216B9"/>
    <w:rsid w:val="00921740"/>
    <w:rsid w:val="009218DA"/>
    <w:rsid w:val="009219A0"/>
    <w:rsid w:val="00921E85"/>
    <w:rsid w:val="00921F7B"/>
    <w:rsid w:val="009220C1"/>
    <w:rsid w:val="00922470"/>
    <w:rsid w:val="00922503"/>
    <w:rsid w:val="00922532"/>
    <w:rsid w:val="009229CC"/>
    <w:rsid w:val="00923EC5"/>
    <w:rsid w:val="00924327"/>
    <w:rsid w:val="00924D80"/>
    <w:rsid w:val="00924E5F"/>
    <w:rsid w:val="00925A93"/>
    <w:rsid w:val="00925BF6"/>
    <w:rsid w:val="00925E2A"/>
    <w:rsid w:val="00925FDD"/>
    <w:rsid w:val="00926603"/>
    <w:rsid w:val="00926CC1"/>
    <w:rsid w:val="00926D55"/>
    <w:rsid w:val="00927208"/>
    <w:rsid w:val="00927411"/>
    <w:rsid w:val="009274C4"/>
    <w:rsid w:val="00927C5E"/>
    <w:rsid w:val="0093024A"/>
    <w:rsid w:val="0093041B"/>
    <w:rsid w:val="0093090B"/>
    <w:rsid w:val="00931147"/>
    <w:rsid w:val="0093126B"/>
    <w:rsid w:val="0093164E"/>
    <w:rsid w:val="00931A79"/>
    <w:rsid w:val="009322AF"/>
    <w:rsid w:val="00932E18"/>
    <w:rsid w:val="00933795"/>
    <w:rsid w:val="0093381A"/>
    <w:rsid w:val="00933A23"/>
    <w:rsid w:val="00933D19"/>
    <w:rsid w:val="00934034"/>
    <w:rsid w:val="00934939"/>
    <w:rsid w:val="00934984"/>
    <w:rsid w:val="00935574"/>
    <w:rsid w:val="00935832"/>
    <w:rsid w:val="00935DB4"/>
    <w:rsid w:val="00936288"/>
    <w:rsid w:val="0093692E"/>
    <w:rsid w:val="0093692F"/>
    <w:rsid w:val="00936EF4"/>
    <w:rsid w:val="00936F1E"/>
    <w:rsid w:val="00936FBE"/>
    <w:rsid w:val="00940AEE"/>
    <w:rsid w:val="00940D39"/>
    <w:rsid w:val="00941073"/>
    <w:rsid w:val="00942D8D"/>
    <w:rsid w:val="00942E75"/>
    <w:rsid w:val="00943176"/>
    <w:rsid w:val="009433FA"/>
    <w:rsid w:val="009439E2"/>
    <w:rsid w:val="0094573B"/>
    <w:rsid w:val="00946C3B"/>
    <w:rsid w:val="009470F5"/>
    <w:rsid w:val="00947BA2"/>
    <w:rsid w:val="00947DC5"/>
    <w:rsid w:val="00947E07"/>
    <w:rsid w:val="009500E9"/>
    <w:rsid w:val="00950408"/>
    <w:rsid w:val="0095041A"/>
    <w:rsid w:val="009509FC"/>
    <w:rsid w:val="00950BC4"/>
    <w:rsid w:val="00951851"/>
    <w:rsid w:val="009518D6"/>
    <w:rsid w:val="00952570"/>
    <w:rsid w:val="00952EAD"/>
    <w:rsid w:val="00952EB0"/>
    <w:rsid w:val="0095328F"/>
    <w:rsid w:val="00953696"/>
    <w:rsid w:val="00953DDE"/>
    <w:rsid w:val="009543E0"/>
    <w:rsid w:val="00954E41"/>
    <w:rsid w:val="0095520F"/>
    <w:rsid w:val="00955262"/>
    <w:rsid w:val="009554EE"/>
    <w:rsid w:val="00955A72"/>
    <w:rsid w:val="00956708"/>
    <w:rsid w:val="009567DA"/>
    <w:rsid w:val="0095689B"/>
    <w:rsid w:val="00956A87"/>
    <w:rsid w:val="00956AD2"/>
    <w:rsid w:val="009571D8"/>
    <w:rsid w:val="00957F82"/>
    <w:rsid w:val="0096002B"/>
    <w:rsid w:val="009601DC"/>
    <w:rsid w:val="009609FF"/>
    <w:rsid w:val="00960EE8"/>
    <w:rsid w:val="00962125"/>
    <w:rsid w:val="009622C8"/>
    <w:rsid w:val="00962AF0"/>
    <w:rsid w:val="00962C07"/>
    <w:rsid w:val="00962ED8"/>
    <w:rsid w:val="009633F2"/>
    <w:rsid w:val="00963A9B"/>
    <w:rsid w:val="00963F1D"/>
    <w:rsid w:val="00964C60"/>
    <w:rsid w:val="00964FA6"/>
    <w:rsid w:val="0096537B"/>
    <w:rsid w:val="00965510"/>
    <w:rsid w:val="00965BCA"/>
    <w:rsid w:val="00965F2D"/>
    <w:rsid w:val="0096629D"/>
    <w:rsid w:val="009668A0"/>
    <w:rsid w:val="0096725A"/>
    <w:rsid w:val="009672E4"/>
    <w:rsid w:val="00967A13"/>
    <w:rsid w:val="00967FFE"/>
    <w:rsid w:val="00971243"/>
    <w:rsid w:val="00971403"/>
    <w:rsid w:val="0097164A"/>
    <w:rsid w:val="009717D0"/>
    <w:rsid w:val="00971BD7"/>
    <w:rsid w:val="0097298E"/>
    <w:rsid w:val="00972D88"/>
    <w:rsid w:val="0097319B"/>
    <w:rsid w:val="009737D0"/>
    <w:rsid w:val="00973860"/>
    <w:rsid w:val="00974129"/>
    <w:rsid w:val="00974702"/>
    <w:rsid w:val="00974765"/>
    <w:rsid w:val="00975939"/>
    <w:rsid w:val="0097651F"/>
    <w:rsid w:val="00976797"/>
    <w:rsid w:val="009767AE"/>
    <w:rsid w:val="009768F1"/>
    <w:rsid w:val="00976915"/>
    <w:rsid w:val="00976CCC"/>
    <w:rsid w:val="009770B8"/>
    <w:rsid w:val="0097728B"/>
    <w:rsid w:val="00977993"/>
    <w:rsid w:val="00977C95"/>
    <w:rsid w:val="00977DB2"/>
    <w:rsid w:val="00977E1D"/>
    <w:rsid w:val="00980558"/>
    <w:rsid w:val="009807A5"/>
    <w:rsid w:val="0098124E"/>
    <w:rsid w:val="00981320"/>
    <w:rsid w:val="00981513"/>
    <w:rsid w:val="009825CD"/>
    <w:rsid w:val="009827ED"/>
    <w:rsid w:val="00983338"/>
    <w:rsid w:val="00983BCD"/>
    <w:rsid w:val="00983E8A"/>
    <w:rsid w:val="00984498"/>
    <w:rsid w:val="00984630"/>
    <w:rsid w:val="00984854"/>
    <w:rsid w:val="00984DCD"/>
    <w:rsid w:val="009850BA"/>
    <w:rsid w:val="009854E5"/>
    <w:rsid w:val="009857E4"/>
    <w:rsid w:val="00985A06"/>
    <w:rsid w:val="00985B91"/>
    <w:rsid w:val="00985D7C"/>
    <w:rsid w:val="0098709D"/>
    <w:rsid w:val="00987BD2"/>
    <w:rsid w:val="009909C8"/>
    <w:rsid w:val="0099194C"/>
    <w:rsid w:val="009919D2"/>
    <w:rsid w:val="00991D43"/>
    <w:rsid w:val="00992CC0"/>
    <w:rsid w:val="0099344B"/>
    <w:rsid w:val="00993DCA"/>
    <w:rsid w:val="00993E5F"/>
    <w:rsid w:val="00994A00"/>
    <w:rsid w:val="00994B4E"/>
    <w:rsid w:val="00995854"/>
    <w:rsid w:val="00995B58"/>
    <w:rsid w:val="009966CD"/>
    <w:rsid w:val="00996905"/>
    <w:rsid w:val="00997E24"/>
    <w:rsid w:val="009A081E"/>
    <w:rsid w:val="009A108A"/>
    <w:rsid w:val="009A10B9"/>
    <w:rsid w:val="009A1544"/>
    <w:rsid w:val="009A1792"/>
    <w:rsid w:val="009A17FC"/>
    <w:rsid w:val="009A1D51"/>
    <w:rsid w:val="009A2BC5"/>
    <w:rsid w:val="009A38DE"/>
    <w:rsid w:val="009A3919"/>
    <w:rsid w:val="009A4083"/>
    <w:rsid w:val="009A42D8"/>
    <w:rsid w:val="009A452A"/>
    <w:rsid w:val="009A4855"/>
    <w:rsid w:val="009A4A8E"/>
    <w:rsid w:val="009A4AAD"/>
    <w:rsid w:val="009A526E"/>
    <w:rsid w:val="009A563F"/>
    <w:rsid w:val="009A6598"/>
    <w:rsid w:val="009A65BB"/>
    <w:rsid w:val="009A669B"/>
    <w:rsid w:val="009A75C4"/>
    <w:rsid w:val="009A765F"/>
    <w:rsid w:val="009A7F50"/>
    <w:rsid w:val="009B03E9"/>
    <w:rsid w:val="009B0747"/>
    <w:rsid w:val="009B101C"/>
    <w:rsid w:val="009B1B12"/>
    <w:rsid w:val="009B1B92"/>
    <w:rsid w:val="009B26CC"/>
    <w:rsid w:val="009B28ED"/>
    <w:rsid w:val="009B336D"/>
    <w:rsid w:val="009B362C"/>
    <w:rsid w:val="009B369F"/>
    <w:rsid w:val="009B37B0"/>
    <w:rsid w:val="009B39B4"/>
    <w:rsid w:val="009B41C1"/>
    <w:rsid w:val="009B435C"/>
    <w:rsid w:val="009B46EE"/>
    <w:rsid w:val="009B4D3D"/>
    <w:rsid w:val="009B4F43"/>
    <w:rsid w:val="009B5748"/>
    <w:rsid w:val="009B5883"/>
    <w:rsid w:val="009B61AF"/>
    <w:rsid w:val="009B6611"/>
    <w:rsid w:val="009B7F18"/>
    <w:rsid w:val="009C03E2"/>
    <w:rsid w:val="009C088D"/>
    <w:rsid w:val="009C0D9C"/>
    <w:rsid w:val="009C0F0C"/>
    <w:rsid w:val="009C11CA"/>
    <w:rsid w:val="009C13D7"/>
    <w:rsid w:val="009C2353"/>
    <w:rsid w:val="009C2755"/>
    <w:rsid w:val="009C277A"/>
    <w:rsid w:val="009C2ABD"/>
    <w:rsid w:val="009C3BFE"/>
    <w:rsid w:val="009C3D8B"/>
    <w:rsid w:val="009C3DE8"/>
    <w:rsid w:val="009C3ED8"/>
    <w:rsid w:val="009C4031"/>
    <w:rsid w:val="009C40D4"/>
    <w:rsid w:val="009C44FB"/>
    <w:rsid w:val="009C4FCB"/>
    <w:rsid w:val="009C5A7B"/>
    <w:rsid w:val="009C607B"/>
    <w:rsid w:val="009C627D"/>
    <w:rsid w:val="009C63D2"/>
    <w:rsid w:val="009C6CEC"/>
    <w:rsid w:val="009C71FD"/>
    <w:rsid w:val="009C768F"/>
    <w:rsid w:val="009C7740"/>
    <w:rsid w:val="009C77A5"/>
    <w:rsid w:val="009C7E16"/>
    <w:rsid w:val="009D03F0"/>
    <w:rsid w:val="009D03F2"/>
    <w:rsid w:val="009D04F2"/>
    <w:rsid w:val="009D094B"/>
    <w:rsid w:val="009D11AB"/>
    <w:rsid w:val="009D11FE"/>
    <w:rsid w:val="009D15C5"/>
    <w:rsid w:val="009D1F53"/>
    <w:rsid w:val="009D2188"/>
    <w:rsid w:val="009D35AF"/>
    <w:rsid w:val="009D4861"/>
    <w:rsid w:val="009D5038"/>
    <w:rsid w:val="009D5448"/>
    <w:rsid w:val="009D5D6E"/>
    <w:rsid w:val="009D60FD"/>
    <w:rsid w:val="009D653F"/>
    <w:rsid w:val="009D6AAB"/>
    <w:rsid w:val="009D79F9"/>
    <w:rsid w:val="009E04CF"/>
    <w:rsid w:val="009E0609"/>
    <w:rsid w:val="009E0713"/>
    <w:rsid w:val="009E077A"/>
    <w:rsid w:val="009E0B80"/>
    <w:rsid w:val="009E0F17"/>
    <w:rsid w:val="009E1432"/>
    <w:rsid w:val="009E1652"/>
    <w:rsid w:val="009E168F"/>
    <w:rsid w:val="009E1C8B"/>
    <w:rsid w:val="009E1DB3"/>
    <w:rsid w:val="009E2CAD"/>
    <w:rsid w:val="009E3A84"/>
    <w:rsid w:val="009E3E63"/>
    <w:rsid w:val="009E409A"/>
    <w:rsid w:val="009E41CA"/>
    <w:rsid w:val="009E42C6"/>
    <w:rsid w:val="009E43E3"/>
    <w:rsid w:val="009E5436"/>
    <w:rsid w:val="009E5509"/>
    <w:rsid w:val="009E5650"/>
    <w:rsid w:val="009E56F1"/>
    <w:rsid w:val="009E573B"/>
    <w:rsid w:val="009E6801"/>
    <w:rsid w:val="009E6ADC"/>
    <w:rsid w:val="009E73C9"/>
    <w:rsid w:val="009E7BFE"/>
    <w:rsid w:val="009E7E64"/>
    <w:rsid w:val="009E7E72"/>
    <w:rsid w:val="009F0196"/>
    <w:rsid w:val="009F0593"/>
    <w:rsid w:val="009F0AE8"/>
    <w:rsid w:val="009F0FE0"/>
    <w:rsid w:val="009F14F0"/>
    <w:rsid w:val="009F1AB7"/>
    <w:rsid w:val="009F20E7"/>
    <w:rsid w:val="009F393E"/>
    <w:rsid w:val="009F492C"/>
    <w:rsid w:val="009F5ED5"/>
    <w:rsid w:val="009F60E0"/>
    <w:rsid w:val="009F6A33"/>
    <w:rsid w:val="009F6DC7"/>
    <w:rsid w:val="009F6EAC"/>
    <w:rsid w:val="009F71FB"/>
    <w:rsid w:val="009F7F69"/>
    <w:rsid w:val="00A007E0"/>
    <w:rsid w:val="00A00869"/>
    <w:rsid w:val="00A00923"/>
    <w:rsid w:val="00A00BB3"/>
    <w:rsid w:val="00A00EF2"/>
    <w:rsid w:val="00A02497"/>
    <w:rsid w:val="00A0253B"/>
    <w:rsid w:val="00A02741"/>
    <w:rsid w:val="00A029A8"/>
    <w:rsid w:val="00A03916"/>
    <w:rsid w:val="00A039C4"/>
    <w:rsid w:val="00A03C30"/>
    <w:rsid w:val="00A03E5F"/>
    <w:rsid w:val="00A0401C"/>
    <w:rsid w:val="00A04117"/>
    <w:rsid w:val="00A04143"/>
    <w:rsid w:val="00A0427E"/>
    <w:rsid w:val="00A0447C"/>
    <w:rsid w:val="00A04BCF"/>
    <w:rsid w:val="00A05465"/>
    <w:rsid w:val="00A05856"/>
    <w:rsid w:val="00A05C91"/>
    <w:rsid w:val="00A05F2E"/>
    <w:rsid w:val="00A06256"/>
    <w:rsid w:val="00A066EB"/>
    <w:rsid w:val="00A06D65"/>
    <w:rsid w:val="00A070BF"/>
    <w:rsid w:val="00A0750E"/>
    <w:rsid w:val="00A07B16"/>
    <w:rsid w:val="00A102E7"/>
    <w:rsid w:val="00A10429"/>
    <w:rsid w:val="00A10488"/>
    <w:rsid w:val="00A10715"/>
    <w:rsid w:val="00A111D2"/>
    <w:rsid w:val="00A11526"/>
    <w:rsid w:val="00A11EC6"/>
    <w:rsid w:val="00A12E6F"/>
    <w:rsid w:val="00A12F34"/>
    <w:rsid w:val="00A1300F"/>
    <w:rsid w:val="00A13026"/>
    <w:rsid w:val="00A13217"/>
    <w:rsid w:val="00A13FCC"/>
    <w:rsid w:val="00A14224"/>
    <w:rsid w:val="00A14417"/>
    <w:rsid w:val="00A14710"/>
    <w:rsid w:val="00A14C91"/>
    <w:rsid w:val="00A14F25"/>
    <w:rsid w:val="00A15352"/>
    <w:rsid w:val="00A15454"/>
    <w:rsid w:val="00A15468"/>
    <w:rsid w:val="00A1578C"/>
    <w:rsid w:val="00A160D2"/>
    <w:rsid w:val="00A167E0"/>
    <w:rsid w:val="00A16BD7"/>
    <w:rsid w:val="00A175ED"/>
    <w:rsid w:val="00A178A0"/>
    <w:rsid w:val="00A17968"/>
    <w:rsid w:val="00A17BA7"/>
    <w:rsid w:val="00A17EB5"/>
    <w:rsid w:val="00A208FB"/>
    <w:rsid w:val="00A20BD0"/>
    <w:rsid w:val="00A20BE9"/>
    <w:rsid w:val="00A21930"/>
    <w:rsid w:val="00A21D14"/>
    <w:rsid w:val="00A2254F"/>
    <w:rsid w:val="00A225D5"/>
    <w:rsid w:val="00A22FFF"/>
    <w:rsid w:val="00A234F7"/>
    <w:rsid w:val="00A23638"/>
    <w:rsid w:val="00A23904"/>
    <w:rsid w:val="00A24391"/>
    <w:rsid w:val="00A246D1"/>
    <w:rsid w:val="00A24705"/>
    <w:rsid w:val="00A248D6"/>
    <w:rsid w:val="00A2577C"/>
    <w:rsid w:val="00A25BF6"/>
    <w:rsid w:val="00A25E37"/>
    <w:rsid w:val="00A262D7"/>
    <w:rsid w:val="00A27146"/>
    <w:rsid w:val="00A273E6"/>
    <w:rsid w:val="00A2746F"/>
    <w:rsid w:val="00A27C11"/>
    <w:rsid w:val="00A27C74"/>
    <w:rsid w:val="00A27E6D"/>
    <w:rsid w:val="00A27F40"/>
    <w:rsid w:val="00A30025"/>
    <w:rsid w:val="00A30C6A"/>
    <w:rsid w:val="00A311A6"/>
    <w:rsid w:val="00A313AD"/>
    <w:rsid w:val="00A319D3"/>
    <w:rsid w:val="00A31B08"/>
    <w:rsid w:val="00A32144"/>
    <w:rsid w:val="00A325D4"/>
    <w:rsid w:val="00A3272C"/>
    <w:rsid w:val="00A32814"/>
    <w:rsid w:val="00A3289D"/>
    <w:rsid w:val="00A334D8"/>
    <w:rsid w:val="00A3390E"/>
    <w:rsid w:val="00A339DE"/>
    <w:rsid w:val="00A33E70"/>
    <w:rsid w:val="00A33F24"/>
    <w:rsid w:val="00A34939"/>
    <w:rsid w:val="00A36A0E"/>
    <w:rsid w:val="00A40128"/>
    <w:rsid w:val="00A40655"/>
    <w:rsid w:val="00A4075F"/>
    <w:rsid w:val="00A408D5"/>
    <w:rsid w:val="00A4098B"/>
    <w:rsid w:val="00A40D49"/>
    <w:rsid w:val="00A41034"/>
    <w:rsid w:val="00A4166E"/>
    <w:rsid w:val="00A4184B"/>
    <w:rsid w:val="00A41E09"/>
    <w:rsid w:val="00A425CD"/>
    <w:rsid w:val="00A42831"/>
    <w:rsid w:val="00A432DD"/>
    <w:rsid w:val="00A4364A"/>
    <w:rsid w:val="00A438C5"/>
    <w:rsid w:val="00A44B56"/>
    <w:rsid w:val="00A44FA8"/>
    <w:rsid w:val="00A45C27"/>
    <w:rsid w:val="00A4610C"/>
    <w:rsid w:val="00A46326"/>
    <w:rsid w:val="00A46523"/>
    <w:rsid w:val="00A470E8"/>
    <w:rsid w:val="00A47520"/>
    <w:rsid w:val="00A4760E"/>
    <w:rsid w:val="00A50962"/>
    <w:rsid w:val="00A50975"/>
    <w:rsid w:val="00A50CC6"/>
    <w:rsid w:val="00A51145"/>
    <w:rsid w:val="00A511C3"/>
    <w:rsid w:val="00A517BA"/>
    <w:rsid w:val="00A51FE7"/>
    <w:rsid w:val="00A52B13"/>
    <w:rsid w:val="00A531C3"/>
    <w:rsid w:val="00A531EC"/>
    <w:rsid w:val="00A53504"/>
    <w:rsid w:val="00A53AD1"/>
    <w:rsid w:val="00A54350"/>
    <w:rsid w:val="00A545B3"/>
    <w:rsid w:val="00A54E80"/>
    <w:rsid w:val="00A555C9"/>
    <w:rsid w:val="00A55C2A"/>
    <w:rsid w:val="00A563BF"/>
    <w:rsid w:val="00A5650B"/>
    <w:rsid w:val="00A56D9A"/>
    <w:rsid w:val="00A576BA"/>
    <w:rsid w:val="00A57756"/>
    <w:rsid w:val="00A5785B"/>
    <w:rsid w:val="00A57AAD"/>
    <w:rsid w:val="00A57CEA"/>
    <w:rsid w:val="00A57F60"/>
    <w:rsid w:val="00A626EE"/>
    <w:rsid w:val="00A629B6"/>
    <w:rsid w:val="00A62C16"/>
    <w:rsid w:val="00A63404"/>
    <w:rsid w:val="00A64060"/>
    <w:rsid w:val="00A64313"/>
    <w:rsid w:val="00A644FD"/>
    <w:rsid w:val="00A645C4"/>
    <w:rsid w:val="00A645CF"/>
    <w:rsid w:val="00A649B3"/>
    <w:rsid w:val="00A64C77"/>
    <w:rsid w:val="00A64CAB"/>
    <w:rsid w:val="00A64CF0"/>
    <w:rsid w:val="00A64E2A"/>
    <w:rsid w:val="00A6636D"/>
    <w:rsid w:val="00A663FC"/>
    <w:rsid w:val="00A66755"/>
    <w:rsid w:val="00A66832"/>
    <w:rsid w:val="00A67464"/>
    <w:rsid w:val="00A675F7"/>
    <w:rsid w:val="00A67BFA"/>
    <w:rsid w:val="00A70025"/>
    <w:rsid w:val="00A70172"/>
    <w:rsid w:val="00A70587"/>
    <w:rsid w:val="00A70AC2"/>
    <w:rsid w:val="00A71090"/>
    <w:rsid w:val="00A711DF"/>
    <w:rsid w:val="00A717EB"/>
    <w:rsid w:val="00A71A05"/>
    <w:rsid w:val="00A71A2C"/>
    <w:rsid w:val="00A71E29"/>
    <w:rsid w:val="00A726FC"/>
    <w:rsid w:val="00A72F8F"/>
    <w:rsid w:val="00A734D2"/>
    <w:rsid w:val="00A73520"/>
    <w:rsid w:val="00A736AF"/>
    <w:rsid w:val="00A74296"/>
    <w:rsid w:val="00A74766"/>
    <w:rsid w:val="00A74D0C"/>
    <w:rsid w:val="00A75312"/>
    <w:rsid w:val="00A754EB"/>
    <w:rsid w:val="00A7556F"/>
    <w:rsid w:val="00A75745"/>
    <w:rsid w:val="00A75991"/>
    <w:rsid w:val="00A75B5A"/>
    <w:rsid w:val="00A75D1D"/>
    <w:rsid w:val="00A75DAA"/>
    <w:rsid w:val="00A766DE"/>
    <w:rsid w:val="00A77551"/>
    <w:rsid w:val="00A77639"/>
    <w:rsid w:val="00A778F2"/>
    <w:rsid w:val="00A7799C"/>
    <w:rsid w:val="00A77D86"/>
    <w:rsid w:val="00A8050E"/>
    <w:rsid w:val="00A808B1"/>
    <w:rsid w:val="00A80AF3"/>
    <w:rsid w:val="00A80B75"/>
    <w:rsid w:val="00A80C77"/>
    <w:rsid w:val="00A80C80"/>
    <w:rsid w:val="00A80E92"/>
    <w:rsid w:val="00A811E6"/>
    <w:rsid w:val="00A81253"/>
    <w:rsid w:val="00A8165B"/>
    <w:rsid w:val="00A81B98"/>
    <w:rsid w:val="00A82298"/>
    <w:rsid w:val="00A8261E"/>
    <w:rsid w:val="00A826CC"/>
    <w:rsid w:val="00A82739"/>
    <w:rsid w:val="00A82782"/>
    <w:rsid w:val="00A827CC"/>
    <w:rsid w:val="00A837A7"/>
    <w:rsid w:val="00A83EC1"/>
    <w:rsid w:val="00A8411F"/>
    <w:rsid w:val="00A8480F"/>
    <w:rsid w:val="00A8558C"/>
    <w:rsid w:val="00A85A5D"/>
    <w:rsid w:val="00A85BE7"/>
    <w:rsid w:val="00A85DF2"/>
    <w:rsid w:val="00A86FE6"/>
    <w:rsid w:val="00A87E99"/>
    <w:rsid w:val="00A87FC8"/>
    <w:rsid w:val="00A90C3A"/>
    <w:rsid w:val="00A90C92"/>
    <w:rsid w:val="00A90C97"/>
    <w:rsid w:val="00A90FD1"/>
    <w:rsid w:val="00A911AE"/>
    <w:rsid w:val="00A91592"/>
    <w:rsid w:val="00A916ED"/>
    <w:rsid w:val="00A91A80"/>
    <w:rsid w:val="00A91AB3"/>
    <w:rsid w:val="00A9236D"/>
    <w:rsid w:val="00A927ED"/>
    <w:rsid w:val="00A929CF"/>
    <w:rsid w:val="00A9333F"/>
    <w:rsid w:val="00A93920"/>
    <w:rsid w:val="00A93E88"/>
    <w:rsid w:val="00A9425D"/>
    <w:rsid w:val="00A9435B"/>
    <w:rsid w:val="00A944DA"/>
    <w:rsid w:val="00A9461F"/>
    <w:rsid w:val="00A951D8"/>
    <w:rsid w:val="00A95619"/>
    <w:rsid w:val="00A95C2E"/>
    <w:rsid w:val="00A95CA7"/>
    <w:rsid w:val="00A9635C"/>
    <w:rsid w:val="00A96C2A"/>
    <w:rsid w:val="00A97159"/>
    <w:rsid w:val="00AA01FD"/>
    <w:rsid w:val="00AA11D0"/>
    <w:rsid w:val="00AA185F"/>
    <w:rsid w:val="00AA1C90"/>
    <w:rsid w:val="00AA23EF"/>
    <w:rsid w:val="00AA2C6E"/>
    <w:rsid w:val="00AA32E8"/>
    <w:rsid w:val="00AA3429"/>
    <w:rsid w:val="00AA3796"/>
    <w:rsid w:val="00AA3FA9"/>
    <w:rsid w:val="00AA4556"/>
    <w:rsid w:val="00AA50F9"/>
    <w:rsid w:val="00AA581C"/>
    <w:rsid w:val="00AA59F3"/>
    <w:rsid w:val="00AA5A56"/>
    <w:rsid w:val="00AA5BB2"/>
    <w:rsid w:val="00AA5F20"/>
    <w:rsid w:val="00AA6D2F"/>
    <w:rsid w:val="00AA7433"/>
    <w:rsid w:val="00AA755F"/>
    <w:rsid w:val="00AA7EF2"/>
    <w:rsid w:val="00AB0064"/>
    <w:rsid w:val="00AB022C"/>
    <w:rsid w:val="00AB0496"/>
    <w:rsid w:val="00AB06A9"/>
    <w:rsid w:val="00AB0941"/>
    <w:rsid w:val="00AB0AC9"/>
    <w:rsid w:val="00AB0D71"/>
    <w:rsid w:val="00AB0F38"/>
    <w:rsid w:val="00AB103E"/>
    <w:rsid w:val="00AB15D8"/>
    <w:rsid w:val="00AB1A40"/>
    <w:rsid w:val="00AB2192"/>
    <w:rsid w:val="00AB27E0"/>
    <w:rsid w:val="00AB2F79"/>
    <w:rsid w:val="00AB3416"/>
    <w:rsid w:val="00AB3603"/>
    <w:rsid w:val="00AB40BA"/>
    <w:rsid w:val="00AB42B8"/>
    <w:rsid w:val="00AB47D9"/>
    <w:rsid w:val="00AB4982"/>
    <w:rsid w:val="00AB4D64"/>
    <w:rsid w:val="00AB4F73"/>
    <w:rsid w:val="00AB5168"/>
    <w:rsid w:val="00AB53FB"/>
    <w:rsid w:val="00AB559E"/>
    <w:rsid w:val="00AB5D47"/>
    <w:rsid w:val="00AB6037"/>
    <w:rsid w:val="00AB6320"/>
    <w:rsid w:val="00AB69E4"/>
    <w:rsid w:val="00AB6D95"/>
    <w:rsid w:val="00AB6E31"/>
    <w:rsid w:val="00AB7124"/>
    <w:rsid w:val="00AB72CB"/>
    <w:rsid w:val="00AB7386"/>
    <w:rsid w:val="00AB73AD"/>
    <w:rsid w:val="00AB7811"/>
    <w:rsid w:val="00AB7FBB"/>
    <w:rsid w:val="00AC0FD5"/>
    <w:rsid w:val="00AC1276"/>
    <w:rsid w:val="00AC16CB"/>
    <w:rsid w:val="00AC1EF1"/>
    <w:rsid w:val="00AC2057"/>
    <w:rsid w:val="00AC232E"/>
    <w:rsid w:val="00AC274B"/>
    <w:rsid w:val="00AC2BAC"/>
    <w:rsid w:val="00AC3717"/>
    <w:rsid w:val="00AC3BFC"/>
    <w:rsid w:val="00AC4025"/>
    <w:rsid w:val="00AC458C"/>
    <w:rsid w:val="00AC55D8"/>
    <w:rsid w:val="00AC7158"/>
    <w:rsid w:val="00AC74BC"/>
    <w:rsid w:val="00AD019E"/>
    <w:rsid w:val="00AD046D"/>
    <w:rsid w:val="00AD0970"/>
    <w:rsid w:val="00AD0A04"/>
    <w:rsid w:val="00AD0AEA"/>
    <w:rsid w:val="00AD122D"/>
    <w:rsid w:val="00AD1775"/>
    <w:rsid w:val="00AD1873"/>
    <w:rsid w:val="00AD1A78"/>
    <w:rsid w:val="00AD24E7"/>
    <w:rsid w:val="00AD2BAF"/>
    <w:rsid w:val="00AD3144"/>
    <w:rsid w:val="00AD3334"/>
    <w:rsid w:val="00AD3497"/>
    <w:rsid w:val="00AD3DD2"/>
    <w:rsid w:val="00AD3E80"/>
    <w:rsid w:val="00AD3FE4"/>
    <w:rsid w:val="00AD430B"/>
    <w:rsid w:val="00AD4936"/>
    <w:rsid w:val="00AD4C01"/>
    <w:rsid w:val="00AD4D4C"/>
    <w:rsid w:val="00AD50D1"/>
    <w:rsid w:val="00AD57BC"/>
    <w:rsid w:val="00AD5837"/>
    <w:rsid w:val="00AD5D0F"/>
    <w:rsid w:val="00AD5E1D"/>
    <w:rsid w:val="00AD62F5"/>
    <w:rsid w:val="00AD6E21"/>
    <w:rsid w:val="00AD73BC"/>
    <w:rsid w:val="00AD7AD7"/>
    <w:rsid w:val="00AD7DAD"/>
    <w:rsid w:val="00AE057F"/>
    <w:rsid w:val="00AE0A8D"/>
    <w:rsid w:val="00AE0DB9"/>
    <w:rsid w:val="00AE0FCF"/>
    <w:rsid w:val="00AE1664"/>
    <w:rsid w:val="00AE1724"/>
    <w:rsid w:val="00AE180B"/>
    <w:rsid w:val="00AE1ECC"/>
    <w:rsid w:val="00AE1F83"/>
    <w:rsid w:val="00AE2213"/>
    <w:rsid w:val="00AE26BF"/>
    <w:rsid w:val="00AE2849"/>
    <w:rsid w:val="00AE2BFD"/>
    <w:rsid w:val="00AE2C84"/>
    <w:rsid w:val="00AE2D7F"/>
    <w:rsid w:val="00AE2F0D"/>
    <w:rsid w:val="00AE31A1"/>
    <w:rsid w:val="00AE3530"/>
    <w:rsid w:val="00AE3ACF"/>
    <w:rsid w:val="00AE3EB5"/>
    <w:rsid w:val="00AE4346"/>
    <w:rsid w:val="00AE48CE"/>
    <w:rsid w:val="00AE48D0"/>
    <w:rsid w:val="00AE4A02"/>
    <w:rsid w:val="00AE4CF7"/>
    <w:rsid w:val="00AE50FC"/>
    <w:rsid w:val="00AE5594"/>
    <w:rsid w:val="00AE55D4"/>
    <w:rsid w:val="00AE5CAE"/>
    <w:rsid w:val="00AE626E"/>
    <w:rsid w:val="00AE68C4"/>
    <w:rsid w:val="00AE6BB1"/>
    <w:rsid w:val="00AE6C73"/>
    <w:rsid w:val="00AE6E0F"/>
    <w:rsid w:val="00AE6E3E"/>
    <w:rsid w:val="00AE7112"/>
    <w:rsid w:val="00AE742F"/>
    <w:rsid w:val="00AE7E6A"/>
    <w:rsid w:val="00AF0440"/>
    <w:rsid w:val="00AF0563"/>
    <w:rsid w:val="00AF0E38"/>
    <w:rsid w:val="00AF1138"/>
    <w:rsid w:val="00AF189D"/>
    <w:rsid w:val="00AF197C"/>
    <w:rsid w:val="00AF1CC4"/>
    <w:rsid w:val="00AF2AF5"/>
    <w:rsid w:val="00AF2D9F"/>
    <w:rsid w:val="00AF2E0F"/>
    <w:rsid w:val="00AF30CD"/>
    <w:rsid w:val="00AF3174"/>
    <w:rsid w:val="00AF3286"/>
    <w:rsid w:val="00AF3507"/>
    <w:rsid w:val="00AF3A40"/>
    <w:rsid w:val="00AF3BCF"/>
    <w:rsid w:val="00AF3D82"/>
    <w:rsid w:val="00AF3E3E"/>
    <w:rsid w:val="00AF47E5"/>
    <w:rsid w:val="00AF4CC4"/>
    <w:rsid w:val="00AF4F05"/>
    <w:rsid w:val="00AF547D"/>
    <w:rsid w:val="00AF56EC"/>
    <w:rsid w:val="00AF5FFC"/>
    <w:rsid w:val="00AF6005"/>
    <w:rsid w:val="00AF62F4"/>
    <w:rsid w:val="00AF71B9"/>
    <w:rsid w:val="00AF71F0"/>
    <w:rsid w:val="00AF757F"/>
    <w:rsid w:val="00AF7A2F"/>
    <w:rsid w:val="00AF7C75"/>
    <w:rsid w:val="00AF7CDE"/>
    <w:rsid w:val="00AF7D70"/>
    <w:rsid w:val="00AF7FA1"/>
    <w:rsid w:val="00B004D1"/>
    <w:rsid w:val="00B006A9"/>
    <w:rsid w:val="00B00D77"/>
    <w:rsid w:val="00B01421"/>
    <w:rsid w:val="00B0195C"/>
    <w:rsid w:val="00B02114"/>
    <w:rsid w:val="00B023AC"/>
    <w:rsid w:val="00B0269D"/>
    <w:rsid w:val="00B02756"/>
    <w:rsid w:val="00B02A39"/>
    <w:rsid w:val="00B0318B"/>
    <w:rsid w:val="00B03360"/>
    <w:rsid w:val="00B034CB"/>
    <w:rsid w:val="00B0367B"/>
    <w:rsid w:val="00B03C8F"/>
    <w:rsid w:val="00B04982"/>
    <w:rsid w:val="00B053B1"/>
    <w:rsid w:val="00B05B8E"/>
    <w:rsid w:val="00B061C5"/>
    <w:rsid w:val="00B06595"/>
    <w:rsid w:val="00B06E3B"/>
    <w:rsid w:val="00B07E7C"/>
    <w:rsid w:val="00B07E7D"/>
    <w:rsid w:val="00B10042"/>
    <w:rsid w:val="00B1007A"/>
    <w:rsid w:val="00B10307"/>
    <w:rsid w:val="00B10418"/>
    <w:rsid w:val="00B11DAA"/>
    <w:rsid w:val="00B11E7A"/>
    <w:rsid w:val="00B1207F"/>
    <w:rsid w:val="00B122AF"/>
    <w:rsid w:val="00B123F6"/>
    <w:rsid w:val="00B128FC"/>
    <w:rsid w:val="00B13087"/>
    <w:rsid w:val="00B131F0"/>
    <w:rsid w:val="00B13F6A"/>
    <w:rsid w:val="00B1435E"/>
    <w:rsid w:val="00B1466B"/>
    <w:rsid w:val="00B147F4"/>
    <w:rsid w:val="00B151A6"/>
    <w:rsid w:val="00B163AB"/>
    <w:rsid w:val="00B167F0"/>
    <w:rsid w:val="00B175B4"/>
    <w:rsid w:val="00B17714"/>
    <w:rsid w:val="00B17FFB"/>
    <w:rsid w:val="00B20FD8"/>
    <w:rsid w:val="00B2143B"/>
    <w:rsid w:val="00B214C1"/>
    <w:rsid w:val="00B217E5"/>
    <w:rsid w:val="00B218DF"/>
    <w:rsid w:val="00B21BEB"/>
    <w:rsid w:val="00B21CD5"/>
    <w:rsid w:val="00B22701"/>
    <w:rsid w:val="00B22F54"/>
    <w:rsid w:val="00B24097"/>
    <w:rsid w:val="00B242A8"/>
    <w:rsid w:val="00B242E1"/>
    <w:rsid w:val="00B251B6"/>
    <w:rsid w:val="00B26258"/>
    <w:rsid w:val="00B267F2"/>
    <w:rsid w:val="00B26CED"/>
    <w:rsid w:val="00B27DFB"/>
    <w:rsid w:val="00B30528"/>
    <w:rsid w:val="00B30996"/>
    <w:rsid w:val="00B309CA"/>
    <w:rsid w:val="00B3101C"/>
    <w:rsid w:val="00B315DA"/>
    <w:rsid w:val="00B3188F"/>
    <w:rsid w:val="00B31F2F"/>
    <w:rsid w:val="00B3245F"/>
    <w:rsid w:val="00B3296B"/>
    <w:rsid w:val="00B3325A"/>
    <w:rsid w:val="00B333C7"/>
    <w:rsid w:val="00B3354B"/>
    <w:rsid w:val="00B33AC1"/>
    <w:rsid w:val="00B33B2D"/>
    <w:rsid w:val="00B343AD"/>
    <w:rsid w:val="00B344A5"/>
    <w:rsid w:val="00B3475B"/>
    <w:rsid w:val="00B34F51"/>
    <w:rsid w:val="00B35174"/>
    <w:rsid w:val="00B35607"/>
    <w:rsid w:val="00B36661"/>
    <w:rsid w:val="00B366CB"/>
    <w:rsid w:val="00B366D7"/>
    <w:rsid w:val="00B3684B"/>
    <w:rsid w:val="00B36A9F"/>
    <w:rsid w:val="00B36C68"/>
    <w:rsid w:val="00B36E6A"/>
    <w:rsid w:val="00B36E8A"/>
    <w:rsid w:val="00B36FCF"/>
    <w:rsid w:val="00B37302"/>
    <w:rsid w:val="00B37872"/>
    <w:rsid w:val="00B378E0"/>
    <w:rsid w:val="00B40C32"/>
    <w:rsid w:val="00B424DE"/>
    <w:rsid w:val="00B428AC"/>
    <w:rsid w:val="00B42907"/>
    <w:rsid w:val="00B42BA1"/>
    <w:rsid w:val="00B42BD8"/>
    <w:rsid w:val="00B42C7C"/>
    <w:rsid w:val="00B4340F"/>
    <w:rsid w:val="00B43922"/>
    <w:rsid w:val="00B43B4C"/>
    <w:rsid w:val="00B43B98"/>
    <w:rsid w:val="00B4460C"/>
    <w:rsid w:val="00B44694"/>
    <w:rsid w:val="00B448BD"/>
    <w:rsid w:val="00B44BA7"/>
    <w:rsid w:val="00B452E0"/>
    <w:rsid w:val="00B45345"/>
    <w:rsid w:val="00B455ED"/>
    <w:rsid w:val="00B45B9A"/>
    <w:rsid w:val="00B45C01"/>
    <w:rsid w:val="00B461E5"/>
    <w:rsid w:val="00B4631C"/>
    <w:rsid w:val="00B46865"/>
    <w:rsid w:val="00B470C7"/>
    <w:rsid w:val="00B47B10"/>
    <w:rsid w:val="00B50956"/>
    <w:rsid w:val="00B50FEE"/>
    <w:rsid w:val="00B51216"/>
    <w:rsid w:val="00B5175E"/>
    <w:rsid w:val="00B51F06"/>
    <w:rsid w:val="00B5210D"/>
    <w:rsid w:val="00B53686"/>
    <w:rsid w:val="00B53877"/>
    <w:rsid w:val="00B54314"/>
    <w:rsid w:val="00B546D7"/>
    <w:rsid w:val="00B54B6D"/>
    <w:rsid w:val="00B551F7"/>
    <w:rsid w:val="00B55C82"/>
    <w:rsid w:val="00B56167"/>
    <w:rsid w:val="00B562A8"/>
    <w:rsid w:val="00B5636C"/>
    <w:rsid w:val="00B56379"/>
    <w:rsid w:val="00B56DEF"/>
    <w:rsid w:val="00B5707F"/>
    <w:rsid w:val="00B5753E"/>
    <w:rsid w:val="00B57656"/>
    <w:rsid w:val="00B57CED"/>
    <w:rsid w:val="00B57EFD"/>
    <w:rsid w:val="00B611A6"/>
    <w:rsid w:val="00B613AF"/>
    <w:rsid w:val="00B61B8F"/>
    <w:rsid w:val="00B61D38"/>
    <w:rsid w:val="00B6261F"/>
    <w:rsid w:val="00B62A16"/>
    <w:rsid w:val="00B63584"/>
    <w:rsid w:val="00B63CD6"/>
    <w:rsid w:val="00B64848"/>
    <w:rsid w:val="00B66426"/>
    <w:rsid w:val="00B669B7"/>
    <w:rsid w:val="00B66D1D"/>
    <w:rsid w:val="00B675CB"/>
    <w:rsid w:val="00B67989"/>
    <w:rsid w:val="00B67DC0"/>
    <w:rsid w:val="00B67F93"/>
    <w:rsid w:val="00B67FFD"/>
    <w:rsid w:val="00B70C31"/>
    <w:rsid w:val="00B7136C"/>
    <w:rsid w:val="00B71443"/>
    <w:rsid w:val="00B71542"/>
    <w:rsid w:val="00B71E78"/>
    <w:rsid w:val="00B72243"/>
    <w:rsid w:val="00B72746"/>
    <w:rsid w:val="00B72A23"/>
    <w:rsid w:val="00B72F6E"/>
    <w:rsid w:val="00B73375"/>
    <w:rsid w:val="00B7353A"/>
    <w:rsid w:val="00B73657"/>
    <w:rsid w:val="00B73714"/>
    <w:rsid w:val="00B73967"/>
    <w:rsid w:val="00B743AF"/>
    <w:rsid w:val="00B74AD9"/>
    <w:rsid w:val="00B75950"/>
    <w:rsid w:val="00B760A6"/>
    <w:rsid w:val="00B76953"/>
    <w:rsid w:val="00B76DA7"/>
    <w:rsid w:val="00B77101"/>
    <w:rsid w:val="00B77594"/>
    <w:rsid w:val="00B77C50"/>
    <w:rsid w:val="00B80C1B"/>
    <w:rsid w:val="00B8168C"/>
    <w:rsid w:val="00B819DD"/>
    <w:rsid w:val="00B81B5E"/>
    <w:rsid w:val="00B81D48"/>
    <w:rsid w:val="00B81FBA"/>
    <w:rsid w:val="00B82532"/>
    <w:rsid w:val="00B82A58"/>
    <w:rsid w:val="00B82D86"/>
    <w:rsid w:val="00B82FFA"/>
    <w:rsid w:val="00B830A3"/>
    <w:rsid w:val="00B8316C"/>
    <w:rsid w:val="00B83626"/>
    <w:rsid w:val="00B838C1"/>
    <w:rsid w:val="00B839AF"/>
    <w:rsid w:val="00B83F38"/>
    <w:rsid w:val="00B84247"/>
    <w:rsid w:val="00B8429E"/>
    <w:rsid w:val="00B84B1A"/>
    <w:rsid w:val="00B84CB6"/>
    <w:rsid w:val="00B8548B"/>
    <w:rsid w:val="00B85A4B"/>
    <w:rsid w:val="00B85B5C"/>
    <w:rsid w:val="00B85F7E"/>
    <w:rsid w:val="00B86223"/>
    <w:rsid w:val="00B863A6"/>
    <w:rsid w:val="00B869F0"/>
    <w:rsid w:val="00B86DC0"/>
    <w:rsid w:val="00B87C2C"/>
    <w:rsid w:val="00B87C4E"/>
    <w:rsid w:val="00B9035C"/>
    <w:rsid w:val="00B90D21"/>
    <w:rsid w:val="00B90E21"/>
    <w:rsid w:val="00B9122F"/>
    <w:rsid w:val="00B916C3"/>
    <w:rsid w:val="00B92128"/>
    <w:rsid w:val="00B925BC"/>
    <w:rsid w:val="00B92AB3"/>
    <w:rsid w:val="00B92B81"/>
    <w:rsid w:val="00B92E84"/>
    <w:rsid w:val="00B932A3"/>
    <w:rsid w:val="00B93CD4"/>
    <w:rsid w:val="00B950CA"/>
    <w:rsid w:val="00B9523B"/>
    <w:rsid w:val="00B95CBB"/>
    <w:rsid w:val="00B95EAD"/>
    <w:rsid w:val="00B96514"/>
    <w:rsid w:val="00B96DC3"/>
    <w:rsid w:val="00B97637"/>
    <w:rsid w:val="00B9766E"/>
    <w:rsid w:val="00B97AD3"/>
    <w:rsid w:val="00B97D4D"/>
    <w:rsid w:val="00BA0221"/>
    <w:rsid w:val="00BA02CE"/>
    <w:rsid w:val="00BA069D"/>
    <w:rsid w:val="00BA09B1"/>
    <w:rsid w:val="00BA0CF8"/>
    <w:rsid w:val="00BA10AB"/>
    <w:rsid w:val="00BA1F2E"/>
    <w:rsid w:val="00BA2042"/>
    <w:rsid w:val="00BA2497"/>
    <w:rsid w:val="00BA335F"/>
    <w:rsid w:val="00BA35E8"/>
    <w:rsid w:val="00BA36F5"/>
    <w:rsid w:val="00BA50D2"/>
    <w:rsid w:val="00BA5427"/>
    <w:rsid w:val="00BA58E3"/>
    <w:rsid w:val="00BA6437"/>
    <w:rsid w:val="00BA6831"/>
    <w:rsid w:val="00BA6A10"/>
    <w:rsid w:val="00BA7136"/>
    <w:rsid w:val="00BA7B70"/>
    <w:rsid w:val="00BA7D30"/>
    <w:rsid w:val="00BB0618"/>
    <w:rsid w:val="00BB085A"/>
    <w:rsid w:val="00BB098D"/>
    <w:rsid w:val="00BB0F00"/>
    <w:rsid w:val="00BB1E83"/>
    <w:rsid w:val="00BB231F"/>
    <w:rsid w:val="00BB23DD"/>
    <w:rsid w:val="00BB3BA8"/>
    <w:rsid w:val="00BB43B9"/>
    <w:rsid w:val="00BB43DC"/>
    <w:rsid w:val="00BB4617"/>
    <w:rsid w:val="00BB479B"/>
    <w:rsid w:val="00BB4FC8"/>
    <w:rsid w:val="00BB51DF"/>
    <w:rsid w:val="00BB52F2"/>
    <w:rsid w:val="00BB53AA"/>
    <w:rsid w:val="00BB53C9"/>
    <w:rsid w:val="00BB567D"/>
    <w:rsid w:val="00BB5AF7"/>
    <w:rsid w:val="00BB5CDB"/>
    <w:rsid w:val="00BB5DA6"/>
    <w:rsid w:val="00BB5FCA"/>
    <w:rsid w:val="00BB63F8"/>
    <w:rsid w:val="00BB6B5D"/>
    <w:rsid w:val="00BB7C81"/>
    <w:rsid w:val="00BB7F34"/>
    <w:rsid w:val="00BB7FD3"/>
    <w:rsid w:val="00BC0161"/>
    <w:rsid w:val="00BC0600"/>
    <w:rsid w:val="00BC09F1"/>
    <w:rsid w:val="00BC0AA6"/>
    <w:rsid w:val="00BC0B1D"/>
    <w:rsid w:val="00BC1283"/>
    <w:rsid w:val="00BC1344"/>
    <w:rsid w:val="00BC1534"/>
    <w:rsid w:val="00BC1698"/>
    <w:rsid w:val="00BC26E6"/>
    <w:rsid w:val="00BC2C58"/>
    <w:rsid w:val="00BC51D0"/>
    <w:rsid w:val="00BC5417"/>
    <w:rsid w:val="00BC54D5"/>
    <w:rsid w:val="00BC60CC"/>
    <w:rsid w:val="00BC6B47"/>
    <w:rsid w:val="00BC6C56"/>
    <w:rsid w:val="00BC6F23"/>
    <w:rsid w:val="00BC718A"/>
    <w:rsid w:val="00BC74A8"/>
    <w:rsid w:val="00BC7519"/>
    <w:rsid w:val="00BC763A"/>
    <w:rsid w:val="00BC7673"/>
    <w:rsid w:val="00BC7856"/>
    <w:rsid w:val="00BD028D"/>
    <w:rsid w:val="00BD06F1"/>
    <w:rsid w:val="00BD0D12"/>
    <w:rsid w:val="00BD12F1"/>
    <w:rsid w:val="00BD157D"/>
    <w:rsid w:val="00BD173D"/>
    <w:rsid w:val="00BD1891"/>
    <w:rsid w:val="00BD1A3B"/>
    <w:rsid w:val="00BD2ACF"/>
    <w:rsid w:val="00BD2F62"/>
    <w:rsid w:val="00BD3D7B"/>
    <w:rsid w:val="00BD3F5E"/>
    <w:rsid w:val="00BD4D6A"/>
    <w:rsid w:val="00BD4F30"/>
    <w:rsid w:val="00BD5381"/>
    <w:rsid w:val="00BD584A"/>
    <w:rsid w:val="00BD594E"/>
    <w:rsid w:val="00BD6347"/>
    <w:rsid w:val="00BD678A"/>
    <w:rsid w:val="00BD69B3"/>
    <w:rsid w:val="00BD7191"/>
    <w:rsid w:val="00BD7414"/>
    <w:rsid w:val="00BE02A0"/>
    <w:rsid w:val="00BE03EF"/>
    <w:rsid w:val="00BE0DDD"/>
    <w:rsid w:val="00BE0E5B"/>
    <w:rsid w:val="00BE151A"/>
    <w:rsid w:val="00BE1EBB"/>
    <w:rsid w:val="00BE3125"/>
    <w:rsid w:val="00BE3489"/>
    <w:rsid w:val="00BE3C26"/>
    <w:rsid w:val="00BE490A"/>
    <w:rsid w:val="00BE4B47"/>
    <w:rsid w:val="00BE54FC"/>
    <w:rsid w:val="00BE5726"/>
    <w:rsid w:val="00BE6934"/>
    <w:rsid w:val="00BE6A30"/>
    <w:rsid w:val="00BE7347"/>
    <w:rsid w:val="00BE77D4"/>
    <w:rsid w:val="00BF052E"/>
    <w:rsid w:val="00BF063E"/>
    <w:rsid w:val="00BF0965"/>
    <w:rsid w:val="00BF0ADD"/>
    <w:rsid w:val="00BF0E1F"/>
    <w:rsid w:val="00BF17C6"/>
    <w:rsid w:val="00BF1C71"/>
    <w:rsid w:val="00BF1FF2"/>
    <w:rsid w:val="00BF20A4"/>
    <w:rsid w:val="00BF23E9"/>
    <w:rsid w:val="00BF280C"/>
    <w:rsid w:val="00BF2BE2"/>
    <w:rsid w:val="00BF2E4B"/>
    <w:rsid w:val="00BF300C"/>
    <w:rsid w:val="00BF361A"/>
    <w:rsid w:val="00BF44E0"/>
    <w:rsid w:val="00BF4A0E"/>
    <w:rsid w:val="00BF4A1F"/>
    <w:rsid w:val="00BF4C5A"/>
    <w:rsid w:val="00BF5B64"/>
    <w:rsid w:val="00BF5BAB"/>
    <w:rsid w:val="00BF6029"/>
    <w:rsid w:val="00BF63EB"/>
    <w:rsid w:val="00BF6444"/>
    <w:rsid w:val="00BF6947"/>
    <w:rsid w:val="00BF6A1D"/>
    <w:rsid w:val="00BF6A50"/>
    <w:rsid w:val="00BF6F6B"/>
    <w:rsid w:val="00BF7B02"/>
    <w:rsid w:val="00BF7B44"/>
    <w:rsid w:val="00C00015"/>
    <w:rsid w:val="00C00A42"/>
    <w:rsid w:val="00C0133F"/>
    <w:rsid w:val="00C018AA"/>
    <w:rsid w:val="00C023AE"/>
    <w:rsid w:val="00C0285F"/>
    <w:rsid w:val="00C02CDD"/>
    <w:rsid w:val="00C030C9"/>
    <w:rsid w:val="00C041C8"/>
    <w:rsid w:val="00C04BAF"/>
    <w:rsid w:val="00C051AD"/>
    <w:rsid w:val="00C0577F"/>
    <w:rsid w:val="00C05F69"/>
    <w:rsid w:val="00C06063"/>
    <w:rsid w:val="00C06568"/>
    <w:rsid w:val="00C0684A"/>
    <w:rsid w:val="00C06B53"/>
    <w:rsid w:val="00C06DCB"/>
    <w:rsid w:val="00C07418"/>
    <w:rsid w:val="00C074E5"/>
    <w:rsid w:val="00C10D88"/>
    <w:rsid w:val="00C11248"/>
    <w:rsid w:val="00C11987"/>
    <w:rsid w:val="00C11B1E"/>
    <w:rsid w:val="00C120F8"/>
    <w:rsid w:val="00C121BB"/>
    <w:rsid w:val="00C1226C"/>
    <w:rsid w:val="00C127F2"/>
    <w:rsid w:val="00C12934"/>
    <w:rsid w:val="00C12CCD"/>
    <w:rsid w:val="00C12F99"/>
    <w:rsid w:val="00C13036"/>
    <w:rsid w:val="00C137B8"/>
    <w:rsid w:val="00C13BFC"/>
    <w:rsid w:val="00C1489C"/>
    <w:rsid w:val="00C1538A"/>
    <w:rsid w:val="00C154CB"/>
    <w:rsid w:val="00C15901"/>
    <w:rsid w:val="00C15AA0"/>
    <w:rsid w:val="00C15BD5"/>
    <w:rsid w:val="00C170A4"/>
    <w:rsid w:val="00C172B4"/>
    <w:rsid w:val="00C2025A"/>
    <w:rsid w:val="00C2062A"/>
    <w:rsid w:val="00C212A7"/>
    <w:rsid w:val="00C21379"/>
    <w:rsid w:val="00C21461"/>
    <w:rsid w:val="00C224DE"/>
    <w:rsid w:val="00C226E5"/>
    <w:rsid w:val="00C234A7"/>
    <w:rsid w:val="00C23B46"/>
    <w:rsid w:val="00C240A5"/>
    <w:rsid w:val="00C249B4"/>
    <w:rsid w:val="00C24DB8"/>
    <w:rsid w:val="00C25158"/>
    <w:rsid w:val="00C2517E"/>
    <w:rsid w:val="00C253FB"/>
    <w:rsid w:val="00C25494"/>
    <w:rsid w:val="00C25828"/>
    <w:rsid w:val="00C25C05"/>
    <w:rsid w:val="00C265EF"/>
    <w:rsid w:val="00C26625"/>
    <w:rsid w:val="00C26681"/>
    <w:rsid w:val="00C26791"/>
    <w:rsid w:val="00C26A18"/>
    <w:rsid w:val="00C2771E"/>
    <w:rsid w:val="00C2785C"/>
    <w:rsid w:val="00C27DF1"/>
    <w:rsid w:val="00C30841"/>
    <w:rsid w:val="00C309C8"/>
    <w:rsid w:val="00C3208D"/>
    <w:rsid w:val="00C3268D"/>
    <w:rsid w:val="00C32AE1"/>
    <w:rsid w:val="00C33682"/>
    <w:rsid w:val="00C337BE"/>
    <w:rsid w:val="00C33B5E"/>
    <w:rsid w:val="00C33C0C"/>
    <w:rsid w:val="00C344E9"/>
    <w:rsid w:val="00C353BC"/>
    <w:rsid w:val="00C3553E"/>
    <w:rsid w:val="00C35943"/>
    <w:rsid w:val="00C35F9C"/>
    <w:rsid w:val="00C36044"/>
    <w:rsid w:val="00C36C7F"/>
    <w:rsid w:val="00C36E20"/>
    <w:rsid w:val="00C3707E"/>
    <w:rsid w:val="00C3730D"/>
    <w:rsid w:val="00C3765E"/>
    <w:rsid w:val="00C37BD3"/>
    <w:rsid w:val="00C4024A"/>
    <w:rsid w:val="00C40414"/>
    <w:rsid w:val="00C40705"/>
    <w:rsid w:val="00C409B5"/>
    <w:rsid w:val="00C409F9"/>
    <w:rsid w:val="00C412DF"/>
    <w:rsid w:val="00C41837"/>
    <w:rsid w:val="00C41A25"/>
    <w:rsid w:val="00C41DEC"/>
    <w:rsid w:val="00C41EC6"/>
    <w:rsid w:val="00C421BA"/>
    <w:rsid w:val="00C42B78"/>
    <w:rsid w:val="00C42B9F"/>
    <w:rsid w:val="00C42CEE"/>
    <w:rsid w:val="00C43046"/>
    <w:rsid w:val="00C446D7"/>
    <w:rsid w:val="00C45337"/>
    <w:rsid w:val="00C4582B"/>
    <w:rsid w:val="00C459FA"/>
    <w:rsid w:val="00C45C59"/>
    <w:rsid w:val="00C462BF"/>
    <w:rsid w:val="00C46622"/>
    <w:rsid w:val="00C47121"/>
    <w:rsid w:val="00C4740F"/>
    <w:rsid w:val="00C47C25"/>
    <w:rsid w:val="00C50347"/>
    <w:rsid w:val="00C50621"/>
    <w:rsid w:val="00C5062C"/>
    <w:rsid w:val="00C50942"/>
    <w:rsid w:val="00C514E3"/>
    <w:rsid w:val="00C5186E"/>
    <w:rsid w:val="00C519AB"/>
    <w:rsid w:val="00C51DA4"/>
    <w:rsid w:val="00C521D7"/>
    <w:rsid w:val="00C52BBD"/>
    <w:rsid w:val="00C5407B"/>
    <w:rsid w:val="00C540C0"/>
    <w:rsid w:val="00C542BC"/>
    <w:rsid w:val="00C54341"/>
    <w:rsid w:val="00C546BE"/>
    <w:rsid w:val="00C5470F"/>
    <w:rsid w:val="00C54784"/>
    <w:rsid w:val="00C547C2"/>
    <w:rsid w:val="00C5483E"/>
    <w:rsid w:val="00C555BA"/>
    <w:rsid w:val="00C5581F"/>
    <w:rsid w:val="00C55B1A"/>
    <w:rsid w:val="00C55B34"/>
    <w:rsid w:val="00C562C9"/>
    <w:rsid w:val="00C56937"/>
    <w:rsid w:val="00C569F0"/>
    <w:rsid w:val="00C56E17"/>
    <w:rsid w:val="00C56FE7"/>
    <w:rsid w:val="00C60498"/>
    <w:rsid w:val="00C60993"/>
    <w:rsid w:val="00C609EA"/>
    <w:rsid w:val="00C614CA"/>
    <w:rsid w:val="00C61EB2"/>
    <w:rsid w:val="00C62315"/>
    <w:rsid w:val="00C62348"/>
    <w:rsid w:val="00C632A3"/>
    <w:rsid w:val="00C63DD3"/>
    <w:rsid w:val="00C6401E"/>
    <w:rsid w:val="00C64270"/>
    <w:rsid w:val="00C65392"/>
    <w:rsid w:val="00C65571"/>
    <w:rsid w:val="00C65B91"/>
    <w:rsid w:val="00C66755"/>
    <w:rsid w:val="00C66BB9"/>
    <w:rsid w:val="00C67F3C"/>
    <w:rsid w:val="00C70341"/>
    <w:rsid w:val="00C715B4"/>
    <w:rsid w:val="00C71EE5"/>
    <w:rsid w:val="00C72075"/>
    <w:rsid w:val="00C73764"/>
    <w:rsid w:val="00C73989"/>
    <w:rsid w:val="00C73A55"/>
    <w:rsid w:val="00C73D13"/>
    <w:rsid w:val="00C73ED5"/>
    <w:rsid w:val="00C74B7C"/>
    <w:rsid w:val="00C74E3A"/>
    <w:rsid w:val="00C7598E"/>
    <w:rsid w:val="00C75C46"/>
    <w:rsid w:val="00C75D47"/>
    <w:rsid w:val="00C75E39"/>
    <w:rsid w:val="00C75EDE"/>
    <w:rsid w:val="00C7651A"/>
    <w:rsid w:val="00C76FD0"/>
    <w:rsid w:val="00C7708D"/>
    <w:rsid w:val="00C77105"/>
    <w:rsid w:val="00C77534"/>
    <w:rsid w:val="00C77DD3"/>
    <w:rsid w:val="00C77E68"/>
    <w:rsid w:val="00C80372"/>
    <w:rsid w:val="00C810D0"/>
    <w:rsid w:val="00C81737"/>
    <w:rsid w:val="00C81C65"/>
    <w:rsid w:val="00C822E1"/>
    <w:rsid w:val="00C82917"/>
    <w:rsid w:val="00C82A67"/>
    <w:rsid w:val="00C82CE8"/>
    <w:rsid w:val="00C831D7"/>
    <w:rsid w:val="00C8396D"/>
    <w:rsid w:val="00C83F00"/>
    <w:rsid w:val="00C84477"/>
    <w:rsid w:val="00C84CAE"/>
    <w:rsid w:val="00C85FA3"/>
    <w:rsid w:val="00C860C2"/>
    <w:rsid w:val="00C862AA"/>
    <w:rsid w:val="00C863BD"/>
    <w:rsid w:val="00C900B1"/>
    <w:rsid w:val="00C90C31"/>
    <w:rsid w:val="00C90C5D"/>
    <w:rsid w:val="00C91433"/>
    <w:rsid w:val="00C919BC"/>
    <w:rsid w:val="00C919D6"/>
    <w:rsid w:val="00C91CA0"/>
    <w:rsid w:val="00C92339"/>
    <w:rsid w:val="00C9253C"/>
    <w:rsid w:val="00C925A0"/>
    <w:rsid w:val="00C926DC"/>
    <w:rsid w:val="00C92FCC"/>
    <w:rsid w:val="00C93BE5"/>
    <w:rsid w:val="00C945BA"/>
    <w:rsid w:val="00C9463E"/>
    <w:rsid w:val="00C94DC0"/>
    <w:rsid w:val="00C94F98"/>
    <w:rsid w:val="00C9539F"/>
    <w:rsid w:val="00C95DC2"/>
    <w:rsid w:val="00C95E48"/>
    <w:rsid w:val="00C95ECB"/>
    <w:rsid w:val="00C95F12"/>
    <w:rsid w:val="00C960FA"/>
    <w:rsid w:val="00C96C8F"/>
    <w:rsid w:val="00C9714B"/>
    <w:rsid w:val="00C97A31"/>
    <w:rsid w:val="00CA0276"/>
    <w:rsid w:val="00CA0285"/>
    <w:rsid w:val="00CA0EEC"/>
    <w:rsid w:val="00CA13A6"/>
    <w:rsid w:val="00CA1EC7"/>
    <w:rsid w:val="00CA28D3"/>
    <w:rsid w:val="00CA34D9"/>
    <w:rsid w:val="00CA4275"/>
    <w:rsid w:val="00CA476C"/>
    <w:rsid w:val="00CA4783"/>
    <w:rsid w:val="00CA4F64"/>
    <w:rsid w:val="00CA5491"/>
    <w:rsid w:val="00CA5F40"/>
    <w:rsid w:val="00CA6020"/>
    <w:rsid w:val="00CA6553"/>
    <w:rsid w:val="00CA6874"/>
    <w:rsid w:val="00CA6B64"/>
    <w:rsid w:val="00CA71A9"/>
    <w:rsid w:val="00CA7445"/>
    <w:rsid w:val="00CA749E"/>
    <w:rsid w:val="00CB0A99"/>
    <w:rsid w:val="00CB0BEC"/>
    <w:rsid w:val="00CB122E"/>
    <w:rsid w:val="00CB147D"/>
    <w:rsid w:val="00CB1E9A"/>
    <w:rsid w:val="00CB20EA"/>
    <w:rsid w:val="00CB30B2"/>
    <w:rsid w:val="00CB33CF"/>
    <w:rsid w:val="00CB3C29"/>
    <w:rsid w:val="00CB3F3F"/>
    <w:rsid w:val="00CB4454"/>
    <w:rsid w:val="00CB46D0"/>
    <w:rsid w:val="00CB4C8F"/>
    <w:rsid w:val="00CB4FC5"/>
    <w:rsid w:val="00CB5AA8"/>
    <w:rsid w:val="00CB62D3"/>
    <w:rsid w:val="00CB672D"/>
    <w:rsid w:val="00CB6E3B"/>
    <w:rsid w:val="00CB71FA"/>
    <w:rsid w:val="00CB7C59"/>
    <w:rsid w:val="00CB7CE0"/>
    <w:rsid w:val="00CC0118"/>
    <w:rsid w:val="00CC03D2"/>
    <w:rsid w:val="00CC0ADD"/>
    <w:rsid w:val="00CC0D19"/>
    <w:rsid w:val="00CC1277"/>
    <w:rsid w:val="00CC25DE"/>
    <w:rsid w:val="00CC25FD"/>
    <w:rsid w:val="00CC294E"/>
    <w:rsid w:val="00CC30D6"/>
    <w:rsid w:val="00CC384E"/>
    <w:rsid w:val="00CC43B4"/>
    <w:rsid w:val="00CC44CC"/>
    <w:rsid w:val="00CC4BD3"/>
    <w:rsid w:val="00CC4D5D"/>
    <w:rsid w:val="00CC4E77"/>
    <w:rsid w:val="00CC512E"/>
    <w:rsid w:val="00CC571D"/>
    <w:rsid w:val="00CC602D"/>
    <w:rsid w:val="00CC7034"/>
    <w:rsid w:val="00CC7153"/>
    <w:rsid w:val="00CC7962"/>
    <w:rsid w:val="00CD0289"/>
    <w:rsid w:val="00CD04E9"/>
    <w:rsid w:val="00CD09D5"/>
    <w:rsid w:val="00CD0AC2"/>
    <w:rsid w:val="00CD126D"/>
    <w:rsid w:val="00CD12FC"/>
    <w:rsid w:val="00CD194A"/>
    <w:rsid w:val="00CD3423"/>
    <w:rsid w:val="00CD35A3"/>
    <w:rsid w:val="00CD3845"/>
    <w:rsid w:val="00CD39FC"/>
    <w:rsid w:val="00CD3C2C"/>
    <w:rsid w:val="00CD4470"/>
    <w:rsid w:val="00CD455E"/>
    <w:rsid w:val="00CD4723"/>
    <w:rsid w:val="00CD4B96"/>
    <w:rsid w:val="00CD4F43"/>
    <w:rsid w:val="00CD57D1"/>
    <w:rsid w:val="00CD5AF7"/>
    <w:rsid w:val="00CD6F5E"/>
    <w:rsid w:val="00CD7102"/>
    <w:rsid w:val="00CD719D"/>
    <w:rsid w:val="00CD7865"/>
    <w:rsid w:val="00CD7B29"/>
    <w:rsid w:val="00CE0846"/>
    <w:rsid w:val="00CE1104"/>
    <w:rsid w:val="00CE15E5"/>
    <w:rsid w:val="00CE26EC"/>
    <w:rsid w:val="00CE31FC"/>
    <w:rsid w:val="00CE39FF"/>
    <w:rsid w:val="00CE41BE"/>
    <w:rsid w:val="00CE45D9"/>
    <w:rsid w:val="00CE5727"/>
    <w:rsid w:val="00CE72CE"/>
    <w:rsid w:val="00CE74E5"/>
    <w:rsid w:val="00CE7BC3"/>
    <w:rsid w:val="00CE7C38"/>
    <w:rsid w:val="00CE7E38"/>
    <w:rsid w:val="00CE7EC7"/>
    <w:rsid w:val="00CF04BE"/>
    <w:rsid w:val="00CF07F0"/>
    <w:rsid w:val="00CF0946"/>
    <w:rsid w:val="00CF0A3F"/>
    <w:rsid w:val="00CF0FB7"/>
    <w:rsid w:val="00CF107B"/>
    <w:rsid w:val="00CF17B6"/>
    <w:rsid w:val="00CF18B5"/>
    <w:rsid w:val="00CF1E04"/>
    <w:rsid w:val="00CF2E16"/>
    <w:rsid w:val="00CF3193"/>
    <w:rsid w:val="00CF3A96"/>
    <w:rsid w:val="00CF3F9D"/>
    <w:rsid w:val="00CF41B2"/>
    <w:rsid w:val="00CF429C"/>
    <w:rsid w:val="00CF42F8"/>
    <w:rsid w:val="00CF49EC"/>
    <w:rsid w:val="00CF4A6D"/>
    <w:rsid w:val="00CF4BCC"/>
    <w:rsid w:val="00CF5932"/>
    <w:rsid w:val="00CF62EB"/>
    <w:rsid w:val="00CF663A"/>
    <w:rsid w:val="00CF72A7"/>
    <w:rsid w:val="00CF72F3"/>
    <w:rsid w:val="00CF73B5"/>
    <w:rsid w:val="00CF78C4"/>
    <w:rsid w:val="00CF79C7"/>
    <w:rsid w:val="00D0005F"/>
    <w:rsid w:val="00D0027A"/>
    <w:rsid w:val="00D003A4"/>
    <w:rsid w:val="00D00547"/>
    <w:rsid w:val="00D009DA"/>
    <w:rsid w:val="00D00A83"/>
    <w:rsid w:val="00D01096"/>
    <w:rsid w:val="00D01132"/>
    <w:rsid w:val="00D01164"/>
    <w:rsid w:val="00D019BF"/>
    <w:rsid w:val="00D01C60"/>
    <w:rsid w:val="00D022D4"/>
    <w:rsid w:val="00D0232F"/>
    <w:rsid w:val="00D02A78"/>
    <w:rsid w:val="00D02ABE"/>
    <w:rsid w:val="00D03439"/>
    <w:rsid w:val="00D039DB"/>
    <w:rsid w:val="00D042BC"/>
    <w:rsid w:val="00D04AFD"/>
    <w:rsid w:val="00D0602E"/>
    <w:rsid w:val="00D065B7"/>
    <w:rsid w:val="00D06973"/>
    <w:rsid w:val="00D06A2D"/>
    <w:rsid w:val="00D06E03"/>
    <w:rsid w:val="00D07568"/>
    <w:rsid w:val="00D07A80"/>
    <w:rsid w:val="00D07FF7"/>
    <w:rsid w:val="00D1026C"/>
    <w:rsid w:val="00D10B57"/>
    <w:rsid w:val="00D10B9B"/>
    <w:rsid w:val="00D10BE3"/>
    <w:rsid w:val="00D10CD7"/>
    <w:rsid w:val="00D10D6E"/>
    <w:rsid w:val="00D10D70"/>
    <w:rsid w:val="00D111CA"/>
    <w:rsid w:val="00D1137F"/>
    <w:rsid w:val="00D113F3"/>
    <w:rsid w:val="00D1198A"/>
    <w:rsid w:val="00D11FF1"/>
    <w:rsid w:val="00D12DD7"/>
    <w:rsid w:val="00D13143"/>
    <w:rsid w:val="00D1389A"/>
    <w:rsid w:val="00D14B78"/>
    <w:rsid w:val="00D1518E"/>
    <w:rsid w:val="00D156B0"/>
    <w:rsid w:val="00D1667C"/>
    <w:rsid w:val="00D16834"/>
    <w:rsid w:val="00D16971"/>
    <w:rsid w:val="00D16BE2"/>
    <w:rsid w:val="00D16E1B"/>
    <w:rsid w:val="00D200EF"/>
    <w:rsid w:val="00D20461"/>
    <w:rsid w:val="00D209FD"/>
    <w:rsid w:val="00D20B6C"/>
    <w:rsid w:val="00D21150"/>
    <w:rsid w:val="00D2189B"/>
    <w:rsid w:val="00D21C45"/>
    <w:rsid w:val="00D21F64"/>
    <w:rsid w:val="00D234ED"/>
    <w:rsid w:val="00D23C78"/>
    <w:rsid w:val="00D23CD8"/>
    <w:rsid w:val="00D240F9"/>
    <w:rsid w:val="00D241C3"/>
    <w:rsid w:val="00D246FB"/>
    <w:rsid w:val="00D2498F"/>
    <w:rsid w:val="00D24CC3"/>
    <w:rsid w:val="00D2574E"/>
    <w:rsid w:val="00D25832"/>
    <w:rsid w:val="00D261F3"/>
    <w:rsid w:val="00D26373"/>
    <w:rsid w:val="00D2640C"/>
    <w:rsid w:val="00D270DC"/>
    <w:rsid w:val="00D27338"/>
    <w:rsid w:val="00D3061B"/>
    <w:rsid w:val="00D310ED"/>
    <w:rsid w:val="00D31313"/>
    <w:rsid w:val="00D31802"/>
    <w:rsid w:val="00D319A1"/>
    <w:rsid w:val="00D32436"/>
    <w:rsid w:val="00D3275B"/>
    <w:rsid w:val="00D33284"/>
    <w:rsid w:val="00D3396C"/>
    <w:rsid w:val="00D33973"/>
    <w:rsid w:val="00D33DFB"/>
    <w:rsid w:val="00D33E42"/>
    <w:rsid w:val="00D34386"/>
    <w:rsid w:val="00D34698"/>
    <w:rsid w:val="00D34B8A"/>
    <w:rsid w:val="00D35254"/>
    <w:rsid w:val="00D356E7"/>
    <w:rsid w:val="00D35708"/>
    <w:rsid w:val="00D3593A"/>
    <w:rsid w:val="00D365AC"/>
    <w:rsid w:val="00D36662"/>
    <w:rsid w:val="00D36D6E"/>
    <w:rsid w:val="00D36FF7"/>
    <w:rsid w:val="00D37056"/>
    <w:rsid w:val="00D373FA"/>
    <w:rsid w:val="00D378F7"/>
    <w:rsid w:val="00D37C36"/>
    <w:rsid w:val="00D37F5D"/>
    <w:rsid w:val="00D4032C"/>
    <w:rsid w:val="00D4038B"/>
    <w:rsid w:val="00D4059B"/>
    <w:rsid w:val="00D40FA9"/>
    <w:rsid w:val="00D412A5"/>
    <w:rsid w:val="00D41B28"/>
    <w:rsid w:val="00D421FE"/>
    <w:rsid w:val="00D424D9"/>
    <w:rsid w:val="00D42C37"/>
    <w:rsid w:val="00D43B77"/>
    <w:rsid w:val="00D44181"/>
    <w:rsid w:val="00D4460E"/>
    <w:rsid w:val="00D44B27"/>
    <w:rsid w:val="00D44B4A"/>
    <w:rsid w:val="00D44B97"/>
    <w:rsid w:val="00D46002"/>
    <w:rsid w:val="00D4636B"/>
    <w:rsid w:val="00D46E0B"/>
    <w:rsid w:val="00D46E20"/>
    <w:rsid w:val="00D47295"/>
    <w:rsid w:val="00D4740C"/>
    <w:rsid w:val="00D47B7E"/>
    <w:rsid w:val="00D47C24"/>
    <w:rsid w:val="00D50069"/>
    <w:rsid w:val="00D502F5"/>
    <w:rsid w:val="00D505C7"/>
    <w:rsid w:val="00D50A44"/>
    <w:rsid w:val="00D50AD4"/>
    <w:rsid w:val="00D50ADB"/>
    <w:rsid w:val="00D50DE9"/>
    <w:rsid w:val="00D50EC5"/>
    <w:rsid w:val="00D5145E"/>
    <w:rsid w:val="00D51982"/>
    <w:rsid w:val="00D5249E"/>
    <w:rsid w:val="00D527ED"/>
    <w:rsid w:val="00D52812"/>
    <w:rsid w:val="00D53072"/>
    <w:rsid w:val="00D534C0"/>
    <w:rsid w:val="00D53A91"/>
    <w:rsid w:val="00D53B21"/>
    <w:rsid w:val="00D53F21"/>
    <w:rsid w:val="00D540E9"/>
    <w:rsid w:val="00D54602"/>
    <w:rsid w:val="00D54885"/>
    <w:rsid w:val="00D54DC7"/>
    <w:rsid w:val="00D552C2"/>
    <w:rsid w:val="00D55419"/>
    <w:rsid w:val="00D560ED"/>
    <w:rsid w:val="00D56291"/>
    <w:rsid w:val="00D56622"/>
    <w:rsid w:val="00D5695E"/>
    <w:rsid w:val="00D601C1"/>
    <w:rsid w:val="00D605D5"/>
    <w:rsid w:val="00D61038"/>
    <w:rsid w:val="00D62DFB"/>
    <w:rsid w:val="00D63173"/>
    <w:rsid w:val="00D63361"/>
    <w:rsid w:val="00D638C6"/>
    <w:rsid w:val="00D63A64"/>
    <w:rsid w:val="00D64181"/>
    <w:rsid w:val="00D64945"/>
    <w:rsid w:val="00D64D9D"/>
    <w:rsid w:val="00D65028"/>
    <w:rsid w:val="00D657A4"/>
    <w:rsid w:val="00D65BBC"/>
    <w:rsid w:val="00D65C41"/>
    <w:rsid w:val="00D65DC7"/>
    <w:rsid w:val="00D65E39"/>
    <w:rsid w:val="00D6627E"/>
    <w:rsid w:val="00D66293"/>
    <w:rsid w:val="00D662DD"/>
    <w:rsid w:val="00D6658B"/>
    <w:rsid w:val="00D66CF7"/>
    <w:rsid w:val="00D67276"/>
    <w:rsid w:val="00D67C1B"/>
    <w:rsid w:val="00D7011A"/>
    <w:rsid w:val="00D702CC"/>
    <w:rsid w:val="00D708B6"/>
    <w:rsid w:val="00D709A3"/>
    <w:rsid w:val="00D7208F"/>
    <w:rsid w:val="00D723AE"/>
    <w:rsid w:val="00D727A1"/>
    <w:rsid w:val="00D72980"/>
    <w:rsid w:val="00D72A5E"/>
    <w:rsid w:val="00D736DA"/>
    <w:rsid w:val="00D73788"/>
    <w:rsid w:val="00D7388C"/>
    <w:rsid w:val="00D738CC"/>
    <w:rsid w:val="00D7430F"/>
    <w:rsid w:val="00D7490C"/>
    <w:rsid w:val="00D74998"/>
    <w:rsid w:val="00D752EC"/>
    <w:rsid w:val="00D7540A"/>
    <w:rsid w:val="00D7550D"/>
    <w:rsid w:val="00D76588"/>
    <w:rsid w:val="00D7697D"/>
    <w:rsid w:val="00D76C2A"/>
    <w:rsid w:val="00D770E6"/>
    <w:rsid w:val="00D771BC"/>
    <w:rsid w:val="00D77656"/>
    <w:rsid w:val="00D77BDA"/>
    <w:rsid w:val="00D80EC5"/>
    <w:rsid w:val="00D81808"/>
    <w:rsid w:val="00D81D0C"/>
    <w:rsid w:val="00D8219F"/>
    <w:rsid w:val="00D82B4A"/>
    <w:rsid w:val="00D82C64"/>
    <w:rsid w:val="00D82C7C"/>
    <w:rsid w:val="00D82E6D"/>
    <w:rsid w:val="00D82F00"/>
    <w:rsid w:val="00D83010"/>
    <w:rsid w:val="00D833B4"/>
    <w:rsid w:val="00D83558"/>
    <w:rsid w:val="00D843D2"/>
    <w:rsid w:val="00D84812"/>
    <w:rsid w:val="00D855E1"/>
    <w:rsid w:val="00D85967"/>
    <w:rsid w:val="00D86348"/>
    <w:rsid w:val="00D866D9"/>
    <w:rsid w:val="00D86BC1"/>
    <w:rsid w:val="00D87296"/>
    <w:rsid w:val="00D873EC"/>
    <w:rsid w:val="00D87901"/>
    <w:rsid w:val="00D902B9"/>
    <w:rsid w:val="00D908CA"/>
    <w:rsid w:val="00D90CDE"/>
    <w:rsid w:val="00D90F3B"/>
    <w:rsid w:val="00D91395"/>
    <w:rsid w:val="00D91AA6"/>
    <w:rsid w:val="00D91BD3"/>
    <w:rsid w:val="00D91EB5"/>
    <w:rsid w:val="00D91ED9"/>
    <w:rsid w:val="00D91F61"/>
    <w:rsid w:val="00D9238D"/>
    <w:rsid w:val="00D92502"/>
    <w:rsid w:val="00D92643"/>
    <w:rsid w:val="00D9282C"/>
    <w:rsid w:val="00D92A78"/>
    <w:rsid w:val="00D92E0C"/>
    <w:rsid w:val="00D933C9"/>
    <w:rsid w:val="00D93862"/>
    <w:rsid w:val="00D93A63"/>
    <w:rsid w:val="00D94973"/>
    <w:rsid w:val="00D95438"/>
    <w:rsid w:val="00D95658"/>
    <w:rsid w:val="00D95AA4"/>
    <w:rsid w:val="00D95C0F"/>
    <w:rsid w:val="00D966DE"/>
    <w:rsid w:val="00D96A2E"/>
    <w:rsid w:val="00D96E8B"/>
    <w:rsid w:val="00D970F2"/>
    <w:rsid w:val="00D9785B"/>
    <w:rsid w:val="00D97B7B"/>
    <w:rsid w:val="00D97D60"/>
    <w:rsid w:val="00DA02E7"/>
    <w:rsid w:val="00DA036C"/>
    <w:rsid w:val="00DA0750"/>
    <w:rsid w:val="00DA080D"/>
    <w:rsid w:val="00DA0F65"/>
    <w:rsid w:val="00DA1620"/>
    <w:rsid w:val="00DA18E6"/>
    <w:rsid w:val="00DA190F"/>
    <w:rsid w:val="00DA1C19"/>
    <w:rsid w:val="00DA200B"/>
    <w:rsid w:val="00DA28BE"/>
    <w:rsid w:val="00DA3E9D"/>
    <w:rsid w:val="00DA3F33"/>
    <w:rsid w:val="00DA42B8"/>
    <w:rsid w:val="00DA45FA"/>
    <w:rsid w:val="00DA474E"/>
    <w:rsid w:val="00DA4DE0"/>
    <w:rsid w:val="00DA4E20"/>
    <w:rsid w:val="00DA5253"/>
    <w:rsid w:val="00DA5889"/>
    <w:rsid w:val="00DA59B9"/>
    <w:rsid w:val="00DA5EF9"/>
    <w:rsid w:val="00DA5F8D"/>
    <w:rsid w:val="00DA624E"/>
    <w:rsid w:val="00DA628B"/>
    <w:rsid w:val="00DA7377"/>
    <w:rsid w:val="00DA77B3"/>
    <w:rsid w:val="00DA7D23"/>
    <w:rsid w:val="00DB0413"/>
    <w:rsid w:val="00DB0F91"/>
    <w:rsid w:val="00DB12B9"/>
    <w:rsid w:val="00DB155F"/>
    <w:rsid w:val="00DB177B"/>
    <w:rsid w:val="00DB17D8"/>
    <w:rsid w:val="00DB1F5B"/>
    <w:rsid w:val="00DB20AC"/>
    <w:rsid w:val="00DB23C3"/>
    <w:rsid w:val="00DB2406"/>
    <w:rsid w:val="00DB295B"/>
    <w:rsid w:val="00DB2CEC"/>
    <w:rsid w:val="00DB3696"/>
    <w:rsid w:val="00DB36A4"/>
    <w:rsid w:val="00DB374B"/>
    <w:rsid w:val="00DB37BB"/>
    <w:rsid w:val="00DB3C5F"/>
    <w:rsid w:val="00DB4115"/>
    <w:rsid w:val="00DB473B"/>
    <w:rsid w:val="00DB5129"/>
    <w:rsid w:val="00DB527D"/>
    <w:rsid w:val="00DB5827"/>
    <w:rsid w:val="00DB5B36"/>
    <w:rsid w:val="00DB5E14"/>
    <w:rsid w:val="00DB60F7"/>
    <w:rsid w:val="00DB65E4"/>
    <w:rsid w:val="00DB6735"/>
    <w:rsid w:val="00DB688C"/>
    <w:rsid w:val="00DB7755"/>
    <w:rsid w:val="00DB7E25"/>
    <w:rsid w:val="00DC0B9E"/>
    <w:rsid w:val="00DC0EBA"/>
    <w:rsid w:val="00DC1134"/>
    <w:rsid w:val="00DC1C77"/>
    <w:rsid w:val="00DC229C"/>
    <w:rsid w:val="00DC22D6"/>
    <w:rsid w:val="00DC23BA"/>
    <w:rsid w:val="00DC34BC"/>
    <w:rsid w:val="00DC35AF"/>
    <w:rsid w:val="00DC388B"/>
    <w:rsid w:val="00DC43AE"/>
    <w:rsid w:val="00DC4D85"/>
    <w:rsid w:val="00DC4F27"/>
    <w:rsid w:val="00DC558D"/>
    <w:rsid w:val="00DC56B9"/>
    <w:rsid w:val="00DC6232"/>
    <w:rsid w:val="00DC63BD"/>
    <w:rsid w:val="00DC6690"/>
    <w:rsid w:val="00DC6DA1"/>
    <w:rsid w:val="00DC713D"/>
    <w:rsid w:val="00DC7190"/>
    <w:rsid w:val="00DC766C"/>
    <w:rsid w:val="00DC7835"/>
    <w:rsid w:val="00DC7D17"/>
    <w:rsid w:val="00DD02E8"/>
    <w:rsid w:val="00DD05AC"/>
    <w:rsid w:val="00DD06AC"/>
    <w:rsid w:val="00DD0E0B"/>
    <w:rsid w:val="00DD20C1"/>
    <w:rsid w:val="00DD24B1"/>
    <w:rsid w:val="00DD272D"/>
    <w:rsid w:val="00DD2B0C"/>
    <w:rsid w:val="00DD2D5E"/>
    <w:rsid w:val="00DD2EE7"/>
    <w:rsid w:val="00DD3249"/>
    <w:rsid w:val="00DD3488"/>
    <w:rsid w:val="00DD4130"/>
    <w:rsid w:val="00DD483D"/>
    <w:rsid w:val="00DD489A"/>
    <w:rsid w:val="00DD4A54"/>
    <w:rsid w:val="00DD4F54"/>
    <w:rsid w:val="00DD52BE"/>
    <w:rsid w:val="00DD6147"/>
    <w:rsid w:val="00DD67BF"/>
    <w:rsid w:val="00DD7177"/>
    <w:rsid w:val="00DD771B"/>
    <w:rsid w:val="00DD7AB5"/>
    <w:rsid w:val="00DE0094"/>
    <w:rsid w:val="00DE01A6"/>
    <w:rsid w:val="00DE0252"/>
    <w:rsid w:val="00DE02A7"/>
    <w:rsid w:val="00DE0463"/>
    <w:rsid w:val="00DE0770"/>
    <w:rsid w:val="00DE10F9"/>
    <w:rsid w:val="00DE2211"/>
    <w:rsid w:val="00DE24CB"/>
    <w:rsid w:val="00DE3554"/>
    <w:rsid w:val="00DE3606"/>
    <w:rsid w:val="00DE3D5B"/>
    <w:rsid w:val="00DE3E16"/>
    <w:rsid w:val="00DE4CBC"/>
    <w:rsid w:val="00DE5319"/>
    <w:rsid w:val="00DE54AE"/>
    <w:rsid w:val="00DE5557"/>
    <w:rsid w:val="00DE5A42"/>
    <w:rsid w:val="00DE63A0"/>
    <w:rsid w:val="00DE6E2E"/>
    <w:rsid w:val="00DE70A6"/>
    <w:rsid w:val="00DE788A"/>
    <w:rsid w:val="00DF0120"/>
    <w:rsid w:val="00DF02D3"/>
    <w:rsid w:val="00DF0501"/>
    <w:rsid w:val="00DF0788"/>
    <w:rsid w:val="00DF0829"/>
    <w:rsid w:val="00DF08FD"/>
    <w:rsid w:val="00DF1061"/>
    <w:rsid w:val="00DF1090"/>
    <w:rsid w:val="00DF163E"/>
    <w:rsid w:val="00DF1870"/>
    <w:rsid w:val="00DF190D"/>
    <w:rsid w:val="00DF1B3A"/>
    <w:rsid w:val="00DF1F23"/>
    <w:rsid w:val="00DF2215"/>
    <w:rsid w:val="00DF2273"/>
    <w:rsid w:val="00DF258A"/>
    <w:rsid w:val="00DF258B"/>
    <w:rsid w:val="00DF295C"/>
    <w:rsid w:val="00DF2C42"/>
    <w:rsid w:val="00DF33F8"/>
    <w:rsid w:val="00DF341E"/>
    <w:rsid w:val="00DF3543"/>
    <w:rsid w:val="00DF3917"/>
    <w:rsid w:val="00DF3953"/>
    <w:rsid w:val="00DF3B1B"/>
    <w:rsid w:val="00DF3D2E"/>
    <w:rsid w:val="00DF4089"/>
    <w:rsid w:val="00DF40FC"/>
    <w:rsid w:val="00DF4494"/>
    <w:rsid w:val="00DF499F"/>
    <w:rsid w:val="00DF50E0"/>
    <w:rsid w:val="00DF5B2A"/>
    <w:rsid w:val="00DF5C91"/>
    <w:rsid w:val="00DF656A"/>
    <w:rsid w:val="00DF6DF2"/>
    <w:rsid w:val="00DF6FFF"/>
    <w:rsid w:val="00DF7438"/>
    <w:rsid w:val="00DF757F"/>
    <w:rsid w:val="00DF7BBE"/>
    <w:rsid w:val="00E002C6"/>
    <w:rsid w:val="00E00D82"/>
    <w:rsid w:val="00E01101"/>
    <w:rsid w:val="00E012C8"/>
    <w:rsid w:val="00E01E18"/>
    <w:rsid w:val="00E01F7B"/>
    <w:rsid w:val="00E02012"/>
    <w:rsid w:val="00E0220C"/>
    <w:rsid w:val="00E02F9E"/>
    <w:rsid w:val="00E03924"/>
    <w:rsid w:val="00E03AAE"/>
    <w:rsid w:val="00E03DA2"/>
    <w:rsid w:val="00E03E82"/>
    <w:rsid w:val="00E0417D"/>
    <w:rsid w:val="00E04436"/>
    <w:rsid w:val="00E04864"/>
    <w:rsid w:val="00E04AF0"/>
    <w:rsid w:val="00E04B91"/>
    <w:rsid w:val="00E0510D"/>
    <w:rsid w:val="00E0513D"/>
    <w:rsid w:val="00E05306"/>
    <w:rsid w:val="00E056B6"/>
    <w:rsid w:val="00E059BE"/>
    <w:rsid w:val="00E06554"/>
    <w:rsid w:val="00E06598"/>
    <w:rsid w:val="00E06AE5"/>
    <w:rsid w:val="00E06B11"/>
    <w:rsid w:val="00E06ECB"/>
    <w:rsid w:val="00E071E0"/>
    <w:rsid w:val="00E07337"/>
    <w:rsid w:val="00E0756D"/>
    <w:rsid w:val="00E078BE"/>
    <w:rsid w:val="00E07C1D"/>
    <w:rsid w:val="00E07F55"/>
    <w:rsid w:val="00E10047"/>
    <w:rsid w:val="00E102B4"/>
    <w:rsid w:val="00E1057A"/>
    <w:rsid w:val="00E114D8"/>
    <w:rsid w:val="00E12121"/>
    <w:rsid w:val="00E124EA"/>
    <w:rsid w:val="00E1389E"/>
    <w:rsid w:val="00E13DAB"/>
    <w:rsid w:val="00E14153"/>
    <w:rsid w:val="00E1436D"/>
    <w:rsid w:val="00E144A1"/>
    <w:rsid w:val="00E14EC6"/>
    <w:rsid w:val="00E153B4"/>
    <w:rsid w:val="00E15716"/>
    <w:rsid w:val="00E15C52"/>
    <w:rsid w:val="00E1655D"/>
    <w:rsid w:val="00E17011"/>
    <w:rsid w:val="00E179F8"/>
    <w:rsid w:val="00E17ACA"/>
    <w:rsid w:val="00E17F61"/>
    <w:rsid w:val="00E210B8"/>
    <w:rsid w:val="00E21E28"/>
    <w:rsid w:val="00E22526"/>
    <w:rsid w:val="00E22666"/>
    <w:rsid w:val="00E2283B"/>
    <w:rsid w:val="00E23BAD"/>
    <w:rsid w:val="00E24A6F"/>
    <w:rsid w:val="00E24D55"/>
    <w:rsid w:val="00E24F85"/>
    <w:rsid w:val="00E257F7"/>
    <w:rsid w:val="00E25B82"/>
    <w:rsid w:val="00E25D9D"/>
    <w:rsid w:val="00E27679"/>
    <w:rsid w:val="00E27D2C"/>
    <w:rsid w:val="00E3011F"/>
    <w:rsid w:val="00E30499"/>
    <w:rsid w:val="00E317F4"/>
    <w:rsid w:val="00E31C0E"/>
    <w:rsid w:val="00E32391"/>
    <w:rsid w:val="00E329A5"/>
    <w:rsid w:val="00E32EA5"/>
    <w:rsid w:val="00E3336B"/>
    <w:rsid w:val="00E33717"/>
    <w:rsid w:val="00E33785"/>
    <w:rsid w:val="00E33787"/>
    <w:rsid w:val="00E3386B"/>
    <w:rsid w:val="00E33E80"/>
    <w:rsid w:val="00E345C9"/>
    <w:rsid w:val="00E34A5C"/>
    <w:rsid w:val="00E34B3F"/>
    <w:rsid w:val="00E359AC"/>
    <w:rsid w:val="00E35A46"/>
    <w:rsid w:val="00E35AA8"/>
    <w:rsid w:val="00E36389"/>
    <w:rsid w:val="00E37FF3"/>
    <w:rsid w:val="00E40667"/>
    <w:rsid w:val="00E407E4"/>
    <w:rsid w:val="00E40A91"/>
    <w:rsid w:val="00E40ABA"/>
    <w:rsid w:val="00E40E53"/>
    <w:rsid w:val="00E412D7"/>
    <w:rsid w:val="00E41783"/>
    <w:rsid w:val="00E417C2"/>
    <w:rsid w:val="00E418B2"/>
    <w:rsid w:val="00E41D0A"/>
    <w:rsid w:val="00E41DE8"/>
    <w:rsid w:val="00E42031"/>
    <w:rsid w:val="00E422DC"/>
    <w:rsid w:val="00E42AB4"/>
    <w:rsid w:val="00E42D05"/>
    <w:rsid w:val="00E42E5D"/>
    <w:rsid w:val="00E43179"/>
    <w:rsid w:val="00E4329E"/>
    <w:rsid w:val="00E4450B"/>
    <w:rsid w:val="00E449C9"/>
    <w:rsid w:val="00E452CC"/>
    <w:rsid w:val="00E459E1"/>
    <w:rsid w:val="00E45CC5"/>
    <w:rsid w:val="00E47025"/>
    <w:rsid w:val="00E473D0"/>
    <w:rsid w:val="00E4768C"/>
    <w:rsid w:val="00E47A8A"/>
    <w:rsid w:val="00E515B1"/>
    <w:rsid w:val="00E51914"/>
    <w:rsid w:val="00E5234A"/>
    <w:rsid w:val="00E526CB"/>
    <w:rsid w:val="00E52AA4"/>
    <w:rsid w:val="00E52D0C"/>
    <w:rsid w:val="00E535B5"/>
    <w:rsid w:val="00E53B3E"/>
    <w:rsid w:val="00E54674"/>
    <w:rsid w:val="00E55217"/>
    <w:rsid w:val="00E5539D"/>
    <w:rsid w:val="00E556AF"/>
    <w:rsid w:val="00E558C5"/>
    <w:rsid w:val="00E55E20"/>
    <w:rsid w:val="00E565E8"/>
    <w:rsid w:val="00E573E4"/>
    <w:rsid w:val="00E575C8"/>
    <w:rsid w:val="00E5769B"/>
    <w:rsid w:val="00E57A7E"/>
    <w:rsid w:val="00E57C1D"/>
    <w:rsid w:val="00E57E74"/>
    <w:rsid w:val="00E603FF"/>
    <w:rsid w:val="00E60D69"/>
    <w:rsid w:val="00E60FB0"/>
    <w:rsid w:val="00E6154E"/>
    <w:rsid w:val="00E61820"/>
    <w:rsid w:val="00E61E3E"/>
    <w:rsid w:val="00E621F7"/>
    <w:rsid w:val="00E62303"/>
    <w:rsid w:val="00E625FC"/>
    <w:rsid w:val="00E62681"/>
    <w:rsid w:val="00E62786"/>
    <w:rsid w:val="00E62791"/>
    <w:rsid w:val="00E62EFE"/>
    <w:rsid w:val="00E6308F"/>
    <w:rsid w:val="00E6316D"/>
    <w:rsid w:val="00E6361F"/>
    <w:rsid w:val="00E63683"/>
    <w:rsid w:val="00E63940"/>
    <w:rsid w:val="00E639B0"/>
    <w:rsid w:val="00E639F3"/>
    <w:rsid w:val="00E63A6D"/>
    <w:rsid w:val="00E63FD3"/>
    <w:rsid w:val="00E6407C"/>
    <w:rsid w:val="00E640C0"/>
    <w:rsid w:val="00E64506"/>
    <w:rsid w:val="00E64963"/>
    <w:rsid w:val="00E665F4"/>
    <w:rsid w:val="00E66787"/>
    <w:rsid w:val="00E705C0"/>
    <w:rsid w:val="00E71F8A"/>
    <w:rsid w:val="00E72394"/>
    <w:rsid w:val="00E72478"/>
    <w:rsid w:val="00E726E3"/>
    <w:rsid w:val="00E731BF"/>
    <w:rsid w:val="00E7346C"/>
    <w:rsid w:val="00E736F3"/>
    <w:rsid w:val="00E7409F"/>
    <w:rsid w:val="00E74439"/>
    <w:rsid w:val="00E74A64"/>
    <w:rsid w:val="00E74BDA"/>
    <w:rsid w:val="00E752DC"/>
    <w:rsid w:val="00E75A9D"/>
    <w:rsid w:val="00E75E88"/>
    <w:rsid w:val="00E76062"/>
    <w:rsid w:val="00E760A4"/>
    <w:rsid w:val="00E77100"/>
    <w:rsid w:val="00E77129"/>
    <w:rsid w:val="00E77670"/>
    <w:rsid w:val="00E777BD"/>
    <w:rsid w:val="00E803B8"/>
    <w:rsid w:val="00E808B3"/>
    <w:rsid w:val="00E80951"/>
    <w:rsid w:val="00E80A02"/>
    <w:rsid w:val="00E81410"/>
    <w:rsid w:val="00E81BA4"/>
    <w:rsid w:val="00E81C89"/>
    <w:rsid w:val="00E81FA6"/>
    <w:rsid w:val="00E8230E"/>
    <w:rsid w:val="00E823DD"/>
    <w:rsid w:val="00E8260A"/>
    <w:rsid w:val="00E8283D"/>
    <w:rsid w:val="00E83AA4"/>
    <w:rsid w:val="00E8408D"/>
    <w:rsid w:val="00E8427D"/>
    <w:rsid w:val="00E84E06"/>
    <w:rsid w:val="00E855B8"/>
    <w:rsid w:val="00E85E4A"/>
    <w:rsid w:val="00E86CFF"/>
    <w:rsid w:val="00E86E34"/>
    <w:rsid w:val="00E87360"/>
    <w:rsid w:val="00E87378"/>
    <w:rsid w:val="00E8761B"/>
    <w:rsid w:val="00E87A92"/>
    <w:rsid w:val="00E87E7E"/>
    <w:rsid w:val="00E90327"/>
    <w:rsid w:val="00E904DA"/>
    <w:rsid w:val="00E92F88"/>
    <w:rsid w:val="00E9474C"/>
    <w:rsid w:val="00E947BC"/>
    <w:rsid w:val="00E9545B"/>
    <w:rsid w:val="00E95A05"/>
    <w:rsid w:val="00E95F44"/>
    <w:rsid w:val="00E96026"/>
    <w:rsid w:val="00E9640F"/>
    <w:rsid w:val="00E9695D"/>
    <w:rsid w:val="00E96C47"/>
    <w:rsid w:val="00E975AE"/>
    <w:rsid w:val="00E976C3"/>
    <w:rsid w:val="00E978D8"/>
    <w:rsid w:val="00E97A66"/>
    <w:rsid w:val="00E97C09"/>
    <w:rsid w:val="00E97F5C"/>
    <w:rsid w:val="00EA0FD0"/>
    <w:rsid w:val="00EA131E"/>
    <w:rsid w:val="00EA1888"/>
    <w:rsid w:val="00EA1C70"/>
    <w:rsid w:val="00EA2593"/>
    <w:rsid w:val="00EA33FC"/>
    <w:rsid w:val="00EA3443"/>
    <w:rsid w:val="00EA3670"/>
    <w:rsid w:val="00EA6601"/>
    <w:rsid w:val="00EA6D03"/>
    <w:rsid w:val="00EA6D24"/>
    <w:rsid w:val="00EA6FB1"/>
    <w:rsid w:val="00EA728A"/>
    <w:rsid w:val="00EA7330"/>
    <w:rsid w:val="00EA75FB"/>
    <w:rsid w:val="00EA77AB"/>
    <w:rsid w:val="00EA7C8B"/>
    <w:rsid w:val="00EA7E02"/>
    <w:rsid w:val="00EB078E"/>
    <w:rsid w:val="00EB196E"/>
    <w:rsid w:val="00EB1CFF"/>
    <w:rsid w:val="00EB2516"/>
    <w:rsid w:val="00EB36D1"/>
    <w:rsid w:val="00EB39B5"/>
    <w:rsid w:val="00EB3B70"/>
    <w:rsid w:val="00EB3E01"/>
    <w:rsid w:val="00EB44F3"/>
    <w:rsid w:val="00EB4741"/>
    <w:rsid w:val="00EB4806"/>
    <w:rsid w:val="00EB4C2C"/>
    <w:rsid w:val="00EB4C56"/>
    <w:rsid w:val="00EB5193"/>
    <w:rsid w:val="00EB547C"/>
    <w:rsid w:val="00EB5687"/>
    <w:rsid w:val="00EB5824"/>
    <w:rsid w:val="00EB5C12"/>
    <w:rsid w:val="00EB6099"/>
    <w:rsid w:val="00EB669B"/>
    <w:rsid w:val="00EB6C2B"/>
    <w:rsid w:val="00EB706D"/>
    <w:rsid w:val="00EB7702"/>
    <w:rsid w:val="00EB7ECF"/>
    <w:rsid w:val="00EC1697"/>
    <w:rsid w:val="00EC1C1A"/>
    <w:rsid w:val="00EC317D"/>
    <w:rsid w:val="00EC3312"/>
    <w:rsid w:val="00EC361D"/>
    <w:rsid w:val="00EC3722"/>
    <w:rsid w:val="00EC3881"/>
    <w:rsid w:val="00EC3EAC"/>
    <w:rsid w:val="00EC524B"/>
    <w:rsid w:val="00EC53AF"/>
    <w:rsid w:val="00EC5871"/>
    <w:rsid w:val="00EC6456"/>
    <w:rsid w:val="00EC6C47"/>
    <w:rsid w:val="00EC7889"/>
    <w:rsid w:val="00EC791C"/>
    <w:rsid w:val="00EC7E3F"/>
    <w:rsid w:val="00EC7F3C"/>
    <w:rsid w:val="00ED06AE"/>
    <w:rsid w:val="00ED0928"/>
    <w:rsid w:val="00ED14E6"/>
    <w:rsid w:val="00ED217E"/>
    <w:rsid w:val="00ED2DC3"/>
    <w:rsid w:val="00ED3A21"/>
    <w:rsid w:val="00ED4356"/>
    <w:rsid w:val="00ED44CD"/>
    <w:rsid w:val="00ED4D15"/>
    <w:rsid w:val="00ED4EDD"/>
    <w:rsid w:val="00ED50C6"/>
    <w:rsid w:val="00ED7D5C"/>
    <w:rsid w:val="00ED7E9B"/>
    <w:rsid w:val="00EE060A"/>
    <w:rsid w:val="00EE08B3"/>
    <w:rsid w:val="00EE0B73"/>
    <w:rsid w:val="00EE1798"/>
    <w:rsid w:val="00EE1C75"/>
    <w:rsid w:val="00EE1F18"/>
    <w:rsid w:val="00EE21E5"/>
    <w:rsid w:val="00EE29A6"/>
    <w:rsid w:val="00EE365D"/>
    <w:rsid w:val="00EE37EF"/>
    <w:rsid w:val="00EE383F"/>
    <w:rsid w:val="00EE39C0"/>
    <w:rsid w:val="00EE3B73"/>
    <w:rsid w:val="00EE3C76"/>
    <w:rsid w:val="00EE401C"/>
    <w:rsid w:val="00EE41D6"/>
    <w:rsid w:val="00EE424D"/>
    <w:rsid w:val="00EE49D1"/>
    <w:rsid w:val="00EE4A26"/>
    <w:rsid w:val="00EE4A2B"/>
    <w:rsid w:val="00EE4FB6"/>
    <w:rsid w:val="00EE5185"/>
    <w:rsid w:val="00EE5428"/>
    <w:rsid w:val="00EE559D"/>
    <w:rsid w:val="00EE5AFC"/>
    <w:rsid w:val="00EE5DFB"/>
    <w:rsid w:val="00EE5E35"/>
    <w:rsid w:val="00EE5E52"/>
    <w:rsid w:val="00EE643D"/>
    <w:rsid w:val="00EE6446"/>
    <w:rsid w:val="00EE64D8"/>
    <w:rsid w:val="00EE7441"/>
    <w:rsid w:val="00EE7847"/>
    <w:rsid w:val="00EE7990"/>
    <w:rsid w:val="00EE7A71"/>
    <w:rsid w:val="00EF0017"/>
    <w:rsid w:val="00EF03C3"/>
    <w:rsid w:val="00EF082D"/>
    <w:rsid w:val="00EF186C"/>
    <w:rsid w:val="00EF1C4F"/>
    <w:rsid w:val="00EF2110"/>
    <w:rsid w:val="00EF27BA"/>
    <w:rsid w:val="00EF30AD"/>
    <w:rsid w:val="00EF3219"/>
    <w:rsid w:val="00EF32D4"/>
    <w:rsid w:val="00EF3324"/>
    <w:rsid w:val="00EF347B"/>
    <w:rsid w:val="00EF39C7"/>
    <w:rsid w:val="00EF3CB2"/>
    <w:rsid w:val="00EF52EE"/>
    <w:rsid w:val="00EF5527"/>
    <w:rsid w:val="00EF5754"/>
    <w:rsid w:val="00EF5B5A"/>
    <w:rsid w:val="00EF5BC5"/>
    <w:rsid w:val="00EF5EFD"/>
    <w:rsid w:val="00EF5F23"/>
    <w:rsid w:val="00EF691E"/>
    <w:rsid w:val="00EF69BA"/>
    <w:rsid w:val="00EF6D29"/>
    <w:rsid w:val="00EF71CF"/>
    <w:rsid w:val="00EF732C"/>
    <w:rsid w:val="00EF73C4"/>
    <w:rsid w:val="00EF78A7"/>
    <w:rsid w:val="00EF78BE"/>
    <w:rsid w:val="00F00682"/>
    <w:rsid w:val="00F00A15"/>
    <w:rsid w:val="00F00F47"/>
    <w:rsid w:val="00F019EB"/>
    <w:rsid w:val="00F01A8C"/>
    <w:rsid w:val="00F01FD9"/>
    <w:rsid w:val="00F02825"/>
    <w:rsid w:val="00F0285D"/>
    <w:rsid w:val="00F02B99"/>
    <w:rsid w:val="00F03137"/>
    <w:rsid w:val="00F03435"/>
    <w:rsid w:val="00F03630"/>
    <w:rsid w:val="00F0398D"/>
    <w:rsid w:val="00F04077"/>
    <w:rsid w:val="00F040BF"/>
    <w:rsid w:val="00F0417B"/>
    <w:rsid w:val="00F045F5"/>
    <w:rsid w:val="00F046A8"/>
    <w:rsid w:val="00F04F64"/>
    <w:rsid w:val="00F05777"/>
    <w:rsid w:val="00F060A2"/>
    <w:rsid w:val="00F065F9"/>
    <w:rsid w:val="00F0660B"/>
    <w:rsid w:val="00F06833"/>
    <w:rsid w:val="00F07184"/>
    <w:rsid w:val="00F07345"/>
    <w:rsid w:val="00F073BA"/>
    <w:rsid w:val="00F0761F"/>
    <w:rsid w:val="00F07EB6"/>
    <w:rsid w:val="00F10440"/>
    <w:rsid w:val="00F108AE"/>
    <w:rsid w:val="00F11216"/>
    <w:rsid w:val="00F11C3B"/>
    <w:rsid w:val="00F123E0"/>
    <w:rsid w:val="00F12708"/>
    <w:rsid w:val="00F133AA"/>
    <w:rsid w:val="00F14DD9"/>
    <w:rsid w:val="00F15262"/>
    <w:rsid w:val="00F156A1"/>
    <w:rsid w:val="00F15A6A"/>
    <w:rsid w:val="00F15AD1"/>
    <w:rsid w:val="00F15C67"/>
    <w:rsid w:val="00F1642E"/>
    <w:rsid w:val="00F16B58"/>
    <w:rsid w:val="00F178D0"/>
    <w:rsid w:val="00F20344"/>
    <w:rsid w:val="00F2037C"/>
    <w:rsid w:val="00F20581"/>
    <w:rsid w:val="00F20601"/>
    <w:rsid w:val="00F20646"/>
    <w:rsid w:val="00F20945"/>
    <w:rsid w:val="00F2122E"/>
    <w:rsid w:val="00F21B9B"/>
    <w:rsid w:val="00F21D7C"/>
    <w:rsid w:val="00F22182"/>
    <w:rsid w:val="00F222D1"/>
    <w:rsid w:val="00F22744"/>
    <w:rsid w:val="00F23C79"/>
    <w:rsid w:val="00F24833"/>
    <w:rsid w:val="00F24ABF"/>
    <w:rsid w:val="00F24B95"/>
    <w:rsid w:val="00F25285"/>
    <w:rsid w:val="00F2596D"/>
    <w:rsid w:val="00F25AC4"/>
    <w:rsid w:val="00F25B2D"/>
    <w:rsid w:val="00F25F06"/>
    <w:rsid w:val="00F26037"/>
    <w:rsid w:val="00F265FA"/>
    <w:rsid w:val="00F26EDB"/>
    <w:rsid w:val="00F277AA"/>
    <w:rsid w:val="00F30EC3"/>
    <w:rsid w:val="00F30F2E"/>
    <w:rsid w:val="00F31F16"/>
    <w:rsid w:val="00F31F92"/>
    <w:rsid w:val="00F3234A"/>
    <w:rsid w:val="00F32E58"/>
    <w:rsid w:val="00F33983"/>
    <w:rsid w:val="00F34051"/>
    <w:rsid w:val="00F34180"/>
    <w:rsid w:val="00F34277"/>
    <w:rsid w:val="00F3440E"/>
    <w:rsid w:val="00F34589"/>
    <w:rsid w:val="00F34633"/>
    <w:rsid w:val="00F3464D"/>
    <w:rsid w:val="00F35858"/>
    <w:rsid w:val="00F3596C"/>
    <w:rsid w:val="00F35B93"/>
    <w:rsid w:val="00F35C21"/>
    <w:rsid w:val="00F35C6E"/>
    <w:rsid w:val="00F35DF0"/>
    <w:rsid w:val="00F36BE9"/>
    <w:rsid w:val="00F371D9"/>
    <w:rsid w:val="00F372C1"/>
    <w:rsid w:val="00F3739B"/>
    <w:rsid w:val="00F377EB"/>
    <w:rsid w:val="00F37A32"/>
    <w:rsid w:val="00F37EB4"/>
    <w:rsid w:val="00F40570"/>
    <w:rsid w:val="00F410D1"/>
    <w:rsid w:val="00F41144"/>
    <w:rsid w:val="00F4122E"/>
    <w:rsid w:val="00F41455"/>
    <w:rsid w:val="00F4188C"/>
    <w:rsid w:val="00F42015"/>
    <w:rsid w:val="00F42428"/>
    <w:rsid w:val="00F42700"/>
    <w:rsid w:val="00F428D0"/>
    <w:rsid w:val="00F429B1"/>
    <w:rsid w:val="00F42A81"/>
    <w:rsid w:val="00F43EF2"/>
    <w:rsid w:val="00F444CB"/>
    <w:rsid w:val="00F4472A"/>
    <w:rsid w:val="00F44735"/>
    <w:rsid w:val="00F44FEE"/>
    <w:rsid w:val="00F451C7"/>
    <w:rsid w:val="00F451D7"/>
    <w:rsid w:val="00F45267"/>
    <w:rsid w:val="00F453AD"/>
    <w:rsid w:val="00F456BD"/>
    <w:rsid w:val="00F457FD"/>
    <w:rsid w:val="00F45913"/>
    <w:rsid w:val="00F45D9C"/>
    <w:rsid w:val="00F45E9C"/>
    <w:rsid w:val="00F47AC9"/>
    <w:rsid w:val="00F50143"/>
    <w:rsid w:val="00F501C0"/>
    <w:rsid w:val="00F501FF"/>
    <w:rsid w:val="00F50741"/>
    <w:rsid w:val="00F51195"/>
    <w:rsid w:val="00F51291"/>
    <w:rsid w:val="00F512D6"/>
    <w:rsid w:val="00F51C08"/>
    <w:rsid w:val="00F51CC2"/>
    <w:rsid w:val="00F51DB4"/>
    <w:rsid w:val="00F51FE8"/>
    <w:rsid w:val="00F52137"/>
    <w:rsid w:val="00F52E20"/>
    <w:rsid w:val="00F52F22"/>
    <w:rsid w:val="00F53700"/>
    <w:rsid w:val="00F538EA"/>
    <w:rsid w:val="00F54067"/>
    <w:rsid w:val="00F540DF"/>
    <w:rsid w:val="00F545B2"/>
    <w:rsid w:val="00F5476E"/>
    <w:rsid w:val="00F54991"/>
    <w:rsid w:val="00F54C9C"/>
    <w:rsid w:val="00F54EDC"/>
    <w:rsid w:val="00F54F6C"/>
    <w:rsid w:val="00F54F88"/>
    <w:rsid w:val="00F55D3A"/>
    <w:rsid w:val="00F56EAB"/>
    <w:rsid w:val="00F56F64"/>
    <w:rsid w:val="00F56F84"/>
    <w:rsid w:val="00F570EE"/>
    <w:rsid w:val="00F571FB"/>
    <w:rsid w:val="00F5765A"/>
    <w:rsid w:val="00F576DE"/>
    <w:rsid w:val="00F60075"/>
    <w:rsid w:val="00F608EF"/>
    <w:rsid w:val="00F61189"/>
    <w:rsid w:val="00F61299"/>
    <w:rsid w:val="00F6153F"/>
    <w:rsid w:val="00F61FB5"/>
    <w:rsid w:val="00F621BB"/>
    <w:rsid w:val="00F62A8F"/>
    <w:rsid w:val="00F62D14"/>
    <w:rsid w:val="00F62DE8"/>
    <w:rsid w:val="00F632CA"/>
    <w:rsid w:val="00F63BF9"/>
    <w:rsid w:val="00F63CF6"/>
    <w:rsid w:val="00F64565"/>
    <w:rsid w:val="00F64847"/>
    <w:rsid w:val="00F64A5A"/>
    <w:rsid w:val="00F64AAD"/>
    <w:rsid w:val="00F64E2B"/>
    <w:rsid w:val="00F64E2F"/>
    <w:rsid w:val="00F64E6F"/>
    <w:rsid w:val="00F64E76"/>
    <w:rsid w:val="00F65181"/>
    <w:rsid w:val="00F651A2"/>
    <w:rsid w:val="00F65C94"/>
    <w:rsid w:val="00F65FA2"/>
    <w:rsid w:val="00F660A5"/>
    <w:rsid w:val="00F66271"/>
    <w:rsid w:val="00F6655F"/>
    <w:rsid w:val="00F6713E"/>
    <w:rsid w:val="00F673C1"/>
    <w:rsid w:val="00F675B1"/>
    <w:rsid w:val="00F67757"/>
    <w:rsid w:val="00F67CA6"/>
    <w:rsid w:val="00F67F07"/>
    <w:rsid w:val="00F702C8"/>
    <w:rsid w:val="00F708E0"/>
    <w:rsid w:val="00F71A47"/>
    <w:rsid w:val="00F71A72"/>
    <w:rsid w:val="00F71B96"/>
    <w:rsid w:val="00F71E84"/>
    <w:rsid w:val="00F72769"/>
    <w:rsid w:val="00F72879"/>
    <w:rsid w:val="00F72C6C"/>
    <w:rsid w:val="00F73012"/>
    <w:rsid w:val="00F73C11"/>
    <w:rsid w:val="00F73F15"/>
    <w:rsid w:val="00F7422E"/>
    <w:rsid w:val="00F7457D"/>
    <w:rsid w:val="00F749E7"/>
    <w:rsid w:val="00F74D8E"/>
    <w:rsid w:val="00F74DFF"/>
    <w:rsid w:val="00F757F2"/>
    <w:rsid w:val="00F766F7"/>
    <w:rsid w:val="00F76B07"/>
    <w:rsid w:val="00F76BA0"/>
    <w:rsid w:val="00F76E7F"/>
    <w:rsid w:val="00F77029"/>
    <w:rsid w:val="00F77434"/>
    <w:rsid w:val="00F77EEE"/>
    <w:rsid w:val="00F77F03"/>
    <w:rsid w:val="00F80BA0"/>
    <w:rsid w:val="00F818C2"/>
    <w:rsid w:val="00F81DCE"/>
    <w:rsid w:val="00F81FB3"/>
    <w:rsid w:val="00F82224"/>
    <w:rsid w:val="00F8241D"/>
    <w:rsid w:val="00F82B47"/>
    <w:rsid w:val="00F82E47"/>
    <w:rsid w:val="00F838E9"/>
    <w:rsid w:val="00F8390D"/>
    <w:rsid w:val="00F83F55"/>
    <w:rsid w:val="00F8402C"/>
    <w:rsid w:val="00F842D2"/>
    <w:rsid w:val="00F8430B"/>
    <w:rsid w:val="00F847E0"/>
    <w:rsid w:val="00F8494E"/>
    <w:rsid w:val="00F86253"/>
    <w:rsid w:val="00F863AA"/>
    <w:rsid w:val="00F86935"/>
    <w:rsid w:val="00F86A77"/>
    <w:rsid w:val="00F86CB9"/>
    <w:rsid w:val="00F86CDF"/>
    <w:rsid w:val="00F87091"/>
    <w:rsid w:val="00F87D8D"/>
    <w:rsid w:val="00F9000C"/>
    <w:rsid w:val="00F90632"/>
    <w:rsid w:val="00F9180C"/>
    <w:rsid w:val="00F92220"/>
    <w:rsid w:val="00F92246"/>
    <w:rsid w:val="00F92D85"/>
    <w:rsid w:val="00F93500"/>
    <w:rsid w:val="00F93CF1"/>
    <w:rsid w:val="00F941A0"/>
    <w:rsid w:val="00F94847"/>
    <w:rsid w:val="00F9504C"/>
    <w:rsid w:val="00F950B4"/>
    <w:rsid w:val="00F95149"/>
    <w:rsid w:val="00F953E8"/>
    <w:rsid w:val="00F955D5"/>
    <w:rsid w:val="00F955FB"/>
    <w:rsid w:val="00F96789"/>
    <w:rsid w:val="00F969C2"/>
    <w:rsid w:val="00F96E93"/>
    <w:rsid w:val="00F975C3"/>
    <w:rsid w:val="00F97C78"/>
    <w:rsid w:val="00F97CB5"/>
    <w:rsid w:val="00FA097B"/>
    <w:rsid w:val="00FA0DF6"/>
    <w:rsid w:val="00FA0EF2"/>
    <w:rsid w:val="00FA1131"/>
    <w:rsid w:val="00FA1571"/>
    <w:rsid w:val="00FA2B13"/>
    <w:rsid w:val="00FA2D15"/>
    <w:rsid w:val="00FA32AA"/>
    <w:rsid w:val="00FA378A"/>
    <w:rsid w:val="00FA38EA"/>
    <w:rsid w:val="00FA5037"/>
    <w:rsid w:val="00FA51E0"/>
    <w:rsid w:val="00FA5522"/>
    <w:rsid w:val="00FA5E35"/>
    <w:rsid w:val="00FA623D"/>
    <w:rsid w:val="00FA6351"/>
    <w:rsid w:val="00FA6BE7"/>
    <w:rsid w:val="00FA7C01"/>
    <w:rsid w:val="00FA7FC9"/>
    <w:rsid w:val="00FB05F8"/>
    <w:rsid w:val="00FB0658"/>
    <w:rsid w:val="00FB078D"/>
    <w:rsid w:val="00FB0B72"/>
    <w:rsid w:val="00FB1106"/>
    <w:rsid w:val="00FB12CC"/>
    <w:rsid w:val="00FB1561"/>
    <w:rsid w:val="00FB1A9B"/>
    <w:rsid w:val="00FB1C56"/>
    <w:rsid w:val="00FB1F3C"/>
    <w:rsid w:val="00FB2618"/>
    <w:rsid w:val="00FB291B"/>
    <w:rsid w:val="00FB2A16"/>
    <w:rsid w:val="00FB2A39"/>
    <w:rsid w:val="00FB2BBB"/>
    <w:rsid w:val="00FB2EA5"/>
    <w:rsid w:val="00FB3E31"/>
    <w:rsid w:val="00FB3E49"/>
    <w:rsid w:val="00FB4529"/>
    <w:rsid w:val="00FB4D9C"/>
    <w:rsid w:val="00FB5058"/>
    <w:rsid w:val="00FB509F"/>
    <w:rsid w:val="00FB6247"/>
    <w:rsid w:val="00FB6553"/>
    <w:rsid w:val="00FB65F4"/>
    <w:rsid w:val="00FB67F6"/>
    <w:rsid w:val="00FB6B5B"/>
    <w:rsid w:val="00FB6E1B"/>
    <w:rsid w:val="00FB733E"/>
    <w:rsid w:val="00FB76C4"/>
    <w:rsid w:val="00FB776A"/>
    <w:rsid w:val="00FB7AEF"/>
    <w:rsid w:val="00FC1B88"/>
    <w:rsid w:val="00FC1F49"/>
    <w:rsid w:val="00FC203C"/>
    <w:rsid w:val="00FC23DD"/>
    <w:rsid w:val="00FC2E6B"/>
    <w:rsid w:val="00FC33E5"/>
    <w:rsid w:val="00FC3889"/>
    <w:rsid w:val="00FC3BAF"/>
    <w:rsid w:val="00FC428E"/>
    <w:rsid w:val="00FC429E"/>
    <w:rsid w:val="00FC45BC"/>
    <w:rsid w:val="00FC4CFA"/>
    <w:rsid w:val="00FC513C"/>
    <w:rsid w:val="00FC5CE0"/>
    <w:rsid w:val="00FC6C03"/>
    <w:rsid w:val="00FC6CED"/>
    <w:rsid w:val="00FC77A9"/>
    <w:rsid w:val="00FC7F25"/>
    <w:rsid w:val="00FD0009"/>
    <w:rsid w:val="00FD083B"/>
    <w:rsid w:val="00FD13F1"/>
    <w:rsid w:val="00FD18FA"/>
    <w:rsid w:val="00FD1AE5"/>
    <w:rsid w:val="00FD1F99"/>
    <w:rsid w:val="00FD30CA"/>
    <w:rsid w:val="00FD32CA"/>
    <w:rsid w:val="00FD3FC3"/>
    <w:rsid w:val="00FD4008"/>
    <w:rsid w:val="00FD415B"/>
    <w:rsid w:val="00FD41A8"/>
    <w:rsid w:val="00FD49E7"/>
    <w:rsid w:val="00FD5138"/>
    <w:rsid w:val="00FD5CCA"/>
    <w:rsid w:val="00FD5F50"/>
    <w:rsid w:val="00FD6851"/>
    <w:rsid w:val="00FD6C37"/>
    <w:rsid w:val="00FD71C7"/>
    <w:rsid w:val="00FD725E"/>
    <w:rsid w:val="00FD774C"/>
    <w:rsid w:val="00FD7906"/>
    <w:rsid w:val="00FD7D48"/>
    <w:rsid w:val="00FD7D4B"/>
    <w:rsid w:val="00FE0853"/>
    <w:rsid w:val="00FE0F10"/>
    <w:rsid w:val="00FE19C5"/>
    <w:rsid w:val="00FE1A75"/>
    <w:rsid w:val="00FE1EC1"/>
    <w:rsid w:val="00FE2389"/>
    <w:rsid w:val="00FE240A"/>
    <w:rsid w:val="00FE247B"/>
    <w:rsid w:val="00FE261D"/>
    <w:rsid w:val="00FE2D9F"/>
    <w:rsid w:val="00FE3844"/>
    <w:rsid w:val="00FE3A4C"/>
    <w:rsid w:val="00FE3A5A"/>
    <w:rsid w:val="00FE3CD0"/>
    <w:rsid w:val="00FE3D35"/>
    <w:rsid w:val="00FE4D7D"/>
    <w:rsid w:val="00FE4EF8"/>
    <w:rsid w:val="00FE5176"/>
    <w:rsid w:val="00FE5219"/>
    <w:rsid w:val="00FE6014"/>
    <w:rsid w:val="00FE672F"/>
    <w:rsid w:val="00FE701B"/>
    <w:rsid w:val="00FE72D5"/>
    <w:rsid w:val="00FE77DC"/>
    <w:rsid w:val="00FE7E42"/>
    <w:rsid w:val="00FE7F60"/>
    <w:rsid w:val="00FF020C"/>
    <w:rsid w:val="00FF037C"/>
    <w:rsid w:val="00FF1569"/>
    <w:rsid w:val="00FF1902"/>
    <w:rsid w:val="00FF1976"/>
    <w:rsid w:val="00FF1BAB"/>
    <w:rsid w:val="00FF1CCA"/>
    <w:rsid w:val="00FF2599"/>
    <w:rsid w:val="00FF264D"/>
    <w:rsid w:val="00FF2822"/>
    <w:rsid w:val="00FF3224"/>
    <w:rsid w:val="00FF3A76"/>
    <w:rsid w:val="00FF3C32"/>
    <w:rsid w:val="00FF3D85"/>
    <w:rsid w:val="00FF4196"/>
    <w:rsid w:val="00FF41ED"/>
    <w:rsid w:val="00FF44D8"/>
    <w:rsid w:val="00FF4652"/>
    <w:rsid w:val="00FF5317"/>
    <w:rsid w:val="00FF586D"/>
    <w:rsid w:val="00FF59A7"/>
    <w:rsid w:val="00FF635E"/>
    <w:rsid w:val="00FF757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 fill="f" fillcolor="#f49100" strokecolor="#f49100">
      <v:fill color="#f49100" on="f"/>
      <v:stroke color="#f49100"/>
      <o:colormru v:ext="edit" colors="#f49100,#8f9286"/>
    </o:shapedefaults>
    <o:shapelayout v:ext="edit">
      <o:idmap v:ext="edit" data="2"/>
    </o:shapelayout>
  </w:shapeDefaults>
  <w:decimalSymbol w:val="."/>
  <w:listSeparator w:val=","/>
  <w14:docId w14:val="42127E33"/>
  <w15:docId w15:val="{55A2D1C7-5495-426C-9948-B78C5668D1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iPriority="99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5074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Arial" w:hAnsi="Arial"/>
      <w:sz w:val="18"/>
      <w:szCs w:val="18"/>
    </w:rPr>
  </w:style>
  <w:style w:type="paragraph" w:styleId="Heading1">
    <w:name w:val="heading 1"/>
    <w:basedOn w:val="Normal"/>
    <w:next w:val="Normal"/>
    <w:link w:val="Heading1Char"/>
    <w:qFormat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</w:rPr>
  </w:style>
  <w:style w:type="paragraph" w:styleId="Heading4">
    <w:name w:val="heading 4"/>
    <w:basedOn w:val="Normal"/>
    <w:next w:val="Normal"/>
    <w:link w:val="Heading4Char"/>
    <w:qFormat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</w:rPr>
  </w:style>
  <w:style w:type="paragraph" w:styleId="Heading5">
    <w:name w:val="heading 5"/>
    <w:basedOn w:val="Normal"/>
    <w:next w:val="Normal"/>
    <w:link w:val="Heading5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4"/>
    </w:pPr>
    <w:rPr>
      <w:rFonts w:ascii="Times New Roman" w:hAnsi="Times New Roman" w:cs="Cordi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 w:cs="Cordia New"/>
      <w:b/>
      <w:bCs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 w:cs="Cordia New"/>
      <w:sz w:val="24"/>
      <w:szCs w:val="24"/>
    </w:rPr>
  </w:style>
  <w:style w:type="paragraph" w:styleId="Heading8">
    <w:name w:val="heading 8"/>
    <w:basedOn w:val="Normal"/>
    <w:next w:val="Normal"/>
    <w:link w:val="Heading8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-108" w:right="-108"/>
      <w:jc w:val="center"/>
      <w:outlineLvl w:val="7"/>
    </w:pPr>
    <w:rPr>
      <w:rFonts w:ascii="Times New Roman" w:hAnsi="Times New Roman" w:cs="Cordia New"/>
      <w:sz w:val="24"/>
      <w:szCs w:val="24"/>
    </w:rPr>
  </w:style>
  <w:style w:type="paragraph" w:styleId="Heading9">
    <w:name w:val="heading 9"/>
    <w:basedOn w:val="Normal"/>
    <w:next w:val="Normal"/>
    <w:link w:val="Heading9Char"/>
    <w:qFormat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8"/>
    </w:pPr>
    <w:rPr>
      <w:rFonts w:ascii="Times New Roman" w:hAnsi="Times New Roman"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AAAddress">
    <w:name w:val="AA Address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 w:bidi="th-TH"/>
    </w:rPr>
  </w:style>
  <w:style w:type="character" w:customStyle="1" w:styleId="AAReference">
    <w:name w:val="AA Reference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 w:bidi="th-TH"/>
    </w:rPr>
  </w:style>
  <w:style w:type="paragraph" w:styleId="Footer">
    <w:name w:val="footer"/>
    <w:basedOn w:val="Normal"/>
    <w:link w:val="FooterChar"/>
    <w:uiPriority w:val="99"/>
    <w:pPr>
      <w:tabs>
        <w:tab w:val="center" w:pos="4536"/>
        <w:tab w:val="right" w:pos="9072"/>
      </w:tabs>
    </w:pPr>
    <w:rPr>
      <w:lang w:val="x-none" w:eastAsia="x-none"/>
    </w:rPr>
  </w:style>
  <w:style w:type="paragraph" w:styleId="Caption">
    <w:name w:val="caption"/>
    <w:basedOn w:val="Normal"/>
    <w:next w:val="Normal"/>
    <w:qFormat/>
    <w:rPr>
      <w:b/>
      <w:bCs/>
    </w:rPr>
  </w:style>
  <w:style w:type="paragraph" w:styleId="ListBullet">
    <w:name w:val="List Bullet"/>
    <w:basedOn w:val="Normal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pPr>
      <w:numPr>
        <w:numId w:val="7"/>
      </w:numPr>
      <w:tabs>
        <w:tab w:val="clear" w:pos="926"/>
        <w:tab w:val="left" w:pos="851"/>
      </w:tabs>
      <w:ind w:left="1135" w:hanging="284"/>
    </w:pPr>
  </w:style>
  <w:style w:type="paragraph" w:styleId="NormalIndent">
    <w:name w:val="Normal Indent"/>
    <w:basedOn w:val="Normal"/>
    <w:pPr>
      <w:ind w:left="284"/>
    </w:pPr>
  </w:style>
  <w:style w:type="paragraph" w:customStyle="1" w:styleId="AAFrameAddress">
    <w:name w:val="AA Frame Address"/>
    <w:basedOn w:val="Heading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semiHidden/>
    <w:pPr>
      <w:ind w:left="284" w:hanging="284"/>
    </w:pPr>
  </w:style>
  <w:style w:type="paragraph" w:styleId="Index1">
    <w:name w:val="index 1"/>
    <w:basedOn w:val="Normal"/>
    <w:next w:val="Normal"/>
    <w:autoRedefine/>
    <w:semiHidden/>
    <w:pPr>
      <w:ind w:left="284" w:hanging="284"/>
    </w:pPr>
  </w:style>
  <w:style w:type="paragraph" w:styleId="Index2">
    <w:name w:val="index 2"/>
    <w:basedOn w:val="Normal"/>
    <w:next w:val="Normal"/>
    <w:autoRedefine/>
    <w:semiHidden/>
    <w:pPr>
      <w:ind w:left="568" w:hanging="284"/>
    </w:pPr>
  </w:style>
  <w:style w:type="paragraph" w:styleId="Index3">
    <w:name w:val="index 3"/>
    <w:basedOn w:val="Normal"/>
    <w:next w:val="Normal"/>
    <w:autoRedefine/>
    <w:semiHidden/>
    <w:pPr>
      <w:ind w:left="851" w:hanging="284"/>
    </w:pPr>
  </w:style>
  <w:style w:type="paragraph" w:styleId="Index4">
    <w:name w:val="index 4"/>
    <w:basedOn w:val="Normal"/>
    <w:next w:val="Normal"/>
    <w:semiHidden/>
    <w:pPr>
      <w:ind w:left="1135" w:hanging="284"/>
    </w:pPr>
  </w:style>
  <w:style w:type="paragraph" w:styleId="Index6">
    <w:name w:val="index 6"/>
    <w:basedOn w:val="Normal"/>
    <w:next w:val="Normal"/>
    <w:semiHidden/>
    <w:pPr>
      <w:ind w:left="1702" w:hanging="284"/>
    </w:pPr>
  </w:style>
  <w:style w:type="paragraph" w:styleId="Index5">
    <w:name w:val="index 5"/>
    <w:basedOn w:val="Normal"/>
    <w:next w:val="Normal"/>
    <w:semiHidden/>
    <w:pPr>
      <w:ind w:left="1418" w:hanging="284"/>
    </w:pPr>
  </w:style>
  <w:style w:type="paragraph" w:styleId="Index7">
    <w:name w:val="index 7"/>
    <w:basedOn w:val="Normal"/>
    <w:next w:val="Normal"/>
    <w:semiHidden/>
    <w:pPr>
      <w:ind w:left="1985" w:hanging="284"/>
    </w:pPr>
  </w:style>
  <w:style w:type="paragraph" w:styleId="Index8">
    <w:name w:val="index 8"/>
    <w:basedOn w:val="Normal"/>
    <w:next w:val="Normal"/>
    <w:semiHidden/>
    <w:pPr>
      <w:ind w:left="2269" w:hanging="284"/>
    </w:pPr>
  </w:style>
  <w:style w:type="paragraph" w:styleId="Index9">
    <w:name w:val="index 9"/>
    <w:basedOn w:val="Normal"/>
    <w:next w:val="Normal"/>
    <w:semiHidden/>
    <w:pPr>
      <w:ind w:left="2552" w:hanging="284"/>
    </w:pPr>
  </w:style>
  <w:style w:type="paragraph" w:styleId="TOC2">
    <w:name w:val="toc 2"/>
    <w:basedOn w:val="Normal"/>
    <w:next w:val="Normal"/>
    <w:uiPriority w:val="3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b/>
      <w:bCs/>
    </w:rPr>
  </w:style>
  <w:style w:type="paragraph" w:styleId="TOC3">
    <w:name w:val="toc 3"/>
    <w:basedOn w:val="Normal"/>
    <w:next w:val="Normal"/>
    <w:semiHidden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pPr>
      <w:ind w:left="851"/>
    </w:pPr>
  </w:style>
  <w:style w:type="paragraph" w:styleId="TOC5">
    <w:name w:val="toc 5"/>
    <w:basedOn w:val="Normal"/>
    <w:next w:val="Normal"/>
    <w:semiHidden/>
    <w:pPr>
      <w:ind w:left="1134"/>
    </w:pPr>
  </w:style>
  <w:style w:type="paragraph" w:styleId="TOC6">
    <w:name w:val="toc 6"/>
    <w:basedOn w:val="Normal"/>
    <w:next w:val="Normal"/>
    <w:semiHidden/>
    <w:pPr>
      <w:ind w:left="1418"/>
    </w:pPr>
  </w:style>
  <w:style w:type="paragraph" w:styleId="TOC7">
    <w:name w:val="toc 7"/>
    <w:basedOn w:val="Normal"/>
    <w:next w:val="Normal"/>
    <w:uiPriority w:val="99"/>
    <w:pPr>
      <w:ind w:left="1701"/>
    </w:pPr>
  </w:style>
  <w:style w:type="paragraph" w:styleId="TOC8">
    <w:name w:val="toc 8"/>
    <w:basedOn w:val="Normal"/>
    <w:next w:val="Normal"/>
    <w:semiHidden/>
    <w:pPr>
      <w:ind w:left="1985"/>
    </w:pPr>
  </w:style>
  <w:style w:type="paragraph" w:styleId="TOC9">
    <w:name w:val="toc 9"/>
    <w:basedOn w:val="Normal"/>
    <w:next w:val="Normal"/>
    <w:semiHidden/>
    <w:pPr>
      <w:ind w:left="2268"/>
    </w:pPr>
  </w:style>
  <w:style w:type="paragraph" w:styleId="TableofFigures">
    <w:name w:val="table of figures"/>
    <w:basedOn w:val="Normal"/>
    <w:next w:val="Normal"/>
    <w:semiHidden/>
    <w:pPr>
      <w:ind w:left="567" w:hanging="567"/>
    </w:pPr>
  </w:style>
  <w:style w:type="paragraph" w:styleId="ListBullet5">
    <w:name w:val="List Bullet 5"/>
    <w:basedOn w:val="Normal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">
    <w:name w:val="Body Text"/>
    <w:aliases w:val="bt,body text,Body"/>
    <w:basedOn w:val="Normal"/>
    <w:link w:val="BodyTextChar1"/>
    <w:pPr>
      <w:spacing w:after="120"/>
    </w:pPr>
  </w:style>
  <w:style w:type="paragraph" w:styleId="BodyTextFirstIndent">
    <w:name w:val="Body Text First Indent"/>
    <w:basedOn w:val="BodyText"/>
    <w:pPr>
      <w:ind w:firstLine="284"/>
    </w:pPr>
  </w:style>
  <w:style w:type="paragraph" w:styleId="BodyTextIndent">
    <w:name w:val="Body Text Indent"/>
    <w:basedOn w:val="Normal"/>
    <w:link w:val="BodyTextIndentChar"/>
    <w:pPr>
      <w:spacing w:after="120"/>
      <w:ind w:left="283"/>
    </w:pPr>
  </w:style>
  <w:style w:type="paragraph" w:styleId="BodyTextFirstIndent2">
    <w:name w:val="Body Text First Indent 2"/>
    <w:basedOn w:val="BodyTextIndent"/>
    <w:pPr>
      <w:ind w:left="284" w:firstLine="284"/>
    </w:pPr>
  </w:style>
  <w:style w:type="character" w:styleId="Strong">
    <w:name w:val="Strong"/>
    <w:uiPriority w:val="22"/>
    <w:qFormat/>
    <w:rPr>
      <w:rFonts w:cs="Times New Roman"/>
      <w:b/>
      <w:bCs/>
      <w:lang w:bidi="th-TH"/>
    </w:rPr>
  </w:style>
  <w:style w:type="paragraph" w:customStyle="1" w:styleId="AA1stlevelbullet">
    <w:name w:val="AA 1st level bullet"/>
    <w:basedOn w:val="Normal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Pr>
      <w:rFonts w:ascii="Arial" w:hAnsi="Arial"/>
      <w:sz w:val="13"/>
      <w:szCs w:val="13"/>
      <w:lang w:bidi="th-TH"/>
    </w:rPr>
  </w:style>
  <w:style w:type="paragraph" w:customStyle="1" w:styleId="AA2ndlevelbullet">
    <w:name w:val="AA 2nd level bullet"/>
    <w:basedOn w:val="AA1stlevelbullet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uiPriority w:val="39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b/>
      <w:bCs/>
      <w:sz w:val="24"/>
      <w:szCs w:val="24"/>
    </w:rPr>
  </w:style>
  <w:style w:type="paragraph" w:customStyle="1" w:styleId="ReportHeading2">
    <w:name w:val="ReportHeading2"/>
    <w:basedOn w:val="ReportHeading1"/>
    <w:pPr>
      <w:framePr w:h="1054" w:wrap="around" w:y="5920"/>
    </w:pPr>
  </w:style>
  <w:style w:type="paragraph" w:customStyle="1" w:styleId="ReportHeading3">
    <w:name w:val="ReportHeading3"/>
    <w:basedOn w:val="ReportHeading2"/>
    <w:pPr>
      <w:framePr w:h="443" w:wrap="around" w:y="8223"/>
    </w:pPr>
  </w:style>
  <w:style w:type="paragraph" w:customStyle="1" w:styleId="a">
    <w:name w:val="¢éÍ¤ÇÒ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paragraph" w:customStyle="1" w:styleId="ParagraphNumbering">
    <w:name w:val="Paragraph Numbering"/>
    <w:basedOn w:val="Header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/>
      <w:sz w:val="30"/>
      <w:szCs w:val="30"/>
      <w:lang w:val="th-TH"/>
    </w:rPr>
  </w:style>
  <w:style w:type="paragraph" w:customStyle="1" w:styleId="a0">
    <w:name w:val="???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/>
      <w:sz w:val="30"/>
      <w:szCs w:val="30"/>
      <w:lang w:val="th-TH"/>
    </w:rPr>
  </w:style>
  <w:style w:type="character" w:styleId="PageNumber">
    <w:name w:val="page number"/>
    <w:basedOn w:val="DefaultParagraphFont"/>
  </w:style>
  <w:style w:type="paragraph" w:customStyle="1" w:styleId="a1">
    <w:name w:val="Åº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E">
    <w:name w:val="»¡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4"/>
      <w:szCs w:val="24"/>
      <w:lang w:val="th-TH"/>
    </w:rPr>
  </w:style>
  <w:style w:type="paragraph" w:customStyle="1" w:styleId="E0">
    <w:name w:val="ª×èÍºÃÔÉÑ·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SSETS">
    <w:name w:val="ASSETS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customStyle="1" w:styleId="3">
    <w:name w:val="µÒÃÒ§3ªèÍ§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customStyle="1" w:styleId="a2">
    <w:name w:val="ºÇ¡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5">
    <w:name w:val="5"/>
    <w:basedOn w:val="E"/>
    <w:pPr>
      <w:jc w:val="left"/>
    </w:pPr>
    <w:rPr>
      <w:sz w:val="10"/>
      <w:szCs w:val="10"/>
    </w:rPr>
  </w:style>
  <w:style w:type="paragraph" w:customStyle="1" w:styleId="E1">
    <w:name w:val="Å§ª×èÍ E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Book Antiqua" w:hAnsi="Book Antiqua"/>
      <w:sz w:val="22"/>
      <w:szCs w:val="22"/>
      <w:lang w:val="th-TH"/>
    </w:rPr>
  </w:style>
  <w:style w:type="paragraph" w:customStyle="1" w:styleId="10">
    <w:name w:val="10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hAnsi="Times New Roman"/>
      <w:sz w:val="20"/>
      <w:szCs w:val="20"/>
      <w:lang w:val="th-TH"/>
    </w:rPr>
  </w:style>
  <w:style w:type="paragraph" w:customStyle="1" w:styleId="a3">
    <w:name w:val="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sz w:val="28"/>
      <w:szCs w:val="28"/>
      <w:lang w:val="th-TH"/>
    </w:rPr>
  </w:style>
  <w:style w:type="paragraph" w:customStyle="1" w:styleId="30">
    <w:name w:val="?????3????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4">
    <w:name w:val="ข้อความ"/>
    <w:basedOn w:val="Normal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eastAsia="Cordia New" w:hAnsi="Book Antiqua"/>
      <w:snapToGrid w:val="0"/>
      <w:sz w:val="30"/>
      <w:szCs w:val="30"/>
      <w:lang w:val="th-TH" w:eastAsia="th-TH"/>
    </w:rPr>
  </w:style>
  <w:style w:type="paragraph" w:styleId="BodyText2">
    <w:name w:val="Body Text 2"/>
    <w:basedOn w:val="Normal"/>
    <w:link w:val="BodyText2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line="240" w:lineRule="auto"/>
      <w:jc w:val="thaiDistribute"/>
    </w:pPr>
    <w:rPr>
      <w:rFonts w:ascii="Angsana New" w:hAnsi="Angsana New"/>
      <w:sz w:val="30"/>
      <w:szCs w:val="30"/>
    </w:rPr>
  </w:style>
  <w:style w:type="paragraph" w:styleId="BodyText3">
    <w:name w:val="Body Text 3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both"/>
    </w:pPr>
    <w:rPr>
      <w:rFonts w:ascii="Angsana New" w:hAnsi="Angsana New"/>
      <w:sz w:val="30"/>
      <w:szCs w:val="30"/>
    </w:rPr>
  </w:style>
  <w:style w:type="paragraph" w:styleId="BalloonText">
    <w:name w:val="Balloon Text"/>
    <w:basedOn w:val="Normal"/>
    <w:link w:val="BalloonTextChar"/>
    <w:semiHidden/>
    <w:rPr>
      <w:rFonts w:ascii="Tahoma" w:hAnsi="Tahoma" w:cs="Tahoma"/>
      <w:sz w:val="16"/>
      <w:szCs w:val="16"/>
    </w:rPr>
  </w:style>
  <w:style w:type="paragraph" w:customStyle="1" w:styleId="AccPolicyHeading">
    <w:name w:val="Acc Policy Heading"/>
    <w:basedOn w:val="BodyText"/>
    <w:autoRedefine/>
    <w:rsid w:val="00CA749E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0"/>
        <w:tab w:val="left" w:pos="540"/>
        <w:tab w:val="left" w:pos="900"/>
      </w:tabs>
      <w:spacing w:before="120" w:line="240" w:lineRule="auto"/>
      <w:jc w:val="thaiDistribute"/>
    </w:pPr>
    <w:rPr>
      <w:rFonts w:ascii="Angsana New" w:hAnsi="Angsana New"/>
      <w:bCs/>
      <w:i/>
      <w:iCs/>
      <w:sz w:val="30"/>
      <w:szCs w:val="30"/>
    </w:rPr>
  </w:style>
  <w:style w:type="character" w:customStyle="1" w:styleId="AccPolicyHeadingChar">
    <w:name w:val="Acc Policy Heading Char"/>
    <w:rPr>
      <w:rFonts w:ascii="Angsana New" w:hAnsi="Angsana New" w:cs="Angsana New"/>
      <w:b/>
      <w:bCs/>
      <w:noProof w:val="0"/>
      <w:sz w:val="32"/>
      <w:szCs w:val="32"/>
      <w:lang w:val="en-US" w:eastAsia="en-US" w:bidi="th-TH"/>
    </w:rPr>
  </w:style>
  <w:style w:type="paragraph" w:customStyle="1" w:styleId="accpolicyheading0">
    <w:name w:val="accpolicyheading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900" w:right="387" w:hanging="540"/>
      <w:jc w:val="both"/>
    </w:pPr>
    <w:rPr>
      <w:rFonts w:ascii="Times New Roman" w:hAnsi="Times New Roman"/>
      <w:sz w:val="28"/>
      <w:szCs w:val="28"/>
    </w:rPr>
  </w:style>
  <w:style w:type="table" w:styleId="TableGrid">
    <w:name w:val="Table Grid"/>
    <w:basedOn w:val="TableNormal"/>
    <w:uiPriority w:val="59"/>
    <w:rsid w:val="0040610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/>
  </w:style>
  <w:style w:type="paragraph" w:customStyle="1" w:styleId="block">
    <w:name w:val="block"/>
    <w:aliases w:val="b"/>
    <w:basedOn w:val="BodyText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 w:cs="Times New Roman"/>
      <w:sz w:val="22"/>
      <w:szCs w:val="20"/>
      <w:lang w:val="en-GB" w:bidi="ar-SA"/>
    </w:rPr>
  </w:style>
  <w:style w:type="paragraph" w:styleId="BodyTextIndent2">
    <w:name w:val="Body Text Indent 2"/>
    <w:basedOn w:val="Normal"/>
    <w:link w:val="BodyTextIndent2Char"/>
    <w:pPr>
      <w:spacing w:after="120" w:line="480" w:lineRule="auto"/>
      <w:ind w:left="360"/>
    </w:pPr>
  </w:style>
  <w:style w:type="paragraph" w:customStyle="1" w:styleId="a5">
    <w:name w:val="ลบ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sz w:val="28"/>
      <w:szCs w:val="28"/>
      <w:lang w:val="th-TH" w:eastAsia="th-TH"/>
    </w:rPr>
  </w:style>
  <w:style w:type="paragraph" w:customStyle="1" w:styleId="acctfourfigures">
    <w:name w:val="acct four figures"/>
    <w:aliases w:val="a4,a4 + 8 pt,(Complex) + 8 pt,(Complex),Thai Distribute..."/>
    <w:basedOn w:val="Normal"/>
    <w:link w:val="acctfourfiguresChar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 w:cs="Times New Roman"/>
      <w:sz w:val="22"/>
      <w:szCs w:val="20"/>
      <w:lang w:val="en-GB" w:eastAsia="x-none" w:bidi="ar-SA"/>
    </w:rPr>
  </w:style>
  <w:style w:type="paragraph" w:customStyle="1" w:styleId="acctmergecolhdg">
    <w:name w:val="acct merge col hdg"/>
    <w:aliases w:val="mh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 w:cs="Times New Roman"/>
      <w:b/>
      <w:sz w:val="22"/>
      <w:szCs w:val="20"/>
      <w:lang w:val="en-GB" w:bidi="ar-SA"/>
    </w:rPr>
  </w:style>
  <w:style w:type="character" w:customStyle="1" w:styleId="BodyTextChar">
    <w:name w:val="Body Text Char"/>
    <w:aliases w:val="bt Char,body text Char,Body Char,Body Char Char"/>
    <w:rPr>
      <w:rFonts w:ascii="Arial" w:hAnsi="Arial" w:cs="Angsana New"/>
      <w:sz w:val="18"/>
      <w:szCs w:val="18"/>
      <w:lang w:val="en-US" w:eastAsia="en-US" w:bidi="th-TH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  <w:sz w:val="20"/>
      <w:szCs w:val="20"/>
    </w:rPr>
  </w:style>
  <w:style w:type="paragraph" w:customStyle="1" w:styleId="accttwolines">
    <w:name w:val="acct two lines"/>
    <w:aliases w:val="a2l"/>
    <w:basedOn w:val="Normal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 w:cs="Times New Roman"/>
      <w:sz w:val="22"/>
      <w:szCs w:val="20"/>
      <w:lang w:val="en-GB" w:bidi="ar-SA"/>
    </w:rPr>
  </w:style>
  <w:style w:type="paragraph" w:customStyle="1" w:styleId="Default">
    <w:name w:val="Default"/>
    <w:rsid w:val="004934C1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paragraph" w:styleId="ListParagraph">
    <w:name w:val="List Paragraph"/>
    <w:basedOn w:val="Normal"/>
    <w:link w:val="ListParagraphChar"/>
    <w:uiPriority w:val="34"/>
    <w:qFormat/>
    <w:rsid w:val="004934C1"/>
    <w:pPr>
      <w:ind w:left="720"/>
      <w:contextualSpacing/>
    </w:pPr>
    <w:rPr>
      <w:szCs w:val="22"/>
    </w:rPr>
  </w:style>
  <w:style w:type="character" w:customStyle="1" w:styleId="BodyTextChar1">
    <w:name w:val="Body Text Char1"/>
    <w:aliases w:val="bt Char1,body text Char1,Body Char1"/>
    <w:link w:val="BodyText"/>
    <w:semiHidden/>
    <w:locked/>
    <w:rsid w:val="00163CC0"/>
    <w:rPr>
      <w:rFonts w:ascii="Arial" w:hAnsi="Arial" w:cs="Angsana New"/>
      <w:sz w:val="18"/>
      <w:szCs w:val="18"/>
      <w:lang w:val="en-US" w:eastAsia="en-US" w:bidi="th-TH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A2148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5"/>
      <w:jc w:val="thaiDistribute"/>
    </w:pPr>
    <w:rPr>
      <w:rFonts w:ascii="Angsana New" w:eastAsia="Calibri" w:hAnsi="Angsana New"/>
      <w:i/>
      <w:iCs/>
      <w:sz w:val="30"/>
      <w:szCs w:val="30"/>
    </w:rPr>
  </w:style>
  <w:style w:type="character" w:customStyle="1" w:styleId="AccPolicysubheadChar">
    <w:name w:val="Acc Policy sub head Char"/>
    <w:link w:val="AccPolicysubhead"/>
    <w:rsid w:val="008A2148"/>
    <w:rPr>
      <w:rFonts w:ascii="Angsana New" w:eastAsia="Calibri" w:hAnsi="Angsana New" w:cs="Angsana New"/>
      <w:i/>
      <w:iCs/>
      <w:sz w:val="30"/>
      <w:szCs w:val="30"/>
      <w:lang w:val="en-US" w:eastAsia="en-US" w:bidi="th-TH"/>
    </w:rPr>
  </w:style>
  <w:style w:type="character" w:customStyle="1" w:styleId="Heading2Char">
    <w:name w:val="Heading 2 Char"/>
    <w:link w:val="Heading2"/>
    <w:rsid w:val="00A734D2"/>
    <w:rPr>
      <w:rFonts w:ascii="Arial" w:hAnsi="Arial"/>
      <w:b/>
      <w:bCs/>
      <w:sz w:val="18"/>
      <w:szCs w:val="18"/>
    </w:rPr>
  </w:style>
  <w:style w:type="character" w:customStyle="1" w:styleId="HeaderChar">
    <w:name w:val="Header Char"/>
    <w:link w:val="Header"/>
    <w:rsid w:val="00F30F2E"/>
    <w:rPr>
      <w:rFonts w:ascii="Arial" w:hAnsi="Arial"/>
      <w:sz w:val="18"/>
      <w:szCs w:val="18"/>
    </w:rPr>
  </w:style>
  <w:style w:type="paragraph" w:customStyle="1" w:styleId="1-Dashseparate">
    <w:name w:val="1-Dash separate"/>
    <w:basedOn w:val="BodyText"/>
    <w:link w:val="1-DashseparateChar"/>
    <w:rsid w:val="00CF4A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-108" w:right="432"/>
      <w:jc w:val="right"/>
    </w:pPr>
    <w:rPr>
      <w:rFonts w:ascii="Angsana New" w:hAnsi="Angsana New"/>
      <w:sz w:val="30"/>
      <w:szCs w:val="30"/>
    </w:rPr>
  </w:style>
  <w:style w:type="paragraph" w:customStyle="1" w:styleId="1-2NumberConsoNegative">
    <w:name w:val="1-2Number Conso Negative"/>
    <w:basedOn w:val="Normal"/>
    <w:link w:val="1-2NumberConsoNegativeChar"/>
    <w:rsid w:val="00CF4A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782"/>
        <w:tab w:val="left" w:pos="3735"/>
      </w:tabs>
      <w:ind w:left="-108" w:right="63"/>
    </w:pPr>
    <w:rPr>
      <w:rFonts w:ascii="Angsana New" w:hAnsi="Angsana New"/>
      <w:sz w:val="30"/>
      <w:szCs w:val="30"/>
      <w:lang w:val="x-none" w:eastAsia="x-none"/>
    </w:rPr>
  </w:style>
  <w:style w:type="character" w:customStyle="1" w:styleId="1-DashseparateChar">
    <w:name w:val="1-Dash separate Char"/>
    <w:link w:val="1-Dashseparate"/>
    <w:rsid w:val="00CF4A6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2-Dashconso">
    <w:name w:val="2-Dash conso"/>
    <w:basedOn w:val="BodyText"/>
    <w:link w:val="2-DashconsoChar"/>
    <w:rsid w:val="00EA33F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474"/>
      <w:jc w:val="right"/>
    </w:pPr>
    <w:rPr>
      <w:rFonts w:ascii="Angsana New" w:hAnsi="Angsana New"/>
      <w:sz w:val="30"/>
      <w:szCs w:val="30"/>
    </w:rPr>
  </w:style>
  <w:style w:type="character" w:customStyle="1" w:styleId="1-2NumberConsoNegativeChar">
    <w:name w:val="1-2Number Conso Negative Char"/>
    <w:link w:val="1-2NumberConsoNegative"/>
    <w:rsid w:val="00CF4A6D"/>
    <w:rPr>
      <w:rFonts w:ascii="Angsana New" w:hAnsi="Angsana New"/>
      <w:sz w:val="30"/>
      <w:szCs w:val="30"/>
    </w:rPr>
  </w:style>
  <w:style w:type="paragraph" w:customStyle="1" w:styleId="2-Numberconso">
    <w:name w:val="2-Number conso"/>
    <w:basedOn w:val="BodyText"/>
    <w:link w:val="2-NumberconsoChar"/>
    <w:rsid w:val="00CF4A6D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2-DashconsoChar">
    <w:name w:val="2-Dash conso Char"/>
    <w:link w:val="2-Dashconso"/>
    <w:rsid w:val="00EA33FC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1-Numberseperate">
    <w:name w:val="1-Number seperate"/>
    <w:basedOn w:val="2-Numberconso"/>
    <w:link w:val="1-NumberseperateChar"/>
    <w:rsid w:val="00EA33FC"/>
  </w:style>
  <w:style w:type="character" w:customStyle="1" w:styleId="2-NumberconsoChar">
    <w:name w:val="2-Number conso Char"/>
    <w:link w:val="2-Numberconso"/>
    <w:rsid w:val="00CF4A6D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1-negativeseperate">
    <w:name w:val="1-negative seperate"/>
    <w:basedOn w:val="1-Numberseperate"/>
    <w:link w:val="1-negativeseperateChar"/>
    <w:rsid w:val="00EA33FC"/>
    <w:pPr>
      <w:tabs>
        <w:tab w:val="decimal" w:pos="2087"/>
      </w:tabs>
    </w:pPr>
  </w:style>
  <w:style w:type="character" w:customStyle="1" w:styleId="1-NumberseperateChar">
    <w:name w:val="1-Number seperate Char"/>
    <w:link w:val="1-Numberseperate"/>
    <w:rsid w:val="00EA33FC"/>
    <w:rPr>
      <w:rFonts w:ascii="Angsana New" w:hAnsi="Angsana New"/>
      <w:sz w:val="30"/>
      <w:szCs w:val="30"/>
    </w:rPr>
  </w:style>
  <w:style w:type="paragraph" w:customStyle="1" w:styleId="1-Number">
    <w:name w:val="1-Number"/>
    <w:basedOn w:val="BodyText"/>
    <w:link w:val="1-NumberChar"/>
    <w:qFormat/>
    <w:rsid w:val="002F6CE6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735"/>
      </w:tabs>
      <w:spacing w:after="0"/>
      <w:ind w:left="34" w:right="204"/>
      <w:jc w:val="right"/>
    </w:pPr>
    <w:rPr>
      <w:rFonts w:ascii="Angsana New" w:hAnsi="Angsana New"/>
      <w:sz w:val="30"/>
      <w:szCs w:val="30"/>
    </w:rPr>
  </w:style>
  <w:style w:type="character" w:customStyle="1" w:styleId="1-negativeseperateChar">
    <w:name w:val="1-negative seperate Char"/>
    <w:link w:val="1-negativeseperate"/>
    <w:rsid w:val="00EA33FC"/>
    <w:rPr>
      <w:rFonts w:ascii="Angsana New" w:hAnsi="Angsana New"/>
      <w:sz w:val="30"/>
      <w:szCs w:val="30"/>
    </w:rPr>
  </w:style>
  <w:style w:type="paragraph" w:customStyle="1" w:styleId="2-Dash">
    <w:name w:val="2-Dash"/>
    <w:basedOn w:val="1-Dashseparate"/>
    <w:link w:val="2-DashChar"/>
    <w:qFormat/>
    <w:rsid w:val="002F6CE6"/>
    <w:pPr>
      <w:ind w:right="478"/>
    </w:pPr>
  </w:style>
  <w:style w:type="character" w:customStyle="1" w:styleId="1-NumberChar">
    <w:name w:val="1-Number Char"/>
    <w:link w:val="1-Number"/>
    <w:rsid w:val="002F6CE6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3-Negative">
    <w:name w:val="3-Negative"/>
    <w:basedOn w:val="1-negativeseperate"/>
    <w:link w:val="3-NegativeChar"/>
    <w:qFormat/>
    <w:rsid w:val="00251C99"/>
    <w:pPr>
      <w:tabs>
        <w:tab w:val="clear" w:pos="2087"/>
        <w:tab w:val="decimal" w:pos="1665"/>
      </w:tabs>
      <w:jc w:val="left"/>
    </w:pPr>
  </w:style>
  <w:style w:type="character" w:customStyle="1" w:styleId="2-DashChar">
    <w:name w:val="2-Dash Char"/>
    <w:link w:val="2-Dash"/>
    <w:rsid w:val="002F6CE6"/>
    <w:rPr>
      <w:rFonts w:ascii="Angsana New" w:hAnsi="Angsana New" w:cs="Angsana New"/>
      <w:sz w:val="30"/>
      <w:szCs w:val="30"/>
      <w:lang w:val="en-US" w:eastAsia="en-US" w:bidi="th-TH"/>
    </w:rPr>
  </w:style>
  <w:style w:type="character" w:customStyle="1" w:styleId="FooterChar">
    <w:name w:val="Footer Char"/>
    <w:link w:val="Footer"/>
    <w:uiPriority w:val="99"/>
    <w:rsid w:val="001A0474"/>
    <w:rPr>
      <w:rFonts w:ascii="Arial" w:hAnsi="Arial"/>
      <w:sz w:val="18"/>
      <w:szCs w:val="18"/>
    </w:rPr>
  </w:style>
  <w:style w:type="character" w:customStyle="1" w:styleId="3-NegativeChar">
    <w:name w:val="3-Negative Char"/>
    <w:link w:val="3-Negative"/>
    <w:rsid w:val="00251C99"/>
    <w:rPr>
      <w:rFonts w:ascii="Angsana New" w:hAnsi="Angsana New"/>
      <w:sz w:val="30"/>
      <w:szCs w:val="30"/>
    </w:rPr>
  </w:style>
  <w:style w:type="paragraph" w:customStyle="1" w:styleId="2SNumber">
    <w:name w:val="2S.Number"/>
    <w:basedOn w:val="BodyText"/>
    <w:link w:val="2SNumberChar"/>
    <w:qFormat/>
    <w:rsid w:val="00826FB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21"/>
      </w:tabs>
      <w:spacing w:after="0" w:line="240" w:lineRule="auto"/>
      <w:ind w:left="-108" w:right="-131"/>
    </w:pPr>
    <w:rPr>
      <w:rFonts w:ascii="Angsana New" w:hAnsi="Angsana New"/>
      <w:sz w:val="30"/>
      <w:szCs w:val="30"/>
    </w:rPr>
  </w:style>
  <w:style w:type="character" w:customStyle="1" w:styleId="2SNumberChar">
    <w:name w:val="2S.Number Char"/>
    <w:link w:val="2SNumber"/>
    <w:rsid w:val="00826FBA"/>
    <w:rPr>
      <w:rFonts w:ascii="Angsana New" w:hAnsi="Angsana New" w:cs="Angsana New"/>
      <w:sz w:val="30"/>
      <w:szCs w:val="30"/>
      <w:lang w:val="en-US" w:eastAsia="en-US" w:bidi="th-TH"/>
    </w:rPr>
  </w:style>
  <w:style w:type="paragraph" w:customStyle="1" w:styleId="1Number">
    <w:name w:val="1.Number"/>
    <w:basedOn w:val="acctfourfigures"/>
    <w:link w:val="1NumberChar"/>
    <w:qFormat/>
    <w:rsid w:val="00BA58E3"/>
    <w:pPr>
      <w:tabs>
        <w:tab w:val="clear" w:pos="765"/>
        <w:tab w:val="decimal" w:pos="1850"/>
      </w:tabs>
      <w:spacing w:line="240" w:lineRule="atLeast"/>
      <w:ind w:left="-79" w:right="-81"/>
    </w:pPr>
    <w:rPr>
      <w:rFonts w:ascii="Angsana New" w:hAnsi="Angsana New" w:cs="Angsana New"/>
      <w:sz w:val="30"/>
      <w:szCs w:val="30"/>
    </w:rPr>
  </w:style>
  <w:style w:type="character" w:customStyle="1" w:styleId="1NumberChar">
    <w:name w:val="1.Number Char"/>
    <w:link w:val="1Number"/>
    <w:rsid w:val="00BA58E3"/>
    <w:rPr>
      <w:rFonts w:ascii="Angsana New" w:hAnsi="Angsana New"/>
      <w:sz w:val="30"/>
      <w:szCs w:val="30"/>
      <w:lang w:val="en-GB" w:bidi="ar-SA"/>
    </w:rPr>
  </w:style>
  <w:style w:type="paragraph" w:customStyle="1" w:styleId="index">
    <w:name w:val="index"/>
    <w:aliases w:val="ix"/>
    <w:basedOn w:val="BodyText"/>
    <w:rsid w:val="00C5407B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eastAsia="Calibri" w:hAnsi="Times New Roman" w:cs="Cordia New"/>
      <w:sz w:val="22"/>
      <w:szCs w:val="20"/>
      <w:lang w:val="en-GB" w:bidi="ar-SA"/>
    </w:rPr>
  </w:style>
  <w:style w:type="character" w:customStyle="1" w:styleId="acctfourfiguresChar">
    <w:name w:val="acct four figures Char"/>
    <w:aliases w:val="a4 Char,a4 + 8 pt Char,(Complex) + 8 pt Char,(Complex) Char,Thai Distribute... Char"/>
    <w:link w:val="acctfourfigures"/>
    <w:rsid w:val="00B11DAA"/>
    <w:rPr>
      <w:rFonts w:cs="Times New Roman"/>
      <w:sz w:val="22"/>
      <w:lang w:val="en-GB" w:bidi="ar-SA"/>
    </w:rPr>
  </w:style>
  <w:style w:type="paragraph" w:customStyle="1" w:styleId="2SDash">
    <w:name w:val="2S.Dash"/>
    <w:basedOn w:val="2SNumber"/>
    <w:link w:val="2SDashChar"/>
    <w:qFormat/>
    <w:rsid w:val="00B11DAA"/>
    <w:pPr>
      <w:tabs>
        <w:tab w:val="clear" w:pos="821"/>
        <w:tab w:val="decimal" w:pos="527"/>
      </w:tabs>
    </w:pPr>
  </w:style>
  <w:style w:type="character" w:customStyle="1" w:styleId="2SDashChar">
    <w:name w:val="2S.Dash Char"/>
    <w:link w:val="2SDash"/>
    <w:rsid w:val="00B11DAA"/>
    <w:rPr>
      <w:rFonts w:ascii="Angsana New" w:hAnsi="Angsana New" w:cs="Angsana New"/>
      <w:sz w:val="30"/>
      <w:szCs w:val="30"/>
      <w:lang w:val="en-US" w:eastAsia="en-US" w:bidi="th-TH"/>
    </w:rPr>
  </w:style>
  <w:style w:type="character" w:styleId="CommentReference">
    <w:name w:val="annotation reference"/>
    <w:rsid w:val="00081941"/>
    <w:rPr>
      <w:sz w:val="16"/>
      <w:szCs w:val="16"/>
    </w:rPr>
  </w:style>
  <w:style w:type="paragraph" w:styleId="CommentText">
    <w:name w:val="annotation text"/>
    <w:basedOn w:val="Normal"/>
    <w:link w:val="CommentTextChar"/>
    <w:rsid w:val="00081941"/>
    <w:rPr>
      <w:sz w:val="20"/>
      <w:szCs w:val="25"/>
    </w:rPr>
  </w:style>
  <w:style w:type="character" w:customStyle="1" w:styleId="CommentTextChar">
    <w:name w:val="Comment Text Char"/>
    <w:link w:val="CommentText"/>
    <w:rsid w:val="00081941"/>
    <w:rPr>
      <w:rFonts w:ascii="Arial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081941"/>
    <w:rPr>
      <w:b/>
      <w:bCs/>
    </w:rPr>
  </w:style>
  <w:style w:type="character" w:customStyle="1" w:styleId="CommentSubjectChar">
    <w:name w:val="Comment Subject Char"/>
    <w:link w:val="CommentSubject"/>
    <w:rsid w:val="00081941"/>
    <w:rPr>
      <w:rFonts w:ascii="Arial" w:hAnsi="Arial"/>
      <w:b/>
      <w:bCs/>
      <w:szCs w:val="25"/>
    </w:rPr>
  </w:style>
  <w:style w:type="paragraph" w:customStyle="1" w:styleId="1Dash">
    <w:name w:val="1.Dash"/>
    <w:basedOn w:val="acctfourfigures"/>
    <w:link w:val="1DashChar"/>
    <w:qFormat/>
    <w:rsid w:val="007F18C1"/>
    <w:pPr>
      <w:tabs>
        <w:tab w:val="clear" w:pos="765"/>
        <w:tab w:val="decimal" w:pos="1535"/>
      </w:tabs>
      <w:spacing w:line="240" w:lineRule="atLeast"/>
      <w:ind w:left="-79" w:right="189"/>
    </w:pPr>
    <w:rPr>
      <w:rFonts w:ascii="Angsana New" w:hAnsi="Angsana New" w:cs="Angsana New"/>
      <w:sz w:val="30"/>
      <w:szCs w:val="30"/>
      <w:lang w:eastAsia="en-US"/>
    </w:rPr>
  </w:style>
  <w:style w:type="character" w:customStyle="1" w:styleId="1DashChar">
    <w:name w:val="1.Dash Char"/>
    <w:link w:val="1Dash"/>
    <w:rsid w:val="007F18C1"/>
    <w:rPr>
      <w:rFonts w:ascii="Angsana New" w:hAnsi="Angsana New"/>
      <w:sz w:val="30"/>
      <w:szCs w:val="30"/>
      <w:lang w:val="en-GB" w:bidi="ar-SA"/>
    </w:rPr>
  </w:style>
  <w:style w:type="paragraph" w:styleId="List">
    <w:name w:val="List"/>
    <w:basedOn w:val="Normal"/>
    <w:rsid w:val="00D4032C"/>
    <w:pPr>
      <w:ind w:left="360" w:hanging="360"/>
      <w:contextualSpacing/>
    </w:pPr>
    <w:rPr>
      <w:szCs w:val="22"/>
    </w:rPr>
  </w:style>
  <w:style w:type="paragraph" w:styleId="BodyTextIndent3">
    <w:name w:val="Body Text Indent 3"/>
    <w:basedOn w:val="Normal"/>
    <w:link w:val="BodyTextIndent3Char"/>
    <w:rsid w:val="00F8390D"/>
    <w:pPr>
      <w:spacing w:after="120"/>
      <w:ind w:left="360"/>
    </w:pPr>
    <w:rPr>
      <w:sz w:val="16"/>
      <w:szCs w:val="20"/>
    </w:rPr>
  </w:style>
  <w:style w:type="character" w:customStyle="1" w:styleId="BodyTextIndent3Char">
    <w:name w:val="Body Text Indent 3 Char"/>
    <w:link w:val="BodyTextIndent3"/>
    <w:rsid w:val="00F8390D"/>
    <w:rPr>
      <w:rFonts w:ascii="Arial" w:hAnsi="Arial"/>
      <w:sz w:val="16"/>
    </w:rPr>
  </w:style>
  <w:style w:type="table" w:styleId="Table3Deffects3">
    <w:name w:val="Table 3D effects 3"/>
    <w:basedOn w:val="TableNormal"/>
    <w:rsid w:val="00CA4783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Revision">
    <w:name w:val="Revision"/>
    <w:hidden/>
    <w:uiPriority w:val="99"/>
    <w:semiHidden/>
    <w:rsid w:val="005035FA"/>
    <w:rPr>
      <w:rFonts w:ascii="Arial" w:hAnsi="Arial"/>
      <w:sz w:val="18"/>
      <w:szCs w:val="22"/>
    </w:rPr>
  </w:style>
  <w:style w:type="character" w:customStyle="1" w:styleId="ListParagraphChar">
    <w:name w:val="List Paragraph Char"/>
    <w:link w:val="ListParagraph"/>
    <w:uiPriority w:val="34"/>
    <w:rsid w:val="00DB0F91"/>
    <w:rPr>
      <w:rFonts w:ascii="Arial" w:hAnsi="Arial"/>
      <w:sz w:val="18"/>
      <w:szCs w:val="22"/>
    </w:rPr>
  </w:style>
  <w:style w:type="character" w:styleId="Hyperlink">
    <w:name w:val="Hyperlink"/>
    <w:rsid w:val="001B3863"/>
    <w:rPr>
      <w:color w:val="0000FF"/>
      <w:u w:val="single"/>
    </w:rPr>
  </w:style>
  <w:style w:type="paragraph" w:customStyle="1" w:styleId="paragraph">
    <w:name w:val="paragraph"/>
    <w:basedOn w:val="Normal"/>
    <w:rsid w:val="00B56DEF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customStyle="1" w:styleId="Heading1Char">
    <w:name w:val="Heading 1 Char"/>
    <w:link w:val="Heading1"/>
    <w:rsid w:val="002B06DA"/>
    <w:rPr>
      <w:rFonts w:ascii="Arial" w:hAnsi="Arial"/>
      <w:b/>
      <w:bCs/>
      <w:sz w:val="18"/>
      <w:szCs w:val="18"/>
      <w:u w:val="single"/>
      <w:shd w:val="solid" w:color="FFFFFF" w:fill="FFFFFF"/>
    </w:rPr>
  </w:style>
  <w:style w:type="character" w:customStyle="1" w:styleId="Heading3Char">
    <w:name w:val="Heading 3 Char"/>
    <w:link w:val="Heading3"/>
    <w:rsid w:val="002B06DA"/>
    <w:rPr>
      <w:rFonts w:ascii="Arial" w:hAnsi="Arial"/>
      <w:i/>
      <w:iCs/>
      <w:sz w:val="18"/>
      <w:szCs w:val="18"/>
    </w:rPr>
  </w:style>
  <w:style w:type="character" w:customStyle="1" w:styleId="Heading4Char">
    <w:name w:val="Heading 4 Char"/>
    <w:link w:val="Heading4"/>
    <w:rsid w:val="002B06DA"/>
    <w:rPr>
      <w:rFonts w:ascii="Arial" w:hAnsi="Arial"/>
      <w:b/>
      <w:bCs/>
      <w:sz w:val="18"/>
      <w:szCs w:val="18"/>
    </w:rPr>
  </w:style>
  <w:style w:type="character" w:customStyle="1" w:styleId="Heading5Char">
    <w:name w:val="Heading 5 Char"/>
    <w:link w:val="Heading5"/>
    <w:rsid w:val="002B06DA"/>
    <w:rPr>
      <w:rFonts w:cs="Cordia New"/>
      <w:b/>
      <w:bCs/>
      <w:sz w:val="28"/>
      <w:szCs w:val="28"/>
    </w:rPr>
  </w:style>
  <w:style w:type="character" w:customStyle="1" w:styleId="Heading6Char">
    <w:name w:val="Heading 6 Char"/>
    <w:link w:val="Heading6"/>
    <w:rsid w:val="002B06DA"/>
    <w:rPr>
      <w:rFonts w:cs="Cordia New"/>
      <w:b/>
      <w:bCs/>
      <w:sz w:val="32"/>
      <w:szCs w:val="32"/>
    </w:rPr>
  </w:style>
  <w:style w:type="character" w:customStyle="1" w:styleId="Heading7Char">
    <w:name w:val="Heading 7 Char"/>
    <w:link w:val="Heading7"/>
    <w:rsid w:val="002B06DA"/>
    <w:rPr>
      <w:rFonts w:cs="Cordia New"/>
      <w:sz w:val="24"/>
      <w:szCs w:val="24"/>
    </w:rPr>
  </w:style>
  <w:style w:type="character" w:customStyle="1" w:styleId="Heading8Char">
    <w:name w:val="Heading 8 Char"/>
    <w:link w:val="Heading8"/>
    <w:rsid w:val="002B06DA"/>
    <w:rPr>
      <w:rFonts w:cs="Cordia New"/>
      <w:sz w:val="24"/>
      <w:szCs w:val="24"/>
    </w:rPr>
  </w:style>
  <w:style w:type="character" w:customStyle="1" w:styleId="Heading9Char">
    <w:name w:val="Heading 9 Char"/>
    <w:link w:val="Heading9"/>
    <w:rsid w:val="002B06DA"/>
    <w:rPr>
      <w:rFonts w:cs="Cordia New"/>
      <w:sz w:val="28"/>
      <w:szCs w:val="28"/>
    </w:rPr>
  </w:style>
  <w:style w:type="character" w:customStyle="1" w:styleId="BodyText2Char">
    <w:name w:val="Body Text 2 Char"/>
    <w:link w:val="BodyText2"/>
    <w:rsid w:val="002B06DA"/>
    <w:rPr>
      <w:rFonts w:ascii="Angsana New" w:hAnsi="Angsana New"/>
      <w:sz w:val="30"/>
      <w:szCs w:val="30"/>
    </w:rPr>
  </w:style>
  <w:style w:type="paragraph" w:customStyle="1" w:styleId="Char">
    <w:name w:val="Char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character" w:customStyle="1" w:styleId="BodyTextIndentChar">
    <w:name w:val="Body Text Indent Char"/>
    <w:link w:val="BodyTextIndent"/>
    <w:rsid w:val="002B06DA"/>
    <w:rPr>
      <w:rFonts w:ascii="Arial" w:hAnsi="Arial"/>
      <w:sz w:val="18"/>
      <w:szCs w:val="18"/>
    </w:rPr>
  </w:style>
  <w:style w:type="paragraph" w:customStyle="1" w:styleId="1">
    <w:name w:val="เนื้อเรื่อง1"/>
    <w:basedOn w:val="Normal"/>
    <w:rsid w:val="002B06D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240" w:lineRule="auto"/>
      <w:ind w:right="386"/>
      <w:textAlignment w:val="baseline"/>
    </w:pPr>
    <w:rPr>
      <w:rFonts w:ascii="Times New Roman" w:hAnsi="CordiaUPC" w:cs="CordiaUPC"/>
      <w:color w:val="800080"/>
      <w:sz w:val="28"/>
      <w:szCs w:val="28"/>
    </w:rPr>
  </w:style>
  <w:style w:type="paragraph" w:customStyle="1" w:styleId="Char5">
    <w:name w:val="Char5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alloonTextChar">
    <w:name w:val="Balloon Text Char"/>
    <w:link w:val="BalloonText"/>
    <w:semiHidden/>
    <w:rsid w:val="002B06DA"/>
    <w:rPr>
      <w:rFonts w:ascii="Tahoma" w:hAnsi="Tahoma" w:cs="Tahoma"/>
      <w:sz w:val="16"/>
      <w:szCs w:val="16"/>
    </w:rPr>
  </w:style>
  <w:style w:type="paragraph" w:customStyle="1" w:styleId="a6">
    <w:name w:val="อักขระ อักขระ อักขระ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/>
      <w:sz w:val="20"/>
      <w:szCs w:val="20"/>
      <w:lang w:bidi="ar-SA"/>
    </w:rPr>
  </w:style>
  <w:style w:type="paragraph" w:customStyle="1" w:styleId="Char4">
    <w:name w:val="Char4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BodyTextIndent2Char">
    <w:name w:val="Body Text Indent 2 Char"/>
    <w:link w:val="BodyTextIndent2"/>
    <w:rsid w:val="002B06DA"/>
    <w:rPr>
      <w:rFonts w:ascii="Arial" w:hAnsi="Arial"/>
      <w:sz w:val="18"/>
      <w:szCs w:val="18"/>
    </w:rPr>
  </w:style>
  <w:style w:type="paragraph" w:customStyle="1" w:styleId="CM1">
    <w:name w:val="CM1"/>
    <w:basedOn w:val="Normal"/>
    <w:next w:val="Normal"/>
    <w:uiPriority w:val="99"/>
    <w:rsid w:val="002B06D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368" w:lineRule="atLeast"/>
    </w:pPr>
    <w:rPr>
      <w:rFonts w:ascii="Calibri" w:hAnsi="Calibri" w:cs="EucrosiaUPC"/>
      <w:sz w:val="24"/>
      <w:szCs w:val="24"/>
    </w:rPr>
  </w:style>
  <w:style w:type="paragraph" w:customStyle="1" w:styleId="CM2">
    <w:name w:val="CM2"/>
    <w:basedOn w:val="Normal"/>
    <w:next w:val="Normal"/>
    <w:uiPriority w:val="99"/>
    <w:rsid w:val="002B06D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Calibri" w:hAnsi="Calibri" w:cs="EucrosiaUPC"/>
      <w:sz w:val="24"/>
      <w:szCs w:val="24"/>
    </w:rPr>
  </w:style>
  <w:style w:type="paragraph" w:customStyle="1" w:styleId="Char3">
    <w:name w:val="Char3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styleId="FollowedHyperlink">
    <w:name w:val="FollowedHyperlink"/>
    <w:rsid w:val="002B06DA"/>
    <w:rPr>
      <w:color w:val="800080"/>
      <w:u w:val="single"/>
    </w:rPr>
  </w:style>
  <w:style w:type="character" w:customStyle="1" w:styleId="UnresolvedMention1">
    <w:name w:val="Unresolved Mention1"/>
    <w:uiPriority w:val="99"/>
    <w:semiHidden/>
    <w:unhideWhenUsed/>
    <w:rsid w:val="002B06DA"/>
    <w:rPr>
      <w:color w:val="808080"/>
      <w:shd w:val="clear" w:color="auto" w:fill="E6E6E6"/>
    </w:rPr>
  </w:style>
  <w:style w:type="paragraph" w:styleId="NormalWeb">
    <w:name w:val="Normal (Web)"/>
    <w:basedOn w:val="Normal"/>
    <w:uiPriority w:val="99"/>
    <w:unhideWhenUsed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table" w:customStyle="1" w:styleId="TableGrid1">
    <w:name w:val="Table Grid1"/>
    <w:basedOn w:val="TableNormal"/>
    <w:next w:val="TableGrid"/>
    <w:uiPriority w:val="59"/>
    <w:rsid w:val="002B06DA"/>
    <w:rPr>
      <w:rFonts w:ascii="Calibri" w:eastAsia="Calibri" w:hAnsi="Calibri" w:cs="Cordia New"/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mphasis">
    <w:name w:val="Emphasis"/>
    <w:qFormat/>
    <w:rsid w:val="002B06DA"/>
    <w:rPr>
      <w:i/>
      <w:iCs/>
    </w:rPr>
  </w:style>
  <w:style w:type="table" w:customStyle="1" w:styleId="TableGrid2">
    <w:name w:val="Table Grid2"/>
    <w:basedOn w:val="TableNormal"/>
    <w:next w:val="TableGrid"/>
    <w:uiPriority w:val="59"/>
    <w:rsid w:val="002B06D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ormaltextrun">
    <w:name w:val="normaltextrun"/>
    <w:rsid w:val="002B06DA"/>
  </w:style>
  <w:style w:type="character" w:customStyle="1" w:styleId="eop">
    <w:name w:val="eop"/>
    <w:rsid w:val="002B06DA"/>
  </w:style>
  <w:style w:type="table" w:customStyle="1" w:styleId="TableGrid4">
    <w:name w:val="Table Grid4"/>
    <w:basedOn w:val="TableNormal"/>
    <w:next w:val="TableGrid"/>
    <w:uiPriority w:val="59"/>
    <w:rsid w:val="002B06D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2B06D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6">
    <w:name w:val="Table Grid6"/>
    <w:basedOn w:val="TableNormal"/>
    <w:next w:val="TableGrid"/>
    <w:uiPriority w:val="59"/>
    <w:rsid w:val="002B06DA"/>
    <w:pPr>
      <w:overflowPunct w:val="0"/>
      <w:autoSpaceDE w:val="0"/>
      <w:autoSpaceDN w:val="0"/>
      <w:adjustRightInd w:val="0"/>
      <w:textAlignment w:val="baseline"/>
    </w:pPr>
    <w:rPr>
      <w:rFonts w:ascii="Tms Rmn" w:hAnsi="Tms Rm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lainText">
    <w:name w:val="Plain Text"/>
    <w:basedOn w:val="Normal"/>
    <w:link w:val="PlainTextChar"/>
    <w:rsid w:val="002B06DA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line="240" w:lineRule="auto"/>
    </w:pPr>
    <w:rPr>
      <w:rFonts w:ascii="Times New Roman" w:hAnsi="Times New Roman"/>
      <w:sz w:val="28"/>
      <w:szCs w:val="28"/>
      <w:lang w:val="th-TH" w:eastAsia="th-TH"/>
    </w:rPr>
  </w:style>
  <w:style w:type="character" w:customStyle="1" w:styleId="PlainTextChar">
    <w:name w:val="Plain Text Char"/>
    <w:link w:val="PlainText"/>
    <w:rsid w:val="002B06DA"/>
    <w:rPr>
      <w:sz w:val="28"/>
      <w:szCs w:val="28"/>
      <w:lang w:val="th-TH" w:eastAsia="th-TH"/>
    </w:rPr>
  </w:style>
  <w:style w:type="paragraph" w:styleId="BlockText">
    <w:name w:val="Block Text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160"/>
        <w:tab w:val="left" w:pos="7200"/>
      </w:tabs>
      <w:overflowPunct w:val="0"/>
      <w:autoSpaceDE w:val="0"/>
      <w:autoSpaceDN w:val="0"/>
      <w:adjustRightInd w:val="0"/>
      <w:spacing w:before="120" w:after="120" w:line="380" w:lineRule="exact"/>
      <w:ind w:left="360" w:right="-43" w:hanging="360"/>
      <w:jc w:val="thaiDistribute"/>
      <w:textAlignment w:val="baseline"/>
    </w:pPr>
    <w:rPr>
      <w:rFonts w:ascii="Angsana New" w:hAnsi="Angsana New"/>
      <w:sz w:val="32"/>
      <w:szCs w:val="32"/>
    </w:rPr>
  </w:style>
  <w:style w:type="paragraph" w:customStyle="1" w:styleId="Char1">
    <w:name w:val="Char1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character" w:customStyle="1" w:styleId="cs-901-bold1">
    <w:name w:val="cs-901-bold1"/>
    <w:rsid w:val="002B06DA"/>
    <w:rPr>
      <w:b/>
      <w:bCs/>
    </w:rPr>
  </w:style>
  <w:style w:type="paragraph" w:customStyle="1" w:styleId="ps-020-bullet-10">
    <w:name w:val="ps-020-bullet-10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  <w:ind w:left="660" w:hanging="620"/>
    </w:pPr>
    <w:rPr>
      <w:rFonts w:ascii="Verdana" w:hAnsi="Verdana" w:cs="Times New Roman"/>
      <w:color w:val="000000"/>
      <w:sz w:val="20"/>
      <w:szCs w:val="20"/>
    </w:rPr>
  </w:style>
  <w:style w:type="paragraph" w:customStyle="1" w:styleId="ps-000-normal">
    <w:name w:val="ps-000-normal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20" w:line="240" w:lineRule="auto"/>
    </w:pPr>
    <w:rPr>
      <w:rFonts w:ascii="Verdana" w:hAnsi="Verdana" w:cs="Times New Roman"/>
      <w:color w:val="000000"/>
      <w:sz w:val="20"/>
      <w:szCs w:val="20"/>
    </w:rPr>
  </w:style>
  <w:style w:type="paragraph" w:customStyle="1" w:styleId="Char2">
    <w:name w:val="Char2"/>
    <w:basedOn w:val="Normal"/>
    <w:rsid w:val="002B06D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40" w:lineRule="exact"/>
    </w:pPr>
    <w:rPr>
      <w:rFonts w:ascii="Verdana" w:hAnsi="Verdana" w:cs="Times New Roman"/>
      <w:sz w:val="20"/>
      <w:szCs w:val="20"/>
      <w:lang w:bidi="ar-SA"/>
    </w:rPr>
  </w:style>
  <w:style w:type="paragraph" w:styleId="TOCHeading">
    <w:name w:val="TOC Heading"/>
    <w:basedOn w:val="Heading1"/>
    <w:next w:val="Normal"/>
    <w:uiPriority w:val="39"/>
    <w:unhideWhenUsed/>
    <w:qFormat/>
    <w:rsid w:val="002B06DA"/>
    <w:pPr>
      <w:keepLines/>
      <w:numPr>
        <w:numId w:val="0"/>
      </w:numPr>
      <w:shd w:val="clear" w:color="auto" w:fill="auto"/>
      <w:spacing w:before="240" w:line="259" w:lineRule="auto"/>
      <w:outlineLvl w:val="9"/>
    </w:pPr>
    <w:rPr>
      <w:rFonts w:ascii="Cambria" w:hAnsi="Cambria"/>
      <w:b w:val="0"/>
      <w:bCs w:val="0"/>
      <w:color w:val="365F91"/>
      <w:sz w:val="32"/>
      <w:szCs w:val="32"/>
      <w:u w:val="none"/>
      <w:lang w:bidi="ar-SA"/>
    </w:rPr>
  </w:style>
  <w:style w:type="character" w:styleId="UnresolvedMention">
    <w:name w:val="Unresolved Mention"/>
    <w:uiPriority w:val="99"/>
    <w:semiHidden/>
    <w:unhideWhenUsed/>
    <w:rsid w:val="002B06D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9648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2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0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17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093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86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052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46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478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475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2166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99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19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45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49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785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7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15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770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5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016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536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37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17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95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3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94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8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4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3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14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570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0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124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39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218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554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939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588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51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019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Thai%20Report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7D36B8A774EAC148A0721903A4F24FC9" ma:contentTypeVersion="10" ma:contentTypeDescription="สร้างเอกสารใหม่" ma:contentTypeScope="" ma:versionID="c0320f0dd61b23fe0b45a5ad5694f6a2">
  <xsd:schema xmlns:xsd="http://www.w3.org/2001/XMLSchema" xmlns:xs="http://www.w3.org/2001/XMLSchema" xmlns:p="http://schemas.microsoft.com/office/2006/metadata/properties" xmlns:ns2="e0774383-94f5-4582-a4df-85cca7c917b9" targetNamespace="http://schemas.microsoft.com/office/2006/metadata/properties" ma:root="true" ma:fieldsID="d4c10fabc1b271d2b8b894029dcb2e52" ns2:_="">
    <xsd:import namespace="e0774383-94f5-4582-a4df-85cca7c917b9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lcf76f155ced4ddcb4097134ff3c332f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774383-94f5-4582-a4df-85cca7c917b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13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0774383-94f5-4582-a4df-85cca7c917b9">
      <Terms xmlns="http://schemas.microsoft.com/office/infopath/2007/PartnerControls"/>
    </lcf76f155ced4ddcb4097134ff3c332f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4BF7A60-443C-4639-BE0D-80F3F12CACA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1550F2C1-9143-46DC-A41E-C1F82C880FC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0774383-94f5-4582-a4df-85cca7c917b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46183B74-5085-44D9-AC3A-CB193790E890}">
  <ds:schemaRefs>
    <ds:schemaRef ds:uri="http://schemas.microsoft.com/office/2006/metadata/properties"/>
    <ds:schemaRef ds:uri="http://schemas.microsoft.com/office/infopath/2007/PartnerControls"/>
    <ds:schemaRef ds:uri="e0774383-94f5-4582-a4df-85cca7c917b9"/>
  </ds:schemaRefs>
</ds:datastoreItem>
</file>

<file path=customXml/itemProps4.xml><?xml version="1.0" encoding="utf-8"?>
<ds:datastoreItem xmlns:ds="http://schemas.openxmlformats.org/officeDocument/2006/customXml" ds:itemID="{25ACDC5F-D0CC-4C47-9E2F-D007CA1AE48B}">
  <ds:schemaRefs>
    <ds:schemaRef ds:uri="http://schemas.openxmlformats.org/officeDocument/2006/bibliography"/>
  </ds:schemaRefs>
</ds:datastoreItem>
</file>

<file path=docProps/CustomMKOP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KProdID">
    <vt:lpwstr>ZMOutlook</vt:lpwstr>
  </property>
  <property fmtid="{D5CDD505-2E9C-101B-9397-08002B2CF9AE}" pid="3" name="SizeBefore">
    <vt:lpwstr>208791</vt:lpwstr>
  </property>
  <property fmtid="{D5CDD505-2E9C-101B-9397-08002B2CF9AE}" pid="4" name="OptimizationTime">
    <vt:lpwstr>20230223_1401</vt:lpwstr>
  </property>
</Properties>
</file>

<file path=docProps/app.xml><?xml version="1.0" encoding="utf-8"?>
<Properties xmlns="http://schemas.openxmlformats.org/officeDocument/2006/extended-properties" xmlns:vt="http://schemas.openxmlformats.org/officeDocument/2006/docPropsVTypes">
  <Template>Thai Report.dot</Template>
  <TotalTime>138</TotalTime>
  <Pages>40</Pages>
  <Words>12561</Words>
  <Characters>49654</Characters>
  <Application>Microsoft Office Word</Application>
  <DocSecurity>0</DocSecurity>
  <Lines>413</Lines>
  <Paragraphs>124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บริษัท เนชั่น มัลติมีเดีย กรุ๊ป จำกัด (มหาชน)</vt:lpstr>
    </vt:vector>
  </TitlesOfParts>
  <Company>KPMG</Company>
  <LinksUpToDate>false</LinksUpToDate>
  <CharactersWithSpaces>62091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บริษัท เนชั่น มัลติมีเดีย กรุ๊ป จำกัด (มหาชน)</dc:title>
  <dc:subject/>
  <dc:creator>AA</dc:creator>
  <cp:keywords/>
  <dc:description/>
  <cp:lastModifiedBy>Kamolwan Theeravetch</cp:lastModifiedBy>
  <cp:revision>78</cp:revision>
  <cp:lastPrinted>2023-02-21T08:27:00Z</cp:lastPrinted>
  <dcterms:created xsi:type="dcterms:W3CDTF">2023-02-17T21:44:00Z</dcterms:created>
  <dcterms:modified xsi:type="dcterms:W3CDTF">2023-02-21T08:27:00Z</dcterms:modified>
</cp:coreProperties>
</file>