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BE0B2" w14:textId="013B0E9E" w:rsidR="00030124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s/>
        </w:rPr>
      </w:pPr>
      <w:bookmarkStart w:id="0" w:name="Title"/>
    </w:p>
    <w:p w14:paraId="2217BCB2" w14:textId="77777777" w:rsidR="00030124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3AEBCB4" w14:textId="77777777" w:rsidR="00030124" w:rsidRPr="00051F21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6189F62B" w14:textId="77777777" w:rsidR="00030124" w:rsidRPr="00051F21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04B5B2FB" w14:textId="77777777" w:rsidR="00030124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99FF51D" w14:textId="77777777" w:rsidR="009E3111" w:rsidRPr="00051F21" w:rsidRDefault="009E311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8B40A4" w14:textId="77777777" w:rsidR="00030124" w:rsidRPr="00051F21" w:rsidRDefault="007E125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13B84A8" w14:textId="77777777" w:rsidR="00030124" w:rsidRPr="00D26778" w:rsidRDefault="00030124" w:rsidP="001B34C8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  <w:r w:rsidRPr="00D26778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535CF9E5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2677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0EBB05E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D9C862" w14:textId="7E4415DC" w:rsidR="00A22D25" w:rsidRPr="00D26778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81763" w:rsidRPr="00D2677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F2398" w:rsidRPr="00D2677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66692" w:rsidRPr="00D2677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925CA2" w:rsidRPr="00D26778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7F333C" w:rsidRPr="00D26778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A506C6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9E94752" w14:textId="77777777" w:rsidR="00A22D25" w:rsidRPr="00D26778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561E7F5" w14:textId="77777777" w:rsidR="00A22D25" w:rsidRPr="00D26778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2677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80C93AC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030124" w:rsidRPr="00D26778" w:rsidSect="008B0FBC">
          <w:footerReference w:type="even" r:id="rId8"/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89F618" w14:textId="77777777" w:rsidR="00BF262B" w:rsidRPr="00D26778" w:rsidRDefault="00BF26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38B2AA92" w14:textId="77777777" w:rsidR="006547D4" w:rsidRPr="00D26778" w:rsidRDefault="006547D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552F97" w14:textId="77777777" w:rsidR="006547D4" w:rsidRPr="00D26778" w:rsidRDefault="006547D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0F945C" w14:textId="77777777" w:rsidR="00AB2BA6" w:rsidRPr="00D26778" w:rsidRDefault="00AB2B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BB8BD3" w14:textId="77777777" w:rsidR="0078265A" w:rsidRPr="00D26778" w:rsidRDefault="007826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F007FB" w14:textId="77777777" w:rsidR="0078265A" w:rsidRPr="00D26778" w:rsidRDefault="007826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6ED1FF" w14:textId="77777777" w:rsidR="00AB2BA6" w:rsidRPr="00D26778" w:rsidRDefault="00AB2B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77AE4BF" w14:textId="77777777" w:rsidR="00030124" w:rsidRPr="00D26778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78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0A66DAC" w14:textId="77777777" w:rsidR="00030124" w:rsidRPr="00D26778" w:rsidRDefault="00030124" w:rsidP="001B34C8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4BCA23BE" w14:textId="77777777" w:rsidR="00443F3D" w:rsidRPr="00D26778" w:rsidRDefault="000A1E5A" w:rsidP="001B34C8">
      <w:pPr>
        <w:rPr>
          <w:b/>
          <w:bCs/>
          <w:sz w:val="28"/>
          <w:szCs w:val="28"/>
          <w:cs/>
        </w:rPr>
      </w:pPr>
      <w:r w:rsidRPr="00D2677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สมบูรณ์ แอ๊ดวานซ์ เทคโนโลยี จำกัด (มหาชน)</w:t>
      </w:r>
    </w:p>
    <w:p w14:paraId="24CA1C12" w14:textId="77777777" w:rsidR="0078265A" w:rsidRPr="00D26778" w:rsidRDefault="0078265A" w:rsidP="001B34C8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78A3B587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B77F7D3" w14:textId="5DC406CE" w:rsidR="00443F3D" w:rsidRPr="00D26778" w:rsidRDefault="00443F3D" w:rsidP="001B34C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66610" w:rsidRPr="00D26778">
        <w:rPr>
          <w:rFonts w:ascii="Angsana New" w:hAnsi="Angsana New"/>
          <w:sz w:val="30"/>
          <w:szCs w:val="30"/>
          <w:cs/>
        </w:rPr>
        <w:t>สมบูรณ์ แอ๊ดวานซ์ เทคโนโลยี จำกัด (มหาชน)</w:t>
      </w:r>
      <w:r w:rsidRPr="00D26778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666610" w:rsidRPr="00D26778">
        <w:rPr>
          <w:rFonts w:ascii="Angsana New" w:hAnsi="Angsana New"/>
          <w:sz w:val="30"/>
          <w:szCs w:val="30"/>
          <w:cs/>
        </w:rPr>
        <w:t>สมบูรณ์ แอ๊ดวานซ์ เทคโนโลยี จำกัด (มหาชน)</w:t>
      </w:r>
      <w:r w:rsidRPr="00D26778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D26778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ณ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881763" w:rsidRPr="00D26778">
        <w:rPr>
          <w:rFonts w:ascii="Angsana New" w:eastAsia="Calibri" w:hAnsi="Angsana New"/>
          <w:sz w:val="30"/>
          <w:szCs w:val="30"/>
        </w:rPr>
        <w:t>3</w:t>
      </w:r>
      <w:r w:rsidR="005F2398" w:rsidRPr="00D26778">
        <w:rPr>
          <w:rFonts w:ascii="Angsana New" w:eastAsia="Calibri" w:hAnsi="Angsana New"/>
          <w:sz w:val="30"/>
          <w:szCs w:val="30"/>
        </w:rPr>
        <w:t>1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="00925CA2" w:rsidRPr="00D26778">
        <w:rPr>
          <w:rFonts w:ascii="Angsana New" w:eastAsia="Calibri" w:hAnsi="Angsana New"/>
          <w:sz w:val="30"/>
          <w:szCs w:val="30"/>
        </w:rPr>
        <w:t>2</w:t>
      </w:r>
      <w:r w:rsidRPr="00D26778">
        <w:rPr>
          <w:rFonts w:ascii="Angsana New" w:eastAsia="Calibri" w:hAnsi="Angsana New"/>
          <w:sz w:val="30"/>
          <w:szCs w:val="30"/>
        </w:rPr>
        <w:t>5</w:t>
      </w:r>
      <w:r w:rsidR="00C01091" w:rsidRPr="00D26778">
        <w:rPr>
          <w:rFonts w:ascii="Angsana New" w:eastAsia="Calibri" w:hAnsi="Angsana New"/>
          <w:sz w:val="30"/>
          <w:szCs w:val="30"/>
        </w:rPr>
        <w:t>6</w:t>
      </w:r>
      <w:r w:rsidR="00A506C6">
        <w:rPr>
          <w:rFonts w:ascii="Angsana New" w:eastAsia="Calibri" w:hAnsi="Angsana New"/>
          <w:sz w:val="30"/>
          <w:szCs w:val="30"/>
        </w:rPr>
        <w:t>5</w:t>
      </w:r>
      <w:r w:rsidR="007E2B06"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งบ</w:t>
      </w:r>
      <w:r w:rsidRPr="00D26778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D26778">
        <w:rPr>
          <w:rFonts w:ascii="Angsana New" w:hAnsi="Angsana New" w:hint="cs"/>
          <w:sz w:val="30"/>
          <w:szCs w:val="30"/>
          <w:cs/>
        </w:rPr>
        <w:t>รวมถึง</w:t>
      </w:r>
      <w:r w:rsidRPr="00D26778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D26778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D26778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D26778">
        <w:rPr>
          <w:rFonts w:ascii="Angsana New" w:hAnsi="Angsana New"/>
          <w:sz w:val="30"/>
          <w:szCs w:val="30"/>
          <w:cs/>
        </w:rPr>
        <w:t>ญ</w:t>
      </w:r>
      <w:r w:rsidR="00343C13" w:rsidRPr="00D26778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D26778">
        <w:rPr>
          <w:rFonts w:ascii="Angsana New" w:hAnsi="Angsana New" w:hint="cs"/>
          <w:sz w:val="30"/>
          <w:szCs w:val="30"/>
          <w:cs/>
        </w:rPr>
        <w:t>ๆ</w:t>
      </w:r>
    </w:p>
    <w:p w14:paraId="046B3631" w14:textId="77777777" w:rsidR="00443F3D" w:rsidRPr="00D26778" w:rsidRDefault="00443F3D" w:rsidP="001B34C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0AB5CB" w14:textId="49812314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วันที่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="00881763" w:rsidRPr="00D26778">
        <w:rPr>
          <w:rFonts w:ascii="Angsana New" w:eastAsia="Calibri" w:hAnsi="Angsana New"/>
          <w:sz w:val="30"/>
          <w:szCs w:val="30"/>
        </w:rPr>
        <w:t>3</w:t>
      </w:r>
      <w:r w:rsidR="005F2398" w:rsidRPr="00D26778">
        <w:rPr>
          <w:rFonts w:ascii="Angsana New" w:eastAsia="Calibri" w:hAnsi="Angsana New"/>
          <w:sz w:val="30"/>
          <w:szCs w:val="30"/>
        </w:rPr>
        <w:t>1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eastAsia="Calibri" w:hAnsi="Angsana New"/>
          <w:sz w:val="30"/>
          <w:szCs w:val="30"/>
        </w:rPr>
        <w:t>2</w:t>
      </w:r>
      <w:r w:rsidR="00923171" w:rsidRPr="00D26778">
        <w:rPr>
          <w:rFonts w:ascii="Angsana New" w:eastAsia="Calibri" w:hAnsi="Angsana New"/>
          <w:sz w:val="30"/>
          <w:szCs w:val="30"/>
        </w:rPr>
        <w:t>56</w:t>
      </w:r>
      <w:r w:rsidR="00A506C6">
        <w:rPr>
          <w:rFonts w:ascii="Angsana New" w:eastAsia="Calibri" w:hAnsi="Angsana New"/>
          <w:sz w:val="30"/>
          <w:szCs w:val="30"/>
        </w:rPr>
        <w:t>5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ผลกา</w:t>
      </w:r>
      <w:r w:rsidRPr="00D26778">
        <w:rPr>
          <w:rFonts w:ascii="Angsana New" w:hAnsi="Angsana New"/>
          <w:sz w:val="30"/>
          <w:szCs w:val="30"/>
          <w:cs/>
        </w:rPr>
        <w:t>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D2677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26778">
        <w:rPr>
          <w:rFonts w:ascii="Angsana New" w:hAnsi="Angsana New"/>
          <w:sz w:val="30"/>
          <w:szCs w:val="30"/>
          <w:cs/>
        </w:rPr>
        <w:t>น</w:t>
      </w:r>
    </w:p>
    <w:p w14:paraId="55ECE4DE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7C14F45B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EF53D9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A70915C" w14:textId="769E093C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072A5" w:rsidRPr="00D26778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F97E67" w:rsidRPr="00D26778">
        <w:rPr>
          <w:rFonts w:ascii="Angsana New" w:eastAsia="Calibri" w:hAnsi="Angsana New"/>
          <w:sz w:val="30"/>
          <w:szCs w:val="30"/>
        </w:rPr>
        <w:t xml:space="preserve">                  </w:t>
      </w: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52312B">
        <w:rPr>
          <w:rFonts w:ascii="Angsana New" w:eastAsia="Calibri" w:hAnsi="Angsana New"/>
          <w:i/>
          <w:iCs/>
          <w:sz w:val="30"/>
          <w:szCs w:val="30"/>
          <w:cs/>
        </w:rPr>
        <w:t>ตรวจสอบงบการเงิน</w:t>
      </w:r>
      <w:r w:rsidRPr="0052312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2312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2312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2312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22033C" w:rsidRPr="0052312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2033C" w:rsidRPr="005231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033C" w:rsidRPr="0052312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2033C" w:rsidRPr="005231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033C" w:rsidRPr="0052312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2033C" w:rsidRPr="0052312B">
        <w:rPr>
          <w:rFonts w:asciiTheme="majorBidi" w:hAnsiTheme="majorBidi" w:cstheme="majorBidi"/>
          <w:sz w:val="30"/>
          <w:szCs w:val="30"/>
        </w:rPr>
        <w:t xml:space="preserve"> </w:t>
      </w:r>
      <w:r w:rsidR="0022033C" w:rsidRPr="0052312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2033C" w:rsidRPr="0052312B">
        <w:rPr>
          <w:rFonts w:asciiTheme="majorBidi" w:hAnsiTheme="majorBidi" w:cstheme="majorBidi"/>
          <w:sz w:val="30"/>
          <w:szCs w:val="30"/>
        </w:rPr>
        <w:t xml:space="preserve"> (</w:t>
      </w:r>
      <w:r w:rsidR="0022033C" w:rsidRPr="0052312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52312B">
        <w:rPr>
          <w:rFonts w:ascii="Angsana New" w:eastAsia="Calibri" w:hAnsi="Angsana New"/>
          <w:sz w:val="30"/>
          <w:szCs w:val="30"/>
        </w:rPr>
        <w:t xml:space="preserve"> </w:t>
      </w:r>
      <w:r w:rsidRPr="0052312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52312B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2312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52312B" w:rsidRPr="0052312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B5BBF" w:rsidRPr="00D26778">
        <w:rPr>
          <w:rFonts w:ascii="Angsana New" w:hAnsi="Angsana New"/>
          <w:sz w:val="30"/>
          <w:szCs w:val="30"/>
        </w:rPr>
        <w:br w:type="page"/>
      </w:r>
    </w:p>
    <w:p w14:paraId="42131797" w14:textId="77777777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17CE1AE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EEACAA4" w14:textId="2C589F78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234D82" w:rsidRPr="00D26778">
        <w:rPr>
          <w:rFonts w:ascii="Angsana New" w:eastAsia="Calibri" w:hAnsi="Angsana New"/>
          <w:sz w:val="30"/>
          <w:szCs w:val="30"/>
        </w:rPr>
        <w:t xml:space="preserve">                </w:t>
      </w:r>
      <w:r w:rsidRPr="00D2677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D26778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2677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26778">
        <w:rPr>
          <w:rFonts w:ascii="Angsana New" w:hAnsi="Angsana New"/>
          <w:sz w:val="30"/>
          <w:szCs w:val="30"/>
          <w:cs/>
        </w:rPr>
        <w:t>ข้าพเจ้า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26778">
        <w:rPr>
          <w:rFonts w:ascii="Angsana New" w:hAnsi="Angsana New"/>
          <w:sz w:val="30"/>
          <w:szCs w:val="30"/>
          <w:cs/>
        </w:rPr>
        <w:t>ข้าพเจ้า</w:t>
      </w:r>
      <w:r w:rsidRPr="00D2677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06CEE49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43F3D" w:rsidRPr="00D26778" w14:paraId="418CD1FD" w14:textId="77777777" w:rsidTr="00C9226A">
        <w:tc>
          <w:tcPr>
            <w:tcW w:w="9350" w:type="dxa"/>
            <w:gridSpan w:val="2"/>
            <w:shd w:val="clear" w:color="auto" w:fill="auto"/>
          </w:tcPr>
          <w:p w14:paraId="1DFE5843" w14:textId="77777777" w:rsidR="00443F3D" w:rsidRPr="00D26778" w:rsidRDefault="00F2513C" w:rsidP="001B34C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43F3D" w:rsidRPr="00D26778" w14:paraId="62E521DC" w14:textId="77777777" w:rsidTr="00C9226A">
        <w:tc>
          <w:tcPr>
            <w:tcW w:w="9350" w:type="dxa"/>
            <w:gridSpan w:val="2"/>
            <w:shd w:val="clear" w:color="auto" w:fill="auto"/>
          </w:tcPr>
          <w:p w14:paraId="5260B3F8" w14:textId="3E2184AB" w:rsidR="00443F3D" w:rsidRPr="00D26778" w:rsidRDefault="0018254B" w:rsidP="001B34C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267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อ้างอิงหมายเหตุประกอบงบการเงินข้อ </w:t>
            </w:r>
            <w:r w:rsidR="00881763" w:rsidRPr="00D267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93528"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93528" w:rsidRPr="00D267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3528"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>ช)</w:t>
            </w:r>
            <w:r w:rsidR="00F2513C" w:rsidRPr="00D267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513C" w:rsidRPr="00D267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996DC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43F3D" w:rsidRPr="00D26778" w14:paraId="5D660850" w14:textId="77777777" w:rsidTr="00C9226A">
        <w:tc>
          <w:tcPr>
            <w:tcW w:w="4675" w:type="dxa"/>
            <w:shd w:val="clear" w:color="auto" w:fill="auto"/>
          </w:tcPr>
          <w:p w14:paraId="0B50DCED" w14:textId="77777777" w:rsidR="00443F3D" w:rsidRPr="00D26778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8382812" w14:textId="77777777" w:rsidR="00443F3D" w:rsidRPr="00D26778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43F3D" w:rsidRPr="00D26778" w14:paraId="5EE9EDF0" w14:textId="77777777" w:rsidTr="00C9226A">
        <w:tc>
          <w:tcPr>
            <w:tcW w:w="4675" w:type="dxa"/>
            <w:shd w:val="clear" w:color="auto" w:fill="auto"/>
          </w:tcPr>
          <w:p w14:paraId="34855329" w14:textId="2D20A689" w:rsidR="00E4422E" w:rsidRPr="00D26778" w:rsidRDefault="00E4422E" w:rsidP="001B34C8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ของแต่ละผลิตภัณฑ์ของกลุ่มบริษัทขึ้นอยู่กับอุปสงค์ของรถยนต์แต่ละรุ่นซึ่งแตกต่างกันออกไป ความผันผวนในปริมาณการขายของบริษัทผู้ผลิตรถยนต์รวมถึงการเปลี่ยนแปลงของเทคโนโลยีในการผลิตรถยนต์แต่ละรุ่น อาจทำให้มีสินค้าคงเหลือโดยเฉพาะวัสดุสิ้นเปลือง และอะไหล่เครื่องจักรที่ไม่เคลื่อนไหวเป็นเวลานาน ซึ่ง</w:t>
            </w:r>
            <w:r w:rsidR="00B06191">
              <w:rPr>
                <w:rFonts w:ascii="Angsana New" w:hAnsi="Angsana New"/>
                <w:sz w:val="30"/>
                <w:szCs w:val="30"/>
              </w:rPr>
              <w:br/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ผู้บริหารต้องใช้ดุลยพินิจในการกำหนดนโยบายค่าเผื่อการลดมูลค่าของสินค้าคงเหลือตามแต่ละช่วงอายุของสินค้า</w:t>
            </w:r>
          </w:p>
          <w:p w14:paraId="592BC0D1" w14:textId="77777777" w:rsidR="00E4422E" w:rsidRPr="00D26778" w:rsidRDefault="00E4422E" w:rsidP="00966B87">
            <w:pPr>
              <w:rPr>
                <w:rFonts w:ascii="Angsana New" w:hAnsi="Angsana New"/>
                <w:sz w:val="30"/>
                <w:szCs w:val="30"/>
              </w:rPr>
            </w:pPr>
          </w:p>
          <w:p w14:paraId="57B5BD8E" w14:textId="7B893D4E" w:rsidR="00E4422E" w:rsidRPr="00D26778" w:rsidRDefault="00E4422E" w:rsidP="00966B8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ข้าพเจ้าได้ให้ความสนใจในเรื่องมูลค่าของสินค้าคงเหลือเนื่องจากบัญชีดังกล่าวมีนัยสำคัญ อีกทั้งค่าเผื่อการลดมูลค่าของสินค้าคงเหลือต้องใช้การประมาณการและ</w:t>
            </w:r>
            <w:r w:rsidR="00C713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ดุลยพินิจที่สำคัญของผู้บริหาร เรื่องดังกล่าวจึงเป็นเรื่องที่ข้าพเจ้าถือเป็นเรื่องสำคัญในการตรวจสอบ</w:t>
            </w:r>
          </w:p>
          <w:p w14:paraId="1C56867C" w14:textId="77777777" w:rsidR="00670D9D" w:rsidRPr="00D26778" w:rsidRDefault="00670D9D" w:rsidP="001B34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3E71FADE" w14:textId="77777777" w:rsidR="00B92371" w:rsidRPr="00D26778" w:rsidRDefault="00B92371" w:rsidP="001B34C8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ข้าพเจ้าได้ใช้วิธีการตรวจสอบ </w:t>
            </w:r>
            <w:r w:rsidR="00EC3BD8" w:rsidRPr="00D26778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4C9831DC" w14:textId="553D4F0B" w:rsidR="00E4422E" w:rsidRPr="00D26778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สอบถามผู้บริหารเพื่อให้ได้มาซึ่งความเข้าใจของนโยบายของกลุ่มบริษัทในการประมาณการค่าเผื่อการลดมูลค่าของสินค้าคงเหลือ </w:t>
            </w:r>
          </w:p>
          <w:p w14:paraId="05BDA895" w14:textId="77777777" w:rsidR="00E4422E" w:rsidRPr="00D26778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และการวิเคราะห์อัตราการหมุนเวียนของสินค้าคงเหลือ </w:t>
            </w:r>
          </w:p>
          <w:p w14:paraId="4EBBE7FA" w14:textId="77777777" w:rsidR="003471ED" w:rsidRPr="00D26778" w:rsidRDefault="003471ED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ทดสอบรายงานอายุ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ของสินค้าคงเหลือ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โดย</w:t>
            </w:r>
            <w:r w:rsidR="00C7118C" w:rsidRPr="00D26778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C7118C" w:rsidRPr="00D26778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กับเอกสารประกอบการบันทึกรายการ  เพื่อประเมิน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ว่ารายงานดังกล่าวได้จัดประเภท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ในแต่ละช่วงอายุอย่างเหมาะสม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ตลอดจน</w:t>
            </w:r>
            <w:r w:rsidR="00C7118C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ทดสอบการคำนวณค่าเผื่อการลดมูลค่าของ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สินค้าคงเหลือว่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าเป็นไปตามนโยบายของ</w:t>
            </w:r>
            <w:r w:rsidR="0020320B" w:rsidRPr="00D26778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5A26BFA2" w14:textId="01DC27A9" w:rsidR="005C584F" w:rsidRPr="00D26778" w:rsidRDefault="005C584F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</w:t>
            </w:r>
            <w:r w:rsidR="00C555AD" w:rsidRPr="00D26778">
              <w:rPr>
                <w:rFonts w:ascii="Angsana New" w:hAnsi="Angsana New" w:hint="cs"/>
                <w:sz w:val="30"/>
                <w:szCs w:val="30"/>
                <w:cs/>
              </w:rPr>
              <w:t>ข้อมูล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9A5C5F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1B92844B" w14:textId="77777777" w:rsidR="00443F3D" w:rsidRPr="00D26778" w:rsidRDefault="00443F3D" w:rsidP="001B34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F59EEF9" w14:textId="77777777" w:rsidR="00B6236C" w:rsidRPr="00D26778" w:rsidRDefault="00B6236C" w:rsidP="001B34C8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26778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3335F31F" w14:textId="77777777" w:rsidR="00443F3D" w:rsidRPr="00D26778" w:rsidRDefault="00443F3D" w:rsidP="001B34C8">
      <w:pPr>
        <w:snapToGrid w:val="0"/>
        <w:spacing w:after="120" w:line="240" w:lineRule="auto"/>
        <w:contextualSpacing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BCB5C4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D96014F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</w:t>
      </w:r>
      <w:r w:rsidRPr="00D26778">
        <w:rPr>
          <w:rFonts w:ascii="Angsana New" w:eastAsia="Calibri" w:hAnsi="Angsana New"/>
          <w:sz w:val="30"/>
          <w:szCs w:val="30"/>
          <w:cs/>
        </w:rPr>
        <w:t>รับผิดชอบต่อข้อมูลอื่น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BD1D1F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8131DE8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</w:t>
      </w:r>
      <w:r w:rsidRPr="00D26778">
        <w:rPr>
          <w:rFonts w:ascii="Angsana New" w:eastAsia="Calibri" w:hAnsi="Angsana New"/>
          <w:sz w:val="30"/>
          <w:szCs w:val="30"/>
          <w:cs/>
        </w:rPr>
        <w:t>ข้าพเจ้าต่องบการเงิน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</w:p>
    <w:p w14:paraId="306F197C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1317979" w14:textId="77777777" w:rsidR="00BF7431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color w:val="000000"/>
          <w:sz w:val="30"/>
          <w:szCs w:val="30"/>
          <w:cs/>
        </w:rPr>
        <w:t>ความรับ</w:t>
      </w:r>
      <w:r w:rsidRPr="00D26778">
        <w:rPr>
          <w:rFonts w:ascii="Angsana New" w:eastAsia="Calibri" w:hAnsi="Angsana New"/>
          <w:sz w:val="30"/>
          <w:szCs w:val="30"/>
          <w:cs/>
        </w:rPr>
        <w:t>ผิดชอบของข้าพเจ้าที่เกี่ยวเนื่องกับการตรวจสอบงบการเงิน</w:t>
      </w:r>
      <w:r w:rsidRPr="00D26778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D26778">
        <w:rPr>
          <w:rFonts w:ascii="Angsana New" w:eastAsia="Calibri" w:hAnsi="Angsana New"/>
          <w:sz w:val="30"/>
          <w:szCs w:val="30"/>
          <w:cs/>
        </w:rPr>
        <w:t>คือ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26778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26778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  <w:r w:rsidRPr="00D2677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26778">
        <w:rPr>
          <w:rFonts w:ascii="Angsana New" w:eastAsia="Calibri" w:hAnsi="Angsana New"/>
          <w:sz w:val="30"/>
          <w:szCs w:val="30"/>
        </w:rPr>
        <w:t xml:space="preserve"> </w:t>
      </w:r>
    </w:p>
    <w:p w14:paraId="520DDF1D" w14:textId="77777777" w:rsidR="005234EC" w:rsidRPr="00D26778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35324D" w14:textId="77777777" w:rsidR="005234EC" w:rsidRPr="00D26778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8D79ADA" w14:textId="77777777" w:rsidR="00443F3D" w:rsidRPr="00D26778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25C5FCE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2677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26778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CD44E08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7C26DD6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FC77EB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8914FA8" w14:textId="42EF1B94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26778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D26778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26778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26778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267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26778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9A9BF58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01E483E" w14:textId="68559142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F5752" w:rsidRPr="00D2677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D26778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26778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4C651FC" w14:textId="77777777" w:rsidR="00443F3D" w:rsidRPr="00D26778" w:rsidRDefault="00B6236C" w:rsidP="001B34C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br w:type="page"/>
      </w:r>
    </w:p>
    <w:p w14:paraId="0DB7E0A1" w14:textId="77777777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312A4C" w14:textId="77777777" w:rsidR="00443F3D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3308D17" w14:textId="5C9B8431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763B" w:rsidRPr="00D26778">
        <w:rPr>
          <w:rFonts w:ascii="Angsana New" w:eastAsia="Calibri" w:hAnsi="Angsana New"/>
          <w:sz w:val="30"/>
          <w:szCs w:val="30"/>
        </w:rPr>
        <w:t xml:space="preserve">    </w:t>
      </w:r>
      <w:r w:rsidRPr="00D26778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26778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A158E9" w14:textId="77777777" w:rsidR="00443F3D" w:rsidRPr="00D26778" w:rsidRDefault="00443F3D" w:rsidP="001B34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70DCCD44" w14:textId="77777777" w:rsidR="003862FB" w:rsidRPr="00D26778" w:rsidRDefault="00443F3D" w:rsidP="001B34C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BB95BF" w14:textId="77777777" w:rsidR="003862FB" w:rsidRPr="00D26778" w:rsidRDefault="003862FB" w:rsidP="001B34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6CBDE4" w14:textId="776D9DC3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26778">
        <w:rPr>
          <w:rFonts w:ascii="Angsana New" w:hAnsi="Angsana New"/>
          <w:sz w:val="30"/>
          <w:szCs w:val="30"/>
          <w:cs/>
        </w:rPr>
        <w:t>รวมและ</w:t>
      </w:r>
      <w:r w:rsidR="00FE763B" w:rsidRPr="00D26778">
        <w:rPr>
          <w:rFonts w:ascii="Angsana New" w:hAnsi="Angsana New"/>
          <w:sz w:val="30"/>
          <w:szCs w:val="30"/>
        </w:rPr>
        <w:t xml:space="preserve">            </w:t>
      </w:r>
      <w:r w:rsidRPr="00D26778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D26778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26778">
        <w:rPr>
          <w:rFonts w:ascii="Angsana New" w:hAnsi="Angsana New"/>
          <w:sz w:val="30"/>
          <w:szCs w:val="30"/>
          <w:cs/>
        </w:rPr>
        <w:t>ายใน</w:t>
      </w:r>
    </w:p>
    <w:p w14:paraId="0ABDB730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2677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26778">
        <w:rPr>
          <w:rFonts w:ascii="Angsana New" w:hAnsi="Angsana New"/>
          <w:sz w:val="30"/>
          <w:szCs w:val="30"/>
          <w:cs/>
        </w:rPr>
        <w:t>บริษัท</w:t>
      </w:r>
    </w:p>
    <w:p w14:paraId="2B295A85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26778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826EFD" w14:textId="77777777" w:rsidR="00281E75" w:rsidRPr="00D26778" w:rsidRDefault="00B853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07B9100B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2677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072A5" w:rsidRPr="00D2677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B072A5" w:rsidRPr="00D26778">
        <w:rPr>
          <w:rFonts w:ascii="Angsana New" w:hAnsi="Angsana New"/>
          <w:sz w:val="30"/>
          <w:szCs w:val="30"/>
          <w:cs/>
        </w:rPr>
        <w:t>ถึงการเปิดเผย</w:t>
      </w:r>
      <w:r w:rsidR="00B072A5" w:rsidRPr="00D26778">
        <w:rPr>
          <w:rFonts w:ascii="Angsana New" w:hAnsi="Angsana New" w:hint="cs"/>
          <w:sz w:val="30"/>
          <w:szCs w:val="30"/>
          <w:cs/>
        </w:rPr>
        <w:t>ข้อมูล</w:t>
      </w:r>
      <w:r w:rsidR="00B072A5" w:rsidRPr="00D26778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223832" w:rsidRPr="00D26778">
        <w:rPr>
          <w:rFonts w:ascii="Angsana New" w:hAnsi="Angsana New"/>
          <w:sz w:val="30"/>
          <w:szCs w:val="30"/>
          <w:cs/>
        </w:rPr>
        <w:t xml:space="preserve"> หรือถ้า</w:t>
      </w:r>
      <w:r w:rsidR="00B072A5" w:rsidRPr="00D26778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D26778">
        <w:rPr>
          <w:rFonts w:ascii="Angsana New" w:hAnsi="Angsana New" w:hint="cs"/>
          <w:sz w:val="30"/>
          <w:szCs w:val="30"/>
          <w:cs/>
        </w:rPr>
        <w:t>ข้อมูล</w:t>
      </w:r>
      <w:r w:rsidRPr="00D2677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26778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1A93143" w14:textId="77777777" w:rsidR="00443F3D" w:rsidRPr="00D26778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</w:t>
      </w:r>
      <w:r w:rsidR="00D45F8E" w:rsidRPr="00D26778">
        <w:rPr>
          <w:rFonts w:ascii="Angsana New" w:hAnsi="Angsana New"/>
          <w:sz w:val="30"/>
          <w:szCs w:val="30"/>
          <w:cs/>
        </w:rPr>
        <w:t>การโดยรวม รวมถึง</w:t>
      </w:r>
      <w:r w:rsidR="00B072A5" w:rsidRPr="00D26778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D26778">
        <w:rPr>
          <w:rFonts w:ascii="Angsana New" w:hAnsi="Angsana New" w:hint="cs"/>
          <w:sz w:val="30"/>
          <w:szCs w:val="30"/>
          <w:cs/>
        </w:rPr>
        <w:t>ข้อมูล</w:t>
      </w:r>
      <w:r w:rsidRPr="00D2677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B072A5" w:rsidRPr="00D26778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 w:rsidR="00B072A5" w:rsidRPr="00D26778">
        <w:rPr>
          <w:rFonts w:ascii="Angsana New" w:hAnsi="Angsana New" w:hint="cs"/>
          <w:sz w:val="30"/>
          <w:szCs w:val="30"/>
          <w:cs/>
        </w:rPr>
        <w:t>หรือไม่</w:t>
      </w:r>
    </w:p>
    <w:p w14:paraId="32D3CB2E" w14:textId="77777777" w:rsidR="00A60154" w:rsidRPr="00D26778" w:rsidRDefault="00D45F8E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ได้</w:t>
      </w:r>
      <w:r w:rsidRPr="00D26778">
        <w:rPr>
          <w:rFonts w:ascii="Angsana New" w:hAnsi="Angsana New" w:hint="cs"/>
          <w:sz w:val="30"/>
          <w:szCs w:val="30"/>
          <w:cs/>
        </w:rPr>
        <w:t>รับ</w:t>
      </w:r>
      <w:r w:rsidRPr="00D2677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D26778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D26778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67683" w14:textId="77777777" w:rsidR="00A60154" w:rsidRPr="00D26778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89D280E" w14:textId="6A01CBD0" w:rsidR="00A60154" w:rsidRPr="00D26778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072A5" w:rsidRPr="00D26778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D2677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072A5" w:rsidRPr="00D26778">
        <w:rPr>
          <w:rFonts w:ascii="Angsana New" w:eastAsia="Calibri" w:hAnsi="Angsana New" w:hint="cs"/>
          <w:sz w:val="30"/>
          <w:szCs w:val="30"/>
          <w:cs/>
        </w:rPr>
        <w:t>หาก</w:t>
      </w: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26778">
        <w:rPr>
          <w:rFonts w:ascii="Angsana New" w:hAnsi="Angsana New"/>
          <w:sz w:val="30"/>
          <w:szCs w:val="30"/>
          <w:cs/>
        </w:rPr>
        <w:t>งข้าพเจ้า</w:t>
      </w:r>
    </w:p>
    <w:p w14:paraId="601657DC" w14:textId="77777777" w:rsidR="00A60154" w:rsidRPr="00D26778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357B4C" w14:textId="72A31742" w:rsidR="00525375" w:rsidRPr="00D26778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</w:t>
      </w:r>
      <w:r w:rsidRPr="003001E9">
        <w:rPr>
          <w:rFonts w:ascii="Angsana New" w:eastAsia="Calibri" w:hAnsi="Angsana New"/>
          <w:sz w:val="30"/>
          <w:szCs w:val="30"/>
          <w:cs/>
        </w:rPr>
        <w:t>บุคคลภายนอกอาจพิจารณาว่ากระทบต่อความเป็นอิสระ</w:t>
      </w:r>
      <w:r w:rsidR="003001E9" w:rsidRPr="003001E9">
        <w:rPr>
          <w:rFonts w:ascii="Angsana New" w:eastAsia="Calibri" w:hAnsi="Angsana New" w:hint="cs"/>
          <w:sz w:val="30"/>
          <w:szCs w:val="30"/>
          <w:cs/>
        </w:rPr>
        <w:t>และ</w:t>
      </w:r>
      <w:r w:rsidR="003001E9" w:rsidRPr="003001E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</w:t>
      </w:r>
      <w:r w:rsidR="003001E9" w:rsidRPr="003001E9"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22C7ED6D" w14:textId="77777777" w:rsidR="00525375" w:rsidRPr="00D26778" w:rsidRDefault="0052537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2677C4A2" w14:textId="72FD819A" w:rsidR="00443F3D" w:rsidRPr="00D26778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E84DF7">
        <w:rPr>
          <w:rFonts w:ascii="Angsana New" w:hAnsi="Angsana New"/>
          <w:spacing w:val="2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</w:t>
      </w:r>
      <w:r w:rsidR="00D45F8E" w:rsidRPr="00E84DF7">
        <w:rPr>
          <w:rFonts w:ascii="Angsana New" w:hAnsi="Angsana New"/>
          <w:spacing w:val="2"/>
          <w:sz w:val="30"/>
          <w:szCs w:val="30"/>
          <w:cs/>
        </w:rPr>
        <w:t>รณาเรื่องต่างๆ ที่มีนัยสำคัญ</w:t>
      </w:r>
      <w:r w:rsidRPr="00E84DF7">
        <w:rPr>
          <w:rFonts w:ascii="Angsana New" w:hAnsi="Angsana New"/>
          <w:spacing w:val="2"/>
          <w:sz w:val="30"/>
          <w:szCs w:val="30"/>
          <w:cs/>
        </w:rPr>
        <w:t>ที่สุดในการตรวจสอบ</w:t>
      </w:r>
      <w:r w:rsidR="00E013B4" w:rsidRPr="00D2677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D26778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BF4D1F" w14:textId="77777777" w:rsidR="00C573D6" w:rsidRPr="00D26778" w:rsidRDefault="00C573D6" w:rsidP="001B34C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4FE9489" w14:textId="77777777" w:rsidR="00443F3D" w:rsidRPr="00D26778" w:rsidRDefault="00443F3D" w:rsidP="001B34C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952E13" w14:textId="77777777" w:rsidR="00443F3D" w:rsidRPr="00D26778" w:rsidRDefault="00443F3D" w:rsidP="001B34C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1574BC" w14:textId="77777777" w:rsidR="00E10BD7" w:rsidRPr="00D26778" w:rsidRDefault="00E10BD7" w:rsidP="001B34C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2BFE00" w14:textId="7593B2CD" w:rsidR="004A538E" w:rsidRPr="00D26778" w:rsidRDefault="004A538E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>(</w:t>
      </w:r>
      <w:r w:rsidR="00371266" w:rsidRPr="00D26778">
        <w:rPr>
          <w:rFonts w:ascii="Angsana New" w:hAnsi="Angsana New" w:hint="cs"/>
          <w:sz w:val="30"/>
          <w:szCs w:val="30"/>
          <w:cs/>
        </w:rPr>
        <w:t>ทรงชัย วงศ์พิริยาภรณ์</w:t>
      </w:r>
      <w:r w:rsidRPr="00D26778">
        <w:rPr>
          <w:rFonts w:ascii="Angsana New" w:hAnsi="Angsana New"/>
          <w:sz w:val="30"/>
          <w:szCs w:val="30"/>
        </w:rPr>
        <w:t>)</w:t>
      </w:r>
    </w:p>
    <w:p w14:paraId="7BBC3E8E" w14:textId="77777777" w:rsidR="00443F3D" w:rsidRPr="00D26778" w:rsidRDefault="00443F3D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B8D7C0" w14:textId="02704185" w:rsidR="00443F3D" w:rsidRPr="00D26778" w:rsidRDefault="004A538E" w:rsidP="001B34C8">
      <w:pPr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เลขทะเบียน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371266" w:rsidRPr="00D26778">
        <w:rPr>
          <w:rFonts w:ascii="Angsana New" w:hAnsi="Angsana New"/>
          <w:sz w:val="30"/>
          <w:szCs w:val="30"/>
        </w:rPr>
        <w:t>0996</w:t>
      </w:r>
    </w:p>
    <w:p w14:paraId="7139DEDA" w14:textId="77777777" w:rsidR="00E10BD7" w:rsidRPr="00D26778" w:rsidRDefault="00E10BD7" w:rsidP="001B34C8">
      <w:pPr>
        <w:jc w:val="thaiDistribute"/>
        <w:rPr>
          <w:rFonts w:ascii="Angsana New" w:hAnsi="Angsana New"/>
          <w:sz w:val="30"/>
          <w:szCs w:val="30"/>
        </w:rPr>
      </w:pPr>
    </w:p>
    <w:p w14:paraId="54274602" w14:textId="77777777" w:rsidR="00443F3D" w:rsidRPr="00D26778" w:rsidRDefault="00443F3D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59B77" w14:textId="77777777" w:rsidR="00443F3D" w:rsidRPr="00D26778" w:rsidRDefault="00443F3D" w:rsidP="001B34C8">
      <w:pPr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19C473" w14:textId="46B87300" w:rsidR="00030124" w:rsidRPr="00D26778" w:rsidRDefault="00B06191" w:rsidP="001B34C8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23</w:t>
      </w:r>
      <w:r w:rsidR="00C2114D">
        <w:rPr>
          <w:rFonts w:ascii="Angsana New" w:hAnsi="Angsana New"/>
          <w:sz w:val="30"/>
          <w:szCs w:val="30"/>
        </w:rPr>
        <w:t xml:space="preserve"> </w:t>
      </w:r>
      <w:r w:rsidR="00C2114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506C6">
        <w:rPr>
          <w:rFonts w:ascii="Angsana New" w:hAnsi="Angsana New"/>
          <w:sz w:val="30"/>
          <w:szCs w:val="30"/>
        </w:rPr>
        <w:t>2566</w:t>
      </w:r>
    </w:p>
    <w:sectPr w:rsidR="00030124" w:rsidRPr="00D26778" w:rsidSect="00DC63EA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6569" w14:textId="77777777" w:rsidR="00C17B13" w:rsidRDefault="00C17B13">
      <w:r>
        <w:separator/>
      </w:r>
    </w:p>
  </w:endnote>
  <w:endnote w:type="continuationSeparator" w:id="0">
    <w:p w14:paraId="5AAF3D45" w14:textId="77777777" w:rsidR="00C17B13" w:rsidRDefault="00C1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C1CA" w14:textId="7F034DB4" w:rsidR="002A5AB7" w:rsidRDefault="002A5AB7" w:rsidP="007B1484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62</w:t>
    </w:r>
    <w:r>
      <w:rPr>
        <w:rStyle w:val="PageNumber"/>
        <w:rFonts w:cs="Angsana New"/>
      </w:rPr>
      <w:fldChar w:fldCharType="end"/>
    </w:r>
  </w:p>
  <w:p w14:paraId="57563A59" w14:textId="77777777" w:rsidR="002A5AB7" w:rsidRDefault="002A5AB7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935C" w14:textId="77777777" w:rsidR="002A5AB7" w:rsidRPr="00381B5D" w:rsidRDefault="002A5AB7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6701BA4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  <w:p w14:paraId="75E16001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622D091D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74C37606" w14:textId="77777777" w:rsidR="002A5AB7" w:rsidRPr="00890558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5B90" w14:textId="77777777" w:rsidR="002A5AB7" w:rsidRPr="00381B5D" w:rsidRDefault="002A5AB7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D0C2" w14:textId="77777777" w:rsidR="00DC63EA" w:rsidRPr="00381B5D" w:rsidRDefault="00DC63EA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DDA18F" w14:textId="77777777" w:rsidR="00DC63EA" w:rsidRDefault="00DC63E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7D30B" w14:textId="77777777" w:rsidR="00C17B13" w:rsidRDefault="00C17B13">
      <w:r>
        <w:separator/>
      </w:r>
    </w:p>
  </w:footnote>
  <w:footnote w:type="continuationSeparator" w:id="0">
    <w:p w14:paraId="6383B696" w14:textId="77777777" w:rsidR="00C17B13" w:rsidRDefault="00C1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5580D" w14:textId="4A09EEB3" w:rsidR="002A5AB7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7A172410" w14:textId="64CF6E40" w:rsidR="00DC63EA" w:rsidRDefault="00DC63E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04C57195" w14:textId="25A31CEC" w:rsidR="00DC63EA" w:rsidRDefault="00DC63E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7D99619F" w14:textId="77777777" w:rsidR="00DC63EA" w:rsidRPr="006E020C" w:rsidRDefault="00DC63E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39"/>
  </w:num>
  <w:num w:numId="14">
    <w:abstractNumId w:val="23"/>
  </w:num>
  <w:num w:numId="15">
    <w:abstractNumId w:val="29"/>
  </w:num>
  <w:num w:numId="16">
    <w:abstractNumId w:val="18"/>
  </w:num>
  <w:num w:numId="17">
    <w:abstractNumId w:val="43"/>
  </w:num>
  <w:num w:numId="18">
    <w:abstractNumId w:val="26"/>
  </w:num>
  <w:num w:numId="19">
    <w:abstractNumId w:val="11"/>
  </w:num>
  <w:num w:numId="20">
    <w:abstractNumId w:val="30"/>
  </w:num>
  <w:num w:numId="21">
    <w:abstractNumId w:val="45"/>
  </w:num>
  <w:num w:numId="22">
    <w:abstractNumId w:val="34"/>
  </w:num>
  <w:num w:numId="23">
    <w:abstractNumId w:val="13"/>
  </w:num>
  <w:num w:numId="24">
    <w:abstractNumId w:val="28"/>
  </w:num>
  <w:num w:numId="25">
    <w:abstractNumId w:val="12"/>
  </w:num>
  <w:num w:numId="26">
    <w:abstractNumId w:val="36"/>
  </w:num>
  <w:num w:numId="27">
    <w:abstractNumId w:val="17"/>
  </w:num>
  <w:num w:numId="28">
    <w:abstractNumId w:val="30"/>
  </w:num>
  <w:num w:numId="29">
    <w:abstractNumId w:val="40"/>
  </w:num>
  <w:num w:numId="30">
    <w:abstractNumId w:val="31"/>
  </w:num>
  <w:num w:numId="31">
    <w:abstractNumId w:val="14"/>
  </w:num>
  <w:num w:numId="32">
    <w:abstractNumId w:val="42"/>
  </w:num>
  <w:num w:numId="33">
    <w:abstractNumId w:val="22"/>
  </w:num>
  <w:num w:numId="34">
    <w:abstractNumId w:val="46"/>
  </w:num>
  <w:num w:numId="35">
    <w:abstractNumId w:val="35"/>
  </w:num>
  <w:num w:numId="36">
    <w:abstractNumId w:val="33"/>
  </w:num>
  <w:num w:numId="37">
    <w:abstractNumId w:val="44"/>
  </w:num>
  <w:num w:numId="38">
    <w:abstractNumId w:val="25"/>
  </w:num>
  <w:num w:numId="39">
    <w:abstractNumId w:val="41"/>
  </w:num>
  <w:num w:numId="40">
    <w:abstractNumId w:val="16"/>
  </w:num>
  <w:num w:numId="41">
    <w:abstractNumId w:val="20"/>
  </w:num>
  <w:num w:numId="42">
    <w:abstractNumId w:val="10"/>
  </w:num>
  <w:num w:numId="43">
    <w:abstractNumId w:val="32"/>
  </w:num>
  <w:num w:numId="44">
    <w:abstractNumId w:val="1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8"/>
  </w:num>
  <w:num w:numId="48">
    <w:abstractNumId w:val="37"/>
  </w:num>
  <w:num w:numId="49">
    <w:abstractNumId w:val="38"/>
  </w:num>
  <w:num w:numId="5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4178"/>
    <w:rsid w:val="0000424B"/>
    <w:rsid w:val="0000482B"/>
    <w:rsid w:val="0000487E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10BE"/>
    <w:rsid w:val="0004144D"/>
    <w:rsid w:val="0004164D"/>
    <w:rsid w:val="00041CA9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A9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435"/>
    <w:rsid w:val="000936B9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7616"/>
    <w:rsid w:val="00097752"/>
    <w:rsid w:val="00097849"/>
    <w:rsid w:val="00097CFC"/>
    <w:rsid w:val="000A0632"/>
    <w:rsid w:val="000A09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716B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D36"/>
    <w:rsid w:val="000B3F07"/>
    <w:rsid w:val="000B40F8"/>
    <w:rsid w:val="000B44BE"/>
    <w:rsid w:val="000B45BB"/>
    <w:rsid w:val="000B4806"/>
    <w:rsid w:val="000B4DDC"/>
    <w:rsid w:val="000B5037"/>
    <w:rsid w:val="000B5480"/>
    <w:rsid w:val="000B549B"/>
    <w:rsid w:val="000B549D"/>
    <w:rsid w:val="000B55EC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609"/>
    <w:rsid w:val="000E6868"/>
    <w:rsid w:val="000E69AF"/>
    <w:rsid w:val="000E71D6"/>
    <w:rsid w:val="000E735E"/>
    <w:rsid w:val="000E7C8D"/>
    <w:rsid w:val="000E7CFD"/>
    <w:rsid w:val="000F0243"/>
    <w:rsid w:val="000F0331"/>
    <w:rsid w:val="000F0BA5"/>
    <w:rsid w:val="000F0E76"/>
    <w:rsid w:val="000F0EBC"/>
    <w:rsid w:val="000F0FB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C6E"/>
    <w:rsid w:val="00125D09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8DD"/>
    <w:rsid w:val="0013496F"/>
    <w:rsid w:val="00134A31"/>
    <w:rsid w:val="00134A7C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61CC"/>
    <w:rsid w:val="00146253"/>
    <w:rsid w:val="0014633F"/>
    <w:rsid w:val="00146601"/>
    <w:rsid w:val="0014664A"/>
    <w:rsid w:val="001467A3"/>
    <w:rsid w:val="00146AC9"/>
    <w:rsid w:val="00146E97"/>
    <w:rsid w:val="00147029"/>
    <w:rsid w:val="001470E0"/>
    <w:rsid w:val="00147146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7C3"/>
    <w:rsid w:val="00167B49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60D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D37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FD3"/>
    <w:rsid w:val="001E1210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D44"/>
    <w:rsid w:val="00221D93"/>
    <w:rsid w:val="00222021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A69"/>
    <w:rsid w:val="00226E9E"/>
    <w:rsid w:val="0022744F"/>
    <w:rsid w:val="00227917"/>
    <w:rsid w:val="00227925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40AB"/>
    <w:rsid w:val="002940BF"/>
    <w:rsid w:val="00294110"/>
    <w:rsid w:val="00294365"/>
    <w:rsid w:val="002945F0"/>
    <w:rsid w:val="002948D7"/>
    <w:rsid w:val="00294A28"/>
    <w:rsid w:val="00294AB6"/>
    <w:rsid w:val="00294BA7"/>
    <w:rsid w:val="00294BC5"/>
    <w:rsid w:val="00295127"/>
    <w:rsid w:val="002954AD"/>
    <w:rsid w:val="002955CD"/>
    <w:rsid w:val="0029594D"/>
    <w:rsid w:val="00295966"/>
    <w:rsid w:val="00295A18"/>
    <w:rsid w:val="00295BAC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E8B"/>
    <w:rsid w:val="002A4EB0"/>
    <w:rsid w:val="002A4F11"/>
    <w:rsid w:val="002A5049"/>
    <w:rsid w:val="002A507F"/>
    <w:rsid w:val="002A529B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CE8"/>
    <w:rsid w:val="002C2D9A"/>
    <w:rsid w:val="002C2DF4"/>
    <w:rsid w:val="002C2F29"/>
    <w:rsid w:val="002C3188"/>
    <w:rsid w:val="002C32F2"/>
    <w:rsid w:val="002C32F3"/>
    <w:rsid w:val="002C33DC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5F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82F"/>
    <w:rsid w:val="002D7908"/>
    <w:rsid w:val="002D7C69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38E"/>
    <w:rsid w:val="002F23D9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738"/>
    <w:rsid w:val="003157B0"/>
    <w:rsid w:val="00315837"/>
    <w:rsid w:val="00315974"/>
    <w:rsid w:val="00316104"/>
    <w:rsid w:val="00316190"/>
    <w:rsid w:val="00316AAE"/>
    <w:rsid w:val="00316D5F"/>
    <w:rsid w:val="00316E7A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E7E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440"/>
    <w:rsid w:val="00337985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6F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B68"/>
    <w:rsid w:val="00370DA5"/>
    <w:rsid w:val="00371266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C4D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2507"/>
    <w:rsid w:val="003835FF"/>
    <w:rsid w:val="00383985"/>
    <w:rsid w:val="00383AB5"/>
    <w:rsid w:val="00383C92"/>
    <w:rsid w:val="0038405C"/>
    <w:rsid w:val="00384649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76"/>
    <w:rsid w:val="003A2E7E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2AD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BA0"/>
    <w:rsid w:val="003B2E66"/>
    <w:rsid w:val="003B323F"/>
    <w:rsid w:val="003B35BC"/>
    <w:rsid w:val="003B3684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3ED"/>
    <w:rsid w:val="003C1A03"/>
    <w:rsid w:val="003C24BB"/>
    <w:rsid w:val="003C252B"/>
    <w:rsid w:val="003C263F"/>
    <w:rsid w:val="003C2854"/>
    <w:rsid w:val="003C3068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744"/>
    <w:rsid w:val="003D0800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1FA0"/>
    <w:rsid w:val="003E236B"/>
    <w:rsid w:val="003E2473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54A"/>
    <w:rsid w:val="003F3B9F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DA"/>
    <w:rsid w:val="00407CFE"/>
    <w:rsid w:val="00407D91"/>
    <w:rsid w:val="00407ED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90F"/>
    <w:rsid w:val="00420A93"/>
    <w:rsid w:val="00420F80"/>
    <w:rsid w:val="004215F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199"/>
    <w:rsid w:val="0043522D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377"/>
    <w:rsid w:val="0047748C"/>
    <w:rsid w:val="00477EA0"/>
    <w:rsid w:val="0048013A"/>
    <w:rsid w:val="0048031E"/>
    <w:rsid w:val="00480859"/>
    <w:rsid w:val="0048098A"/>
    <w:rsid w:val="00481AA0"/>
    <w:rsid w:val="00482178"/>
    <w:rsid w:val="00482476"/>
    <w:rsid w:val="00482C01"/>
    <w:rsid w:val="00482EBF"/>
    <w:rsid w:val="0048305E"/>
    <w:rsid w:val="0048387B"/>
    <w:rsid w:val="0048392F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517"/>
    <w:rsid w:val="00497634"/>
    <w:rsid w:val="004976A1"/>
    <w:rsid w:val="00497703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607E"/>
    <w:rsid w:val="004A6139"/>
    <w:rsid w:val="004A62F9"/>
    <w:rsid w:val="004A65E8"/>
    <w:rsid w:val="004A67FB"/>
    <w:rsid w:val="004A68C0"/>
    <w:rsid w:val="004A6A1F"/>
    <w:rsid w:val="004A6AD7"/>
    <w:rsid w:val="004A6D37"/>
    <w:rsid w:val="004A6DDA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94E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B66"/>
    <w:rsid w:val="004D6E32"/>
    <w:rsid w:val="004D75F3"/>
    <w:rsid w:val="004D7926"/>
    <w:rsid w:val="004D7954"/>
    <w:rsid w:val="004D7BD1"/>
    <w:rsid w:val="004E022C"/>
    <w:rsid w:val="004E03C1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F4E"/>
    <w:rsid w:val="004E4C20"/>
    <w:rsid w:val="004E4DEF"/>
    <w:rsid w:val="004E50C5"/>
    <w:rsid w:val="004E5154"/>
    <w:rsid w:val="004E5325"/>
    <w:rsid w:val="004E53BA"/>
    <w:rsid w:val="004E59F6"/>
    <w:rsid w:val="004E5B3E"/>
    <w:rsid w:val="004E5F37"/>
    <w:rsid w:val="004E61F1"/>
    <w:rsid w:val="004E637B"/>
    <w:rsid w:val="004E68F1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FD"/>
    <w:rsid w:val="004F2493"/>
    <w:rsid w:val="004F2785"/>
    <w:rsid w:val="004F2BDD"/>
    <w:rsid w:val="004F2C5F"/>
    <w:rsid w:val="004F2FDD"/>
    <w:rsid w:val="004F3F73"/>
    <w:rsid w:val="004F4080"/>
    <w:rsid w:val="004F425E"/>
    <w:rsid w:val="004F4514"/>
    <w:rsid w:val="004F467D"/>
    <w:rsid w:val="004F48DC"/>
    <w:rsid w:val="004F4B7C"/>
    <w:rsid w:val="004F4F35"/>
    <w:rsid w:val="004F5175"/>
    <w:rsid w:val="004F517D"/>
    <w:rsid w:val="004F530E"/>
    <w:rsid w:val="004F5454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43E"/>
    <w:rsid w:val="004F78D2"/>
    <w:rsid w:val="004F7B21"/>
    <w:rsid w:val="004F7B24"/>
    <w:rsid w:val="004F7E93"/>
    <w:rsid w:val="0050013C"/>
    <w:rsid w:val="00500267"/>
    <w:rsid w:val="005002E1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76F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1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0D3"/>
    <w:rsid w:val="005332E2"/>
    <w:rsid w:val="00533737"/>
    <w:rsid w:val="00533841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0CD"/>
    <w:rsid w:val="00542312"/>
    <w:rsid w:val="0054250E"/>
    <w:rsid w:val="00542558"/>
    <w:rsid w:val="00542809"/>
    <w:rsid w:val="0054283F"/>
    <w:rsid w:val="0054288F"/>
    <w:rsid w:val="005428AC"/>
    <w:rsid w:val="0054294B"/>
    <w:rsid w:val="005430A8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624"/>
    <w:rsid w:val="00556B5F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BCB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20BC"/>
    <w:rsid w:val="00582492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470"/>
    <w:rsid w:val="005A267D"/>
    <w:rsid w:val="005A28B4"/>
    <w:rsid w:val="005A29DC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6263"/>
    <w:rsid w:val="005D647C"/>
    <w:rsid w:val="005D66D1"/>
    <w:rsid w:val="005D705E"/>
    <w:rsid w:val="005D72EB"/>
    <w:rsid w:val="005D766B"/>
    <w:rsid w:val="005D7D27"/>
    <w:rsid w:val="005D7E11"/>
    <w:rsid w:val="005D7E5C"/>
    <w:rsid w:val="005D7EF0"/>
    <w:rsid w:val="005E0007"/>
    <w:rsid w:val="005E03EA"/>
    <w:rsid w:val="005E06EE"/>
    <w:rsid w:val="005E0838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E0"/>
    <w:rsid w:val="0061756A"/>
    <w:rsid w:val="00617872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724B"/>
    <w:rsid w:val="00627533"/>
    <w:rsid w:val="006275B8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4118"/>
    <w:rsid w:val="00644145"/>
    <w:rsid w:val="0064450C"/>
    <w:rsid w:val="0064452B"/>
    <w:rsid w:val="00644684"/>
    <w:rsid w:val="00644972"/>
    <w:rsid w:val="00644C9B"/>
    <w:rsid w:val="00644FAF"/>
    <w:rsid w:val="00645C86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2E7"/>
    <w:rsid w:val="006673A0"/>
    <w:rsid w:val="00667652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CE"/>
    <w:rsid w:val="00674520"/>
    <w:rsid w:val="006746E8"/>
    <w:rsid w:val="00675671"/>
    <w:rsid w:val="00675853"/>
    <w:rsid w:val="00675CCA"/>
    <w:rsid w:val="00675F9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3080"/>
    <w:rsid w:val="0068312D"/>
    <w:rsid w:val="006831C2"/>
    <w:rsid w:val="00683319"/>
    <w:rsid w:val="00683448"/>
    <w:rsid w:val="006837A4"/>
    <w:rsid w:val="006839EA"/>
    <w:rsid w:val="00683AEF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0AD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3113"/>
    <w:rsid w:val="006A3142"/>
    <w:rsid w:val="006A33AA"/>
    <w:rsid w:val="006A3868"/>
    <w:rsid w:val="006A3AD4"/>
    <w:rsid w:val="006A3C14"/>
    <w:rsid w:val="006A3D3D"/>
    <w:rsid w:val="006A429D"/>
    <w:rsid w:val="006A4B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016"/>
    <w:rsid w:val="006A630B"/>
    <w:rsid w:val="006A6348"/>
    <w:rsid w:val="006A6440"/>
    <w:rsid w:val="006A661F"/>
    <w:rsid w:val="006A6A8F"/>
    <w:rsid w:val="006A6ADC"/>
    <w:rsid w:val="006A6C1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841"/>
    <w:rsid w:val="006B4A29"/>
    <w:rsid w:val="006B4DA0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3F0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2340"/>
    <w:rsid w:val="007024B7"/>
    <w:rsid w:val="0070291D"/>
    <w:rsid w:val="00702CD8"/>
    <w:rsid w:val="00702ECA"/>
    <w:rsid w:val="00702F4E"/>
    <w:rsid w:val="00702F87"/>
    <w:rsid w:val="0070304E"/>
    <w:rsid w:val="00703540"/>
    <w:rsid w:val="007039C6"/>
    <w:rsid w:val="00703AE2"/>
    <w:rsid w:val="0070439F"/>
    <w:rsid w:val="0070442E"/>
    <w:rsid w:val="007046E9"/>
    <w:rsid w:val="00704C3D"/>
    <w:rsid w:val="00704D2B"/>
    <w:rsid w:val="00704DB3"/>
    <w:rsid w:val="00704E55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705"/>
    <w:rsid w:val="00722855"/>
    <w:rsid w:val="00722AF3"/>
    <w:rsid w:val="00722E94"/>
    <w:rsid w:val="00722EA0"/>
    <w:rsid w:val="00722F1C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3A8"/>
    <w:rsid w:val="007513C2"/>
    <w:rsid w:val="00751527"/>
    <w:rsid w:val="00751839"/>
    <w:rsid w:val="007518EC"/>
    <w:rsid w:val="00751932"/>
    <w:rsid w:val="00751EE1"/>
    <w:rsid w:val="0075246D"/>
    <w:rsid w:val="0075288C"/>
    <w:rsid w:val="007529E3"/>
    <w:rsid w:val="0075361E"/>
    <w:rsid w:val="00753B7D"/>
    <w:rsid w:val="00753D89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BF1"/>
    <w:rsid w:val="00756D2B"/>
    <w:rsid w:val="00756E72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F5A"/>
    <w:rsid w:val="00772B6D"/>
    <w:rsid w:val="00772E59"/>
    <w:rsid w:val="00773D8E"/>
    <w:rsid w:val="00773E18"/>
    <w:rsid w:val="00774051"/>
    <w:rsid w:val="007740C7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E08"/>
    <w:rsid w:val="007A2E64"/>
    <w:rsid w:val="007A2EF4"/>
    <w:rsid w:val="007A31CC"/>
    <w:rsid w:val="007A35B5"/>
    <w:rsid w:val="007A3752"/>
    <w:rsid w:val="007A39E8"/>
    <w:rsid w:val="007A3B11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65"/>
    <w:rsid w:val="007C5CEF"/>
    <w:rsid w:val="007C5D83"/>
    <w:rsid w:val="007C5E5C"/>
    <w:rsid w:val="007C6201"/>
    <w:rsid w:val="007C62B5"/>
    <w:rsid w:val="007C6469"/>
    <w:rsid w:val="007C68EB"/>
    <w:rsid w:val="007C69AF"/>
    <w:rsid w:val="007C6DFB"/>
    <w:rsid w:val="007C72B3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25BA"/>
    <w:rsid w:val="007D2695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4C3"/>
    <w:rsid w:val="007D452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B3"/>
    <w:rsid w:val="008001AE"/>
    <w:rsid w:val="0080026A"/>
    <w:rsid w:val="00800353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BD7"/>
    <w:rsid w:val="00811DC4"/>
    <w:rsid w:val="00811DC6"/>
    <w:rsid w:val="00811F0A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707A"/>
    <w:rsid w:val="00817548"/>
    <w:rsid w:val="008177B0"/>
    <w:rsid w:val="00817981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1F4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927"/>
    <w:rsid w:val="00865996"/>
    <w:rsid w:val="00865D72"/>
    <w:rsid w:val="00865E35"/>
    <w:rsid w:val="00865FBA"/>
    <w:rsid w:val="0086634E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8B"/>
    <w:rsid w:val="008B1A3B"/>
    <w:rsid w:val="008B1D17"/>
    <w:rsid w:val="008B2476"/>
    <w:rsid w:val="008B264E"/>
    <w:rsid w:val="008B2668"/>
    <w:rsid w:val="008B2CEA"/>
    <w:rsid w:val="008B3062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788"/>
    <w:rsid w:val="00917BC3"/>
    <w:rsid w:val="00917C1F"/>
    <w:rsid w:val="00917D61"/>
    <w:rsid w:val="00917DF7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2AB"/>
    <w:rsid w:val="00932959"/>
    <w:rsid w:val="00932BFA"/>
    <w:rsid w:val="00932E8F"/>
    <w:rsid w:val="00933007"/>
    <w:rsid w:val="009330EB"/>
    <w:rsid w:val="0093376B"/>
    <w:rsid w:val="00933A39"/>
    <w:rsid w:val="00933BC4"/>
    <w:rsid w:val="0093414A"/>
    <w:rsid w:val="009341BD"/>
    <w:rsid w:val="0093439B"/>
    <w:rsid w:val="0093496B"/>
    <w:rsid w:val="00934D68"/>
    <w:rsid w:val="00934DE1"/>
    <w:rsid w:val="00934F5E"/>
    <w:rsid w:val="00934F80"/>
    <w:rsid w:val="009351CB"/>
    <w:rsid w:val="0093544C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2BB3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B8C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2FC3"/>
    <w:rsid w:val="009633B1"/>
    <w:rsid w:val="00963661"/>
    <w:rsid w:val="00963685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CEB"/>
    <w:rsid w:val="00967D14"/>
    <w:rsid w:val="00967E78"/>
    <w:rsid w:val="0097015C"/>
    <w:rsid w:val="009701B8"/>
    <w:rsid w:val="009701FA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2011"/>
    <w:rsid w:val="009822BE"/>
    <w:rsid w:val="00982603"/>
    <w:rsid w:val="00982736"/>
    <w:rsid w:val="0098337F"/>
    <w:rsid w:val="009833EA"/>
    <w:rsid w:val="0098340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829"/>
    <w:rsid w:val="009B3D69"/>
    <w:rsid w:val="009B41A3"/>
    <w:rsid w:val="009B4625"/>
    <w:rsid w:val="009B46CE"/>
    <w:rsid w:val="009B493D"/>
    <w:rsid w:val="009B4B93"/>
    <w:rsid w:val="009B4BA3"/>
    <w:rsid w:val="009B5103"/>
    <w:rsid w:val="009B556D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002"/>
    <w:rsid w:val="009C21CD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5F2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21B"/>
    <w:rsid w:val="009F3473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8FC"/>
    <w:rsid w:val="009F4FF5"/>
    <w:rsid w:val="009F54C5"/>
    <w:rsid w:val="009F5544"/>
    <w:rsid w:val="009F5752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42E"/>
    <w:rsid w:val="00A114A1"/>
    <w:rsid w:val="00A11651"/>
    <w:rsid w:val="00A1184E"/>
    <w:rsid w:val="00A119AD"/>
    <w:rsid w:val="00A119EA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5BF"/>
    <w:rsid w:val="00A21798"/>
    <w:rsid w:val="00A217A5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E6"/>
    <w:rsid w:val="00A23E91"/>
    <w:rsid w:val="00A23F11"/>
    <w:rsid w:val="00A23F4B"/>
    <w:rsid w:val="00A24299"/>
    <w:rsid w:val="00A246E4"/>
    <w:rsid w:val="00A24C12"/>
    <w:rsid w:val="00A2549E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523"/>
    <w:rsid w:val="00A47554"/>
    <w:rsid w:val="00A4756F"/>
    <w:rsid w:val="00A47790"/>
    <w:rsid w:val="00A47C31"/>
    <w:rsid w:val="00A47CCB"/>
    <w:rsid w:val="00A502AC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73C"/>
    <w:rsid w:val="00A977C4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9C"/>
    <w:rsid w:val="00AB1BCC"/>
    <w:rsid w:val="00AB1C03"/>
    <w:rsid w:val="00AB1C8E"/>
    <w:rsid w:val="00AB1F2D"/>
    <w:rsid w:val="00AB1F6B"/>
    <w:rsid w:val="00AB215E"/>
    <w:rsid w:val="00AB24BD"/>
    <w:rsid w:val="00AB2BA6"/>
    <w:rsid w:val="00AB2F26"/>
    <w:rsid w:val="00AB30E7"/>
    <w:rsid w:val="00AB33B2"/>
    <w:rsid w:val="00AB3A3D"/>
    <w:rsid w:val="00AB4027"/>
    <w:rsid w:val="00AB40AE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BEA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21E"/>
    <w:rsid w:val="00AF7386"/>
    <w:rsid w:val="00AF7580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580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D74"/>
    <w:rsid w:val="00B25F13"/>
    <w:rsid w:val="00B2616A"/>
    <w:rsid w:val="00B26B3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538"/>
    <w:rsid w:val="00B52548"/>
    <w:rsid w:val="00B52810"/>
    <w:rsid w:val="00B52E70"/>
    <w:rsid w:val="00B533AE"/>
    <w:rsid w:val="00B535DD"/>
    <w:rsid w:val="00B535E7"/>
    <w:rsid w:val="00B53B6D"/>
    <w:rsid w:val="00B53DF3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E1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D7"/>
    <w:rsid w:val="00B9783A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571C"/>
    <w:rsid w:val="00BA5892"/>
    <w:rsid w:val="00BA5D08"/>
    <w:rsid w:val="00BA5EA6"/>
    <w:rsid w:val="00BA6740"/>
    <w:rsid w:val="00BA68C0"/>
    <w:rsid w:val="00BA6A03"/>
    <w:rsid w:val="00BA6ED3"/>
    <w:rsid w:val="00BA6EFA"/>
    <w:rsid w:val="00BA6FF6"/>
    <w:rsid w:val="00BA77D5"/>
    <w:rsid w:val="00BA79BF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EC"/>
    <w:rsid w:val="00BC2991"/>
    <w:rsid w:val="00BC2A1C"/>
    <w:rsid w:val="00BC2E35"/>
    <w:rsid w:val="00BC2EBF"/>
    <w:rsid w:val="00BC459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AA8"/>
    <w:rsid w:val="00BD3ADD"/>
    <w:rsid w:val="00BD3BD6"/>
    <w:rsid w:val="00BD3D25"/>
    <w:rsid w:val="00BD3DCB"/>
    <w:rsid w:val="00BD3EF6"/>
    <w:rsid w:val="00BD4653"/>
    <w:rsid w:val="00BD4720"/>
    <w:rsid w:val="00BD4949"/>
    <w:rsid w:val="00BD49B4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2FCC"/>
    <w:rsid w:val="00BE35B9"/>
    <w:rsid w:val="00BE366F"/>
    <w:rsid w:val="00BE40B4"/>
    <w:rsid w:val="00BE450B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9D"/>
    <w:rsid w:val="00BF7EE5"/>
    <w:rsid w:val="00BF7FD1"/>
    <w:rsid w:val="00C004EE"/>
    <w:rsid w:val="00C00BCA"/>
    <w:rsid w:val="00C00EC5"/>
    <w:rsid w:val="00C01091"/>
    <w:rsid w:val="00C01259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F"/>
    <w:rsid w:val="00C12024"/>
    <w:rsid w:val="00C12093"/>
    <w:rsid w:val="00C12827"/>
    <w:rsid w:val="00C12AB3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9AA"/>
    <w:rsid w:val="00C47DB7"/>
    <w:rsid w:val="00C47FA9"/>
    <w:rsid w:val="00C47FC4"/>
    <w:rsid w:val="00C50381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D6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760"/>
    <w:rsid w:val="00C75794"/>
    <w:rsid w:val="00C75B8E"/>
    <w:rsid w:val="00C75C1B"/>
    <w:rsid w:val="00C75C9C"/>
    <w:rsid w:val="00C75EA6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E86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6AF7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EA3"/>
    <w:rsid w:val="00CB0130"/>
    <w:rsid w:val="00CB03F5"/>
    <w:rsid w:val="00CB0673"/>
    <w:rsid w:val="00CB0726"/>
    <w:rsid w:val="00CB08D3"/>
    <w:rsid w:val="00CB09D8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17D3"/>
    <w:rsid w:val="00CE2058"/>
    <w:rsid w:val="00CE220A"/>
    <w:rsid w:val="00CE2304"/>
    <w:rsid w:val="00CE2445"/>
    <w:rsid w:val="00CE26D9"/>
    <w:rsid w:val="00CE2B0B"/>
    <w:rsid w:val="00CE3200"/>
    <w:rsid w:val="00CE34CC"/>
    <w:rsid w:val="00CE3685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29"/>
    <w:rsid w:val="00D12774"/>
    <w:rsid w:val="00D12EBF"/>
    <w:rsid w:val="00D12EEB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BFD"/>
    <w:rsid w:val="00D21EDD"/>
    <w:rsid w:val="00D21FB5"/>
    <w:rsid w:val="00D22038"/>
    <w:rsid w:val="00D22981"/>
    <w:rsid w:val="00D2304A"/>
    <w:rsid w:val="00D2315E"/>
    <w:rsid w:val="00D23A91"/>
    <w:rsid w:val="00D23CED"/>
    <w:rsid w:val="00D23EB2"/>
    <w:rsid w:val="00D23FEB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C66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434"/>
    <w:rsid w:val="00D475ED"/>
    <w:rsid w:val="00D47746"/>
    <w:rsid w:val="00D47AB6"/>
    <w:rsid w:val="00D47C51"/>
    <w:rsid w:val="00D47F7B"/>
    <w:rsid w:val="00D500AF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6EC"/>
    <w:rsid w:val="00D5675D"/>
    <w:rsid w:val="00D56DA9"/>
    <w:rsid w:val="00D56DEF"/>
    <w:rsid w:val="00D57B3B"/>
    <w:rsid w:val="00D57F99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F81"/>
    <w:rsid w:val="00D642EF"/>
    <w:rsid w:val="00D643D6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4E93"/>
    <w:rsid w:val="00D650AC"/>
    <w:rsid w:val="00D653B8"/>
    <w:rsid w:val="00D654CE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FA7"/>
    <w:rsid w:val="00D72FCD"/>
    <w:rsid w:val="00D73EB1"/>
    <w:rsid w:val="00D73EF4"/>
    <w:rsid w:val="00D740A9"/>
    <w:rsid w:val="00D74131"/>
    <w:rsid w:val="00D74579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5EB"/>
    <w:rsid w:val="00D87A19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ED6"/>
    <w:rsid w:val="00D92287"/>
    <w:rsid w:val="00D92538"/>
    <w:rsid w:val="00D92607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21B9"/>
    <w:rsid w:val="00DC23F9"/>
    <w:rsid w:val="00DC2820"/>
    <w:rsid w:val="00DC2A7E"/>
    <w:rsid w:val="00DC2AD7"/>
    <w:rsid w:val="00DC2D9D"/>
    <w:rsid w:val="00DC2FE1"/>
    <w:rsid w:val="00DC3030"/>
    <w:rsid w:val="00DC3371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61CC"/>
    <w:rsid w:val="00DC62E3"/>
    <w:rsid w:val="00DC63EA"/>
    <w:rsid w:val="00DC65F7"/>
    <w:rsid w:val="00DC66FD"/>
    <w:rsid w:val="00DC72FA"/>
    <w:rsid w:val="00DC7347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CAB"/>
    <w:rsid w:val="00DD3D43"/>
    <w:rsid w:val="00DD469D"/>
    <w:rsid w:val="00DD4C69"/>
    <w:rsid w:val="00DD4F02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5E1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5F7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6CD1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0E2"/>
    <w:rsid w:val="00E0681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6E4"/>
    <w:rsid w:val="00E219C7"/>
    <w:rsid w:val="00E21B73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330"/>
    <w:rsid w:val="00E31375"/>
    <w:rsid w:val="00E3137D"/>
    <w:rsid w:val="00E313A2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EE7"/>
    <w:rsid w:val="00E505F5"/>
    <w:rsid w:val="00E5061E"/>
    <w:rsid w:val="00E50754"/>
    <w:rsid w:val="00E5083A"/>
    <w:rsid w:val="00E50A2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2BD"/>
    <w:rsid w:val="00E7734E"/>
    <w:rsid w:val="00E77435"/>
    <w:rsid w:val="00E7755C"/>
    <w:rsid w:val="00E7757A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A41"/>
    <w:rsid w:val="00E94C84"/>
    <w:rsid w:val="00E94CF6"/>
    <w:rsid w:val="00E952EA"/>
    <w:rsid w:val="00E955B9"/>
    <w:rsid w:val="00E95978"/>
    <w:rsid w:val="00E95AA0"/>
    <w:rsid w:val="00E95DF5"/>
    <w:rsid w:val="00E95E08"/>
    <w:rsid w:val="00E961B0"/>
    <w:rsid w:val="00E962C5"/>
    <w:rsid w:val="00E96301"/>
    <w:rsid w:val="00E96801"/>
    <w:rsid w:val="00E969FF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676"/>
    <w:rsid w:val="00EB3771"/>
    <w:rsid w:val="00EB3C08"/>
    <w:rsid w:val="00EB3C70"/>
    <w:rsid w:val="00EB3DB8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A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A48"/>
    <w:rsid w:val="00EE1B37"/>
    <w:rsid w:val="00EE1C45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CF0"/>
    <w:rsid w:val="00EF04CC"/>
    <w:rsid w:val="00EF0828"/>
    <w:rsid w:val="00EF083D"/>
    <w:rsid w:val="00EF0909"/>
    <w:rsid w:val="00EF0AD2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36D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5D11"/>
    <w:rsid w:val="00F05E33"/>
    <w:rsid w:val="00F05EC9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DD"/>
    <w:rsid w:val="00F22788"/>
    <w:rsid w:val="00F227F9"/>
    <w:rsid w:val="00F228B6"/>
    <w:rsid w:val="00F22900"/>
    <w:rsid w:val="00F22ADA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F08"/>
    <w:rsid w:val="00F528AA"/>
    <w:rsid w:val="00F52D3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2AC8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506F"/>
    <w:rsid w:val="00F653F2"/>
    <w:rsid w:val="00F655BB"/>
    <w:rsid w:val="00F6560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22"/>
    <w:rsid w:val="00FB6792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C35"/>
    <w:rsid w:val="00FE514A"/>
    <w:rsid w:val="00FE553A"/>
    <w:rsid w:val="00FE57AD"/>
    <w:rsid w:val="00FE5BBF"/>
    <w:rsid w:val="00FE5F7C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F17"/>
    <w:rsid w:val="00FF00F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58521-2E2B-4B33-921A-5DAAFE04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7</Pages>
  <Words>2081</Words>
  <Characters>8250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Klinsukon, Yendee</cp:lastModifiedBy>
  <cp:revision>3</cp:revision>
  <cp:lastPrinted>2023-02-16T06:56:00Z</cp:lastPrinted>
  <dcterms:created xsi:type="dcterms:W3CDTF">2023-02-22T09:42:00Z</dcterms:created>
  <dcterms:modified xsi:type="dcterms:W3CDTF">2023-02-22T09:45:00Z</dcterms:modified>
</cp:coreProperties>
</file>