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footer9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701"/>
        <w:gridCol w:w="7832"/>
      </w:tblGrid>
      <w:tr w:rsidR="0002037C" w:rsidRPr="00D26778" w14:paraId="74B56760" w14:textId="77777777" w:rsidTr="0002037C">
        <w:trPr>
          <w:tblHeader/>
        </w:trPr>
        <w:tc>
          <w:tcPr>
            <w:tcW w:w="1701" w:type="dxa"/>
          </w:tcPr>
          <w:p w14:paraId="5A500311" w14:textId="77777777" w:rsidR="0002037C" w:rsidRPr="00D2677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2" w:type="dxa"/>
          </w:tcPr>
          <w:p w14:paraId="4A9296F1" w14:textId="77777777" w:rsidR="0002037C" w:rsidRPr="00D2677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037C" w:rsidRPr="00D26778" w14:paraId="6A1EF094" w14:textId="77777777" w:rsidTr="0002037C">
        <w:trPr>
          <w:tblHeader/>
        </w:trPr>
        <w:tc>
          <w:tcPr>
            <w:tcW w:w="1701" w:type="dxa"/>
          </w:tcPr>
          <w:p w14:paraId="6E4BC72E" w14:textId="77777777" w:rsidR="0002037C" w:rsidRPr="00D2677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32" w:type="dxa"/>
          </w:tcPr>
          <w:p w14:paraId="6C2532E8" w14:textId="77777777" w:rsidR="0002037C" w:rsidRPr="00D2677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2037C" w:rsidRPr="00D26778" w14:paraId="3DEBF397" w14:textId="77777777" w:rsidTr="0002037C">
        <w:trPr>
          <w:tblHeader/>
        </w:trPr>
        <w:tc>
          <w:tcPr>
            <w:tcW w:w="1701" w:type="dxa"/>
          </w:tcPr>
          <w:p w14:paraId="4000592C" w14:textId="18731342" w:rsidR="0002037C" w:rsidRPr="00D26778" w:rsidRDefault="005F23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7832" w:type="dxa"/>
          </w:tcPr>
          <w:p w14:paraId="6869CD0A" w14:textId="77777777" w:rsidR="0002037C" w:rsidRPr="00D2677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02037C" w:rsidRPr="00D26778" w14:paraId="1FB45997" w14:textId="77777777" w:rsidTr="0002037C">
        <w:trPr>
          <w:tblHeader/>
        </w:trPr>
        <w:tc>
          <w:tcPr>
            <w:tcW w:w="1701" w:type="dxa"/>
          </w:tcPr>
          <w:p w14:paraId="1FECC478" w14:textId="599BC960" w:rsidR="0002037C" w:rsidRPr="00D26778" w:rsidRDefault="00925CA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7832" w:type="dxa"/>
          </w:tcPr>
          <w:p w14:paraId="5939F68D" w14:textId="77777777" w:rsidR="0002037C" w:rsidRPr="00D2677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F3C22" w:rsidRPr="00D26778" w14:paraId="198DAA56" w14:textId="77777777" w:rsidTr="0002037C">
        <w:trPr>
          <w:tblHeader/>
        </w:trPr>
        <w:tc>
          <w:tcPr>
            <w:tcW w:w="1701" w:type="dxa"/>
          </w:tcPr>
          <w:p w14:paraId="64DDAB94" w14:textId="32DC25A1" w:rsidR="009F3C22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270C2FAC" w14:textId="77777777" w:rsidR="009F3C22" w:rsidRPr="00D26778" w:rsidRDefault="009F3C2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C131FC" w:rsidRPr="00D26778" w14:paraId="6C0E3904" w14:textId="77777777" w:rsidTr="0002037C">
        <w:trPr>
          <w:tblHeader/>
        </w:trPr>
        <w:tc>
          <w:tcPr>
            <w:tcW w:w="1701" w:type="dxa"/>
          </w:tcPr>
          <w:p w14:paraId="40A8060D" w14:textId="3FDDA7C8" w:rsidR="00C131FC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08FCF9F7" w14:textId="77777777" w:rsidR="00C131FC" w:rsidRPr="00D26778" w:rsidRDefault="00C131F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E3192" w:rsidRPr="00D26778" w14:paraId="24A8F342" w14:textId="77777777" w:rsidTr="0002037C">
        <w:trPr>
          <w:tblHeader/>
        </w:trPr>
        <w:tc>
          <w:tcPr>
            <w:tcW w:w="1701" w:type="dxa"/>
          </w:tcPr>
          <w:p w14:paraId="78AE48CF" w14:textId="40194BEA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512C1EDD" w14:textId="77777777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E3192" w:rsidRPr="00D26778" w14:paraId="0DE0A33A" w14:textId="77777777" w:rsidTr="0002037C">
        <w:trPr>
          <w:tblHeader/>
        </w:trPr>
        <w:tc>
          <w:tcPr>
            <w:tcW w:w="1701" w:type="dxa"/>
          </w:tcPr>
          <w:p w14:paraId="1E681926" w14:textId="25821638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1A99806D" w14:textId="4E70F7D7" w:rsidR="002E3192" w:rsidRPr="00D26778" w:rsidRDefault="002E319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2172E2" w:rsidRPr="00D26778" w14:paraId="476AC1CC" w14:textId="77777777" w:rsidTr="0002037C">
        <w:trPr>
          <w:tblHeader/>
        </w:trPr>
        <w:tc>
          <w:tcPr>
            <w:tcW w:w="1701" w:type="dxa"/>
          </w:tcPr>
          <w:p w14:paraId="6F40095D" w14:textId="7D87ADD1" w:rsidR="002172E2" w:rsidRPr="00D26778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72E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06B42136" w14:textId="58F37FF3" w:rsidR="002172E2" w:rsidRPr="00D26778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2172E2" w:rsidRPr="00D26778" w14:paraId="1E53930A" w14:textId="77777777" w:rsidTr="0002037C">
        <w:trPr>
          <w:tblHeader/>
        </w:trPr>
        <w:tc>
          <w:tcPr>
            <w:tcW w:w="1701" w:type="dxa"/>
          </w:tcPr>
          <w:p w14:paraId="65999D41" w14:textId="59242FEC" w:rsidR="002172E2" w:rsidRPr="00D26778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5132A0E7" w14:textId="19FFE183" w:rsidR="002172E2" w:rsidRPr="00D26778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2172E2" w:rsidRPr="00D26778" w14:paraId="197D059E" w14:textId="77777777" w:rsidTr="0002037C">
        <w:trPr>
          <w:tblHeader/>
        </w:trPr>
        <w:tc>
          <w:tcPr>
            <w:tcW w:w="1701" w:type="dxa"/>
          </w:tcPr>
          <w:p w14:paraId="073CA74D" w14:textId="5C4F5A75" w:rsidR="002172E2" w:rsidRPr="00D26778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32" w:type="dxa"/>
          </w:tcPr>
          <w:p w14:paraId="3CEADF15" w14:textId="42BFC421" w:rsidR="002172E2" w:rsidRPr="00D26778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172E2" w:rsidRPr="00D26778" w14:paraId="52825A7F" w14:textId="77777777" w:rsidTr="0002037C">
        <w:trPr>
          <w:tblHeader/>
        </w:trPr>
        <w:tc>
          <w:tcPr>
            <w:tcW w:w="1701" w:type="dxa"/>
          </w:tcPr>
          <w:p w14:paraId="7B2206D1" w14:textId="6B4E1FA8" w:rsidR="002172E2" w:rsidRPr="00D26778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832" w:type="dxa"/>
          </w:tcPr>
          <w:p w14:paraId="636C72F0" w14:textId="6E3FBCB6" w:rsidR="002172E2" w:rsidRPr="00D26778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</w:tr>
      <w:tr w:rsidR="002172E2" w:rsidRPr="00D26778" w14:paraId="465C068B" w14:textId="77777777" w:rsidTr="0002037C">
        <w:trPr>
          <w:tblHeader/>
        </w:trPr>
        <w:tc>
          <w:tcPr>
            <w:tcW w:w="1701" w:type="dxa"/>
          </w:tcPr>
          <w:p w14:paraId="1CC7D01D" w14:textId="2F21521D" w:rsidR="002172E2" w:rsidRPr="00D26778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7832" w:type="dxa"/>
          </w:tcPr>
          <w:p w14:paraId="3887A1EE" w14:textId="4B604040" w:rsidR="002172E2" w:rsidRPr="00D26778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2172E2" w:rsidRPr="00D26778" w14:paraId="7C8B4393" w14:textId="77777777" w:rsidTr="0002037C">
        <w:trPr>
          <w:tblHeader/>
        </w:trPr>
        <w:tc>
          <w:tcPr>
            <w:tcW w:w="1701" w:type="dxa"/>
          </w:tcPr>
          <w:p w14:paraId="6E123D63" w14:textId="3EF884F6" w:rsidR="002172E2" w:rsidRPr="007D4BBB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024">
              <w:rPr>
                <w:rFonts w:ascii="Angsana New" w:hAnsi="Angsana New"/>
                <w:sz w:val="30"/>
                <w:szCs w:val="30"/>
              </w:rPr>
              <w:t>1</w:t>
            </w:r>
            <w:r w:rsidR="00E537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4CCA00BD" w14:textId="742456A9" w:rsidR="002172E2" w:rsidRPr="007D4BBB" w:rsidRDefault="002172E2" w:rsidP="002172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4BB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</w:tr>
      <w:tr w:rsidR="002172E2" w:rsidRPr="00D26778" w14:paraId="24FF584C" w14:textId="77777777" w:rsidTr="0002037C">
        <w:trPr>
          <w:tblHeader/>
        </w:trPr>
        <w:tc>
          <w:tcPr>
            <w:tcW w:w="1701" w:type="dxa"/>
          </w:tcPr>
          <w:p w14:paraId="05AC5458" w14:textId="41583F27" w:rsidR="002172E2" w:rsidRPr="00D26778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E537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3F2C63D9" w14:textId="49C75B44" w:rsidR="002172E2" w:rsidRPr="00D26778" w:rsidRDefault="002172E2" w:rsidP="002172E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172E2" w:rsidRPr="00D26778" w14:paraId="24906B73" w14:textId="77777777" w:rsidTr="0002037C">
        <w:trPr>
          <w:tblHeader/>
        </w:trPr>
        <w:tc>
          <w:tcPr>
            <w:tcW w:w="1701" w:type="dxa"/>
          </w:tcPr>
          <w:p w14:paraId="23BEE609" w14:textId="2E972DD0" w:rsidR="002172E2" w:rsidRPr="00D26778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4BBB">
              <w:rPr>
                <w:rFonts w:ascii="Angsana New" w:hAnsi="Angsana New"/>
                <w:sz w:val="30"/>
                <w:szCs w:val="30"/>
              </w:rPr>
              <w:t>1</w:t>
            </w:r>
            <w:r w:rsidR="00E537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6D8BBAF6" w14:textId="3EC74D81" w:rsidR="002172E2" w:rsidRPr="00D26778" w:rsidRDefault="002172E2" w:rsidP="002172E2">
            <w:pPr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ตามกฎหมาย</w:t>
            </w:r>
          </w:p>
        </w:tc>
      </w:tr>
      <w:tr w:rsidR="002172E2" w:rsidRPr="00D26778" w14:paraId="7C1A3E4C" w14:textId="77777777" w:rsidTr="0002037C">
        <w:trPr>
          <w:tblHeader/>
        </w:trPr>
        <w:tc>
          <w:tcPr>
            <w:tcW w:w="1701" w:type="dxa"/>
          </w:tcPr>
          <w:p w14:paraId="5376ECD3" w14:textId="43370FF5" w:rsidR="002172E2" w:rsidRPr="00D26778" w:rsidRDefault="002172E2" w:rsidP="0021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E5372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14683086" w14:textId="1F033644" w:rsidR="002172E2" w:rsidRPr="00D26778" w:rsidRDefault="002172E2" w:rsidP="002172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ดำเนินงาน</w:t>
            </w:r>
            <w:r w:rsidR="00E53721"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C12024" w:rsidRPr="00D26778" w14:paraId="117370C4" w14:textId="77777777" w:rsidTr="0002037C">
        <w:trPr>
          <w:tblHeader/>
        </w:trPr>
        <w:tc>
          <w:tcPr>
            <w:tcW w:w="1701" w:type="dxa"/>
          </w:tcPr>
          <w:p w14:paraId="76D93B9C" w14:textId="74804B47" w:rsidR="00C12024" w:rsidRPr="00D26778" w:rsidRDefault="00C12024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E5372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06D0C071" w14:textId="405C2FCB" w:rsidR="00C12024" w:rsidRPr="00D26778" w:rsidRDefault="00C12024" w:rsidP="00C120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C12024" w:rsidRPr="00D26778" w14:paraId="4E5026C3" w14:textId="77777777" w:rsidTr="0002037C">
        <w:trPr>
          <w:tblHeader/>
        </w:trPr>
        <w:tc>
          <w:tcPr>
            <w:tcW w:w="1701" w:type="dxa"/>
          </w:tcPr>
          <w:p w14:paraId="14B9CE25" w14:textId="16C80868" w:rsidR="00C12024" w:rsidRPr="00D26778" w:rsidRDefault="00C12024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E537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37262B19" w14:textId="0DE3D655" w:rsidR="00C12024" w:rsidRPr="00D26778" w:rsidRDefault="00C12024" w:rsidP="00C120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C12024" w:rsidRPr="00D26778" w14:paraId="03245B00" w14:textId="77777777" w:rsidTr="0002037C">
        <w:trPr>
          <w:tblHeader/>
        </w:trPr>
        <w:tc>
          <w:tcPr>
            <w:tcW w:w="1701" w:type="dxa"/>
          </w:tcPr>
          <w:p w14:paraId="7BF142DE" w14:textId="5B6DE911" w:rsidR="00C12024" w:rsidRPr="00D26778" w:rsidRDefault="00E53721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832" w:type="dxa"/>
          </w:tcPr>
          <w:p w14:paraId="719F30E9" w14:textId="0370EBFE" w:rsidR="00C12024" w:rsidRPr="00D26778" w:rsidRDefault="00C12024" w:rsidP="00C120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C12024" w:rsidRPr="00D26778" w14:paraId="4E96AB23" w14:textId="77777777" w:rsidTr="0002037C">
        <w:trPr>
          <w:tblHeader/>
        </w:trPr>
        <w:tc>
          <w:tcPr>
            <w:tcW w:w="1701" w:type="dxa"/>
          </w:tcPr>
          <w:p w14:paraId="24C3C852" w14:textId="0F71B8EF" w:rsidR="00C12024" w:rsidRPr="00D26778" w:rsidRDefault="00E53721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832" w:type="dxa"/>
          </w:tcPr>
          <w:p w14:paraId="05E8C9E9" w14:textId="68EC4030" w:rsidR="00C12024" w:rsidRPr="00D26778" w:rsidRDefault="00C12024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งินปันผล</w:t>
            </w:r>
          </w:p>
        </w:tc>
      </w:tr>
      <w:tr w:rsidR="00C12024" w:rsidRPr="00D26778" w14:paraId="560128E7" w14:textId="77777777" w:rsidTr="0002037C">
        <w:trPr>
          <w:tblHeader/>
        </w:trPr>
        <w:tc>
          <w:tcPr>
            <w:tcW w:w="1701" w:type="dxa"/>
          </w:tcPr>
          <w:p w14:paraId="05304019" w14:textId="0C63684B" w:rsidR="00C12024" w:rsidRPr="00D26778" w:rsidRDefault="00C12024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E5372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832" w:type="dxa"/>
          </w:tcPr>
          <w:p w14:paraId="2717C584" w14:textId="3D15405B" w:rsidR="00C12024" w:rsidRPr="00D26778" w:rsidRDefault="00C12024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12024" w:rsidRPr="00D26778" w14:paraId="21D976CD" w14:textId="77777777" w:rsidTr="0002037C">
        <w:trPr>
          <w:tblHeader/>
        </w:trPr>
        <w:tc>
          <w:tcPr>
            <w:tcW w:w="1701" w:type="dxa"/>
          </w:tcPr>
          <w:p w14:paraId="058AF87E" w14:textId="3954A017" w:rsidR="00C12024" w:rsidRPr="00D26778" w:rsidRDefault="00C12024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E537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3F6BB3B2" w14:textId="7A768009" w:rsidR="00C12024" w:rsidRPr="00D26778" w:rsidRDefault="00C12024" w:rsidP="00C120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C12024" w:rsidRPr="00D26778" w14:paraId="3BF9D9AF" w14:textId="77777777" w:rsidTr="0002037C">
        <w:trPr>
          <w:tblHeader/>
        </w:trPr>
        <w:tc>
          <w:tcPr>
            <w:tcW w:w="1701" w:type="dxa"/>
          </w:tcPr>
          <w:p w14:paraId="2EAF66B9" w14:textId="3960A5C2" w:rsidR="00C12024" w:rsidRPr="00D26778" w:rsidRDefault="00C12024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E537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1A048F4A" w14:textId="5EC13275" w:rsidR="00C12024" w:rsidRPr="00D26778" w:rsidRDefault="00C12024" w:rsidP="00C120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12024" w:rsidRPr="00D26778" w14:paraId="5F803B1E" w14:textId="77777777" w:rsidTr="0002037C">
        <w:trPr>
          <w:tblHeader/>
        </w:trPr>
        <w:tc>
          <w:tcPr>
            <w:tcW w:w="1701" w:type="dxa"/>
          </w:tcPr>
          <w:p w14:paraId="7B20D335" w14:textId="33B801FA" w:rsidR="00C12024" w:rsidRPr="00D26778" w:rsidRDefault="00C12024" w:rsidP="00C12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="00E537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355380C8" w14:textId="273291A2" w:rsidR="00C12024" w:rsidRPr="00D26778" w:rsidRDefault="00C12024" w:rsidP="00C120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</w:tr>
    </w:tbl>
    <w:p w14:paraId="55EAB6C0" w14:textId="77777777" w:rsidR="00CC0C2C" w:rsidRPr="00D26778" w:rsidRDefault="00CC0C2C" w:rsidP="001B34C8">
      <w:pPr>
        <w:rPr>
          <w:rFonts w:ascii="Angsana New" w:hAnsi="Angsana New"/>
          <w:sz w:val="30"/>
          <w:szCs w:val="30"/>
          <w:cs/>
        </w:rPr>
        <w:sectPr w:rsidR="00CC0C2C" w:rsidRPr="00D26778" w:rsidSect="008B0FB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8"/>
          <w:cols w:space="720"/>
          <w:titlePg/>
        </w:sectPr>
      </w:pPr>
    </w:p>
    <w:p w14:paraId="2871BF8A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ECDD82B" w14:textId="77777777" w:rsidR="00F00B7F" w:rsidRPr="00D26778" w:rsidRDefault="00F00B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8"/>
          <w:szCs w:val="28"/>
        </w:rPr>
      </w:pPr>
    </w:p>
    <w:p w14:paraId="29EAA497" w14:textId="1E0EE966" w:rsidR="0009391B" w:rsidRPr="00D26778" w:rsidRDefault="0009391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6774E0">
        <w:rPr>
          <w:rFonts w:ascii="Angsana New" w:hAnsi="Angsana New" w:hint="cs"/>
          <w:sz w:val="30"/>
          <w:szCs w:val="30"/>
          <w:cs/>
        </w:rPr>
        <w:t xml:space="preserve"> </w:t>
      </w:r>
      <w:r w:rsidR="006774E0">
        <w:rPr>
          <w:rFonts w:ascii="Angsana New" w:hAnsi="Angsana New"/>
          <w:sz w:val="30"/>
          <w:szCs w:val="30"/>
        </w:rPr>
        <w:t xml:space="preserve">23 </w:t>
      </w:r>
      <w:r w:rsidR="006774E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85EE4">
        <w:rPr>
          <w:rFonts w:ascii="Angsana New" w:hAnsi="Angsana New"/>
          <w:sz w:val="30"/>
          <w:szCs w:val="30"/>
        </w:rPr>
        <w:t>2566</w:t>
      </w:r>
    </w:p>
    <w:p w14:paraId="29B90CD3" w14:textId="77777777" w:rsidR="00D64DE4" w:rsidRPr="00D26778" w:rsidRDefault="00D64DE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B2DB792" w14:textId="006DDE6D" w:rsidR="00030124" w:rsidRPr="00D26778" w:rsidRDefault="005F2398" w:rsidP="001B34C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D26778">
        <w:rPr>
          <w:rFonts w:ascii="Angsana New" w:hAnsi="Angsana New" w:cs="Angsana New"/>
          <w:b/>
          <w:bCs/>
          <w:cs/>
        </w:rPr>
        <w:t>1</w:t>
      </w:r>
      <w:r w:rsidR="00030124" w:rsidRPr="00D26778">
        <w:rPr>
          <w:rFonts w:ascii="Angsana New" w:hAnsi="Angsana New" w:cs="Angsana New"/>
          <w:b/>
          <w:bCs/>
          <w:cs/>
        </w:rPr>
        <w:tab/>
        <w:t>ข้อมูลทั่วไป</w:t>
      </w:r>
    </w:p>
    <w:p w14:paraId="63E8295D" w14:textId="77777777" w:rsidR="00030124" w:rsidRPr="00D26778" w:rsidRDefault="00030124" w:rsidP="001B34C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cs/>
        </w:rPr>
      </w:pPr>
      <w:r w:rsidRPr="00D26778">
        <w:rPr>
          <w:rFonts w:ascii="Angsana New" w:hAnsi="Angsana New" w:cs="Angsana New"/>
          <w:cs/>
        </w:rPr>
        <w:tab/>
      </w:r>
    </w:p>
    <w:p w14:paraId="0CC72753" w14:textId="77777777" w:rsidR="00F425B7" w:rsidRPr="00D26778" w:rsidRDefault="00F425B7" w:rsidP="001B34C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ข้อมูลทั่วไปของบริษัท</w:t>
      </w:r>
    </w:p>
    <w:p w14:paraId="4F3C4EB4" w14:textId="77777777" w:rsidR="00F425B7" w:rsidRPr="00D26778" w:rsidRDefault="00F425B7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A42808" w14:textId="77777777" w:rsidR="00F425B7" w:rsidRPr="00D26778" w:rsidRDefault="00F425B7" w:rsidP="001B34C8">
      <w:pPr>
        <w:pStyle w:val="a"/>
        <w:tabs>
          <w:tab w:val="clear" w:pos="1080"/>
        </w:tabs>
        <w:ind w:left="540"/>
        <w:rPr>
          <w:rFonts w:ascii="Angsana New" w:hAnsi="Angsana New" w:cs="Angsana New"/>
        </w:rPr>
      </w:pPr>
      <w:r w:rsidRPr="00D26778">
        <w:rPr>
          <w:rFonts w:ascii="Angsana New" w:hAnsi="Angsana New" w:cs="Angsana New"/>
          <w:cs/>
        </w:rPr>
        <w:t xml:space="preserve">บริษัท สมบูรณ์ แอ๊ดวานซ์ เทคโนโลยี จำกัด (มหาชน) “บริษัท” เป็นนิติบุคคลที่จัดตั้งขึ้นในประเทศไทย </w:t>
      </w:r>
      <w:r w:rsidRPr="00D26778">
        <w:rPr>
          <w:rFonts w:ascii="Angsana New" w:hAnsi="Angsana New" w:cs="Angsana New" w:hint="cs"/>
          <w:cs/>
        </w:rPr>
        <w:t>และ</w:t>
      </w:r>
      <w:r w:rsidRPr="00D26778">
        <w:rPr>
          <w:rFonts w:ascii="Angsana New" w:hAnsi="Angsana New" w:cs="Angsana New"/>
          <w:cs/>
        </w:rPr>
        <w:t>จดทะเบียนกับตลาดหลักทรัพย์แห่งประเทศไทย</w:t>
      </w:r>
      <w:r w:rsidRPr="00D26778">
        <w:rPr>
          <w:rFonts w:ascii="Angsana New" w:hAnsi="Angsana New" w:cs="Angsana New"/>
          <w:cs/>
          <w:lang w:val="en-US"/>
        </w:rPr>
        <w:t xml:space="preserve">เมื่อเดือนมกราคม </w:t>
      </w:r>
      <w:r w:rsidRPr="00D26778">
        <w:rPr>
          <w:rFonts w:ascii="Angsana New" w:hAnsi="Angsana New" w:cs="Angsana New"/>
          <w:lang w:val="en-US"/>
        </w:rPr>
        <w:t>2548</w:t>
      </w:r>
      <w:r w:rsidRPr="00D26778">
        <w:rPr>
          <w:rFonts w:ascii="Angsana New" w:hAnsi="Angsana New" w:cs="Angsana New" w:hint="cs"/>
          <w:cs/>
        </w:rPr>
        <w:t xml:space="preserve"> โดย</w:t>
      </w:r>
      <w:r w:rsidRPr="00D26778">
        <w:rPr>
          <w:rFonts w:ascii="Angsana New" w:hAnsi="Angsana New" w:cs="Angsana New"/>
          <w:cs/>
        </w:rPr>
        <w:t>มีที่อยู่จดทะเบียน</w:t>
      </w:r>
      <w:r w:rsidRPr="00D26778">
        <w:rPr>
          <w:rFonts w:ascii="Angsana New" w:hAnsi="Angsana New" w:cs="Angsana New" w:hint="cs"/>
          <w:cs/>
        </w:rPr>
        <w:t>ของบริษัท</w:t>
      </w:r>
      <w:r w:rsidRPr="00D26778">
        <w:rPr>
          <w:rFonts w:ascii="Angsana New" w:hAnsi="Angsana New" w:cs="Angsana New"/>
          <w:cs/>
        </w:rPr>
        <w:t>ตั้งอยู่เลขที่</w:t>
      </w:r>
    </w:p>
    <w:p w14:paraId="4FA0902D" w14:textId="77777777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DC7DCF2" w14:textId="77777777" w:rsidR="00F425B7" w:rsidRPr="00D26778" w:rsidRDefault="00F425B7" w:rsidP="001B34C8">
      <w:pPr>
        <w:pStyle w:val="a"/>
        <w:tabs>
          <w:tab w:val="clear" w:pos="1080"/>
          <w:tab w:val="left" w:pos="1980"/>
          <w:tab w:val="left" w:pos="23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D26778">
        <w:rPr>
          <w:rFonts w:ascii="Angsana New" w:hAnsi="Angsana New" w:cs="Angsana New" w:hint="cs"/>
          <w:cs/>
          <w:lang w:val="en-US"/>
        </w:rPr>
        <w:t>สำนักงานใหญ่</w:t>
      </w:r>
      <w:r w:rsidRPr="00D26778">
        <w:rPr>
          <w:rFonts w:ascii="Angsana New" w:hAnsi="Angsana New" w:cs="Angsana New"/>
          <w:lang w:val="en-US"/>
        </w:rPr>
        <w:tab/>
        <w:t>:</w:t>
      </w:r>
      <w:r w:rsidRPr="00D26778">
        <w:rPr>
          <w:rFonts w:ascii="Angsana New" w:hAnsi="Angsana New" w:cs="Angsana New"/>
          <w:lang w:val="en-US"/>
        </w:rPr>
        <w:tab/>
        <w:t>129</w:t>
      </w:r>
      <w:r w:rsidRPr="00D26778">
        <w:rPr>
          <w:rFonts w:ascii="Angsana New" w:hAnsi="Angsana New" w:cs="Angsana New"/>
          <w:cs/>
          <w:lang w:val="en-US"/>
        </w:rPr>
        <w:t xml:space="preserve"> หมู่ที่ </w:t>
      </w:r>
      <w:r w:rsidRPr="00D26778">
        <w:rPr>
          <w:rFonts w:ascii="Angsana New" w:hAnsi="Angsana New" w:cs="Angsana New"/>
          <w:lang w:val="en-US"/>
        </w:rPr>
        <w:t>2</w:t>
      </w:r>
      <w:r w:rsidRPr="00D26778">
        <w:rPr>
          <w:rFonts w:ascii="Angsana New" w:hAnsi="Angsana New" w:cs="Angsana New"/>
          <w:cs/>
          <w:lang w:val="en-US"/>
        </w:rPr>
        <w:t xml:space="preserve"> ถนน</w:t>
      </w:r>
      <w:r w:rsidRPr="00D26778">
        <w:rPr>
          <w:rFonts w:ascii="Angsana New" w:hAnsi="Angsana New" w:cs="Angsana New"/>
          <w:cs/>
        </w:rPr>
        <w:t>บางนา-ตราด ตำบลบางโฉลง อำเภอบางพลี จังหวัดสมุทรปราการ</w:t>
      </w:r>
      <w:r w:rsidRPr="00D26778">
        <w:rPr>
          <w:rFonts w:ascii="Angsana New" w:hAnsi="Angsana New" w:cs="Angsana New"/>
          <w:lang w:val="en-US"/>
        </w:rPr>
        <w:t xml:space="preserve"> 10540</w:t>
      </w:r>
    </w:p>
    <w:p w14:paraId="57741E82" w14:textId="77777777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AB5FC89" w14:textId="77777777" w:rsidR="00F425B7" w:rsidRPr="00D26778" w:rsidRDefault="00F425B7" w:rsidP="001B34C8">
      <w:pPr>
        <w:pStyle w:val="a"/>
        <w:tabs>
          <w:tab w:val="clear" w:pos="1080"/>
          <w:tab w:val="left" w:pos="1658"/>
          <w:tab w:val="left" w:pos="1980"/>
          <w:tab w:val="left" w:pos="23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D26778">
        <w:rPr>
          <w:rFonts w:ascii="Angsana New" w:hAnsi="Angsana New" w:cs="Angsana New" w:hint="cs"/>
          <w:cs/>
          <w:lang w:val="en-US"/>
        </w:rPr>
        <w:t>สาขา</w:t>
      </w:r>
      <w:r w:rsidRPr="00D26778">
        <w:rPr>
          <w:rFonts w:ascii="Angsana New" w:hAnsi="Angsana New" w:cs="Angsana New" w:hint="cs"/>
          <w:cs/>
          <w:lang w:val="en-US"/>
        </w:rPr>
        <w:tab/>
      </w:r>
      <w:r w:rsidRPr="00D26778">
        <w:rPr>
          <w:rFonts w:ascii="Angsana New" w:hAnsi="Angsana New" w:cs="Angsana New" w:hint="cs"/>
          <w:cs/>
          <w:lang w:val="en-US"/>
        </w:rPr>
        <w:tab/>
      </w:r>
      <w:r w:rsidRPr="00D26778">
        <w:rPr>
          <w:rFonts w:ascii="Angsana New" w:hAnsi="Angsana New" w:cs="Angsana New"/>
          <w:lang w:val="en-US"/>
        </w:rPr>
        <w:t>:</w:t>
      </w:r>
      <w:r w:rsidRPr="00D26778">
        <w:rPr>
          <w:rFonts w:ascii="Angsana New" w:hAnsi="Angsana New" w:cs="Angsana New"/>
          <w:lang w:val="en-US"/>
        </w:rPr>
        <w:tab/>
        <w:t>7</w:t>
      </w:r>
      <w:r w:rsidRPr="00D26778">
        <w:rPr>
          <w:rFonts w:ascii="Angsana New" w:hAnsi="Angsana New" w:cs="Angsana New" w:hint="cs"/>
          <w:cs/>
        </w:rPr>
        <w:t>/</w:t>
      </w:r>
      <w:r w:rsidRPr="00D26778">
        <w:rPr>
          <w:rFonts w:ascii="Angsana New" w:hAnsi="Angsana New" w:cs="Angsana New"/>
          <w:lang w:val="en-US"/>
        </w:rPr>
        <w:t>389</w:t>
      </w:r>
      <w:r w:rsidRPr="00D26778">
        <w:rPr>
          <w:rFonts w:ascii="Angsana New" w:hAnsi="Angsana New" w:cs="Angsana New"/>
          <w:cs/>
        </w:rPr>
        <w:t xml:space="preserve"> หมู่ที่ </w:t>
      </w:r>
      <w:r w:rsidRPr="00D26778">
        <w:rPr>
          <w:rFonts w:ascii="Angsana New" w:hAnsi="Angsana New" w:cs="Angsana New"/>
          <w:lang w:val="en-US"/>
        </w:rPr>
        <w:t>6</w:t>
      </w:r>
      <w:r w:rsidRPr="00D26778">
        <w:rPr>
          <w:rFonts w:ascii="Angsana New" w:hAnsi="Angsana New" w:cs="Angsana New"/>
          <w:cs/>
        </w:rPr>
        <w:t xml:space="preserve"> ตำบล</w:t>
      </w:r>
      <w:r w:rsidRPr="00D26778">
        <w:rPr>
          <w:rFonts w:ascii="Angsana New" w:hAnsi="Angsana New" w:cs="Angsana New" w:hint="cs"/>
          <w:cs/>
          <w:lang w:val="en-US"/>
        </w:rPr>
        <w:t>มาบยางพร</w:t>
      </w:r>
      <w:r w:rsidRPr="00D26778">
        <w:rPr>
          <w:rFonts w:ascii="Angsana New" w:hAnsi="Angsana New" w:cs="Angsana New"/>
          <w:cs/>
        </w:rPr>
        <w:t xml:space="preserve"> อำเภอ</w:t>
      </w:r>
      <w:r w:rsidRPr="00D26778">
        <w:rPr>
          <w:rFonts w:ascii="Angsana New" w:hAnsi="Angsana New" w:cs="Angsana New" w:hint="cs"/>
          <w:cs/>
        </w:rPr>
        <w:t>ปลวกแดง</w:t>
      </w:r>
      <w:r w:rsidRPr="00D26778">
        <w:rPr>
          <w:rFonts w:ascii="Angsana New" w:hAnsi="Angsana New" w:cs="Angsana New"/>
          <w:cs/>
        </w:rPr>
        <w:t xml:space="preserve"> จังหวัดร</w:t>
      </w:r>
      <w:r w:rsidRPr="00D26778">
        <w:rPr>
          <w:rFonts w:ascii="Angsana New" w:hAnsi="Angsana New" w:cs="Angsana New" w:hint="cs"/>
          <w:cs/>
        </w:rPr>
        <w:t>ะยอง</w:t>
      </w:r>
      <w:r w:rsidRPr="00D26778">
        <w:rPr>
          <w:rFonts w:ascii="Angsana New" w:hAnsi="Angsana New" w:cs="Angsana New"/>
          <w:lang w:val="en-US"/>
        </w:rPr>
        <w:t xml:space="preserve"> </w:t>
      </w:r>
      <w:r w:rsidRPr="00D26778">
        <w:rPr>
          <w:rFonts w:ascii="Angsana New" w:hAnsi="Angsana New" w:cs="Angsana New" w:hint="cs"/>
          <w:cs/>
          <w:lang w:val="en-US"/>
        </w:rPr>
        <w:t>211</w:t>
      </w:r>
      <w:r w:rsidRPr="00D26778">
        <w:rPr>
          <w:rFonts w:ascii="Angsana New" w:hAnsi="Angsana New" w:cs="Angsana New"/>
          <w:lang w:val="en-US"/>
        </w:rPr>
        <w:t>40</w:t>
      </w:r>
    </w:p>
    <w:p w14:paraId="12A5F57B" w14:textId="77777777" w:rsidR="00F425B7" w:rsidRPr="00D26778" w:rsidRDefault="00F425B7" w:rsidP="001B34C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03C71DC5" w14:textId="490F2B59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FB6033">
        <w:rPr>
          <w:rFonts w:ascii="Angsana New" w:hAnsi="Angsana New" w:cs="Angsana New"/>
          <w:cs/>
          <w:lang w:val="en-US"/>
        </w:rPr>
        <w:t>ผู้ถือหุ้นรายใหญ่ในระหว่างปีได้แก่ บริษัท ส</w:t>
      </w:r>
      <w:r w:rsidRPr="00FB6033">
        <w:rPr>
          <w:rFonts w:ascii="Angsana New" w:hAnsi="Angsana New" w:cs="Angsana New"/>
          <w:cs/>
        </w:rPr>
        <w:t xml:space="preserve">มบูรณ์ โฮลดิ้ง จำกัด (ถือหุ้นร้อยละ </w:t>
      </w:r>
      <w:r w:rsidRPr="00FB6033">
        <w:rPr>
          <w:rFonts w:asciiTheme="majorBidi" w:hAnsiTheme="majorBidi" w:cstheme="majorBidi"/>
          <w:lang w:val="en-US"/>
        </w:rPr>
        <w:t>29.92</w:t>
      </w:r>
      <w:r w:rsidRPr="00FB6033">
        <w:rPr>
          <w:rFonts w:ascii="Angsana New" w:hAnsi="Angsana New" w:cs="Angsana New"/>
          <w:cs/>
          <w:lang w:val="en-US"/>
        </w:rPr>
        <w:t xml:space="preserve">) </w:t>
      </w:r>
      <w:r w:rsidRPr="00FB6033">
        <w:rPr>
          <w:rFonts w:ascii="Angsana New" w:hAnsi="Angsana New" w:cs="Angsana New"/>
          <w:cs/>
        </w:rPr>
        <w:t xml:space="preserve">ซึ่งเป็นนิติบุคคลที่จัดตั้งขึ้นในประเทศไทย </w:t>
      </w:r>
      <w:r w:rsidRPr="00FB6033">
        <w:rPr>
          <w:rFonts w:ascii="Angsana New" w:hAnsi="Angsana New" w:cs="Angsana New"/>
          <w:cs/>
          <w:lang w:val="en-US"/>
        </w:rPr>
        <w:t xml:space="preserve">และกลุ่มตระกูลกิตะพาณิชย์ (ถือหุ้นร้อยละ </w:t>
      </w:r>
      <w:r w:rsidRPr="00FB6033">
        <w:rPr>
          <w:rFonts w:ascii="Angsana New" w:hAnsi="Angsana New" w:cs="Angsana New"/>
          <w:lang w:val="en-US"/>
        </w:rPr>
        <w:t>13.</w:t>
      </w:r>
      <w:r w:rsidR="00FB6033" w:rsidRPr="00FB6033">
        <w:rPr>
          <w:rFonts w:ascii="Angsana New" w:hAnsi="Angsana New" w:cs="Angsana New"/>
          <w:lang w:val="en-US"/>
        </w:rPr>
        <w:t>48</w:t>
      </w:r>
      <w:r w:rsidRPr="00FB6033">
        <w:rPr>
          <w:rFonts w:ascii="Angsana New" w:hAnsi="Angsana New" w:cs="Angsana New"/>
          <w:cs/>
          <w:lang w:val="en-US"/>
        </w:rPr>
        <w:t>)</w:t>
      </w:r>
    </w:p>
    <w:p w14:paraId="08CDB6E2" w14:textId="28CA14B1" w:rsidR="00F425B7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B889DD8" w14:textId="55A1F22A" w:rsidR="00AA5AA3" w:rsidRDefault="00AA5AA3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994DBB">
        <w:rPr>
          <w:rFonts w:ascii="Angsana New" w:hAnsi="Angsana New" w:cs="Angsana New"/>
          <w:spacing w:val="4"/>
          <w:cs/>
          <w:lang w:val="en-US"/>
        </w:rPr>
        <w:t>ในระหว่างปี</w:t>
      </w:r>
      <w:r w:rsidRPr="00994DBB">
        <w:rPr>
          <w:rFonts w:ascii="Angsana New" w:hAnsi="Angsana New" w:cs="Angsana New"/>
          <w:spacing w:val="4"/>
          <w:lang w:val="en-US"/>
        </w:rPr>
        <w:t xml:space="preserve"> 2564 </w:t>
      </w:r>
      <w:r w:rsidRPr="00994DBB">
        <w:rPr>
          <w:rFonts w:ascii="Angsana New" w:hAnsi="Angsana New" w:cs="Angsana New"/>
          <w:spacing w:val="4"/>
          <w:cs/>
          <w:lang w:val="en-US"/>
        </w:rPr>
        <w:t>บริษัทได้ดำเนินการตามแผนการปรับโครงสร้างกิจการของบริษัท ซึ่งได้รับมติอนุมัติจาก</w:t>
      </w:r>
      <w:r>
        <w:rPr>
          <w:rFonts w:ascii="Angsana New" w:hAnsi="Angsana New" w:cs="Angsana New"/>
          <w:spacing w:val="4"/>
          <w:cs/>
          <w:lang w:val="en-US"/>
        </w:rPr>
        <w:br/>
      </w:r>
      <w:r w:rsidRPr="00994DBB">
        <w:rPr>
          <w:rFonts w:ascii="Angsana New" w:hAnsi="Angsana New" w:cs="Angsana New"/>
          <w:spacing w:val="4"/>
          <w:cs/>
          <w:lang w:val="en-US"/>
        </w:rPr>
        <w:t>ที่ประชุมวิสามัญของผู้ถือหุ้นของบริษัท เมื่อวันที่</w:t>
      </w:r>
      <w:r w:rsidRPr="00994DBB">
        <w:rPr>
          <w:rFonts w:ascii="Angsana New" w:hAnsi="Angsana New" w:cs="Angsana New"/>
          <w:spacing w:val="4"/>
          <w:lang w:val="en-US"/>
        </w:rPr>
        <w:t> 9 </w:t>
      </w:r>
      <w:r w:rsidRPr="00994DBB">
        <w:rPr>
          <w:rFonts w:ascii="Angsana New" w:hAnsi="Angsana New" w:cs="Angsana New"/>
          <w:spacing w:val="4"/>
          <w:cs/>
          <w:lang w:val="en-US"/>
        </w:rPr>
        <w:t>กันยายน</w:t>
      </w:r>
      <w:r w:rsidRPr="00994DBB">
        <w:rPr>
          <w:rFonts w:ascii="Angsana New" w:hAnsi="Angsana New" w:cs="Angsana New"/>
          <w:spacing w:val="4"/>
          <w:lang w:val="en-US"/>
        </w:rPr>
        <w:t> 2564 </w:t>
      </w:r>
      <w:r w:rsidRPr="00994DBB">
        <w:rPr>
          <w:rFonts w:ascii="Angsana New" w:hAnsi="Angsana New" w:cs="Angsana New"/>
          <w:spacing w:val="4"/>
          <w:cs/>
          <w:lang w:val="en-US"/>
        </w:rPr>
        <w:t>ผู้ถือหุ้นมีมติอนุมัติแผนการปรับโครงสร้างกิจการ</w:t>
      </w:r>
      <w:r w:rsidRPr="00994DBB">
        <w:rPr>
          <w:rFonts w:ascii="Angsana New" w:hAnsi="Angsana New" w:cs="Angsana New"/>
          <w:spacing w:val="4"/>
          <w:lang w:val="en-US"/>
        </w:rPr>
        <w:t> </w:t>
      </w:r>
      <w:r w:rsidRPr="00994DBB">
        <w:rPr>
          <w:rFonts w:ascii="Angsana New" w:hAnsi="Angsana New" w:cs="Angsana New"/>
          <w:spacing w:val="4"/>
          <w:cs/>
          <w:lang w:val="en-US"/>
        </w:rPr>
        <w:t xml:space="preserve">และโอนกิจการบางส่วนของบริษัทซึ่งได้แก่สายงานการผลิตและจำหน่ายผลิตภัณฑ์ประเภทเพลาข้าง </w:t>
      </w:r>
      <w:r>
        <w:rPr>
          <w:rFonts w:ascii="Angsana New" w:hAnsi="Angsana New" w:cs="Angsana New"/>
          <w:spacing w:val="4"/>
          <w:cs/>
          <w:lang w:val="en-US"/>
        </w:rPr>
        <w:br/>
      </w:r>
      <w:r w:rsidRPr="00994DBB">
        <w:rPr>
          <w:rFonts w:ascii="Angsana New" w:hAnsi="Angsana New" w:cs="Angsana New"/>
          <w:spacing w:val="4"/>
          <w:cs/>
          <w:lang w:val="en-US"/>
        </w:rPr>
        <w:t>ไปยังบริษัท</w:t>
      </w:r>
      <w:r w:rsidRPr="00994DBB">
        <w:rPr>
          <w:rFonts w:ascii="Angsana New" w:hAnsi="Angsana New" w:cs="Angsana New"/>
          <w:spacing w:val="4"/>
          <w:lang w:val="en-US"/>
        </w:rPr>
        <w:t> </w:t>
      </w:r>
      <w:r w:rsidRPr="00994DBB">
        <w:rPr>
          <w:rFonts w:ascii="Angsana New" w:hAnsi="Angsana New" w:cs="Angsana New"/>
          <w:spacing w:val="4"/>
          <w:cs/>
          <w:lang w:val="en-US"/>
        </w:rPr>
        <w:t>สมบูรณ์ ฟอร์จจิ้ง เทคโนโลยี จำกัด ซึ่งเป็นบริษัทย่อย</w:t>
      </w:r>
      <w:r w:rsidRPr="00994DBB">
        <w:rPr>
          <w:rFonts w:ascii="Angsana New" w:hAnsi="Angsana New" w:cs="Angsana New"/>
          <w:spacing w:val="4"/>
          <w:lang w:val="en-US"/>
        </w:rPr>
        <w:t> </w:t>
      </w:r>
      <w:r w:rsidRPr="00994DBB">
        <w:rPr>
          <w:rFonts w:ascii="Angsana New" w:hAnsi="Angsana New" w:cs="Angsana New"/>
          <w:spacing w:val="4"/>
          <w:cs/>
          <w:lang w:val="en-US"/>
        </w:rPr>
        <w:t xml:space="preserve">ทั้งนี้ตั้งแต่วันที่ </w:t>
      </w:r>
      <w:r w:rsidRPr="00994DBB">
        <w:rPr>
          <w:rFonts w:ascii="Angsana New" w:hAnsi="Angsana New" w:cs="Angsana New"/>
          <w:spacing w:val="4"/>
          <w:lang w:val="en-US"/>
        </w:rPr>
        <w:t xml:space="preserve">27 </w:t>
      </w:r>
      <w:r w:rsidRPr="00994DBB">
        <w:rPr>
          <w:rFonts w:ascii="Angsana New" w:hAnsi="Angsana New" w:cs="Angsana New"/>
          <w:spacing w:val="4"/>
          <w:cs/>
          <w:lang w:val="en-US"/>
        </w:rPr>
        <w:t xml:space="preserve">ธันวาคม </w:t>
      </w:r>
      <w:r w:rsidRPr="00994DBB">
        <w:rPr>
          <w:rFonts w:ascii="Angsana New" w:hAnsi="Angsana New" w:cs="Angsana New"/>
          <w:spacing w:val="4"/>
          <w:lang w:val="en-US"/>
        </w:rPr>
        <w:t xml:space="preserve">2564 </w:t>
      </w:r>
      <w:r>
        <w:rPr>
          <w:rFonts w:ascii="Angsana New" w:hAnsi="Angsana New" w:cs="Angsana New"/>
          <w:spacing w:val="4"/>
          <w:cs/>
          <w:lang w:val="en-US"/>
        </w:rPr>
        <w:br/>
      </w:r>
      <w:r w:rsidRPr="00994DBB">
        <w:rPr>
          <w:rFonts w:ascii="Angsana New" w:hAnsi="Angsana New" w:cs="Angsana New"/>
          <w:spacing w:val="4"/>
          <w:cs/>
          <w:lang w:val="en-US"/>
        </w:rPr>
        <w:t>บริษัทดำเนินธุรกิจหลักเป็นบริษัทโฮลดิ้ง</w:t>
      </w:r>
    </w:p>
    <w:p w14:paraId="210D427A" w14:textId="77777777" w:rsidR="00AA5AA3" w:rsidRPr="00D26778" w:rsidRDefault="00AA5AA3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6EDA4F0" w14:textId="4EE61420" w:rsidR="00F425B7" w:rsidRPr="00AA5AA3" w:rsidRDefault="00122175" w:rsidP="00AA5AA3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AA5AA3">
        <w:rPr>
          <w:rFonts w:ascii="Angsana New" w:hAnsi="Angsana New" w:cs="Angsana New" w:hint="cs"/>
          <w:spacing w:val="4"/>
          <w:cs/>
          <w:lang w:val="en-US"/>
        </w:rPr>
        <w:t>กลุ่ม</w:t>
      </w:r>
      <w:r w:rsidR="00F425B7" w:rsidRPr="00AA5AA3">
        <w:rPr>
          <w:rFonts w:ascii="Angsana New" w:hAnsi="Angsana New" w:cs="Angsana New"/>
          <w:spacing w:val="4"/>
          <w:cs/>
        </w:rPr>
        <w:t>บริษัทดำเนินธุรกิจหลักเกี่ยวกับการผลิตเพลา</w:t>
      </w:r>
      <w:r w:rsidRPr="00AA5AA3">
        <w:rPr>
          <w:rFonts w:ascii="Angsana New" w:hAnsi="Angsana New" w:cs="Angsana New" w:hint="cs"/>
          <w:spacing w:val="4"/>
          <w:cs/>
        </w:rPr>
        <w:t>ข้าง</w:t>
      </w:r>
      <w:r w:rsidR="00F425B7" w:rsidRPr="00AA5AA3">
        <w:rPr>
          <w:rFonts w:ascii="Angsana New" w:hAnsi="Angsana New" w:cs="Angsana New"/>
          <w:spacing w:val="4"/>
          <w:cs/>
        </w:rPr>
        <w:t>และ</w:t>
      </w:r>
      <w:r w:rsidRPr="00AA5AA3">
        <w:rPr>
          <w:rFonts w:ascii="Angsana New" w:hAnsi="Angsana New" w:cs="Angsana New" w:hint="cs"/>
          <w:spacing w:val="4"/>
          <w:cs/>
        </w:rPr>
        <w:t>เพลารอง</w:t>
      </w:r>
      <w:r w:rsidR="00F425B7" w:rsidRPr="00AA5AA3">
        <w:rPr>
          <w:rFonts w:ascii="Angsana New" w:hAnsi="Angsana New" w:cs="Angsana New"/>
          <w:spacing w:val="4"/>
          <w:cs/>
        </w:rPr>
        <w:t xml:space="preserve">แหนบ รายละเอียดของบริษัทย่อย ณ </w:t>
      </w:r>
      <w:r w:rsidR="00F425B7" w:rsidRPr="00AA5AA3">
        <w:rPr>
          <w:rFonts w:ascii="Angsana New" w:hAnsi="Angsana New" w:cs="Angsana New"/>
          <w:spacing w:val="4"/>
          <w:cs/>
          <w:lang w:val="en-US"/>
        </w:rPr>
        <w:t>วันที่</w:t>
      </w:r>
      <w:r w:rsidR="00F425B7" w:rsidRPr="00AA5AA3">
        <w:rPr>
          <w:rFonts w:ascii="Angsana New" w:hAnsi="Angsana New" w:cs="Angsana New"/>
          <w:cs/>
          <w:lang w:val="en-US"/>
        </w:rPr>
        <w:t xml:space="preserve"> </w:t>
      </w:r>
      <w:r w:rsidR="00F425B7" w:rsidRPr="00AA5AA3">
        <w:rPr>
          <w:rFonts w:ascii="Angsana New" w:hAnsi="Angsana New" w:cs="Angsana New"/>
          <w:lang w:val="en-US"/>
        </w:rPr>
        <w:t>31</w:t>
      </w:r>
      <w:r w:rsidR="00F425B7" w:rsidRPr="00AA5AA3">
        <w:rPr>
          <w:rFonts w:ascii="Angsana New" w:hAnsi="Angsana New" w:cs="Angsana New"/>
          <w:cs/>
          <w:lang w:val="en-US"/>
        </w:rPr>
        <w:t xml:space="preserve"> ธันวาคม </w:t>
      </w:r>
      <w:r w:rsidR="00F425B7" w:rsidRPr="00AA5AA3">
        <w:rPr>
          <w:rFonts w:ascii="Angsana New" w:hAnsi="Angsana New" w:cs="Angsana New"/>
          <w:lang w:val="en-US"/>
        </w:rPr>
        <w:t>256</w:t>
      </w:r>
      <w:r w:rsidR="00885EE4" w:rsidRPr="00AA5AA3">
        <w:rPr>
          <w:rFonts w:ascii="Angsana New" w:hAnsi="Angsana New" w:cs="Angsana New"/>
          <w:lang w:val="en-US"/>
        </w:rPr>
        <w:t>5</w:t>
      </w:r>
      <w:r w:rsidR="00F425B7" w:rsidRPr="00AA5AA3">
        <w:rPr>
          <w:rFonts w:ascii="Angsana New" w:hAnsi="Angsana New" w:cs="Angsana New"/>
          <w:cs/>
          <w:lang w:val="en-US"/>
        </w:rPr>
        <w:t xml:space="preserve"> และ </w:t>
      </w:r>
      <w:r w:rsidR="00F425B7" w:rsidRPr="00AA5AA3">
        <w:rPr>
          <w:rFonts w:ascii="Angsana New" w:hAnsi="Angsana New" w:cs="Angsana New"/>
          <w:lang w:val="en-US"/>
        </w:rPr>
        <w:t>256</w:t>
      </w:r>
      <w:r w:rsidR="00885EE4" w:rsidRPr="00AA5AA3">
        <w:rPr>
          <w:rFonts w:ascii="Angsana New" w:hAnsi="Angsana New" w:cs="Angsana New"/>
          <w:lang w:val="en-US"/>
        </w:rPr>
        <w:t>4</w:t>
      </w:r>
      <w:r w:rsidR="00F425B7" w:rsidRPr="00AA5AA3">
        <w:rPr>
          <w:rFonts w:ascii="Angsana New" w:hAnsi="Angsana New" w:cs="Angsana New"/>
          <w:lang w:val="en-US"/>
        </w:rPr>
        <w:t xml:space="preserve"> </w:t>
      </w:r>
      <w:r w:rsidR="00F425B7" w:rsidRPr="00AA5AA3">
        <w:rPr>
          <w:rFonts w:ascii="Angsana New" w:hAnsi="Angsana New" w:cs="Angsana New"/>
          <w:cs/>
          <w:lang w:val="en-US"/>
        </w:rPr>
        <w:t>ได้</w:t>
      </w:r>
      <w:r w:rsidR="00F425B7" w:rsidRPr="00AA5AA3">
        <w:rPr>
          <w:rFonts w:ascii="Angsana New" w:hAnsi="Angsana New" w:cs="Angsana New"/>
          <w:cs/>
        </w:rPr>
        <w:t>เปิดเผยไว้ในหมายเหตุประกอบงบการเงินข้</w:t>
      </w:r>
      <w:r w:rsidR="00F425B7" w:rsidRPr="00AA5AA3">
        <w:rPr>
          <w:rFonts w:ascii="Angsana New" w:hAnsi="Angsana New" w:cs="Angsana New"/>
          <w:cs/>
          <w:lang w:val="en-US"/>
        </w:rPr>
        <w:t xml:space="preserve">อ </w:t>
      </w:r>
      <w:r w:rsidR="00BE6299" w:rsidRPr="00AA5AA3">
        <w:rPr>
          <w:rFonts w:ascii="Angsana New" w:hAnsi="Angsana New" w:cs="Angsana New"/>
          <w:lang w:val="en-US"/>
        </w:rPr>
        <w:t>9</w:t>
      </w:r>
    </w:p>
    <w:p w14:paraId="75DD64CC" w14:textId="77777777" w:rsidR="00F425B7" w:rsidRPr="00D2677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E68A82F" w14:textId="010BB3D2" w:rsidR="00030124" w:rsidRPr="00D26778" w:rsidRDefault="00030124" w:rsidP="001B34C8">
      <w:pPr>
        <w:pStyle w:val="Heading8"/>
        <w:numPr>
          <w:ilvl w:val="0"/>
          <w:numId w:val="48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26778">
        <w:rPr>
          <w:rFonts w:ascii="Angsana New" w:hAnsi="Angsana New" w:cs="Angsana New"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186DDFD2" w14:textId="77777777" w:rsidR="00923345" w:rsidRPr="00D26778" w:rsidRDefault="0092334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1A1649E7" w14:textId="073E5B1C" w:rsidR="00F425B7" w:rsidRPr="00D26778" w:rsidRDefault="00A35482" w:rsidP="00871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71795">
        <w:rPr>
          <w:rFonts w:ascii="Angsana New" w:hAnsi="Angsana New"/>
          <w:sz w:val="30"/>
          <w:szCs w:val="30"/>
        </w:rPr>
        <w:br/>
      </w:r>
      <w:r w:rsidRPr="00D26778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</w:t>
      </w:r>
      <w:r w:rsidR="0077751B" w:rsidRPr="00D26778">
        <w:rPr>
          <w:rFonts w:ascii="Angsana New" w:hAnsi="Angsana New"/>
          <w:sz w:val="30"/>
          <w:szCs w:val="30"/>
          <w:cs/>
        </w:rPr>
        <w:t>ักทรัพย์และ</w:t>
      </w:r>
      <w:r w:rsidRPr="00D26778">
        <w:rPr>
          <w:rFonts w:ascii="Angsana New" w:hAnsi="Angsana New"/>
          <w:sz w:val="30"/>
          <w:szCs w:val="30"/>
          <w:cs/>
        </w:rPr>
        <w:t>ตลาดหลักทรัพย์ที่เกี่ยวข้อง</w:t>
      </w:r>
      <w:r w:rsidR="00871795">
        <w:rPr>
          <w:rFonts w:ascii="Angsana New" w:hAnsi="Angsana New"/>
          <w:sz w:val="30"/>
          <w:szCs w:val="30"/>
        </w:rPr>
        <w:t xml:space="preserve"> </w:t>
      </w:r>
      <w:r w:rsidR="00871795">
        <w:rPr>
          <w:rFonts w:ascii="Angsana New" w:hAnsi="Angsana New"/>
          <w:sz w:val="30"/>
          <w:szCs w:val="30"/>
        </w:rPr>
        <w:br/>
      </w:r>
      <w:r w:rsidRPr="00D26778">
        <w:rPr>
          <w:rFonts w:ascii="Angsana New" w:hAnsi="Angsana New"/>
          <w:sz w:val="30"/>
          <w:szCs w:val="30"/>
          <w:cs/>
        </w:rPr>
        <w:t>งบการเงินนี้</w:t>
      </w:r>
      <w:r w:rsidR="000B25D8" w:rsidRPr="00D26778">
        <w:rPr>
          <w:rFonts w:ascii="Angsana New" w:hAnsi="Angsana New" w:hint="cs"/>
          <w:sz w:val="30"/>
          <w:szCs w:val="30"/>
          <w:cs/>
        </w:rPr>
        <w:t>นำเสนอ</w:t>
      </w:r>
      <w:r w:rsidRPr="00D26778">
        <w:rPr>
          <w:rFonts w:ascii="Angsana New" w:hAnsi="Angsana New"/>
          <w:sz w:val="30"/>
          <w:szCs w:val="30"/>
          <w:cs/>
        </w:rPr>
        <w:t>เป็นเงินบาท</w:t>
      </w:r>
      <w:r w:rsidR="0098488E" w:rsidRPr="00D26778">
        <w:rPr>
          <w:rFonts w:ascii="Angsana New" w:hAnsi="Angsana New" w:hint="cs"/>
          <w:sz w:val="30"/>
          <w:szCs w:val="30"/>
          <w:cs/>
        </w:rPr>
        <w:t>ซึ่งเป็นสกุล</w:t>
      </w:r>
      <w:r w:rsidR="004659E8" w:rsidRPr="00D26778">
        <w:rPr>
          <w:rFonts w:ascii="Angsana New" w:hAnsi="Angsana New" w:hint="cs"/>
          <w:sz w:val="30"/>
          <w:szCs w:val="30"/>
          <w:cs/>
        </w:rPr>
        <w:t>เงินที่ใช้ในการดำเนินงานของ</w:t>
      </w:r>
      <w:r w:rsidR="00337D9D" w:rsidRPr="00D26778">
        <w:rPr>
          <w:rFonts w:ascii="Angsana New" w:hAnsi="Angsana New" w:hint="cs"/>
          <w:sz w:val="30"/>
          <w:szCs w:val="30"/>
          <w:cs/>
        </w:rPr>
        <w:t>กลุ่ม</w:t>
      </w:r>
      <w:r w:rsidR="002B7C8E" w:rsidRPr="00D26778">
        <w:rPr>
          <w:rFonts w:ascii="Angsana New" w:hAnsi="Angsana New"/>
          <w:sz w:val="30"/>
          <w:szCs w:val="30"/>
          <w:cs/>
        </w:rPr>
        <w:t>บริษัท</w:t>
      </w:r>
      <w:r w:rsidR="00871795">
        <w:rPr>
          <w:rFonts w:ascii="Angsana New" w:hAnsi="Angsana New"/>
          <w:sz w:val="30"/>
          <w:szCs w:val="30"/>
        </w:rPr>
        <w:t xml:space="preserve"> </w:t>
      </w:r>
      <w:r w:rsidR="00871795">
        <w:rPr>
          <w:rFonts w:ascii="Angsana New" w:hAnsi="Angsana New" w:hint="cs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871795">
        <w:rPr>
          <w:rFonts w:ascii="Angsana New" w:hAnsi="Angsana New"/>
          <w:sz w:val="30"/>
          <w:szCs w:val="30"/>
        </w:rPr>
        <w:t xml:space="preserve">3 </w:t>
      </w:r>
      <w:r w:rsidR="00871795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A49246C" w14:textId="0F5A6142" w:rsidR="00871795" w:rsidRDefault="00A3548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</w:t>
      </w:r>
      <w:r w:rsidR="00A434B8" w:rsidRPr="00D26778">
        <w:rPr>
          <w:rFonts w:ascii="Angsana New" w:hAnsi="Angsana New"/>
          <w:sz w:val="30"/>
          <w:szCs w:val="30"/>
          <w:cs/>
        </w:rPr>
        <w:t>ิจารณญาณ การประมาณ</w:t>
      </w:r>
      <w:r w:rsidR="00E0552B" w:rsidRPr="00D26778">
        <w:rPr>
          <w:rFonts w:ascii="Angsana New" w:hAnsi="Angsana New"/>
          <w:sz w:val="30"/>
          <w:szCs w:val="30"/>
          <w:cs/>
        </w:rPr>
        <w:t>การ</w:t>
      </w:r>
      <w:r w:rsidR="00A434B8" w:rsidRPr="00D26778">
        <w:rPr>
          <w:rFonts w:ascii="Angsana New" w:hAnsi="Angsana New"/>
          <w:sz w:val="30"/>
          <w:szCs w:val="30"/>
          <w:cs/>
        </w:rPr>
        <w:t>และข้อสมมติ</w:t>
      </w:r>
      <w:r w:rsidRPr="00D26778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516C76" w:rsidRPr="00D26778">
        <w:rPr>
          <w:rFonts w:ascii="Angsana New" w:hAnsi="Angsana New"/>
          <w:sz w:val="30"/>
          <w:szCs w:val="30"/>
          <w:cs/>
        </w:rPr>
        <w:t>ปฏิบัติตาม</w:t>
      </w:r>
      <w:r w:rsidRPr="00D26778">
        <w:rPr>
          <w:rFonts w:ascii="Angsana New" w:hAnsi="Angsana New"/>
          <w:sz w:val="30"/>
          <w:szCs w:val="30"/>
          <w:cs/>
        </w:rPr>
        <w:t>นโยบายการบัญชี</w:t>
      </w:r>
      <w:r w:rsidR="00AF0F05" w:rsidRPr="00D26778">
        <w:rPr>
          <w:rFonts w:ascii="Angsana New" w:hAnsi="Angsana New"/>
          <w:sz w:val="30"/>
          <w:szCs w:val="30"/>
          <w:cs/>
        </w:rPr>
        <w:t xml:space="preserve">ของกลุ่มบริษัท ทั้งนี้ ผลที่เกิดขึ้นจริงอาจแตกต่างจากที่ประมาณการไว้ </w:t>
      </w:r>
      <w:r w:rsidR="00C01B9E" w:rsidRPr="00D26778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DC72FA" w:rsidRPr="00D26778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</w:t>
      </w:r>
      <w:r w:rsidR="00F5506B" w:rsidRPr="00D26778">
        <w:rPr>
          <w:rFonts w:ascii="Angsana New" w:hAnsi="Angsana New"/>
          <w:sz w:val="30"/>
          <w:szCs w:val="30"/>
          <w:cs/>
        </w:rPr>
        <w:t xml:space="preserve"> </w:t>
      </w:r>
      <w:r w:rsidR="00DC72FA" w:rsidRPr="00D26778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951D774" w14:textId="56729DAB" w:rsidR="00871795" w:rsidRDefault="00871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3CC6548" w14:textId="2874C56C" w:rsidR="00030124" w:rsidRPr="00D26778" w:rsidRDefault="0088176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3</w:t>
      </w:r>
      <w:r w:rsidR="008E2B70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16CBDA0C" w14:textId="77777777" w:rsidR="007B3C08" w:rsidRPr="00D26778" w:rsidRDefault="007B3C08" w:rsidP="002B3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630" w:right="-385" w:hanging="90"/>
        <w:jc w:val="thaiDistribute"/>
        <w:rPr>
          <w:rFonts w:ascii="Angsana New" w:hAnsi="Angsana New"/>
          <w:sz w:val="28"/>
          <w:szCs w:val="28"/>
          <w:cs/>
        </w:rPr>
      </w:pPr>
    </w:p>
    <w:p w14:paraId="2578B43C" w14:textId="77777777" w:rsidR="00030124" w:rsidRPr="00D26778" w:rsidRDefault="00030124" w:rsidP="001B34C8">
      <w:pPr>
        <w:pStyle w:val="BodyText2"/>
        <w:numPr>
          <w:ilvl w:val="1"/>
          <w:numId w:val="16"/>
        </w:numPr>
        <w:tabs>
          <w:tab w:val="clear" w:pos="518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2A72C47" w14:textId="77777777" w:rsidR="00030124" w:rsidRPr="000D205D" w:rsidRDefault="00030124" w:rsidP="001B34C8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25A6867" w14:textId="77777777" w:rsidR="00030124" w:rsidRPr="000D205D" w:rsidRDefault="00030124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D205D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0D205D">
        <w:rPr>
          <w:rFonts w:ascii="Angsana New" w:hAnsi="Angsana New"/>
          <w:sz w:val="30"/>
          <w:szCs w:val="30"/>
        </w:rPr>
        <w:t>“</w:t>
      </w:r>
      <w:r w:rsidRPr="000D205D">
        <w:rPr>
          <w:rFonts w:ascii="Angsana New" w:hAnsi="Angsana New"/>
          <w:sz w:val="30"/>
          <w:szCs w:val="30"/>
          <w:cs/>
        </w:rPr>
        <w:t>กลุ่มบริษัท</w:t>
      </w:r>
      <w:r w:rsidRPr="000D205D">
        <w:rPr>
          <w:rFonts w:ascii="Angsana New" w:hAnsi="Angsana New"/>
          <w:sz w:val="30"/>
          <w:szCs w:val="30"/>
        </w:rPr>
        <w:t>”</w:t>
      </w:r>
      <w:r w:rsidRPr="000D205D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="0014633F" w:rsidRPr="000D205D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6163EB44" w14:textId="77777777" w:rsidR="00C20BC1" w:rsidRPr="000D205D" w:rsidRDefault="00C20BC1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23DA7957" w14:textId="25EC8354" w:rsidR="002B3C05" w:rsidRPr="00F35DD0" w:rsidRDefault="002B3C05" w:rsidP="001B34C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5DD0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F35DD0">
        <w:rPr>
          <w:rFonts w:asciiTheme="majorBidi" w:hAnsiTheme="majorBidi" w:cstheme="majorBidi"/>
          <w:sz w:val="30"/>
          <w:szCs w:val="30"/>
        </w:rPr>
        <w:t xml:space="preserve"> </w:t>
      </w:r>
      <w:r w:rsidRPr="00F35DD0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D76F957" w14:textId="584877EA" w:rsidR="002B3C05" w:rsidRPr="00F35DD0" w:rsidRDefault="002B3C05" w:rsidP="001B34C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2D28D7" w14:textId="7A41997D" w:rsidR="002B3C05" w:rsidRPr="00F35DD0" w:rsidRDefault="002B3C05" w:rsidP="002B3C0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5DD0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F35DD0">
        <w:rPr>
          <w:rFonts w:asciiTheme="majorBidi" w:hAnsiTheme="majorBidi" w:cstheme="majorBidi"/>
          <w:sz w:val="30"/>
          <w:szCs w:val="30"/>
        </w:rPr>
        <w:t xml:space="preserve"> </w:t>
      </w:r>
      <w:r w:rsidRPr="00F35DD0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F35DD0">
        <w:rPr>
          <w:rFonts w:asciiTheme="majorBidi" w:hAnsiTheme="majorBidi" w:cstheme="majorBidi"/>
          <w:sz w:val="30"/>
          <w:szCs w:val="30"/>
        </w:rPr>
        <w:t xml:space="preserve"> </w:t>
      </w:r>
      <w:r w:rsidRPr="00F35DD0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F35DD0">
        <w:rPr>
          <w:rFonts w:asciiTheme="majorBidi" w:hAnsiTheme="majorBidi" w:cstheme="majorBidi"/>
          <w:sz w:val="30"/>
          <w:szCs w:val="30"/>
        </w:rPr>
        <w:t>/</w:t>
      </w:r>
      <w:r w:rsidRPr="00F35DD0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0212E1BE" w14:textId="0A3EB011" w:rsidR="002B3C05" w:rsidRPr="00F35DD0" w:rsidRDefault="002B3C05" w:rsidP="001B34C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1F5325A" w14:textId="5DD36454" w:rsidR="00881B5D" w:rsidRPr="00F35DD0" w:rsidRDefault="00881B5D" w:rsidP="001B34C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5DD0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</w:t>
      </w:r>
      <w:r w:rsidRPr="00F35DD0">
        <w:rPr>
          <w:rFonts w:asciiTheme="majorBidi" w:hAnsiTheme="majorBidi" w:cstheme="majorBidi" w:hint="cs"/>
          <w:sz w:val="30"/>
          <w:szCs w:val="30"/>
          <w:cs/>
        </w:rPr>
        <w:t>หรือขาดทุนที่เกิดขึ้นจากการสูญเสียการควบคุมในบริษัทย่อย</w:t>
      </w:r>
      <w:r w:rsidRPr="00F35DD0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270FCD6" w14:textId="21B4D141" w:rsidR="00881B5D" w:rsidRPr="00F35DD0" w:rsidRDefault="00881B5D" w:rsidP="005F2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0CC72B2" w14:textId="3CB869B0" w:rsidR="00661092" w:rsidRPr="00F35DD0" w:rsidRDefault="00661092" w:rsidP="00661092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35DD0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5072BF0" w14:textId="51E4E80F" w:rsidR="00486A41" w:rsidRDefault="00661092" w:rsidP="0048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5DD0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55A77824" w14:textId="77777777" w:rsidR="00DD147B" w:rsidRDefault="00DD147B" w:rsidP="0048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8B52DC4" w14:textId="1E2C781C" w:rsidR="00E67C52" w:rsidRPr="00F35DD0" w:rsidRDefault="00E67C52" w:rsidP="00E67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35DD0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F35DD0">
        <w:rPr>
          <w:rFonts w:asciiTheme="majorBidi" w:hAnsiTheme="majorBidi" w:cstheme="majorBidi"/>
          <w:sz w:val="30"/>
          <w:szCs w:val="30"/>
        </w:rPr>
        <w:t xml:space="preserve"> </w:t>
      </w:r>
      <w:r w:rsidRPr="00F35DD0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F35DD0">
        <w:rPr>
          <w:rFonts w:asciiTheme="majorBidi" w:hAnsiTheme="majorBidi" w:cstheme="majorBidi"/>
          <w:sz w:val="30"/>
          <w:szCs w:val="30"/>
        </w:rPr>
        <w:t xml:space="preserve"> </w:t>
      </w:r>
      <w:r w:rsidRPr="00F35DD0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F35DD0">
        <w:rPr>
          <w:rFonts w:asciiTheme="majorBidi" w:hAnsiTheme="majorBidi" w:cstheme="majorBidi"/>
          <w:sz w:val="30"/>
          <w:szCs w:val="30"/>
        </w:rPr>
        <w:t xml:space="preserve"> </w:t>
      </w:r>
      <w:r w:rsidRPr="00F35DD0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F35DD0">
        <w:rPr>
          <w:rFonts w:asciiTheme="majorBidi" w:hAnsiTheme="majorBidi" w:cstheme="majorBidi"/>
          <w:sz w:val="30"/>
          <w:szCs w:val="30"/>
        </w:rPr>
        <w:t xml:space="preserve"> </w:t>
      </w:r>
      <w:r w:rsidRPr="00F35DD0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0F281A9" w14:textId="77777777" w:rsidR="00E67C52" w:rsidRPr="00F35DD0" w:rsidRDefault="00E67C52" w:rsidP="005F2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1458438" w14:textId="11B9DD71" w:rsidR="00C20BC1" w:rsidRPr="00F35DD0" w:rsidRDefault="00C20BC1" w:rsidP="001B34C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35DD0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  <w:r w:rsidRPr="00F35DD0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2EE3421" w14:textId="77777777" w:rsidR="00C20BC1" w:rsidRPr="00F35DD0" w:rsidRDefault="00C20BC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97DEF19" w14:textId="66480D49" w:rsidR="00152567" w:rsidRPr="00F35DD0" w:rsidRDefault="00152567" w:rsidP="00641C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35DD0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2F8E6FA" w14:textId="7AEEEF9F" w:rsidR="00152567" w:rsidRPr="00F35DD0" w:rsidRDefault="00152567" w:rsidP="001B34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B6BAFF5" w14:textId="3B252E01" w:rsidR="00641CF7" w:rsidRPr="00F35DD0" w:rsidRDefault="00641CF7" w:rsidP="00641C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35DD0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0DEC8290" w14:textId="66BFC6CC" w:rsidR="00641CF7" w:rsidRPr="000D205D" w:rsidRDefault="00641CF7" w:rsidP="001B34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CABE75F" w14:textId="37221305" w:rsidR="00641CF7" w:rsidRPr="00F35DD0" w:rsidRDefault="00641CF7" w:rsidP="00641C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35DD0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F35DD0">
        <w:rPr>
          <w:rFonts w:ascii="Angsana New" w:hAnsi="Angsana New"/>
          <w:sz w:val="30"/>
          <w:szCs w:val="30"/>
        </w:rPr>
        <w:t xml:space="preserve"> </w:t>
      </w:r>
      <w:r w:rsidRPr="00F35DD0">
        <w:rPr>
          <w:rFonts w:ascii="Angsana New" w:hAnsi="Angsana New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28A2B177" w14:textId="31406F20" w:rsidR="00641CF7" w:rsidRPr="00F35DD0" w:rsidRDefault="00641CF7" w:rsidP="001B34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10B0C2C" w14:textId="11BCC40F" w:rsidR="00641CF7" w:rsidRPr="00F35DD0" w:rsidRDefault="00641CF7" w:rsidP="0064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F35DD0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FF3DCF8" w14:textId="1970CE5E" w:rsidR="00641CF7" w:rsidRPr="00F35DD0" w:rsidRDefault="00641CF7" w:rsidP="001B34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0B9BC58" w14:textId="77777777" w:rsidR="00641CF7" w:rsidRPr="00F35DD0" w:rsidRDefault="00641CF7" w:rsidP="00641CF7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35DD0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7A9AF70" w14:textId="63BC1382" w:rsidR="00641CF7" w:rsidRPr="00F35DD0" w:rsidRDefault="00641CF7" w:rsidP="001B34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76C13BA" w14:textId="46255A1E" w:rsidR="00486A41" w:rsidRDefault="000D205D" w:rsidP="000D205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35DD0">
        <w:rPr>
          <w:rFonts w:ascii="Angsana New" w:hAnsi="Angsana New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  <w:r w:rsidRPr="00F35DD0">
        <w:rPr>
          <w:rFonts w:ascii="Angsana New" w:hAnsi="Angsana New"/>
          <w:sz w:val="30"/>
          <w:szCs w:val="30"/>
        </w:rPr>
        <w:t xml:space="preserve"> </w:t>
      </w:r>
    </w:p>
    <w:p w14:paraId="21FEFFE0" w14:textId="7DC9DE44" w:rsidR="00486A41" w:rsidRDefault="0048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ECA263" w14:textId="0B9B176C" w:rsidR="000D205D" w:rsidRPr="00F35DD0" w:rsidRDefault="000D205D" w:rsidP="000D205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35DD0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F35DD0">
        <w:rPr>
          <w:rFonts w:ascii="Angsana New" w:hAnsi="Angsana New"/>
          <w:sz w:val="30"/>
          <w:szCs w:val="30"/>
        </w:rPr>
        <w:t xml:space="preserve"> </w:t>
      </w:r>
      <w:r w:rsidRPr="00F35DD0">
        <w:rPr>
          <w:rFonts w:ascii="Angsana New" w:hAnsi="Angsana New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F35DD0">
        <w:rPr>
          <w:rFonts w:ascii="Angsana New" w:hAnsi="Angsana New"/>
          <w:sz w:val="30"/>
          <w:szCs w:val="30"/>
        </w:rPr>
        <w:t xml:space="preserve"> </w:t>
      </w:r>
      <w:r w:rsidRPr="00F35DD0">
        <w:rPr>
          <w:rFonts w:ascii="Angsana New" w:hAnsi="Angsana New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F35DD0">
        <w:rPr>
          <w:rFonts w:ascii="Angsana New" w:hAnsi="Angsana New"/>
          <w:sz w:val="30"/>
          <w:szCs w:val="30"/>
        </w:rPr>
        <w:t xml:space="preserve"> </w:t>
      </w:r>
      <w:r w:rsidRPr="00F35DD0">
        <w:rPr>
          <w:rFonts w:ascii="Angsana New" w:hAnsi="Angsana New"/>
          <w:sz w:val="30"/>
          <w:szCs w:val="30"/>
          <w:cs/>
        </w:rPr>
        <w:t>จนถึงวันที่การควบคุมสิ้นสุด</w:t>
      </w:r>
    </w:p>
    <w:p w14:paraId="713DF225" w14:textId="77777777" w:rsidR="000D205D" w:rsidRPr="00F35DD0" w:rsidRDefault="000D205D" w:rsidP="001B34C8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12EA6CF" w14:textId="5389F7C7" w:rsidR="00783E20" w:rsidRPr="00D26778" w:rsidRDefault="00783E20" w:rsidP="001B34C8">
      <w:pPr>
        <w:pStyle w:val="BodyText2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เงินลงทุนในบริษัท</w:t>
      </w:r>
      <w:r w:rsidRPr="00D2677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ย่อย</w:t>
      </w: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420F80" w:rsidRPr="00D2677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บริษัทร่วม</w:t>
      </w: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และการร่วมค้า</w:t>
      </w:r>
    </w:p>
    <w:p w14:paraId="58F9DE1F" w14:textId="28C35857" w:rsidR="00783E20" w:rsidRPr="00D26778" w:rsidRDefault="00783E20" w:rsidP="001B34C8">
      <w:pPr>
        <w:pStyle w:val="BodyText2"/>
        <w:ind w:left="518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</w:p>
    <w:p w14:paraId="2AD7A9E0" w14:textId="293B32BD" w:rsidR="00F84E25" w:rsidRPr="000D205D" w:rsidRDefault="00F84E2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205D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420F80" w:rsidRPr="000D205D">
        <w:rPr>
          <w:rFonts w:ascii="Angsana New" w:hAnsi="Angsana New" w:hint="cs"/>
          <w:sz w:val="30"/>
          <w:szCs w:val="30"/>
          <w:cs/>
        </w:rPr>
        <w:t>บริษัทร่วม</w:t>
      </w:r>
      <w:r w:rsidRPr="000D205D">
        <w:rPr>
          <w:rFonts w:ascii="Angsana New" w:hAnsi="Angsana New"/>
          <w:sz w:val="30"/>
          <w:szCs w:val="30"/>
          <w:cs/>
        </w:rPr>
        <w:t>และการร่วมค้าในงบการเงินเฉพาะกิจการวัดมูลค่าด้วยราคาทุนหักค่าเผื่อ</w:t>
      </w:r>
      <w:r w:rsidR="000D205D" w:rsidRPr="000D205D">
        <w:rPr>
          <w:rFonts w:ascii="Angsana New" w:hAnsi="Angsana New"/>
          <w:sz w:val="30"/>
          <w:szCs w:val="30"/>
          <w:cs/>
        </w:rPr>
        <w:br/>
      </w:r>
      <w:r w:rsidRPr="000D205D">
        <w:rPr>
          <w:rFonts w:ascii="Angsana New" w:hAnsi="Angsana New"/>
          <w:sz w:val="30"/>
          <w:szCs w:val="30"/>
          <w:cs/>
        </w:rPr>
        <w:t>การด้อยค่า</w:t>
      </w:r>
      <w:r w:rsidRPr="000D205D">
        <w:rPr>
          <w:rFonts w:ascii="Angsana New" w:hAnsi="Angsana New"/>
          <w:sz w:val="30"/>
          <w:szCs w:val="30"/>
        </w:rPr>
        <w:t xml:space="preserve"> </w:t>
      </w:r>
      <w:r w:rsidR="00420F80" w:rsidRPr="000D205D">
        <w:rPr>
          <w:rFonts w:ascii="Angsana New" w:hAnsi="Angsana New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="000D205D" w:rsidRPr="000D205D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</w:t>
      </w:r>
      <w:r w:rsidR="000D205D" w:rsidRPr="000D205D">
        <w:rPr>
          <w:rFonts w:ascii="Angsana New" w:hAnsi="Angsana New"/>
          <w:sz w:val="30"/>
          <w:szCs w:val="30"/>
          <w:cs/>
        </w:rPr>
        <w:t>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</w:t>
      </w:r>
      <w:r w:rsidR="000D205D" w:rsidRPr="000D205D">
        <w:rPr>
          <w:rFonts w:asciiTheme="majorBidi" w:hAnsiTheme="majorBidi" w:cstheme="majorBidi"/>
          <w:sz w:val="30"/>
          <w:szCs w:val="30"/>
          <w:cs/>
        </w:rPr>
        <w:t>บันทึกในกำไรหรือขาดทุน</w:t>
      </w:r>
    </w:p>
    <w:p w14:paraId="17EEDA90" w14:textId="77777777" w:rsidR="005C3AA6" w:rsidRPr="00A215BF" w:rsidRDefault="005C3AA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4521CD9" w14:textId="32D51158" w:rsidR="00783E20" w:rsidRPr="00D26778" w:rsidRDefault="00783E20" w:rsidP="001B34C8">
      <w:pPr>
        <w:pStyle w:val="BodyText2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59A33497" w14:textId="5628D5E8" w:rsidR="003665DD" w:rsidRPr="00A215BF" w:rsidRDefault="003665DD" w:rsidP="001B34C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trike/>
          <w:sz w:val="30"/>
          <w:szCs w:val="30"/>
        </w:rPr>
      </w:pPr>
    </w:p>
    <w:p w14:paraId="5203506C" w14:textId="7C573E76" w:rsidR="000D205D" w:rsidRPr="003F41A4" w:rsidRDefault="000D205D" w:rsidP="003F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41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3F41A4">
        <w:rPr>
          <w:rFonts w:ascii="Angsana New" w:hAnsi="Angsana New" w:hint="cs"/>
          <w:sz w:val="30"/>
          <w:szCs w:val="30"/>
          <w:cs/>
        </w:rPr>
        <w:t xml:space="preserve"> </w:t>
      </w:r>
      <w:r w:rsidRPr="003F41A4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3F41A4">
        <w:rPr>
          <w:rFonts w:ascii="Angsana New" w:hAnsi="Angsana New" w:hint="cs"/>
          <w:sz w:val="30"/>
          <w:szCs w:val="30"/>
          <w:cs/>
        </w:rPr>
        <w:t xml:space="preserve"> </w:t>
      </w:r>
      <w:r w:rsidRPr="003F41A4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3F41A4">
        <w:rPr>
          <w:rFonts w:ascii="Angsana New" w:hAnsi="Angsana New"/>
          <w:sz w:val="30"/>
          <w:szCs w:val="30"/>
        </w:rPr>
        <w:t xml:space="preserve"> </w:t>
      </w:r>
      <w:r w:rsidRPr="003F41A4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Pr="003F41A4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3F41A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64311C38" w14:textId="77777777" w:rsidR="000D205D" w:rsidRPr="000D205D" w:rsidRDefault="000D205D" w:rsidP="000D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7A2FF91" w14:textId="3ABE65D8" w:rsidR="000D205D" w:rsidRPr="003F41A4" w:rsidRDefault="000D205D" w:rsidP="003F41A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D205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174EE93" w14:textId="4460DCD3" w:rsidR="00DD147B" w:rsidRDefault="00DD1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B84B866" w14:textId="77777777" w:rsidR="00CE3B10" w:rsidRPr="00D26778" w:rsidRDefault="00CE3B10" w:rsidP="001B34C8">
      <w:pPr>
        <w:pStyle w:val="Heading8"/>
        <w:numPr>
          <w:ilvl w:val="1"/>
          <w:numId w:val="16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267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3DA2FCB1" w14:textId="7DC0F5F4" w:rsidR="00CE3B10" w:rsidRPr="00D26778" w:rsidRDefault="00CE3B10" w:rsidP="001B34C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297CD" w14:textId="2E7AD5D2" w:rsidR="0038500D" w:rsidRPr="00D26778" w:rsidRDefault="0098559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2677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ง.</w:t>
      </w:r>
      <w:r w:rsidR="005F2398"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38500D" w:rsidRPr="00D267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7B6E426" w14:textId="77777777" w:rsidR="0098559B" w:rsidRPr="00D26778" w:rsidRDefault="0098559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B2E19B5" w14:textId="563CE354" w:rsidR="00A215BF" w:rsidRDefault="0038500D" w:rsidP="00DD147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C765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622E60" w:rsidRPr="00DC7654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อื่นๆ</w:t>
      </w:r>
      <w:r w:rsidRPr="00DC765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Pr="00DC765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5361E" w:rsidRPr="00DC7654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C7654">
        <w:rPr>
          <w:rFonts w:asciiTheme="majorBidi" w:hAnsiTheme="majorBidi" w:cstheme="majorBidi"/>
          <w:color w:val="000000"/>
          <w:sz w:val="30"/>
          <w:szCs w:val="30"/>
          <w:cs/>
        </w:rPr>
        <w:t>(ฉ)) รับรู้รายการเมื่อเริ่มแรกเมื่อกลุ่มบริษัท</w:t>
      </w:r>
      <w:r w:rsidR="00F962A7" w:rsidRPr="00DC7654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DC7654">
        <w:rPr>
          <w:rFonts w:asciiTheme="majorBidi" w:hAnsiTheme="majorBidi" w:cstheme="majorBidi"/>
          <w:color w:val="000000"/>
          <w:sz w:val="30"/>
          <w:szCs w:val="30"/>
          <w:cs/>
        </w:rPr>
        <w:t>ป็นคู่สัญญาตามข้อกำหนดของเครื่องมือทางการเงินนั้น</w:t>
      </w:r>
      <w:r w:rsidRPr="00DC765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C7654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</w:t>
      </w:r>
      <w:r w:rsidR="00622E60" w:rsidRPr="00DC7654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เมื่อเริ่มแรก</w:t>
      </w:r>
      <w:r w:rsidRPr="00DC7654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622E60" w:rsidRPr="00DC765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622E60" w:rsidRPr="00DC7654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สินทรัพย์ทางการเงินและหนี้สิน</w:t>
      </w:r>
      <w:r w:rsidR="00622E60" w:rsidRPr="00DC7654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="00622E60" w:rsidRPr="00DC7654">
        <w:rPr>
          <w:rFonts w:asciiTheme="majorBidi" w:hAnsiTheme="majorBidi" w:cstheme="majorBidi"/>
          <w:sz w:val="30"/>
          <w:szCs w:val="30"/>
          <w:cs/>
        </w:rPr>
        <w:t>จะรวม</w:t>
      </w:r>
      <w:r w:rsidR="00622E60" w:rsidRPr="00DC7654">
        <w:rPr>
          <w:rFonts w:asciiTheme="majorBidi" w:hAnsiTheme="majorBidi" w:cstheme="majorBidi" w:hint="cs"/>
          <w:sz w:val="30"/>
          <w:szCs w:val="30"/>
          <w:cs/>
        </w:rPr>
        <w:t>หรือหัก</w:t>
      </w:r>
      <w:r w:rsidR="00622E60" w:rsidRPr="00DC7654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ต้นทุนการทำรายการที่เกี่ยวข้องโดยตรงกับการได้มาด้วย</w:t>
      </w:r>
    </w:p>
    <w:p w14:paraId="78E9FE6E" w14:textId="77777777" w:rsidR="00DD147B" w:rsidRDefault="00DD147B" w:rsidP="00DD147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5EE874" w14:textId="0811EC8F" w:rsidR="00622E60" w:rsidRPr="00622E60" w:rsidRDefault="00622E60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C7654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DC7654">
        <w:rPr>
          <w:rFonts w:asciiTheme="majorBidi" w:hAnsiTheme="majorBidi" w:cstheme="majorBidi"/>
          <w:sz w:val="30"/>
          <w:szCs w:val="30"/>
        </w:rPr>
        <w:t xml:space="preserve"> </w:t>
      </w:r>
      <w:r w:rsidRPr="00DC7654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DC7654">
        <w:rPr>
          <w:rFonts w:asciiTheme="majorBidi" w:hAnsiTheme="majorBidi" w:cstheme="majorBidi"/>
          <w:sz w:val="30"/>
          <w:szCs w:val="30"/>
        </w:rPr>
        <w:t xml:space="preserve"> </w:t>
      </w:r>
      <w:r w:rsidRPr="00DC765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DC7654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DC7654">
        <w:rPr>
          <w:rFonts w:asciiTheme="majorBidi" w:hAnsiTheme="majorBidi" w:cs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6296C74" w14:textId="4D364DCE" w:rsidR="00622E60" w:rsidRDefault="00622E60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753B1E7" w14:textId="54B87216" w:rsidR="00622E60" w:rsidRPr="00622E60" w:rsidRDefault="00622E60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22E60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622E60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622E6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22E60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622E6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22E60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622E6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22E60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2ABBAD10" w14:textId="7CEB02D8" w:rsidR="0046182F" w:rsidRPr="00622E60" w:rsidRDefault="0046182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5ED915F9" w14:textId="279231A3" w:rsidR="0046182F" w:rsidRPr="00D26778" w:rsidRDefault="0046182F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A3DB4C1" w14:textId="6C4C1FE9" w:rsidR="00FD5BC6" w:rsidRPr="00622E60" w:rsidRDefault="00FD5BC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3F7118A4" w14:textId="37EA7421" w:rsidR="00FD5BC6" w:rsidRPr="00D26778" w:rsidRDefault="00FD5BC6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D26778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รับ</w:t>
      </w:r>
      <w:r w:rsidRPr="00D2677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D267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22E60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BAF1565" w14:textId="7DC54DB7" w:rsidR="00DD147B" w:rsidRDefault="00DD1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89767CE" w14:textId="7BADBE0A" w:rsidR="0098559B" w:rsidRPr="00D26778" w:rsidRDefault="0098559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D2677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ง.</w:t>
      </w:r>
      <w:r w:rsidR="00925CA2"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384D5B2" w14:textId="77777777" w:rsidR="0098559B" w:rsidRPr="0019155D" w:rsidRDefault="0098559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5DB29F55" w14:textId="5F42F8D2" w:rsidR="0098559B" w:rsidRPr="00D26778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D2677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7507D16" w14:textId="56A9306C" w:rsidR="005223B5" w:rsidRDefault="00522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58144C" w14:textId="48242435" w:rsidR="0098559B" w:rsidRPr="00A82F56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2F56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</w:t>
      </w:r>
      <w:r w:rsidRPr="00A82F56">
        <w:rPr>
          <w:rFonts w:asciiTheme="majorBidi" w:hAnsiTheme="majorBidi" w:cstheme="majorBidi"/>
          <w:color w:val="000000"/>
          <w:sz w:val="30"/>
          <w:szCs w:val="30"/>
          <w:cs/>
        </w:rPr>
        <w:t>เปลี่ยนแปลงแล้ว</w:t>
      </w:r>
      <w:r w:rsidRPr="00A82F5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D8DE9CF" w14:textId="77777777" w:rsidR="00467650" w:rsidRPr="0019155D" w:rsidRDefault="00467650" w:rsidP="0019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72105A77" w14:textId="2A8DD836" w:rsidR="0098559B" w:rsidRPr="00D26778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EAC4D5C" w14:textId="53208FAC" w:rsidR="0098559B" w:rsidRPr="0019155D" w:rsidRDefault="0098559B" w:rsidP="0019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23349DBE" w14:textId="59B2B3EE" w:rsidR="0098559B" w:rsidRPr="00D26778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922F5CC" w14:textId="77777777" w:rsidR="00005ACD" w:rsidRPr="0019155D" w:rsidRDefault="00005ACD" w:rsidP="0019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19D30986" w14:textId="61673795" w:rsidR="0098559B" w:rsidRPr="00D26778" w:rsidRDefault="0098559B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2677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9155D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D2677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D18A667" w14:textId="77777777" w:rsidR="0098559B" w:rsidRPr="00D26778" w:rsidRDefault="0098559B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24"/>
          <w:szCs w:val="24"/>
        </w:rPr>
      </w:pPr>
    </w:p>
    <w:p w14:paraId="1DED27F3" w14:textId="4FCC27C5" w:rsidR="0098559B" w:rsidRPr="00D26778" w:rsidRDefault="0098559B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26778">
        <w:rPr>
          <w:rFonts w:asciiTheme="majorBidi" w:hAnsi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1846B9" w:rsidRPr="00D26778">
        <w:rPr>
          <w:rFonts w:asciiTheme="majorBidi" w:hAnsiTheme="majorBidi"/>
          <w:sz w:val="30"/>
          <w:szCs w:val="30"/>
        </w:rPr>
        <w:t xml:space="preserve"> </w:t>
      </w:r>
      <w:r w:rsidR="001846B9"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(รวมถึงเงินสดและรายการเทียบเท่าเงินสด ลูกหนี้การค้าและลูกหนี้อื่น</w:t>
      </w:r>
      <w:r w:rsidR="001846B9" w:rsidRPr="00D267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846B9"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รวมถึงเงินให้กู้ยืมแก่กิจการที่เกี่ยวข้องกัน)</w:t>
      </w:r>
    </w:p>
    <w:p w14:paraId="7DA52C67" w14:textId="0850D956" w:rsidR="0098559B" w:rsidRPr="00D26778" w:rsidRDefault="0098559B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24"/>
          <w:szCs w:val="24"/>
        </w:rPr>
      </w:pPr>
    </w:p>
    <w:p w14:paraId="16811F44" w14:textId="0F9885FF" w:rsidR="001846B9" w:rsidRDefault="00467650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26778">
        <w:rPr>
          <w:rFonts w:asciiTheme="majorBidi" w:hAnsiTheme="majorBidi"/>
          <w:sz w:val="30"/>
          <w:szCs w:val="30"/>
          <w:cs/>
        </w:rPr>
        <w:t>กลุ่มบริษัท</w:t>
      </w:r>
      <w:r w:rsidR="001846B9" w:rsidRPr="00D26778">
        <w:rPr>
          <w:rFonts w:asciiTheme="majorBidi" w:hAnsiTheme="majorBidi" w:hint="cs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19155D">
        <w:rPr>
          <w:rFonts w:asciiTheme="majorBidi" w:hAnsiTheme="majorBidi"/>
          <w:sz w:val="30"/>
          <w:szCs w:val="30"/>
        </w:rPr>
        <w:t xml:space="preserve"> 12</w:t>
      </w:r>
      <w:r w:rsidR="001846B9" w:rsidRPr="00D26778">
        <w:rPr>
          <w:rFonts w:asciiTheme="majorBidi" w:hAnsiTheme="majorBidi" w:hint="cs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FB3A7EF" w14:textId="77777777" w:rsidR="00DB1742" w:rsidRPr="00D26778" w:rsidRDefault="00DB1742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5FB32B3E" w14:textId="6EBECA7A" w:rsidR="001846B9" w:rsidRPr="00D26778" w:rsidRDefault="001846B9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26778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D26778">
        <w:rPr>
          <w:rFonts w:asciiTheme="majorBidi" w:hAnsiTheme="majorBidi" w:hint="cs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D9A40AA" w14:textId="2870220A" w:rsidR="0019155D" w:rsidRDefault="0019155D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19155D">
        <w:rPr>
          <w:rFonts w:asciiTheme="majorBidi" w:hAnsiTheme="majorBidi"/>
          <w:sz w:val="30"/>
          <w:szCs w:val="30"/>
          <w:cs/>
        </w:rPr>
        <w:lastRenderedPageBreak/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>
        <w:rPr>
          <w:rFonts w:asciiTheme="majorBidi" w:hAnsiTheme="majorBidi"/>
          <w:sz w:val="30"/>
          <w:szCs w:val="30"/>
        </w:rPr>
        <w:t xml:space="preserve">12 </w:t>
      </w:r>
      <w:r w:rsidRPr="0019155D">
        <w:rPr>
          <w:rFonts w:asciiTheme="majorBidi" w:hAnsiTheme="majorBidi"/>
          <w:sz w:val="30"/>
          <w:szCs w:val="30"/>
          <w:cs/>
        </w:rPr>
        <w:t>เดือนข้างหน้า</w:t>
      </w:r>
    </w:p>
    <w:p w14:paraId="716EAEEF" w14:textId="77777777" w:rsidR="0019155D" w:rsidRDefault="0019155D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36A77374" w14:textId="2827E9A4" w:rsidR="008A6324" w:rsidRPr="00D26778" w:rsidRDefault="008A6324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26778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32A7D">
        <w:rPr>
          <w:rFonts w:asciiTheme="majorBidi" w:hAnsiTheme="majorBidi"/>
          <w:sz w:val="30"/>
          <w:szCs w:val="30"/>
        </w:rPr>
        <w:t>30</w:t>
      </w:r>
      <w:r w:rsidRPr="00D26778">
        <w:rPr>
          <w:rFonts w:asciiTheme="majorBidi" w:hAnsiTheme="majorBidi"/>
          <w:sz w:val="30"/>
          <w:szCs w:val="30"/>
        </w:rPr>
        <w:t xml:space="preserve"> </w:t>
      </w:r>
      <w:r w:rsidRPr="00D26778">
        <w:rPr>
          <w:rFonts w:asciiTheme="majorBidi" w:hAnsiTheme="majorBidi"/>
          <w:sz w:val="30"/>
          <w:szCs w:val="30"/>
          <w:cs/>
        </w:rPr>
        <w:t>วัน มีการเปลี่ยนแปลงของ</w:t>
      </w:r>
      <w:r w:rsidRPr="00D26778">
        <w:rPr>
          <w:rFonts w:asciiTheme="majorBidi" w:hAnsiTheme="majorBidi" w:hint="cs"/>
          <w:sz w:val="30"/>
          <w:szCs w:val="30"/>
          <w:cs/>
        </w:rPr>
        <w:t>อันดับ</w:t>
      </w:r>
      <w:r w:rsidRPr="00D26778">
        <w:rPr>
          <w:rFonts w:asciiTheme="majorBidi" w:hAnsiTheme="majorBidi"/>
          <w:sz w:val="30"/>
          <w:szCs w:val="30"/>
          <w:cs/>
        </w:rPr>
        <w:t>ความน่าเชื่อถือที่</w:t>
      </w:r>
      <w:r w:rsidRPr="00D26778">
        <w:rPr>
          <w:rFonts w:asciiTheme="majorBidi" w:hAnsiTheme="majorBidi" w:hint="cs"/>
          <w:sz w:val="30"/>
          <w:szCs w:val="30"/>
          <w:cs/>
        </w:rPr>
        <w:t>ลดระดับลง</w:t>
      </w:r>
      <w:r w:rsidRPr="00D26778">
        <w:rPr>
          <w:rFonts w:asciiTheme="majorBidi" w:hAnsiTheme="majorBidi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D26778">
        <w:rPr>
          <w:rFonts w:asciiTheme="majorBidi" w:hAnsiTheme="majorBidi" w:hint="cs"/>
          <w:sz w:val="30"/>
          <w:szCs w:val="30"/>
          <w:cs/>
        </w:rPr>
        <w:t>หรือคาดการณ์การเปลี่ยนแปลง</w:t>
      </w:r>
      <w:r w:rsidRPr="00D26778">
        <w:rPr>
          <w:rFonts w:asciiTheme="majorBidi" w:hAnsiTheme="majorBidi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D26778">
        <w:rPr>
          <w:rFonts w:asciiTheme="majorBidi" w:hAnsiTheme="majorBidi" w:hint="cs"/>
          <w:sz w:val="30"/>
          <w:szCs w:val="30"/>
          <w:cs/>
        </w:rPr>
        <w:t>กลุ่มบริษัท</w:t>
      </w:r>
    </w:p>
    <w:p w14:paraId="51050CCB" w14:textId="77777777" w:rsidR="008A6324" w:rsidRPr="00D26778" w:rsidRDefault="008A6324" w:rsidP="001B34C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8B7EA" w14:textId="77777777" w:rsidR="008A6324" w:rsidRPr="00D26778" w:rsidRDefault="008A6324" w:rsidP="001B34C8">
      <w:pPr>
        <w:tabs>
          <w:tab w:val="clear" w:pos="454"/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344462A0" w14:textId="77777777" w:rsidR="008A6324" w:rsidRPr="00D26778" w:rsidRDefault="008A6324" w:rsidP="001B34C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อีกทั้งกลุ่มบริษัทไม่มี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D267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3DA4FE46" w14:textId="495E24E6" w:rsidR="00DB1742" w:rsidRDefault="008A6324" w:rsidP="007742B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14B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314B7F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314B7F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3BBA7880" w14:textId="77777777" w:rsidR="005223B5" w:rsidRPr="005223B5" w:rsidRDefault="005223B5" w:rsidP="00522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5074AB6" w14:textId="682EE059" w:rsidR="008A6324" w:rsidRPr="00A82F56" w:rsidRDefault="008A6324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82F5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82F5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A82F56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32A7D" w:rsidRPr="00A82F56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A82F5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82F56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1AD251B7" w14:textId="77777777" w:rsidR="008A6324" w:rsidRPr="00D26778" w:rsidRDefault="008A6324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3C9EBB4" w14:textId="00EAFEE2" w:rsidR="008A6324" w:rsidRPr="00D26778" w:rsidRDefault="008A6324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D26778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240E031" w14:textId="77777777" w:rsidR="00467650" w:rsidRPr="00D26778" w:rsidRDefault="00467650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2957A7D3" w14:textId="5F85B26A" w:rsidR="00467650" w:rsidRPr="00A82F56" w:rsidRDefault="00467650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82F5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82F5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A82F56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32A7D" w:rsidRPr="00A82F56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A82F5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82F56">
        <w:rPr>
          <w:rFonts w:asciiTheme="majorBidi" w:hAnsiTheme="majorBidi" w:hint="cs"/>
          <w:i/>
          <w:iCs/>
          <w:sz w:val="30"/>
          <w:szCs w:val="30"/>
          <w:cs/>
        </w:rPr>
        <w:t>ดอกเบี้ย</w:t>
      </w:r>
      <w:r w:rsidRPr="00A82F5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22CE012D" w14:textId="77777777" w:rsidR="00467650" w:rsidRPr="00D26778" w:rsidRDefault="00467650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00C6A52" w14:textId="74D8A1C4" w:rsidR="00467650" w:rsidRPr="00D26778" w:rsidRDefault="00467650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  <w:cs/>
        </w:rPr>
      </w:pPr>
      <w:r w:rsidRPr="00D26778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5C2D6A3" w14:textId="0F3A7FDD" w:rsidR="00467650" w:rsidRPr="00D26778" w:rsidRDefault="0046765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08432A65" w14:textId="77777777" w:rsidR="00030124" w:rsidRPr="00D26778" w:rsidRDefault="00030124" w:rsidP="001B34C8">
      <w:pPr>
        <w:pStyle w:val="Heading8"/>
        <w:numPr>
          <w:ilvl w:val="1"/>
          <w:numId w:val="16"/>
        </w:numPr>
        <w:tabs>
          <w:tab w:val="clear" w:pos="518"/>
          <w:tab w:val="left" w:pos="540"/>
        </w:tabs>
        <w:spacing w:line="240" w:lineRule="auto"/>
        <w:ind w:left="0" w:right="47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3BE1A0B" w14:textId="77777777" w:rsidR="00DC72FA" w:rsidRPr="00D26778" w:rsidRDefault="00DC72FA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  <w:lang w:val="th-TH"/>
        </w:rPr>
      </w:pPr>
    </w:p>
    <w:p w14:paraId="018101CF" w14:textId="77571E37" w:rsidR="00DC7654" w:rsidRPr="0062598E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2598E">
        <w:rPr>
          <w:rFonts w:ascii="Angsana New" w:hAnsi="Angsana New"/>
          <w:sz w:val="30"/>
          <w:szCs w:val="30"/>
        </w:rPr>
        <w:tab/>
      </w:r>
      <w:r w:rsidR="00DC7654" w:rsidRPr="0062598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55F550E3" w14:textId="0EB0FD90" w:rsidR="00467650" w:rsidRPr="00D26778" w:rsidRDefault="0046765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DAA21A8" w14:textId="368D667F" w:rsidR="00D75094" w:rsidRPr="00D26778" w:rsidRDefault="00030124" w:rsidP="001B34C8">
      <w:pPr>
        <w:pStyle w:val="BodyText2"/>
        <w:numPr>
          <w:ilvl w:val="1"/>
          <w:numId w:val="16"/>
        </w:numPr>
        <w:tabs>
          <w:tab w:val="clear" w:pos="518"/>
        </w:tabs>
        <w:spacing w:line="240" w:lineRule="atLeast"/>
        <w:ind w:right="4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ลูกหนี้การค้</w:t>
      </w:r>
      <w:r w:rsidR="00725852" w:rsidRPr="00D2677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า</w:t>
      </w:r>
      <w:r w:rsidR="00D75094" w:rsidRPr="00D2677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และ</w:t>
      </w: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ลูกหนี้อื่น</w:t>
      </w:r>
    </w:p>
    <w:p w14:paraId="02DA1EC6" w14:textId="17385582" w:rsidR="00030124" w:rsidRPr="00D26778" w:rsidRDefault="00030124" w:rsidP="001B34C8">
      <w:pPr>
        <w:pStyle w:val="BodyText2"/>
        <w:spacing w:line="240" w:lineRule="atLeast"/>
        <w:ind w:left="518" w:right="47" w:firstLine="0"/>
        <w:jc w:val="thaiDistribute"/>
        <w:rPr>
          <w:rFonts w:ascii="Angsana New" w:hAnsi="Angsana New"/>
          <w:sz w:val="30"/>
          <w:szCs w:val="30"/>
        </w:rPr>
      </w:pPr>
    </w:p>
    <w:p w14:paraId="5A2DC350" w14:textId="5095A06D" w:rsidR="005B6902" w:rsidRPr="0062598E" w:rsidRDefault="00725852" w:rsidP="0062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A948B1" w:rsidRPr="0062598E">
        <w:rPr>
          <w:rFonts w:ascii="Angsana New" w:hAnsi="Angsana New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FEDCD96" w14:textId="30F4A4A5" w:rsidR="005E713E" w:rsidRPr="00D26778" w:rsidRDefault="005E713E" w:rsidP="001B34C8">
      <w:pPr>
        <w:pStyle w:val="ListParagraph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45D2DC7" w14:textId="04B073CF" w:rsidR="00EF29AB" w:rsidRDefault="005E713E" w:rsidP="006259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62598E">
        <w:rPr>
          <w:rFonts w:ascii="Angsana New" w:hAnsi="Angsana New"/>
          <w:sz w:val="30"/>
          <w:szCs w:val="30"/>
        </w:rPr>
        <w:br/>
      </w:r>
      <w:r w:rsidRPr="00D26778">
        <w:rPr>
          <w:rFonts w:ascii="Angsana New" w:hAnsi="Angsana New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62598E">
        <w:rPr>
          <w:rFonts w:ascii="Angsana New" w:hAnsi="Angsana New"/>
          <w:sz w:val="30"/>
          <w:szCs w:val="30"/>
        </w:rPr>
        <w:br/>
      </w:r>
      <w:r w:rsidRPr="00D26778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05D7C39" w14:textId="77777777" w:rsidR="005223B5" w:rsidRPr="00D26778" w:rsidRDefault="005223B5" w:rsidP="006259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4F50A695" w14:textId="758180B8" w:rsidR="00030124" w:rsidRPr="00D26778" w:rsidRDefault="00030124" w:rsidP="001B34C8">
      <w:pPr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64137D17" w14:textId="77777777" w:rsidR="006C2638" w:rsidRPr="0062598E" w:rsidRDefault="006C263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4D59A18E" w14:textId="117793D7" w:rsidR="005E713E" w:rsidRPr="001323A5" w:rsidRDefault="00030124" w:rsidP="0062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1323A5">
        <w:rPr>
          <w:rFonts w:ascii="Angsana New" w:hAnsi="Angsana New"/>
          <w:sz w:val="30"/>
          <w:szCs w:val="30"/>
          <w:cs/>
        </w:rPr>
        <w:t>สินค้าคงเหลือ</w:t>
      </w:r>
      <w:r w:rsidR="00B63F95" w:rsidRPr="001323A5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1323A5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62598E" w:rsidRPr="001323A5">
        <w:rPr>
          <w:rFonts w:ascii="Angsana New" w:hAnsi="Angsana New"/>
          <w:sz w:val="30"/>
          <w:szCs w:val="30"/>
        </w:rPr>
        <w:t xml:space="preserve"> </w:t>
      </w:r>
      <w:r w:rsidRPr="001323A5">
        <w:rPr>
          <w:rFonts w:ascii="Angsana New" w:hAnsi="Angsana New"/>
          <w:sz w:val="30"/>
          <w:szCs w:val="30"/>
          <w:cs/>
        </w:rPr>
        <w:t>ต้นทุนของสินค้าสำเร็จรูปและงานระหว่างผลิตคำนวณโดยใช้วิธี</w:t>
      </w:r>
      <w:r w:rsidR="00DE0942" w:rsidRPr="001323A5">
        <w:rPr>
          <w:rFonts w:ascii="Angsana New" w:hAnsi="Angsana New"/>
          <w:sz w:val="30"/>
          <w:szCs w:val="30"/>
          <w:cs/>
        </w:rPr>
        <w:t>ถัวเฉลี่ย สำหรับวัตถุดิบ</w:t>
      </w:r>
      <w:r w:rsidR="00A66352" w:rsidRPr="001323A5">
        <w:rPr>
          <w:rFonts w:ascii="Angsana New" w:hAnsi="Angsana New"/>
          <w:sz w:val="30"/>
          <w:szCs w:val="30"/>
        </w:rPr>
        <w:t xml:space="preserve"> </w:t>
      </w:r>
      <w:r w:rsidRPr="001323A5">
        <w:rPr>
          <w:rFonts w:ascii="Angsana New" w:hAnsi="Angsana New"/>
          <w:sz w:val="30"/>
          <w:szCs w:val="30"/>
          <w:cs/>
        </w:rPr>
        <w:t>วัสดุโรงงาน</w:t>
      </w:r>
      <w:r w:rsidR="00A66352" w:rsidRPr="001323A5">
        <w:rPr>
          <w:rFonts w:ascii="Angsana New" w:hAnsi="Angsana New" w:hint="cs"/>
          <w:sz w:val="30"/>
          <w:szCs w:val="30"/>
          <w:cs/>
        </w:rPr>
        <w:t>และอะไหล่เครื่องจักร</w:t>
      </w:r>
      <w:r w:rsidRPr="001323A5">
        <w:rPr>
          <w:rFonts w:ascii="Angsana New" w:hAnsi="Angsana New"/>
          <w:sz w:val="30"/>
          <w:szCs w:val="30"/>
          <w:cs/>
        </w:rPr>
        <w:t xml:space="preserve">คำนวณโดยใช้วิธีเข้าก่อนออกก่อน </w:t>
      </w:r>
      <w:r w:rsidR="005E713E" w:rsidRPr="001323A5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</w:t>
      </w:r>
      <w:r w:rsidRPr="001323A5">
        <w:rPr>
          <w:rFonts w:ascii="Angsana New" w:hAnsi="Angsana New"/>
          <w:sz w:val="30"/>
          <w:szCs w:val="30"/>
          <w:cs/>
        </w:rPr>
        <w:t xml:space="preserve">สินค้าสำเร็จรูปและสินค้าระหว่างผลิตที่ผลิตเอง </w:t>
      </w:r>
      <w:r w:rsidR="005E713E" w:rsidRPr="001323A5">
        <w:rPr>
          <w:rFonts w:ascii="Angsana New" w:hAnsi="Angsana New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323A5" w:rsidRPr="001323A5">
        <w:rPr>
          <w:rFonts w:ascii="Angsana New" w:hAnsi="Angsana New"/>
          <w:sz w:val="30"/>
          <w:szCs w:val="30"/>
        </w:rPr>
        <w:t xml:space="preserve"> </w:t>
      </w:r>
      <w:r w:rsidR="001323A5" w:rsidRPr="001323A5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5DC6BC7D" w14:textId="77777777" w:rsidR="00EA2C14" w:rsidRPr="00D26778" w:rsidRDefault="00EA2C1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7EEFFDD8" w14:textId="77777777" w:rsidR="00A459F1" w:rsidRPr="00D26778" w:rsidRDefault="005F1481" w:rsidP="001B34C8">
      <w:pPr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3CA0034" w14:textId="77777777" w:rsidR="00E14DDA" w:rsidRPr="00D26778" w:rsidRDefault="00E14DD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B53E4B4" w14:textId="752E506E" w:rsidR="00B60A0A" w:rsidRPr="00D26778" w:rsidRDefault="00803E6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696967" w:rsidRPr="00D26778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D26778">
        <w:rPr>
          <w:rFonts w:ascii="Angsana New" w:hAnsi="Angsana New"/>
          <w:sz w:val="30"/>
          <w:szCs w:val="30"/>
          <w:cs/>
        </w:rPr>
        <w:t>ราคาทุน</w:t>
      </w:r>
      <w:r w:rsidR="007B741B" w:rsidRPr="00D26778">
        <w:rPr>
          <w:rFonts w:ascii="Angsana New" w:hAnsi="Angsana New"/>
          <w:sz w:val="30"/>
          <w:szCs w:val="30"/>
          <w:cs/>
        </w:rPr>
        <w:t>และขาดทุนจากการด้อยค่า</w:t>
      </w:r>
      <w:r w:rsidR="001323A5">
        <w:rPr>
          <w:rFonts w:ascii="Angsana New" w:hAnsi="Angsana New" w:hint="cs"/>
          <w:sz w:val="30"/>
          <w:szCs w:val="30"/>
          <w:cs/>
        </w:rPr>
        <w:t xml:space="preserve"> </w:t>
      </w:r>
      <w:r w:rsidR="00C74C74" w:rsidRPr="00D26778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</w:t>
      </w:r>
      <w:r w:rsidR="001323A5">
        <w:rPr>
          <w:rFonts w:ascii="Angsana New" w:hAnsi="Angsana New" w:hint="cs"/>
          <w:sz w:val="30"/>
          <w:szCs w:val="30"/>
          <w:cs/>
        </w:rPr>
        <w:t>สินทรัพย์</w:t>
      </w:r>
      <w:r w:rsidR="00C74C74" w:rsidRPr="00D26778">
        <w:rPr>
          <w:rFonts w:ascii="Angsana New" w:hAnsi="Angsana New"/>
          <w:sz w:val="30"/>
          <w:szCs w:val="30"/>
          <w:cs/>
        </w:rPr>
        <w:t>ที่กิจการก่อสร้างเองรวมถึงต้นทุนการกู้ยืม</w:t>
      </w:r>
      <w:r w:rsidR="00D84F46" w:rsidRPr="00D26778">
        <w:rPr>
          <w:rFonts w:ascii="Angsana New" w:hAnsi="Angsana New"/>
          <w:sz w:val="30"/>
          <w:szCs w:val="30"/>
        </w:rPr>
        <w:t xml:space="preserve"> </w:t>
      </w:r>
    </w:p>
    <w:p w14:paraId="060AFA41" w14:textId="2C5B6551" w:rsidR="004852BE" w:rsidRDefault="004852B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4AA965" w14:textId="03398438" w:rsidR="001323A5" w:rsidRDefault="001323A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CFAB15F" w14:textId="77777777" w:rsidR="001323A5" w:rsidRPr="00D26778" w:rsidRDefault="001323A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33DABF" w14:textId="4C3EBBCD" w:rsidR="00AF01B1" w:rsidRPr="00D26778" w:rsidRDefault="0001410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ผลต่าง</w:t>
      </w:r>
      <w:r w:rsidRPr="00D26778">
        <w:rPr>
          <w:rFonts w:ascii="Angsana New" w:hAnsi="Angsana New"/>
          <w:sz w:val="30"/>
          <w:szCs w:val="30"/>
          <w:cs/>
        </w:rPr>
        <w:t>ระหว่าง</w:t>
      </w:r>
      <w:r w:rsidRPr="00D26778">
        <w:rPr>
          <w:rFonts w:ascii="Angsana New" w:hAnsi="Angsana New" w:hint="cs"/>
          <w:sz w:val="30"/>
          <w:szCs w:val="30"/>
          <w:cs/>
        </w:rPr>
        <w:t>สิ่งตอบแทนสุทธิที่</w:t>
      </w:r>
      <w:r w:rsidRPr="00D26778">
        <w:rPr>
          <w:rFonts w:ascii="Angsana New" w:hAnsi="Angsana New"/>
          <w:sz w:val="30"/>
          <w:szCs w:val="30"/>
          <w:cs/>
        </w:rPr>
        <w:t>ได้รับจากการ</w:t>
      </w:r>
      <w:r w:rsidRPr="00D26778">
        <w:rPr>
          <w:rFonts w:ascii="Angsana New" w:hAnsi="Angsana New" w:hint="cs"/>
          <w:sz w:val="30"/>
          <w:szCs w:val="30"/>
          <w:cs/>
        </w:rPr>
        <w:t>จำหน่าย</w:t>
      </w:r>
      <w:r w:rsidRPr="00D26778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D26778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</w:p>
    <w:p w14:paraId="1DB77D6B" w14:textId="77777777" w:rsidR="00D41DE8" w:rsidRPr="00D26778" w:rsidRDefault="00D41DE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F8969DB" w14:textId="77777777" w:rsidR="005223B5" w:rsidRDefault="00522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14:paraId="11C69779" w14:textId="3D7368D4" w:rsidR="00E239CE" w:rsidRPr="00D26778" w:rsidRDefault="00E239CE" w:rsidP="001B34C8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26778">
        <w:rPr>
          <w:rFonts w:ascii="Angsana New" w:hAnsi="Angsana New" w:cs="Angsana New" w:hint="cs"/>
          <w:b/>
          <w:bCs/>
          <w:i/>
          <w:iCs/>
          <w:cs/>
        </w:rPr>
        <w:lastRenderedPageBreak/>
        <w:t xml:space="preserve">ที่ดิน </w:t>
      </w:r>
      <w:r w:rsidRPr="00D26778">
        <w:rPr>
          <w:rFonts w:ascii="Angsana New" w:hAnsi="Angsana New" w:cs="Angsana New" w:hint="cs"/>
          <w:b/>
          <w:bCs/>
          <w:i/>
          <w:iCs/>
          <w:cs/>
          <w:lang w:val="en-US"/>
        </w:rPr>
        <w:t>อาคารและอุปกรณ์</w:t>
      </w:r>
    </w:p>
    <w:p w14:paraId="0AADA80B" w14:textId="77777777" w:rsidR="000A1E5A" w:rsidRPr="00C600C2" w:rsidRDefault="000A1E5A" w:rsidP="00C60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6EA140" w14:textId="77777777" w:rsidR="00D94BAC" w:rsidRPr="00D2677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F227F9" w:rsidRPr="00D26778">
        <w:rPr>
          <w:rFonts w:ascii="Angsana New" w:hAnsi="Angsana New" w:hint="cs"/>
          <w:sz w:val="30"/>
          <w:szCs w:val="30"/>
          <w:cs/>
        </w:rPr>
        <w:t>วัดมูลค่า</w:t>
      </w:r>
      <w:r w:rsidRPr="00D26778">
        <w:rPr>
          <w:rFonts w:ascii="Angsana New" w:hAnsi="Angsana New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1E2CDA16" w14:textId="77777777" w:rsidR="0044437F" w:rsidRPr="00D26778" w:rsidRDefault="0044437F" w:rsidP="00C60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B74806" w14:textId="5B028D7B" w:rsidR="00D94BAC" w:rsidRPr="00D56DA9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6DA9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ต้นทุนของการก่อสร้างสินทรัพย์ที่กิจการก่อสร้างเองรวมถึงต้นทุนการกู้ยืม</w:t>
      </w:r>
      <w:r w:rsidR="00C600C2">
        <w:rPr>
          <w:rFonts w:ascii="Angsana New" w:hAnsi="Angsana New"/>
          <w:sz w:val="30"/>
          <w:szCs w:val="30"/>
        </w:rPr>
        <w:t xml:space="preserve"> </w:t>
      </w:r>
      <w:r w:rsidR="00C600C2">
        <w:rPr>
          <w:rFonts w:ascii="Angsana New" w:hAnsi="Angsana New" w:hint="cs"/>
          <w:sz w:val="30"/>
          <w:szCs w:val="30"/>
          <w:cs/>
        </w:rPr>
        <w:t>และต้นทุนในการรื้อถอน การขนย้าย การบูรณะสถานที่ตั้งของสินทรัพย์</w:t>
      </w:r>
      <w:r w:rsidR="005040C4" w:rsidRPr="00D56DA9">
        <w:rPr>
          <w:rFonts w:ascii="Angsana New" w:hAnsi="Angsana New"/>
          <w:sz w:val="30"/>
          <w:szCs w:val="30"/>
        </w:rPr>
        <w:t xml:space="preserve"> </w:t>
      </w:r>
      <w:r w:rsidRPr="00D56DA9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</w:t>
      </w:r>
      <w:r w:rsidRPr="00D56DA9">
        <w:rPr>
          <w:rFonts w:ascii="Angsana New" w:hAnsi="Angsana New" w:hint="cs"/>
          <w:sz w:val="30"/>
          <w:szCs w:val="30"/>
          <w:cs/>
        </w:rPr>
        <w:t>ิ์</w:t>
      </w:r>
      <w:r w:rsidRPr="00D56DA9">
        <w:rPr>
          <w:rFonts w:ascii="Angsana New" w:hAnsi="Angsana New"/>
          <w:sz w:val="30"/>
          <w:szCs w:val="30"/>
          <w:cs/>
        </w:rPr>
        <w:t>ซอฟ</w:t>
      </w:r>
      <w:r w:rsidRPr="00D56DA9">
        <w:rPr>
          <w:rFonts w:ascii="Angsana New" w:hAnsi="Angsana New" w:hint="cs"/>
          <w:sz w:val="30"/>
          <w:szCs w:val="30"/>
          <w:cs/>
        </w:rPr>
        <w:t>ต์</w:t>
      </w:r>
      <w:r w:rsidRPr="00D56DA9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</w:t>
      </w:r>
      <w:r w:rsidRPr="00D56DA9">
        <w:rPr>
          <w:rFonts w:ascii="Angsana New" w:hAnsi="Angsana New" w:hint="cs"/>
          <w:sz w:val="30"/>
          <w:szCs w:val="30"/>
          <w:cs/>
        </w:rPr>
        <w:t>ิ์</w:t>
      </w:r>
      <w:r w:rsidRPr="00D56DA9">
        <w:rPr>
          <w:rFonts w:ascii="Angsana New" w:hAnsi="Angsana New"/>
          <w:sz w:val="30"/>
          <w:szCs w:val="30"/>
          <w:cs/>
        </w:rPr>
        <w:t>ซอฟ</w:t>
      </w:r>
      <w:r w:rsidRPr="00D56DA9">
        <w:rPr>
          <w:rFonts w:ascii="Angsana New" w:hAnsi="Angsana New" w:hint="cs"/>
          <w:sz w:val="30"/>
          <w:szCs w:val="30"/>
          <w:cs/>
        </w:rPr>
        <w:t>ต์</w:t>
      </w:r>
      <w:r w:rsidRPr="00D56DA9">
        <w:rPr>
          <w:rFonts w:ascii="Angsana New" w:hAnsi="Angsana New"/>
          <w:sz w:val="30"/>
          <w:szCs w:val="30"/>
          <w:cs/>
        </w:rPr>
        <w:t>แวร์นั้นให้ถือว่าลิขสิทธ</w:t>
      </w:r>
      <w:r w:rsidRPr="00D56DA9">
        <w:rPr>
          <w:rFonts w:ascii="Angsana New" w:hAnsi="Angsana New" w:hint="cs"/>
          <w:sz w:val="30"/>
          <w:szCs w:val="30"/>
          <w:cs/>
        </w:rPr>
        <w:t>ิ์</w:t>
      </w:r>
      <w:r w:rsidRPr="00D56DA9">
        <w:rPr>
          <w:rFonts w:ascii="Angsana New" w:hAnsi="Angsana New"/>
          <w:sz w:val="30"/>
          <w:szCs w:val="30"/>
          <w:cs/>
        </w:rPr>
        <w:t>ซอฟ</w:t>
      </w:r>
      <w:r w:rsidRPr="00D56DA9">
        <w:rPr>
          <w:rFonts w:ascii="Angsana New" w:hAnsi="Angsana New" w:hint="cs"/>
          <w:sz w:val="30"/>
          <w:szCs w:val="30"/>
          <w:cs/>
        </w:rPr>
        <w:t>ต์</w:t>
      </w:r>
      <w:r w:rsidRPr="00D56DA9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D56DA9">
        <w:rPr>
          <w:rFonts w:ascii="Angsana New" w:hAnsi="Angsana New"/>
          <w:sz w:val="30"/>
          <w:szCs w:val="30"/>
        </w:rPr>
        <w:t xml:space="preserve"> </w:t>
      </w:r>
    </w:p>
    <w:p w14:paraId="4752D357" w14:textId="77777777" w:rsidR="00D94BAC" w:rsidRPr="00D56DA9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3D88275E" w14:textId="0BFA9B00" w:rsidR="001F608F" w:rsidRPr="00D56DA9" w:rsidRDefault="008072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6DA9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390B8973" w14:textId="77777777" w:rsidR="005223B5" w:rsidRDefault="005223B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B5B23E8" w14:textId="25AEAC0F" w:rsidR="00D94BAC" w:rsidRPr="00D56DA9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D56DA9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27D3E31" w14:textId="77777777" w:rsidR="00D94BAC" w:rsidRPr="00D56DA9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9C7BF81" w14:textId="746B23B2" w:rsidR="00D94BAC" w:rsidRPr="00D56DA9" w:rsidRDefault="00D94BAC" w:rsidP="001B34C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D56DA9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D56DA9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D56DA9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อาคารและอุปกรณ์ </w:t>
      </w:r>
      <w:r w:rsidR="009544AC" w:rsidRPr="00D56DA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เมื่อกลุ่มบริษัท</w:t>
      </w:r>
      <w:r w:rsidRPr="00D56DA9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600C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D56DA9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</w:t>
      </w:r>
      <w:r w:rsidRPr="00D56DA9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D56DA9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</w:t>
      </w:r>
      <w:r w:rsidRPr="00D56DA9">
        <w:rPr>
          <w:rFonts w:ascii="Angsana New" w:hAnsi="Angsana New" w:cs="Angsana New"/>
          <w:sz w:val="30"/>
          <w:szCs w:val="30"/>
          <w:cs/>
        </w:rPr>
        <w:t>กำไร</w:t>
      </w:r>
      <w:r w:rsidRPr="00D56DA9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D56DA9">
        <w:rPr>
          <w:rFonts w:ascii="Angsana New" w:hAnsi="Angsana New" w:cs="Angsana New"/>
          <w:sz w:val="30"/>
          <w:szCs w:val="30"/>
          <w:cs/>
        </w:rPr>
        <w:t>ขาดทุน</w:t>
      </w:r>
      <w:r w:rsidRPr="00D56DA9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เมื่อเกิดขึ้น</w:t>
      </w:r>
    </w:p>
    <w:p w14:paraId="7F0AB2AB" w14:textId="77777777" w:rsidR="00853DFD" w:rsidRPr="00D56DA9" w:rsidRDefault="00853DFD" w:rsidP="001B34C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58753F3C" w14:textId="7138F79E" w:rsidR="00D94BAC" w:rsidRPr="00D56DA9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56DA9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507B70B" w14:textId="77777777" w:rsidR="00D94BAC" w:rsidRPr="00D56DA9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EF62A46" w14:textId="0CFAA6EE" w:rsidR="000676C7" w:rsidRPr="00D56DA9" w:rsidRDefault="00D94BAC" w:rsidP="0006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56DA9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ค่าเสื่อมราคาคำนวณโดยวิธีเส้นตรงตามเกณฑ์อายุการให้ประโยชน์โดยประมาณของส่วนประกอบของสินทรัพย์ </w:t>
      </w:r>
      <w:r w:rsidR="00AF3D12" w:rsidRPr="00D56DA9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  <w:r w:rsidR="000676C7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0676C7" w:rsidRPr="00D56DA9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0676C7" w:rsidRPr="00D56DA9">
        <w:rPr>
          <w:rFonts w:ascii="Angsana New" w:hAnsi="Angsana New" w:hint="cs"/>
          <w:sz w:val="30"/>
          <w:szCs w:val="30"/>
          <w:cs/>
        </w:rPr>
        <w:t xml:space="preserve"> </w:t>
      </w:r>
      <w:r w:rsidR="000676C7" w:rsidRPr="00D56DA9">
        <w:rPr>
          <w:rFonts w:ascii="Angsana New" w:hAnsi="Angsana New"/>
          <w:sz w:val="30"/>
          <w:szCs w:val="30"/>
          <w:cs/>
        </w:rPr>
        <w:t>สินทรัพย์ที่อยู่ระหว่างการก่อสร้าง</w:t>
      </w:r>
      <w:r w:rsidR="000676C7">
        <w:rPr>
          <w:rFonts w:ascii="Angsana New" w:hAnsi="Angsana New" w:hint="cs"/>
          <w:sz w:val="30"/>
          <w:szCs w:val="30"/>
          <w:cs/>
        </w:rPr>
        <w:t xml:space="preserve"> </w:t>
      </w:r>
      <w:r w:rsidR="000676C7" w:rsidRPr="00D56DA9">
        <w:rPr>
          <w:rFonts w:ascii="Angsana New" w:hAnsi="Angsana New" w:hint="cs"/>
          <w:sz w:val="30"/>
          <w:szCs w:val="30"/>
          <w:cs/>
        </w:rPr>
        <w:t>และอะไหล่เครื่องจักร</w:t>
      </w:r>
    </w:p>
    <w:p w14:paraId="3FBF5CD6" w14:textId="77777777" w:rsidR="000676C7" w:rsidRDefault="000676C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2D2F0C" w14:textId="6BCF32FF" w:rsidR="00D94BAC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6DA9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2070"/>
        <w:gridCol w:w="2313"/>
      </w:tblGrid>
      <w:tr w:rsidR="00C27A76" w:rsidRPr="00D26778" w14:paraId="4AD654DF" w14:textId="77777777" w:rsidTr="005D7CB7">
        <w:tc>
          <w:tcPr>
            <w:tcW w:w="4590" w:type="dxa"/>
          </w:tcPr>
          <w:p w14:paraId="23660AC5" w14:textId="2638B1C0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070" w:type="dxa"/>
          </w:tcPr>
          <w:p w14:paraId="1CB7E0F7" w14:textId="174B0DC5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5 - 40</w:t>
            </w:r>
          </w:p>
        </w:tc>
        <w:tc>
          <w:tcPr>
            <w:tcW w:w="2313" w:type="dxa"/>
          </w:tcPr>
          <w:p w14:paraId="553E1C73" w14:textId="77777777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27A76" w:rsidRPr="00D26778" w14:paraId="137FEA9B" w14:textId="77777777" w:rsidTr="005D7CB7">
        <w:tc>
          <w:tcPr>
            <w:tcW w:w="4590" w:type="dxa"/>
          </w:tcPr>
          <w:p w14:paraId="67DEA885" w14:textId="237C0CA1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2070" w:type="dxa"/>
          </w:tcPr>
          <w:p w14:paraId="63F3E73B" w14:textId="1610FA15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2 - 30</w:t>
            </w:r>
          </w:p>
        </w:tc>
        <w:tc>
          <w:tcPr>
            <w:tcW w:w="2313" w:type="dxa"/>
          </w:tcPr>
          <w:p w14:paraId="1EFAB860" w14:textId="44E62424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27A76" w:rsidRPr="00D26778" w14:paraId="2F402CB8" w14:textId="77777777" w:rsidTr="005D7CB7">
        <w:tc>
          <w:tcPr>
            <w:tcW w:w="4590" w:type="dxa"/>
          </w:tcPr>
          <w:p w14:paraId="5933C216" w14:textId="08430D30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070" w:type="dxa"/>
          </w:tcPr>
          <w:p w14:paraId="31A99890" w14:textId="33FF421A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2 - 5</w:t>
            </w:r>
          </w:p>
        </w:tc>
        <w:tc>
          <w:tcPr>
            <w:tcW w:w="2313" w:type="dxa"/>
          </w:tcPr>
          <w:p w14:paraId="524EAC98" w14:textId="6E815BA9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27A76" w:rsidRPr="00D26778" w14:paraId="39793D70" w14:textId="77777777" w:rsidTr="005D7CB7">
        <w:tc>
          <w:tcPr>
            <w:tcW w:w="4590" w:type="dxa"/>
          </w:tcPr>
          <w:p w14:paraId="7A0CE510" w14:textId="17E6E6E7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14:paraId="5BBC7F56" w14:textId="1FC20836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13" w:type="dxa"/>
          </w:tcPr>
          <w:p w14:paraId="696DEF11" w14:textId="2EFAB1A7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27A76" w:rsidRPr="00D26778" w14:paraId="6F634166" w14:textId="77777777" w:rsidTr="005D7CB7">
        <w:tc>
          <w:tcPr>
            <w:tcW w:w="4590" w:type="dxa"/>
          </w:tcPr>
          <w:p w14:paraId="5BCE19CF" w14:textId="590E54EF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0CC0F910" w14:textId="0F8BA439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2 - 4</w:t>
            </w:r>
          </w:p>
        </w:tc>
        <w:tc>
          <w:tcPr>
            <w:tcW w:w="2313" w:type="dxa"/>
          </w:tcPr>
          <w:p w14:paraId="621F8CA3" w14:textId="40EDEFCD" w:rsidR="00C27A76" w:rsidRPr="00D26778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02D509F7" w14:textId="77777777" w:rsidR="005223B5" w:rsidRDefault="00522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031913" w14:textId="46E5CFE9" w:rsidR="00C27A76" w:rsidRDefault="00C27A76" w:rsidP="001B34C8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lastRenderedPageBreak/>
        <w:t>ค่าความนิยม</w:t>
      </w:r>
    </w:p>
    <w:p w14:paraId="7965E798" w14:textId="444F1495" w:rsidR="00C27A76" w:rsidRDefault="00C27A76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28D566A8" w14:textId="1933E6D3" w:rsidR="00C27A76" w:rsidRPr="00C27A76" w:rsidRDefault="00DD147B" w:rsidP="00C27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ค่าความนิยมถูกวัดมูลค่า ณ วันที่ซื้อ โดยวัดจากต้นทุนการได้มาของสินทรัพย์สุทธิที่ระบุได้ส่วนที่เกินกว่ามูลค่ายุติธรรมของสินทรัพย์สุทธินั้น ภายหลังจากการรับรู้เริ่มแรก </w:t>
      </w:r>
      <w:r w:rsidR="00C27A76" w:rsidRPr="00C27A76">
        <w:rPr>
          <w:rFonts w:ascii="Angsana New" w:hAnsi="Angsana New"/>
          <w:sz w:val="30"/>
          <w:szCs w:val="30"/>
          <w:cs/>
        </w:rPr>
        <w:t>ค่าความนิยม</w:t>
      </w:r>
      <w:r>
        <w:rPr>
          <w:rFonts w:ascii="Angsana New" w:hAnsi="Angsana New" w:hint="cs"/>
          <w:sz w:val="30"/>
          <w:szCs w:val="30"/>
          <w:cs/>
        </w:rPr>
        <w:t>จะถูก</w:t>
      </w:r>
      <w:r w:rsidR="00C27A76" w:rsidRPr="00C27A76">
        <w:rPr>
          <w:rFonts w:ascii="Angsana New" w:hAnsi="Angsana New"/>
          <w:sz w:val="30"/>
          <w:szCs w:val="30"/>
          <w:cs/>
        </w:rPr>
        <w:t>วัดมูลค่าด้วยวิธีราคาทุนหักขาดทุนจากการด้อยค่าสะสม</w:t>
      </w:r>
    </w:p>
    <w:p w14:paraId="4F323229" w14:textId="77777777" w:rsidR="00C27A76" w:rsidRPr="00C27A76" w:rsidRDefault="00C27A76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1052ABCD" w14:textId="2CFF3E3E" w:rsidR="00D94BAC" w:rsidRPr="00D26778" w:rsidRDefault="00D94BAC" w:rsidP="001B34C8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26778">
        <w:rPr>
          <w:rFonts w:ascii="Angsana New" w:hAnsi="Angsana New" w:cs="Angsana New" w:hint="cs"/>
          <w:b/>
          <w:bCs/>
          <w:i/>
          <w:iCs/>
          <w:cs/>
        </w:rPr>
        <w:t>สินทรัพย์ไม่มีตัวตน</w:t>
      </w:r>
      <w:r w:rsidR="00C27A76">
        <w:rPr>
          <w:rFonts w:ascii="Angsana New" w:hAnsi="Angsana New" w:cs="Angsana New" w:hint="cs"/>
          <w:b/>
          <w:bCs/>
          <w:i/>
          <w:iCs/>
          <w:cs/>
          <w:lang w:val="en-US"/>
        </w:rPr>
        <w:t>อื่น</w:t>
      </w:r>
    </w:p>
    <w:p w14:paraId="4E959417" w14:textId="77777777" w:rsidR="000A1E5A" w:rsidRPr="00C27A76" w:rsidRDefault="000A1E5A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0DA73EB5" w14:textId="125BC13C" w:rsidR="00C27A76" w:rsidRDefault="00C27A76" w:rsidP="00C27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7A76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27A76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C27A76">
        <w:rPr>
          <w:rFonts w:ascii="Angsana New" w:hAnsi="Angsana New"/>
          <w:sz w:val="30"/>
          <w:szCs w:val="30"/>
        </w:rPr>
        <w:t xml:space="preserve"> </w:t>
      </w:r>
      <w:r w:rsidRPr="00C27A76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C769248" w14:textId="77777777" w:rsidR="00467650" w:rsidRPr="00C27A76" w:rsidRDefault="00467650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707100A1" w14:textId="62DD8519" w:rsidR="00FF1258" w:rsidRPr="00D26778" w:rsidRDefault="00C27A76" w:rsidP="001B34C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</w:t>
      </w:r>
      <w:r w:rsidR="00B73E2A">
        <w:rPr>
          <w:rFonts w:ascii="Angsana New" w:hAnsi="Angsana New" w:hint="cs"/>
          <w:sz w:val="30"/>
          <w:szCs w:val="30"/>
          <w:cs/>
        </w:rPr>
        <w:t>้</w:t>
      </w:r>
      <w:r>
        <w:rPr>
          <w:rFonts w:ascii="Angsana New" w:hAnsi="Angsana New" w:hint="cs"/>
          <w:sz w:val="30"/>
          <w:szCs w:val="30"/>
          <w:cs/>
        </w:rPr>
        <w:t>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2070"/>
        <w:gridCol w:w="2313"/>
      </w:tblGrid>
      <w:tr w:rsidR="00030124" w:rsidRPr="00D26778" w14:paraId="533CD1A1" w14:textId="77777777" w:rsidTr="00537F0E">
        <w:tc>
          <w:tcPr>
            <w:tcW w:w="4590" w:type="dxa"/>
          </w:tcPr>
          <w:p w14:paraId="2D7F3642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E775F9" w:rsidRPr="00D26778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070" w:type="dxa"/>
          </w:tcPr>
          <w:p w14:paraId="04514411" w14:textId="2763B96A" w:rsidR="00030124" w:rsidRPr="00D26778" w:rsidRDefault="0088176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="0097761A" w:rsidRPr="00D26778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D72FA7"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F2398"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97761A" w:rsidRPr="00D2677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13" w:type="dxa"/>
          </w:tcPr>
          <w:p w14:paraId="3CACFB98" w14:textId="77777777" w:rsidR="00030124" w:rsidRPr="00D26778" w:rsidRDefault="00A90AB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C0DED5B" w14:textId="77777777" w:rsidR="00DB5542" w:rsidRPr="00C27A76" w:rsidRDefault="00DB5542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3DDEB490" w14:textId="77777777" w:rsidR="001538FD" w:rsidRPr="00D26778" w:rsidRDefault="001538FD" w:rsidP="001B34C8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2677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644714D4" w14:textId="77777777" w:rsidR="001538FD" w:rsidRPr="00C27A76" w:rsidRDefault="001538FD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14C60DCA" w14:textId="7DC7EAC1" w:rsidR="00BB217A" w:rsidRPr="00D26778" w:rsidRDefault="001538FD" w:rsidP="001B34C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BB217A"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="00BB217A" w:rsidRPr="00D26778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227696A" w14:textId="0D0BAE1E" w:rsidR="00014363" w:rsidRPr="00C27A76" w:rsidRDefault="00014363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43C1A674" w14:textId="0B6DE644" w:rsidR="001538FD" w:rsidRPr="00D26778" w:rsidRDefault="001538FD" w:rsidP="001B34C8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771B8F5F" w14:textId="77777777" w:rsidR="001538FD" w:rsidRPr="00C27A76" w:rsidRDefault="001538FD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6C29FFBC" w14:textId="071CDB4E" w:rsidR="00611BA1" w:rsidRPr="00D26778" w:rsidRDefault="00611BA1" w:rsidP="002D6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C64FA3B" w14:textId="77777777" w:rsidR="001538FD" w:rsidRPr="00C27A76" w:rsidRDefault="001538FD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18E053EC" w14:textId="1049CB7D" w:rsidR="001538FD" w:rsidRPr="00D26778" w:rsidRDefault="001538FD" w:rsidP="002D64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26778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10037D5" w14:textId="77777777" w:rsidR="001538FD" w:rsidRPr="00C27A76" w:rsidRDefault="001538FD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4401CA49" w14:textId="77777777" w:rsidR="00DF3741" w:rsidRDefault="00DF3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0FC47E" w14:textId="15DFC128" w:rsidR="00465770" w:rsidRPr="00D26778" w:rsidRDefault="00611BA1" w:rsidP="00ED0C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sz w:val="30"/>
          <w:szCs w:val="30"/>
          <w:cs/>
        </w:rPr>
        <w:t xml:space="preserve"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</w:t>
      </w:r>
      <w:r w:rsidR="00ED0C6F">
        <w:rPr>
          <w:rFonts w:asciiTheme="majorBidi" w:hAnsiTheme="majorBidi" w:cstheme="majorBidi"/>
          <w:sz w:val="30"/>
          <w:szCs w:val="30"/>
          <w:cs/>
        </w:rPr>
        <w:br/>
      </w:r>
      <w:r w:rsidRPr="00D26778">
        <w:rPr>
          <w:rFonts w:asciiTheme="majorBidi" w:hAnsiTheme="majorBidi" w:cstheme="majorBidi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0626992" w14:textId="77777777" w:rsidR="00467650" w:rsidRPr="00C27A76" w:rsidRDefault="00467650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770221D4" w14:textId="6992686D" w:rsidR="001538FD" w:rsidRPr="00316AAE" w:rsidRDefault="001538FD" w:rsidP="00536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0C6F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</w:t>
      </w:r>
      <w:r w:rsidR="00465770" w:rsidRPr="00ED0C6F">
        <w:rPr>
          <w:rFonts w:asciiTheme="majorBidi" w:hAnsiTheme="majorBidi" w:cstheme="majorBidi"/>
          <w:sz w:val="30"/>
          <w:szCs w:val="30"/>
          <w:cs/>
        </w:rPr>
        <w:t xml:space="preserve">ของค่าเช่าที่ต้องจ่ายทั้งหมดตามสัญญา </w:t>
      </w:r>
      <w:r w:rsidR="00ED0C6F" w:rsidRPr="00ED0C6F">
        <w:rPr>
          <w:rFonts w:asciiTheme="majorBidi" w:hAnsiTheme="majorBidi" w:cstheme="majorBidi" w:hint="cs"/>
          <w:sz w:val="30"/>
          <w:szCs w:val="30"/>
          <w:cs/>
        </w:rPr>
        <w:t>ทั้งนี้ กลุ่มบริษ</w:t>
      </w:r>
      <w:r w:rsidR="00ED0C6F">
        <w:rPr>
          <w:rFonts w:asciiTheme="majorBidi" w:hAnsiTheme="majorBidi" w:cstheme="majorBidi" w:hint="cs"/>
          <w:sz w:val="30"/>
          <w:szCs w:val="30"/>
          <w:cs/>
        </w:rPr>
        <w:t>ั</w:t>
      </w:r>
      <w:r w:rsidR="00ED0C6F" w:rsidRPr="00ED0C6F">
        <w:rPr>
          <w:rFonts w:asciiTheme="majorBidi" w:hAnsiTheme="majorBidi" w:cstheme="majorBidi" w:hint="cs"/>
          <w:sz w:val="30"/>
          <w:szCs w:val="30"/>
          <w:cs/>
        </w:rPr>
        <w:t>ท</w:t>
      </w:r>
      <w:r w:rsidR="00ED0C6F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316AAE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="00277651">
        <w:rPr>
          <w:rFonts w:asciiTheme="majorBidi" w:hAnsiTheme="majorBidi" w:cstheme="majorBidi" w:hint="cs"/>
          <w:b/>
          <w:sz w:val="30"/>
          <w:szCs w:val="30"/>
          <w:cs/>
        </w:rPr>
        <w:t>ในการคิดลดเป็นมูลค่าปัจจุบัน</w:t>
      </w:r>
      <w:r w:rsidR="00F922C1" w:rsidRPr="00316AA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465770" w:rsidRPr="00316AAE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DCB9332" w14:textId="77777777" w:rsidR="001538FD" w:rsidRPr="00316AAE" w:rsidRDefault="001538FD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</w:p>
    <w:p w14:paraId="45DAAE4B" w14:textId="320F3FAE" w:rsidR="001538FD" w:rsidRPr="00D26778" w:rsidRDefault="001538FD" w:rsidP="00536B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536B32">
        <w:rPr>
          <w:rFonts w:asciiTheme="majorBidi" w:hAnsiTheme="majorBidi" w:cstheme="majorBidi" w:hint="cs"/>
          <w:b/>
          <w:sz w:val="30"/>
          <w:szCs w:val="30"/>
          <w:cs/>
        </w:rPr>
        <w:t>วิธี</w:t>
      </w:r>
      <w:r w:rsidRPr="00D26778">
        <w:rPr>
          <w:rFonts w:asciiTheme="majorBidi" w:hAnsiTheme="majorBidi" w:cstheme="majorBidi" w:hint="cs"/>
          <w:b/>
          <w:sz w:val="30"/>
          <w:szCs w:val="30"/>
          <w:cs/>
        </w:rPr>
        <w:t>ดอกเบี้ยที่แท้จริง และ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D26778">
        <w:rPr>
          <w:rFonts w:asciiTheme="majorBidi" w:hAnsiTheme="majorBidi" w:cstheme="majorBidi" w:hint="cs"/>
          <w:b/>
          <w:sz w:val="30"/>
          <w:szCs w:val="30"/>
          <w:cs/>
        </w:rPr>
        <w:t>จะถูก</w:t>
      </w:r>
      <w:r w:rsidRPr="00D26778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465770" w:rsidRPr="00D26778">
        <w:rPr>
          <w:rFonts w:asciiTheme="majorBidi" w:hAnsiTheme="majorBidi" w:cstheme="majorBidi"/>
          <w:b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465770" w:rsidRPr="00D2677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D26778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D26778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D26778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497C2DDC" w14:textId="4A910492" w:rsidR="007D11DE" w:rsidRPr="00536B32" w:rsidRDefault="007D11DE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D4DC9F8" w14:textId="2FCF9462" w:rsidR="001538FD" w:rsidRPr="006E4FA2" w:rsidRDefault="001538FD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6E4FA2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0C4A1094" w14:textId="77777777" w:rsidR="001538FD" w:rsidRPr="00536B32" w:rsidRDefault="001538FD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106ABD4F" w14:textId="3A9020BA" w:rsidR="001538FD" w:rsidRPr="006E4FA2" w:rsidRDefault="001538FD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E4FA2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69ED345F" w14:textId="77777777" w:rsidR="001538FD" w:rsidRPr="00536B32" w:rsidRDefault="001538FD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0FA731D1" w14:textId="7F3F0D86" w:rsidR="006E4FA2" w:rsidRDefault="006E4FA2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E4FA2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BEE63B8" w14:textId="77777777" w:rsidR="006E4FA2" w:rsidRPr="006E4FA2" w:rsidRDefault="006E4FA2" w:rsidP="006E4FA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494EA65A" w14:textId="7ACE19DD" w:rsidR="00DF3741" w:rsidRDefault="006E4FA2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6E4FA2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4FC31D15" w14:textId="77777777" w:rsidR="00DF3741" w:rsidRDefault="00DF3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222A9609" w14:textId="77777777" w:rsidR="007138A8" w:rsidRPr="00D26778" w:rsidRDefault="007138A8" w:rsidP="001B34C8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2677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Pr="00D2677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56CA9024" w14:textId="77777777" w:rsidR="007138A8" w:rsidRPr="00536B32" w:rsidRDefault="007138A8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340889C0" w14:textId="11DA7917" w:rsidR="007138A8" w:rsidRPr="00D26778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06DD0">
        <w:rPr>
          <w:rFonts w:asciiTheme="majorBidi" w:hAnsiTheme="majorBidi" w:cstheme="majorBidi"/>
          <w:sz w:val="30"/>
          <w:szCs w:val="30"/>
        </w:rPr>
        <w:br/>
      </w:r>
      <w:r w:rsidRPr="00D26778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469947F7" w14:textId="77777777" w:rsidR="007138A8" w:rsidRPr="00536B32" w:rsidRDefault="007138A8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016AB7EF" w14:textId="30DF07E2" w:rsidR="007138A8" w:rsidRPr="00D26778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26778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ขาดทุนจากการด้อยค่ารับรู้</w:t>
      </w:r>
      <w:r w:rsidR="00C710A2" w:rsidRPr="00D26778">
        <w:rPr>
          <w:rFonts w:asciiTheme="majorBidi" w:hAnsiTheme="majorBidi" w:cstheme="majorBidi"/>
          <w:spacing w:val="-4"/>
          <w:sz w:val="30"/>
          <w:szCs w:val="30"/>
          <w:cs/>
        </w:rPr>
        <w:t>ในกำไรหรือขาดทุน</w:t>
      </w:r>
      <w:r w:rsidRPr="00D26778">
        <w:rPr>
          <w:rFonts w:asciiTheme="majorBidi" w:hAnsiTheme="majorBidi" w:cstheme="majorBidi"/>
          <w:spacing w:val="-4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</w:p>
    <w:p w14:paraId="761F0032" w14:textId="77777777" w:rsidR="007138A8" w:rsidRPr="00536B32" w:rsidRDefault="007138A8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0E01CEA0" w14:textId="0B3F9AC1" w:rsidR="007138A8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222095B6" w14:textId="77777777" w:rsidR="00DF3741" w:rsidRPr="00D26778" w:rsidRDefault="00DF3741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913ED" w14:textId="7C9C2987" w:rsidR="004E1659" w:rsidRPr="00D26778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644118">
        <w:rPr>
          <w:rFonts w:asciiTheme="majorBidi" w:hAnsiTheme="majorBidi" w:cstheme="majorBidi"/>
          <w:sz w:val="30"/>
          <w:szCs w:val="30"/>
          <w:cs/>
        </w:rPr>
        <w:br/>
      </w:r>
      <w:r w:rsidRPr="00D26778">
        <w:rPr>
          <w:rFonts w:asciiTheme="majorBidi" w:hAnsiTheme="majorBidi" w:cstheme="majorBidi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D26778">
        <w:rPr>
          <w:rFonts w:asciiTheme="majorBidi" w:hAnsiTheme="majorBidi" w:cstheme="majorBidi"/>
          <w:sz w:val="30"/>
          <w:szCs w:val="30"/>
        </w:rPr>
        <w:t xml:space="preserve"> </w:t>
      </w:r>
    </w:p>
    <w:p w14:paraId="367AB1D4" w14:textId="31739CED" w:rsidR="00ED0598" w:rsidRPr="00644118" w:rsidRDefault="00ED0598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076300F4" w14:textId="44C92521" w:rsidR="000A1E5A" w:rsidRPr="00D26778" w:rsidRDefault="001C2038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D267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7C2836B3" w14:textId="77777777" w:rsidR="009862F8" w:rsidRPr="00644118" w:rsidRDefault="009862F8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2DC77BB9" w14:textId="77777777" w:rsidR="00317192" w:rsidRPr="00D26778" w:rsidRDefault="0031719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D26778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8E22413" w14:textId="77777777" w:rsidR="00317192" w:rsidRPr="00644118" w:rsidRDefault="00317192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3DAED3DB" w14:textId="6E5FD17F" w:rsidR="00467650" w:rsidRPr="00D26778" w:rsidRDefault="0051299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CF4D44B" w14:textId="77777777" w:rsidR="00EA2C14" w:rsidRPr="00644118" w:rsidRDefault="00EA2C14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2ED894CE" w14:textId="61C79479" w:rsidR="00317192" w:rsidRPr="00D26778" w:rsidRDefault="00317192" w:rsidP="001B34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D26778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5D16AC4" w14:textId="77777777" w:rsidR="00317192" w:rsidRPr="00644118" w:rsidRDefault="00317192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2A6D3159" w14:textId="3A0AE186" w:rsidR="00DF3741" w:rsidRDefault="00AE1A28" w:rsidP="00DF3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E1A28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>
        <w:rPr>
          <w:rFonts w:ascii="Angsana New" w:hAnsi="Angsana New"/>
          <w:sz w:val="30"/>
          <w:szCs w:val="30"/>
          <w:cs/>
        </w:rPr>
        <w:br/>
      </w:r>
      <w:r w:rsidRPr="00AE1A28">
        <w:rPr>
          <w:rFonts w:ascii="Angsana New" w:hAnsi="Angsana New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="00DF3741">
        <w:rPr>
          <w:rFonts w:ascii="Angsana New" w:hAnsi="Angsana New"/>
          <w:sz w:val="30"/>
          <w:szCs w:val="30"/>
          <w:cs/>
        </w:rPr>
        <w:br w:type="page"/>
      </w:r>
    </w:p>
    <w:p w14:paraId="6AF8F686" w14:textId="77777777" w:rsidR="001B09B0" w:rsidRPr="00D26778" w:rsidRDefault="001B09B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lastRenderedPageBreak/>
        <w:t>ใน</w:t>
      </w:r>
      <w:r w:rsidRPr="00D26778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กำไร</w:t>
      </w:r>
      <w:r w:rsidRPr="00D26778">
        <w:rPr>
          <w:rFonts w:ascii="Angsana New" w:hAnsi="Angsana New" w:hint="cs"/>
          <w:sz w:val="30"/>
          <w:szCs w:val="30"/>
          <w:cs/>
        </w:rPr>
        <w:t>หรือ</w:t>
      </w:r>
      <w:r w:rsidRPr="00D26778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D26778">
        <w:rPr>
          <w:rFonts w:ascii="Angsana New" w:hAnsi="Angsana New" w:hint="cs"/>
          <w:sz w:val="30"/>
          <w:szCs w:val="30"/>
          <w:cs/>
        </w:rPr>
        <w:t>จะถูก</w:t>
      </w:r>
      <w:r w:rsidRPr="00D26778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D26778">
        <w:rPr>
          <w:rFonts w:ascii="Angsana New" w:hAnsi="Angsana New" w:hint="cs"/>
          <w:sz w:val="30"/>
          <w:szCs w:val="30"/>
          <w:cs/>
        </w:rPr>
        <w:t>ทันที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6778">
        <w:rPr>
          <w:rFonts w:ascii="Angsana New" w:hAnsi="Angsana New"/>
          <w:sz w:val="30"/>
          <w:szCs w:val="30"/>
          <w:cs/>
        </w:rPr>
        <w:t>กำหนดดอกเบี้ยจ่าย</w:t>
      </w:r>
      <w:r w:rsidRPr="00D26778">
        <w:rPr>
          <w:rFonts w:ascii="Angsana New" w:hAnsi="Angsana New" w:hint="cs"/>
          <w:sz w:val="30"/>
          <w:szCs w:val="30"/>
          <w:cs/>
        </w:rPr>
        <w:t>ของ</w:t>
      </w:r>
      <w:r w:rsidRPr="00D26778">
        <w:rPr>
          <w:rFonts w:ascii="Angsana New" w:hAnsi="Angsana New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6C166039" w14:textId="77777777" w:rsidR="001B09B0" w:rsidRPr="00644118" w:rsidRDefault="001B09B0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31765A20" w14:textId="26439B2A" w:rsidR="003B3FA2" w:rsidRPr="00D26778" w:rsidRDefault="001B09B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เมื่อมีการ</w:t>
      </w:r>
      <w:r w:rsidRPr="00D26778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D26778">
        <w:rPr>
          <w:rFonts w:ascii="Angsana New" w:hAnsi="Angsana New"/>
          <w:sz w:val="30"/>
          <w:szCs w:val="30"/>
          <w:cs/>
        </w:rPr>
        <w:t>ผลประโยชน</w:t>
      </w:r>
      <w:r w:rsidR="00516B25" w:rsidRPr="00D26778">
        <w:rPr>
          <w:rFonts w:ascii="Angsana New" w:hAnsi="Angsana New"/>
          <w:sz w:val="30"/>
          <w:szCs w:val="30"/>
          <w:cs/>
        </w:rPr>
        <w:t>์ของโครงการหรือการลดขนาดโครงการ</w:t>
      </w:r>
      <w:r w:rsidR="00516B25"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</w:t>
      </w:r>
      <w:r w:rsidRPr="00D26778">
        <w:rPr>
          <w:rFonts w:ascii="Angsana New" w:hAnsi="Angsana New" w:hint="cs"/>
          <w:sz w:val="30"/>
          <w:szCs w:val="30"/>
          <w:cs/>
        </w:rPr>
        <w:t>หรือ</w:t>
      </w:r>
      <w:r w:rsidRPr="00D26778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="00B25D74" w:rsidRPr="00D2677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6778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D26778">
        <w:rPr>
          <w:rFonts w:ascii="Angsana New" w:hAnsi="Angsana New" w:hint="cs"/>
          <w:sz w:val="30"/>
          <w:szCs w:val="30"/>
          <w:cs/>
        </w:rPr>
        <w:t>พนักงาน</w:t>
      </w:r>
      <w:r w:rsidRPr="00D26778">
        <w:rPr>
          <w:rFonts w:ascii="Angsana New" w:hAnsi="Angsana New"/>
          <w:sz w:val="30"/>
          <w:szCs w:val="30"/>
          <w:cs/>
        </w:rPr>
        <w:t>เมื่อเกิดขึ้น</w:t>
      </w:r>
    </w:p>
    <w:p w14:paraId="246C5B5D" w14:textId="528D160C" w:rsidR="00F909BF" w:rsidRPr="00644118" w:rsidRDefault="00F909BF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0735338C" w14:textId="77777777" w:rsidR="000A1E5A" w:rsidRPr="00D26778" w:rsidRDefault="00FE5F7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F85DC1" w:rsidRPr="00D26778">
        <w:rPr>
          <w:rFonts w:ascii="Angsana New" w:hAnsi="Angsana New" w:hint="cs"/>
          <w:sz w:val="30"/>
          <w:szCs w:val="30"/>
          <w:cs/>
        </w:rPr>
        <w:t xml:space="preserve">  </w:t>
      </w:r>
      <w:r w:rsidRPr="00D26778">
        <w:rPr>
          <w:rFonts w:ascii="Angsana New" w:hAnsi="Angsana New"/>
          <w:sz w:val="30"/>
          <w:szCs w:val="30"/>
          <w:cs/>
        </w:rPr>
        <w:t>การทำงาน</w:t>
      </w:r>
      <w:r w:rsidRPr="00D26778">
        <w:rPr>
          <w:rFonts w:ascii="Angsana New" w:hAnsi="Angsana New" w:hint="cs"/>
          <w:sz w:val="30"/>
          <w:szCs w:val="30"/>
          <w:cs/>
        </w:rPr>
        <w:t>ของ</w:t>
      </w:r>
      <w:r w:rsidRPr="00D26778">
        <w:rPr>
          <w:rFonts w:ascii="Angsana New" w:hAnsi="Angsana New"/>
          <w:sz w:val="30"/>
          <w:szCs w:val="30"/>
          <w:cs/>
        </w:rPr>
        <w:t>พนักงานใน</w:t>
      </w:r>
      <w:r w:rsidRPr="00D26778">
        <w:rPr>
          <w:rFonts w:ascii="Angsana New" w:hAnsi="Angsana New" w:hint="cs"/>
          <w:sz w:val="30"/>
          <w:szCs w:val="30"/>
          <w:cs/>
        </w:rPr>
        <w:t>งวด</w:t>
      </w:r>
      <w:r w:rsidRPr="00D26778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D26778">
        <w:rPr>
          <w:rFonts w:ascii="Angsana New" w:hAnsi="Angsana New" w:hint="cs"/>
          <w:sz w:val="30"/>
          <w:szCs w:val="30"/>
          <w:cs/>
        </w:rPr>
        <w:t>ๆ</w:t>
      </w:r>
      <w:r w:rsidRPr="00D26778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D26778">
        <w:rPr>
          <w:rFonts w:ascii="Angsana New" w:hAnsi="Angsana New"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1F0736E9" w14:textId="77777777" w:rsidR="00DC50BD" w:rsidRPr="00D26778" w:rsidRDefault="00DC50BD" w:rsidP="001B34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6210AB0" w14:textId="513D244E" w:rsidR="00036B90" w:rsidRPr="00D26778" w:rsidRDefault="003B394A" w:rsidP="00CE3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D26778">
        <w:rPr>
          <w:rFonts w:ascii="Angsana New" w:hAnsi="Angsana New"/>
          <w:sz w:val="30"/>
          <w:szCs w:val="30"/>
          <w:cs/>
        </w:rPr>
        <w:t>กลุ่มบริษัท</w:t>
      </w:r>
      <w:r w:rsidRPr="00D26778">
        <w:rPr>
          <w:rFonts w:ascii="Angsana New" w:hAnsi="Angsana New"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หรือเมื่อ</w:t>
      </w:r>
      <w:r w:rsidRPr="00D26778">
        <w:rPr>
          <w:rFonts w:ascii="Angsana New" w:hAnsi="Angsana New"/>
          <w:sz w:val="30"/>
          <w:szCs w:val="30"/>
          <w:cs/>
        </w:rPr>
        <w:t>กลุ่มบริษัท</w:t>
      </w:r>
      <w:r w:rsidRPr="00D26778">
        <w:rPr>
          <w:rFonts w:ascii="Angsana New" w:hAnsi="Angsana New"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="00912C23">
        <w:rPr>
          <w:rFonts w:ascii="Angsana New" w:hAnsi="Angsana New"/>
          <w:sz w:val="30"/>
          <w:szCs w:val="30"/>
        </w:rPr>
        <w:br/>
      </w:r>
      <w:r w:rsidRPr="00D26778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เดือนนับจากวัน</w:t>
      </w:r>
      <w:r w:rsidRPr="00D26778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D26778">
        <w:rPr>
          <w:rFonts w:ascii="Angsana New" w:hAnsi="Angsana New"/>
          <w:sz w:val="30"/>
          <w:szCs w:val="30"/>
          <w:cs/>
        </w:rPr>
        <w:t>รายงาน</w:t>
      </w:r>
      <w:r w:rsidRPr="00D26778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4CA3DE66" w14:textId="77777777" w:rsidR="003B394A" w:rsidRPr="00D26778" w:rsidRDefault="003B394A" w:rsidP="001B34C8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587F595" w14:textId="441875CD" w:rsidR="000F7E14" w:rsidRPr="00D26778" w:rsidRDefault="003B394A" w:rsidP="00CE3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  <w:r w:rsidRPr="00D26778">
        <w:rPr>
          <w:rFonts w:ascii="Angsana New" w:hAnsi="Angsana New" w:hint="cs"/>
          <w:sz w:val="30"/>
          <w:szCs w:val="30"/>
          <w:cs/>
        </w:rPr>
        <w:t>รับรู้</w:t>
      </w:r>
      <w:r w:rsidRPr="00D26778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B7673A" w:rsidRPr="00D2677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6778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96C23B8" w14:textId="77777777" w:rsidR="00467650" w:rsidRPr="009D5399" w:rsidRDefault="00467650" w:rsidP="00912C2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4B495D4" w14:textId="7A31A23D" w:rsidR="00030124" w:rsidRPr="00D26778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4EE4DDFA" w14:textId="77777777" w:rsidR="00030124" w:rsidRPr="009D5399" w:rsidRDefault="00030124" w:rsidP="00912C2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3D249251" w14:textId="391EF667" w:rsidR="00EA2C14" w:rsidRDefault="00317192" w:rsidP="001B34C8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ประมาณการหนี้สินจะรับรู้ก็</w:t>
      </w:r>
      <w:r w:rsidR="00E668C9"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ต่อเมื่อกลุ่มบริษัทมีภาระ</w:t>
      </w:r>
      <w:r w:rsidR="00A20909" w:rsidRPr="00D267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ผูกพัน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ตามกฎหมาย</w:t>
      </w:r>
      <w:r w:rsidR="00A20909" w:rsidRPr="00D267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หรือภาระผูกพันจากการอนุมาน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ที่เกิ</w:t>
      </w:r>
      <w:r w:rsidR="00A20909"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ดขึ้นในปัจจุบัน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อันเป็นผลมาจากเหตุการณ์ในอดีต</w:t>
      </w:r>
      <w:r w:rsidR="00A20909" w:rsidRPr="00D267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75144" w:rsidRPr="00D267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ผูกพัน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ดังกล่าว</w:t>
      </w:r>
      <w:r w:rsidR="000360F2" w:rsidRPr="00D2677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B17294" w:rsidRPr="00D267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ถึง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ภาษีเงินได้</w:t>
      </w:r>
      <w:r w:rsidR="00912C23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D26778">
        <w:rPr>
          <w:rFonts w:ascii="Angsana New" w:hAnsi="Angsana New" w:cs="Angsana New"/>
          <w:b w:val="0"/>
          <w:bCs w:val="0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3DF9712" w14:textId="77777777" w:rsidR="00912C23" w:rsidRPr="009D5399" w:rsidRDefault="00912C23" w:rsidP="009D539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4"/>
          <w:szCs w:val="4"/>
        </w:rPr>
      </w:pPr>
    </w:p>
    <w:p w14:paraId="18256E48" w14:textId="77777777" w:rsidR="008E0E7E" w:rsidRPr="00D26778" w:rsidRDefault="008E0E7E" w:rsidP="001B34C8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lang w:val="th-TH"/>
        </w:rPr>
      </w:pPr>
      <w:r w:rsidRPr="00D267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6F049007" w14:textId="77777777" w:rsidR="008E0E7E" w:rsidRPr="00912C23" w:rsidRDefault="008E0E7E" w:rsidP="00912C2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621BD68" w14:textId="0EEFD191" w:rsidR="0019571F" w:rsidRPr="00D26778" w:rsidRDefault="0019571F" w:rsidP="00CE36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B40B2D">
        <w:rPr>
          <w:rFonts w:ascii="Angsana New" w:hAnsi="Angsana New" w:hint="cs"/>
          <w:sz w:val="30"/>
          <w:szCs w:val="30"/>
          <w:cs/>
        </w:rPr>
        <w:t xml:space="preserve"> </w:t>
      </w:r>
      <w:r w:rsidR="00B40B2D">
        <w:rPr>
          <w:rFonts w:ascii="Angsana New" w:hAnsi="Angsana New"/>
          <w:sz w:val="30"/>
          <w:szCs w:val="30"/>
          <w:cs/>
        </w:rPr>
        <w:br/>
      </w:r>
      <w:r w:rsidRPr="00D26778">
        <w:rPr>
          <w:rFonts w:ascii="Angsana New" w:hAnsi="Angsana New"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097EC76" w14:textId="77777777" w:rsidR="0016726B" w:rsidRPr="00912C23" w:rsidRDefault="0016726B" w:rsidP="00912C2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CB82BB3" w14:textId="22EA42DB" w:rsidR="00A67E4D" w:rsidRPr="00D26778" w:rsidRDefault="008E0E7E" w:rsidP="00CE36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  <w:lang w:val="en-GB"/>
        </w:rPr>
        <w:t>กลุ่มบริษัทใ</w:t>
      </w:r>
      <w:r w:rsidRPr="00D26778">
        <w:rPr>
          <w:rFonts w:ascii="Angsana New" w:hAnsi="Angsana New"/>
          <w:sz w:val="30"/>
          <w:szCs w:val="30"/>
          <w:cs/>
        </w:rPr>
        <w:t>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30713FF4" w14:textId="77777777" w:rsidR="0016726B" w:rsidRPr="00D26778" w:rsidRDefault="0016726B" w:rsidP="00912C2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25E816A" w14:textId="797AD379" w:rsidR="00CE3685" w:rsidRDefault="00947BB0" w:rsidP="00CE3685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="Angsana New" w:hAnsi="Angsana New"/>
          <w:sz w:val="30"/>
          <w:szCs w:val="30"/>
          <w:lang w:bidi="th-TH"/>
        </w:rPr>
      </w:pPr>
      <w:r w:rsidRPr="00D26778">
        <w:rPr>
          <w:rFonts w:ascii="Angsana New" w:hAnsi="Angsana New"/>
          <w:spacing w:val="4"/>
          <w:sz w:val="30"/>
          <w:szCs w:val="30"/>
          <w:cs/>
          <w:lang w:bidi="th-TH"/>
        </w:rPr>
        <w:t>ข้อมูลระดับ</w:t>
      </w:r>
      <w:r w:rsidR="008E0E7E" w:rsidRPr="00D2677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5F2398" w:rsidRPr="00D26778">
        <w:rPr>
          <w:rFonts w:ascii="Angsana New" w:hAnsi="Angsana New"/>
          <w:sz w:val="30"/>
          <w:szCs w:val="30"/>
          <w:lang w:val="en-US" w:bidi="th-TH"/>
        </w:rPr>
        <w:t>1</w:t>
      </w:r>
      <w:r w:rsidR="008E0E7E" w:rsidRPr="00D2677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E0E7E" w:rsidRPr="00D26778">
        <w:rPr>
          <w:rFonts w:ascii="Angsana New" w:hAnsi="Angsana New"/>
          <w:sz w:val="30"/>
          <w:szCs w:val="30"/>
          <w:lang w:bidi="th-TH"/>
        </w:rPr>
        <w:t xml:space="preserve"> </w:t>
      </w:r>
      <w:r w:rsidR="008E0E7E" w:rsidRPr="00D26778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C685467" w14:textId="2467C532" w:rsidR="00CE3685" w:rsidRDefault="008E0E7E" w:rsidP="00CE3685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E3685">
        <w:rPr>
          <w:rFonts w:ascii="Angsana New" w:hAnsi="Angsana New"/>
          <w:spacing w:val="4"/>
          <w:sz w:val="30"/>
          <w:szCs w:val="30"/>
          <w:cs/>
          <w:lang w:bidi="th-TH"/>
        </w:rPr>
        <w:t>ข้อมูลระดับ</w:t>
      </w:r>
      <w:r w:rsidRPr="00CE3685">
        <w:rPr>
          <w:rFonts w:ascii="Angsana New" w:hAnsi="Angsana New"/>
          <w:spacing w:val="4"/>
          <w:sz w:val="30"/>
          <w:szCs w:val="30"/>
          <w:lang w:bidi="th-TH"/>
        </w:rPr>
        <w:t xml:space="preserve"> </w:t>
      </w:r>
      <w:r w:rsidR="00925CA2" w:rsidRPr="00CE3685">
        <w:rPr>
          <w:rFonts w:ascii="Angsana New" w:hAnsi="Angsana New"/>
          <w:spacing w:val="4"/>
          <w:sz w:val="30"/>
          <w:szCs w:val="30"/>
          <w:lang w:bidi="th-TH"/>
        </w:rPr>
        <w:t>2</w:t>
      </w:r>
      <w:r w:rsidRPr="00CE3685">
        <w:rPr>
          <w:rFonts w:ascii="Angsana New" w:hAnsi="Angsana New"/>
          <w:spacing w:val="4"/>
          <w:sz w:val="30"/>
          <w:szCs w:val="30"/>
          <w:lang w:bidi="th-TH"/>
        </w:rPr>
        <w:t xml:space="preserve">  </w:t>
      </w:r>
      <w:r w:rsidRPr="00CE3685">
        <w:rPr>
          <w:rFonts w:ascii="Angsana New" w:hAnsi="Angsana New"/>
          <w:spacing w:val="4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2512E1" w:rsidRPr="00CE3685">
        <w:rPr>
          <w:rFonts w:ascii="Angsana New" w:hAnsi="Angsana New"/>
          <w:spacing w:val="4"/>
          <w:sz w:val="30"/>
          <w:szCs w:val="30"/>
          <w:cs/>
          <w:lang w:bidi="th-TH"/>
        </w:rPr>
        <w:t>น</w:t>
      </w:r>
      <w:r w:rsidRPr="00CE3685">
        <w:rPr>
          <w:rFonts w:ascii="Angsana New" w:hAnsi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5F2398" w:rsidRPr="00CE3685">
        <w:rPr>
          <w:rFonts w:ascii="Angsana New" w:hAnsi="Angsana New"/>
          <w:sz w:val="30"/>
          <w:szCs w:val="30"/>
          <w:lang w:bidi="th-TH"/>
        </w:rPr>
        <w:t>1</w:t>
      </w:r>
    </w:p>
    <w:p w14:paraId="2F3D56B3" w14:textId="3C04E5A2" w:rsidR="008E0E7E" w:rsidRPr="00CE3685" w:rsidRDefault="008E0E7E" w:rsidP="00CE3685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="Angsana New" w:hAnsi="Angsana New"/>
          <w:sz w:val="30"/>
          <w:szCs w:val="30"/>
          <w:lang w:bidi="th-TH"/>
        </w:rPr>
      </w:pPr>
      <w:r w:rsidRPr="00CE3685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CE3685">
        <w:rPr>
          <w:rFonts w:ascii="Angsana New" w:hAnsi="Angsana New"/>
          <w:sz w:val="30"/>
          <w:szCs w:val="30"/>
          <w:lang w:bidi="th-TH"/>
        </w:rPr>
        <w:t xml:space="preserve"> </w:t>
      </w:r>
      <w:r w:rsidR="00881763" w:rsidRPr="00CE3685">
        <w:rPr>
          <w:rFonts w:ascii="Angsana New" w:hAnsi="Angsana New"/>
          <w:sz w:val="30"/>
          <w:szCs w:val="30"/>
          <w:lang w:bidi="th-TH"/>
        </w:rPr>
        <w:t>3</w:t>
      </w:r>
      <w:r w:rsidRPr="00CE3685">
        <w:rPr>
          <w:rFonts w:ascii="Angsana New" w:hAnsi="Angsana New"/>
          <w:sz w:val="30"/>
          <w:szCs w:val="30"/>
          <w:lang w:bidi="th-TH"/>
        </w:rPr>
        <w:t xml:space="preserve">  </w:t>
      </w:r>
      <w:r w:rsidRPr="00CE3685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Pr="00CE3685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5F33CD58" w14:textId="77777777" w:rsidR="008E0E7E" w:rsidRPr="00D26778" w:rsidRDefault="008E0E7E" w:rsidP="00912C2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B34D20C" w14:textId="4E02A59D" w:rsidR="00EA2C14" w:rsidRDefault="008E0E7E" w:rsidP="00B7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18"/>
        <w:rPr>
          <w:rFonts w:ascii="Angsana New" w:hAnsi="Angsana New"/>
          <w:sz w:val="30"/>
          <w:szCs w:val="30"/>
        </w:rPr>
      </w:pPr>
      <w:r w:rsidRPr="00B73C7D">
        <w:rPr>
          <w:rFonts w:ascii="Angsana New" w:hAnsi="Angsana New"/>
          <w:sz w:val="30"/>
          <w:szCs w:val="30"/>
          <w:cs/>
        </w:rPr>
        <w:t>กลุ่มบริษัท</w:t>
      </w:r>
      <w:r w:rsidRPr="00D26778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6984EE0" w14:textId="2C16D539" w:rsidR="00B73C7D" w:rsidRDefault="00B73C7D" w:rsidP="00B7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18"/>
        <w:rPr>
          <w:rFonts w:ascii="Angsana New" w:hAnsi="Angsana New"/>
          <w:sz w:val="30"/>
          <w:szCs w:val="30"/>
        </w:rPr>
      </w:pPr>
    </w:p>
    <w:p w14:paraId="02FEAA20" w14:textId="78931224" w:rsidR="00B73C7D" w:rsidRDefault="00B73C7D" w:rsidP="00B7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B73C7D" w:rsidDel="001A6CC8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3C7D" w:rsidDel="001A6CC8">
        <w:rPr>
          <w:rFonts w:ascii="Angsana New" w:hAnsi="Angsana New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D2BDDE6" w14:textId="56EC8CE8" w:rsidR="00B73C7D" w:rsidRDefault="00B73C7D" w:rsidP="00B7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0377DA22" w14:textId="14A060EC" w:rsidR="00B40B2D" w:rsidRDefault="00B73C7D" w:rsidP="00B4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B73C7D" w:rsidDel="001A6CC8">
        <w:rPr>
          <w:rFonts w:ascii="Angsana New" w:hAnsi="Angsana New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67B2F913" w14:textId="77777777" w:rsidR="00292796" w:rsidRDefault="00292796" w:rsidP="00B4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1BE0003D" w14:textId="77777777" w:rsidR="009D5399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D267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298DBE81" w14:textId="77777777" w:rsidR="009D5399" w:rsidRDefault="009D5399" w:rsidP="009D5399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14:paraId="34687364" w14:textId="229F5F0B" w:rsidR="00030124" w:rsidRPr="009D5399" w:rsidRDefault="009D5399" w:rsidP="009D5399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9D5399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  <w:lang w:val="th-TH"/>
        </w:rPr>
        <w:t>รายได้</w:t>
      </w:r>
      <w:r w:rsidR="000D5C03" w:rsidRPr="009D5399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26111DB3" w14:textId="77777777" w:rsidR="007D4F00" w:rsidRPr="003A2876" w:rsidRDefault="007D4F00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79AD1FC2" w14:textId="4885F8EE" w:rsidR="007D4F00" w:rsidRPr="00D26778" w:rsidRDefault="007D4F00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</w:t>
      </w:r>
      <w:r w:rsidR="007A6690" w:rsidRPr="00D26778">
        <w:rPr>
          <w:rFonts w:ascii="Angsana New" w:hAnsi="Angsana New" w:hint="cs"/>
          <w:sz w:val="30"/>
          <w:szCs w:val="30"/>
          <w:cs/>
        </w:rPr>
        <w:t>ัท</w:t>
      </w:r>
      <w:r w:rsidR="003A2876">
        <w:rPr>
          <w:rFonts w:ascii="Angsana New" w:hAnsi="Angsana New"/>
          <w:sz w:val="30"/>
          <w:szCs w:val="30"/>
          <w:cs/>
        </w:rPr>
        <w:br/>
      </w:r>
      <w:r w:rsidR="007A6690" w:rsidRPr="00D26778">
        <w:rPr>
          <w:rFonts w:ascii="Angsana New" w:hAnsi="Angsana New" w:hint="cs"/>
          <w:sz w:val="30"/>
          <w:szCs w:val="30"/>
          <w:cs/>
        </w:rPr>
        <w:t>คา</w:t>
      </w:r>
      <w:r w:rsidRPr="00D26778">
        <w:rPr>
          <w:rFonts w:ascii="Angsana New" w:hAnsi="Angsana New"/>
          <w:sz w:val="30"/>
          <w:szCs w:val="30"/>
          <w:cs/>
        </w:rPr>
        <w:t xml:space="preserve">ดว่าจะมีสิทธิได้รับซึ่งไม่รวมจำนวนเงินที่เก็บแทนบุคคลที่สาม </w:t>
      </w:r>
      <w:r w:rsidR="003A2876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D26778">
        <w:rPr>
          <w:rFonts w:ascii="Angsana New" w:hAnsi="Angsana New"/>
          <w:sz w:val="30"/>
          <w:szCs w:val="30"/>
          <w:cs/>
        </w:rPr>
        <w:t>ภาษีมูลค่าเพิ่มและแสดงสุทธิจากส่วนลดการค้า และส่วนลดตามปริมาณ</w:t>
      </w:r>
      <w:r w:rsidRPr="00D26778">
        <w:rPr>
          <w:rFonts w:ascii="Angsana New" w:hAnsi="Angsana New"/>
          <w:sz w:val="30"/>
          <w:szCs w:val="30"/>
        </w:rPr>
        <w:t xml:space="preserve"> </w:t>
      </w:r>
    </w:p>
    <w:p w14:paraId="01A85D7A" w14:textId="10AFB34D" w:rsidR="00345E52" w:rsidRPr="003A2876" w:rsidRDefault="00345E52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6D17E27A" w14:textId="71A3CD8A" w:rsidR="007D4F00" w:rsidRPr="00D26778" w:rsidRDefault="00794552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lastRenderedPageBreak/>
        <w:t>รายได้จากการขายสินค้ารับรู้ ณ วันที่มีการส่งมอบสินค้าให้กับลูกค้า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976BFA" w:rsidRPr="00D26778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3A2876">
        <w:rPr>
          <w:rFonts w:ascii="Angsana New" w:hAnsi="Angsana New" w:hint="cs"/>
          <w:sz w:val="30"/>
          <w:szCs w:val="30"/>
          <w:cs/>
        </w:rPr>
        <w:t>และต้นทุนขาย</w:t>
      </w:r>
      <w:r w:rsidR="00976BFA" w:rsidRPr="00D26778">
        <w:rPr>
          <w:rFonts w:ascii="Angsana New" w:hAnsi="Angsana New"/>
          <w:sz w:val="30"/>
          <w:szCs w:val="30"/>
          <w:cs/>
        </w:rPr>
        <w:t>สำหรับ</w:t>
      </w:r>
      <w:r w:rsidR="003A2876">
        <w:rPr>
          <w:rFonts w:ascii="Angsana New" w:hAnsi="Angsana New" w:hint="cs"/>
          <w:sz w:val="30"/>
          <w:szCs w:val="30"/>
          <w:cs/>
        </w:rPr>
        <w:t>สินค้าที่คาดว่าจะได้รับคืน</w:t>
      </w:r>
    </w:p>
    <w:p w14:paraId="48584E7B" w14:textId="693DA17B" w:rsidR="007D4F00" w:rsidRPr="003A2876" w:rsidRDefault="007D4F00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69AAC8F3" w14:textId="4186226C" w:rsidR="00BC0DC1" w:rsidRDefault="00BC0DC1" w:rsidP="00BC0D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รายได้จากการให้บริการรับรู้</w:t>
      </w:r>
      <w:r w:rsidRPr="007A1824">
        <w:rPr>
          <w:rFonts w:ascii="Angsana New" w:hAnsi="Angsana New" w:hint="cs"/>
          <w:sz w:val="30"/>
          <w:szCs w:val="30"/>
          <w:cs/>
        </w:rPr>
        <w:t>ตลอดช่วงเวลาหนึ่งเมื่อได้ให้บริการ</w:t>
      </w:r>
      <w:r w:rsidRPr="007A1824">
        <w:rPr>
          <w:rFonts w:ascii="Angsana New" w:hAnsi="Angsana New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</w:t>
      </w:r>
      <w:r>
        <w:rPr>
          <w:rFonts w:ascii="Angsana New" w:hAnsi="Angsana New" w:hint="cs"/>
          <w:sz w:val="30"/>
          <w:szCs w:val="30"/>
          <w:cs/>
        </w:rPr>
        <w:t>น</w:t>
      </w:r>
    </w:p>
    <w:p w14:paraId="33984BE1" w14:textId="4208FD99" w:rsidR="003D7EAD" w:rsidRDefault="003D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09DE5E9" w14:textId="0FD32DFF" w:rsidR="003D7EAD" w:rsidRDefault="003D7EAD" w:rsidP="00BC0D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รายได้เงินปันผล</w:t>
      </w:r>
    </w:p>
    <w:p w14:paraId="0B6EA177" w14:textId="2E3512BF" w:rsidR="003D7EAD" w:rsidRDefault="003D7EAD" w:rsidP="00BC0D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1CEBEC" w14:textId="589185A0" w:rsidR="003D7EAD" w:rsidRPr="003D7EAD" w:rsidRDefault="003D7EAD" w:rsidP="00BC0D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</w:t>
      </w:r>
      <w:r w:rsidR="00BE6299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บริษัทมีสิทธิได้รับเงินปันผล</w:t>
      </w:r>
    </w:p>
    <w:p w14:paraId="7B78F062" w14:textId="77777777" w:rsidR="00BC0DC1" w:rsidRPr="003A2876" w:rsidRDefault="00BC0DC1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7C1DF768" w14:textId="77777777" w:rsidR="00030124" w:rsidRPr="00D26778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24A950E9" w14:textId="77777777" w:rsidR="000A1E5A" w:rsidRPr="003A2876" w:rsidRDefault="000A1E5A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0E91C580" w14:textId="41E77B97" w:rsidR="00883F90" w:rsidRPr="00D26778" w:rsidRDefault="00883F9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hint="cs"/>
          <w:sz w:val="30"/>
          <w:szCs w:val="30"/>
          <w:cs/>
        </w:rPr>
        <w:t>ค่าใช้จ่าย</w:t>
      </w:r>
      <w:r w:rsidRPr="00D26778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D26778">
        <w:rPr>
          <w:rFonts w:hint="cs"/>
          <w:sz w:val="30"/>
          <w:szCs w:val="30"/>
          <w:cs/>
        </w:rPr>
        <w:t>ของงวด</w:t>
      </w:r>
      <w:r w:rsidRPr="00D26778">
        <w:rPr>
          <w:sz w:val="30"/>
          <w:szCs w:val="30"/>
          <w:cs/>
        </w:rPr>
        <w:t>ปัจจุบันและภาษีเงินได้รอ</w:t>
      </w:r>
      <w:r w:rsidRPr="00D26778">
        <w:rPr>
          <w:rFonts w:ascii="Angsana New" w:hAnsi="Angsana New"/>
          <w:sz w:val="30"/>
          <w:szCs w:val="30"/>
          <w:cs/>
        </w:rPr>
        <w:t>การตัดบัญชี</w:t>
      </w:r>
      <w:r w:rsidR="00976BFA" w:rsidRPr="00D26778">
        <w:rPr>
          <w:rFonts w:ascii="Angsana New" w:hAnsi="Angsana New" w:hint="cs"/>
          <w:sz w:val="30"/>
          <w:szCs w:val="30"/>
          <w:cs/>
        </w:rPr>
        <w:t>ซึ่ง</w:t>
      </w:r>
      <w:r w:rsidRPr="00D26778">
        <w:rPr>
          <w:sz w:val="30"/>
          <w:szCs w:val="30"/>
          <w:cs/>
        </w:rPr>
        <w:t>รับรู้ในกำไร</w:t>
      </w:r>
      <w:r w:rsidRPr="00D26778">
        <w:rPr>
          <w:rFonts w:hint="cs"/>
          <w:sz w:val="30"/>
          <w:szCs w:val="30"/>
          <w:cs/>
        </w:rPr>
        <w:t>หรือ</w:t>
      </w:r>
      <w:r w:rsidRPr="00D26778">
        <w:rPr>
          <w:sz w:val="30"/>
          <w:szCs w:val="30"/>
          <w:cs/>
        </w:rPr>
        <w:t>ขาดทุนเว้นแต่รายการ</w:t>
      </w:r>
      <w:r w:rsidRPr="00D26778">
        <w:rPr>
          <w:rFonts w:hint="cs"/>
          <w:sz w:val="30"/>
          <w:szCs w:val="30"/>
          <w:cs/>
        </w:rPr>
        <w:t>ท</w:t>
      </w:r>
      <w:r w:rsidR="00FA3737" w:rsidRPr="00D26778">
        <w:rPr>
          <w:rFonts w:hint="cs"/>
          <w:sz w:val="30"/>
          <w:szCs w:val="30"/>
          <w:cs/>
        </w:rPr>
        <w:t>ี่เกี่ยวข้องในการรวมธุรกิจ หรือ</w:t>
      </w:r>
      <w:r w:rsidRPr="00D26778">
        <w:rPr>
          <w:rFonts w:hint="cs"/>
          <w:sz w:val="30"/>
          <w:szCs w:val="30"/>
          <w:cs/>
        </w:rPr>
        <w:t>รายการ</w:t>
      </w:r>
      <w:r w:rsidRPr="00D26778">
        <w:rPr>
          <w:sz w:val="30"/>
          <w:szCs w:val="30"/>
          <w:cs/>
        </w:rPr>
        <w:t>ที่</w:t>
      </w:r>
      <w:r w:rsidRPr="00D26778">
        <w:rPr>
          <w:rFonts w:hint="cs"/>
          <w:sz w:val="30"/>
          <w:szCs w:val="30"/>
          <w:cs/>
        </w:rPr>
        <w:t>รับรู้โดยตรง</w:t>
      </w:r>
      <w:r w:rsidRPr="00D26778">
        <w:rPr>
          <w:sz w:val="30"/>
          <w:szCs w:val="30"/>
          <w:cs/>
        </w:rPr>
        <w:t>ในส่วนของผู้ถือหุ้น</w:t>
      </w:r>
      <w:r w:rsidRPr="00D26778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09528496" w14:textId="77777777" w:rsidR="00857344" w:rsidRPr="003A2876" w:rsidRDefault="00857344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6B9C9977" w14:textId="6BE88D84" w:rsidR="000A1E5A" w:rsidRPr="00D26778" w:rsidRDefault="00976BFA" w:rsidP="00B53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389F0BF" w14:textId="77777777" w:rsidR="00976BFA" w:rsidRPr="003A2876" w:rsidRDefault="00976BFA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1396F256" w14:textId="4686851B" w:rsidR="008A523E" w:rsidRDefault="00883F90" w:rsidP="00B53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D26778">
        <w:rPr>
          <w:rFonts w:ascii="Angsana New" w:hAnsi="Angsana New"/>
          <w:sz w:val="30"/>
          <w:szCs w:val="30"/>
          <w:cs/>
        </w:rPr>
        <w:t>บันทึกโ</w:t>
      </w:r>
      <w:r w:rsidRPr="00D26778">
        <w:rPr>
          <w:rFonts w:ascii="Angsana New" w:hAnsi="Angsana New" w:hint="cs"/>
          <w:sz w:val="30"/>
          <w:szCs w:val="30"/>
          <w:cs/>
        </w:rPr>
        <w:t>ดย</w:t>
      </w:r>
      <w:r w:rsidRPr="00D26778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D26778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D26778">
        <w:rPr>
          <w:rFonts w:ascii="Angsana New" w:hAnsi="Angsana New"/>
          <w:sz w:val="30"/>
          <w:szCs w:val="30"/>
          <w:cs/>
        </w:rPr>
        <w:t>ไม่</w:t>
      </w:r>
      <w:r w:rsidRPr="00D26778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="000102D8">
        <w:rPr>
          <w:rFonts w:ascii="Angsana New" w:hAnsi="Angsana New"/>
          <w:sz w:val="30"/>
          <w:szCs w:val="30"/>
          <w:cs/>
        </w:rPr>
        <w:br/>
      </w:r>
      <w:r w:rsidRPr="00D26778">
        <w:rPr>
          <w:rFonts w:ascii="Angsana New" w:hAnsi="Angsana New" w:hint="cs"/>
          <w:sz w:val="30"/>
          <w:szCs w:val="30"/>
          <w:cs/>
        </w:rPr>
        <w:t>ผลแตก</w:t>
      </w:r>
      <w:r w:rsidRPr="00D26778">
        <w:rPr>
          <w:rFonts w:ascii="Angsana New" w:hAnsi="Angsana New"/>
          <w:sz w:val="30"/>
          <w:szCs w:val="30"/>
          <w:cs/>
        </w:rPr>
        <w:t xml:space="preserve">ต่างชั่วคราว </w:t>
      </w:r>
      <w:r w:rsidR="00976BFA" w:rsidRPr="00D26778">
        <w:rPr>
          <w:rFonts w:ascii="Angsana New" w:hAnsi="Angsana New" w:hint="cs"/>
          <w:sz w:val="30"/>
          <w:szCs w:val="30"/>
          <w:cs/>
        </w:rPr>
        <w:t>สำหรับ</w:t>
      </w:r>
      <w:r w:rsidRPr="00D26778">
        <w:rPr>
          <w:rFonts w:ascii="Angsana New" w:hAnsi="Angsana New" w:hint="cs"/>
          <w:sz w:val="30"/>
          <w:szCs w:val="30"/>
          <w:cs/>
        </w:rPr>
        <w:t>การรับรู้</w:t>
      </w:r>
      <w:r w:rsidRPr="00D26778">
        <w:rPr>
          <w:rFonts w:ascii="Angsana New" w:hAnsi="Angsana New"/>
          <w:sz w:val="30"/>
          <w:szCs w:val="30"/>
          <w:cs/>
        </w:rPr>
        <w:t>ค่าความนิยม</w:t>
      </w:r>
      <w:r w:rsidRPr="00D26778">
        <w:rPr>
          <w:rFonts w:ascii="Angsana New" w:hAnsi="Angsana New" w:hint="cs"/>
          <w:sz w:val="30"/>
          <w:szCs w:val="30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="000102D8">
        <w:rPr>
          <w:rFonts w:ascii="Angsana New" w:hAnsi="Angsana New"/>
          <w:sz w:val="30"/>
          <w:szCs w:val="30"/>
          <w:cs/>
        </w:rPr>
        <w:br/>
      </w:r>
      <w:r w:rsidRPr="00D26778">
        <w:rPr>
          <w:rFonts w:ascii="Angsana New" w:hAnsi="Angsana New" w:hint="cs"/>
          <w:sz w:val="30"/>
          <w:szCs w:val="30"/>
          <w:cs/>
        </w:rPr>
        <w:t>ที่เกี่ยวข้องกับเงินล</w:t>
      </w:r>
      <w:r w:rsidR="00E02D7F" w:rsidRPr="00D26778">
        <w:rPr>
          <w:rFonts w:ascii="Angsana New" w:hAnsi="Angsana New" w:hint="cs"/>
          <w:sz w:val="30"/>
          <w:szCs w:val="30"/>
          <w:cs/>
        </w:rPr>
        <w:t>งทุนในบริษัทย่อย</w:t>
      </w:r>
      <w:r w:rsidR="000102D8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D26778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D26778">
        <w:rPr>
          <w:rFonts w:ascii="Angsana New" w:hAnsi="Angsana New" w:hint="cs"/>
          <w:sz w:val="30"/>
          <w:szCs w:val="30"/>
          <w:cs/>
        </w:rPr>
        <w:t>อนาคต</w:t>
      </w:r>
      <w:r w:rsidRPr="00D26778">
        <w:rPr>
          <w:rFonts w:ascii="Angsana New" w:hAnsi="Angsana New"/>
          <w:sz w:val="30"/>
          <w:szCs w:val="30"/>
          <w:cs/>
        </w:rPr>
        <w:t>อันใกล้</w:t>
      </w:r>
    </w:p>
    <w:p w14:paraId="31AD42DD" w14:textId="1C25847E" w:rsidR="008A523E" w:rsidRDefault="008A5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08310B7" w14:textId="31B404F4" w:rsidR="00883F90" w:rsidRPr="00D26778" w:rsidRDefault="00883F90" w:rsidP="008A5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การวัด</w:t>
      </w:r>
      <w:r w:rsidR="004128DD" w:rsidRPr="00D26778">
        <w:rPr>
          <w:rFonts w:ascii="Angsana New" w:hAnsi="Angsana New" w:hint="cs"/>
          <w:sz w:val="30"/>
          <w:szCs w:val="30"/>
          <w:cs/>
        </w:rPr>
        <w:t>มู</w:t>
      </w:r>
      <w:r w:rsidRPr="00D26778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</w:t>
      </w:r>
      <w:r w:rsidR="00B2119F" w:rsidRPr="00D26778">
        <w:rPr>
          <w:rFonts w:ascii="Angsana New" w:hAnsi="Angsana New"/>
          <w:sz w:val="30"/>
          <w:szCs w:val="30"/>
          <w:cs/>
        </w:rPr>
        <w:t>กษณะวิธีการ</w:t>
      </w:r>
      <w:r w:rsidR="000102D8">
        <w:rPr>
          <w:rFonts w:ascii="Angsana New" w:hAnsi="Angsana New"/>
          <w:sz w:val="30"/>
          <w:szCs w:val="30"/>
          <w:cs/>
        </w:rPr>
        <w:br/>
      </w:r>
      <w:r w:rsidR="00B2119F" w:rsidRPr="00D26778">
        <w:rPr>
          <w:rFonts w:ascii="Angsana New" w:hAnsi="Angsana New"/>
          <w:sz w:val="30"/>
          <w:szCs w:val="30"/>
          <w:cs/>
        </w:rPr>
        <w:t>ที่กลุ่มบริษัท</w:t>
      </w:r>
      <w:r w:rsidRPr="00D26778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0102D8">
        <w:rPr>
          <w:rFonts w:ascii="Angsana New" w:hAnsi="Angsana New" w:hint="cs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 </w:t>
      </w:r>
      <w:r w:rsidR="00976BFA" w:rsidRPr="00D26778">
        <w:rPr>
          <w:rFonts w:asciiTheme="majorBidi" w:hAnsiTheme="majorBidi" w:cstheme="majorBidi"/>
          <w:sz w:val="28"/>
          <w:szCs w:val="28"/>
          <w:cs/>
        </w:rPr>
        <w:t>ทั้ง</w:t>
      </w:r>
      <w:r w:rsidR="00976BFA" w:rsidRPr="00D26778">
        <w:rPr>
          <w:rFonts w:ascii="Angsana New" w:hAnsi="Angsana New"/>
          <w:sz w:val="30"/>
          <w:szCs w:val="30"/>
          <w:cs/>
        </w:rPr>
        <w:t>นี้ สินทรัพย์ภาษี</w:t>
      </w:r>
      <w:r w:rsidR="000102D8">
        <w:rPr>
          <w:rFonts w:ascii="Angsana New" w:hAnsi="Angsana New"/>
          <w:sz w:val="30"/>
          <w:szCs w:val="30"/>
          <w:cs/>
        </w:rPr>
        <w:br/>
      </w:r>
      <w:r w:rsidR="00976BFA" w:rsidRPr="00D26778">
        <w:rPr>
          <w:rFonts w:ascii="Angsana New" w:hAnsi="Angsana New"/>
          <w:sz w:val="30"/>
          <w:szCs w:val="30"/>
          <w:cs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619B452" w14:textId="77777777" w:rsidR="000A1E5A" w:rsidRPr="00D26778" w:rsidRDefault="000A1E5A" w:rsidP="001B34C8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0FE7BB53" w14:textId="1385E779" w:rsidR="00B816E4" w:rsidRPr="00D26778" w:rsidRDefault="00D71296" w:rsidP="008A5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30DBD83" w14:textId="77777777" w:rsidR="00D71296" w:rsidRPr="00D26778" w:rsidRDefault="00D71296" w:rsidP="001B34C8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4EA539F6" w14:textId="77777777" w:rsidR="00B816E4" w:rsidRPr="00D26778" w:rsidRDefault="00B816E4" w:rsidP="001B34C8">
      <w:pPr>
        <w:pStyle w:val="Heading8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2677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</w:p>
    <w:p w14:paraId="33AD6B4F" w14:textId="77777777" w:rsidR="00B816E4" w:rsidRPr="00161305" w:rsidRDefault="00B816E4" w:rsidP="00161305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6D41CC37" w14:textId="005214BE" w:rsidR="00951F66" w:rsidRPr="00951F66" w:rsidRDefault="00B816E4" w:rsidP="008A523E">
      <w:pPr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D26778">
        <w:rPr>
          <w:rFonts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0102D8">
        <w:rPr>
          <w:b/>
          <w:sz w:val="30"/>
          <w:szCs w:val="30"/>
          <w:cs/>
        </w:rPr>
        <w:br/>
      </w:r>
      <w:r w:rsidRPr="00D26778">
        <w:rPr>
          <w:rFonts w:hint="cs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67F27990" w14:textId="77777777" w:rsidR="00951F66" w:rsidRPr="00D26778" w:rsidRDefault="00951F66" w:rsidP="008A523E">
      <w:pPr>
        <w:ind w:left="540"/>
        <w:jc w:val="thaiDistribute"/>
        <w:rPr>
          <w:sz w:val="30"/>
          <w:szCs w:val="30"/>
          <w:cs/>
        </w:rPr>
      </w:pPr>
    </w:p>
    <w:p w14:paraId="6A106BC2" w14:textId="087AE63A" w:rsidR="00030124" w:rsidRPr="00D26778" w:rsidRDefault="00B816E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5865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Pr="00D26778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030124" w:rsidRPr="00D2677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02EAB7" w14:textId="7AAC67C2" w:rsidR="00030124" w:rsidRPr="00161305" w:rsidRDefault="00030124" w:rsidP="00161305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431571C4" w14:textId="0EF2519D" w:rsidR="000102D8" w:rsidRPr="00D26778" w:rsidRDefault="000102D8" w:rsidP="0001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  <w:cs/>
        </w:rPr>
      </w:pPr>
      <w:r w:rsidRPr="00D26778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16130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b/>
          <w:sz w:val="30"/>
          <w:szCs w:val="30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5DF3FEE" w14:textId="77777777" w:rsidR="000102D8" w:rsidRPr="00161305" w:rsidRDefault="000102D8" w:rsidP="00161305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71F31DE8" w14:textId="1C0527EB" w:rsidR="004521AD" w:rsidRPr="00292796" w:rsidRDefault="00D117C6" w:rsidP="0001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292796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Pr="00292796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BF1E3D" w:rsidRPr="00292796">
        <w:rPr>
          <w:rFonts w:ascii="Angsana New" w:hAnsi="Angsana New" w:hint="cs"/>
          <w:b/>
          <w:sz w:val="30"/>
          <w:szCs w:val="30"/>
          <w:cs/>
        </w:rPr>
        <w:t>ย่อย</w:t>
      </w:r>
      <w:r w:rsidR="00B23E20" w:rsidRPr="00292796">
        <w:rPr>
          <w:rFonts w:ascii="Angsana New" w:hAnsi="Angsana New"/>
          <w:b/>
          <w:sz w:val="30"/>
          <w:szCs w:val="30"/>
        </w:rPr>
        <w:t xml:space="preserve"> </w:t>
      </w:r>
      <w:r w:rsidR="00BF1E3D" w:rsidRPr="00292796">
        <w:rPr>
          <w:rFonts w:ascii="Angsana New" w:hAnsi="Angsana New" w:hint="cs"/>
          <w:b/>
          <w:sz w:val="30"/>
          <w:szCs w:val="30"/>
          <w:cs/>
        </w:rPr>
        <w:t>บริษัทร่วมและการร่วมค้าได้</w:t>
      </w:r>
      <w:r w:rsidR="008E62F8" w:rsidRPr="00292796">
        <w:rPr>
          <w:rFonts w:ascii="Angsana New" w:hAnsi="Angsana New" w:hint="cs"/>
          <w:b/>
          <w:sz w:val="30"/>
          <w:szCs w:val="30"/>
          <w:cs/>
        </w:rPr>
        <w:t>เปิดเผ</w:t>
      </w:r>
      <w:r w:rsidR="0034649A" w:rsidRPr="00292796">
        <w:rPr>
          <w:rFonts w:ascii="Angsana New" w:hAnsi="Angsana New" w:hint="cs"/>
          <w:b/>
          <w:sz w:val="30"/>
          <w:szCs w:val="30"/>
          <w:cs/>
        </w:rPr>
        <w:t xml:space="preserve">ยในหมายเหตุประกอบงบการเงินข้อ </w:t>
      </w:r>
      <w:r w:rsidR="00292796" w:rsidRPr="00292796">
        <w:rPr>
          <w:rFonts w:ascii="Angsana New" w:hAnsi="Angsana New"/>
          <w:bCs/>
          <w:sz w:val="30"/>
          <w:szCs w:val="30"/>
        </w:rPr>
        <w:t>8</w:t>
      </w:r>
      <w:r w:rsidR="008E62F8" w:rsidRPr="0029279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8E62F8" w:rsidRPr="00292796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292796" w:rsidRPr="00292796">
        <w:rPr>
          <w:rFonts w:ascii="Angsana New" w:hAnsi="Angsana New"/>
          <w:bCs/>
          <w:sz w:val="30"/>
          <w:szCs w:val="30"/>
        </w:rPr>
        <w:t>9</w:t>
      </w:r>
      <w:r w:rsidR="008E62F8" w:rsidRPr="0029279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0440F2" w:rsidRPr="00292796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BF1E3D" w:rsidRPr="00292796">
        <w:rPr>
          <w:rFonts w:ascii="Angsana New" w:hAnsi="Angsana New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16CF4CAA" w14:textId="77777777" w:rsidR="004521AD" w:rsidRPr="00292796" w:rsidRDefault="004521AD" w:rsidP="00161305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710"/>
        <w:gridCol w:w="4050"/>
      </w:tblGrid>
      <w:tr w:rsidR="00030124" w:rsidRPr="00292796" w14:paraId="6C5633DF" w14:textId="77777777" w:rsidTr="00D41D8A">
        <w:tc>
          <w:tcPr>
            <w:tcW w:w="3510" w:type="dxa"/>
          </w:tcPr>
          <w:p w14:paraId="29BCC125" w14:textId="77777777" w:rsidR="000A1E5A" w:rsidRPr="00292796" w:rsidRDefault="000A1E5A" w:rsidP="001B34C8">
            <w:pPr>
              <w:tabs>
                <w:tab w:val="clear" w:pos="907"/>
                <w:tab w:val="left" w:pos="1422"/>
              </w:tabs>
              <w:spacing w:line="240" w:lineRule="auto"/>
              <w:ind w:left="522" w:right="-108" w:hanging="52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494A6270" w14:textId="77777777" w:rsidR="00D70A53" w:rsidRPr="00292796" w:rsidRDefault="0082511D" w:rsidP="001B34C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</w:t>
            </w:r>
            <w:r w:rsidRPr="00292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ี่</w:t>
            </w:r>
            <w:r w:rsidRPr="00292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</w:p>
        </w:tc>
        <w:tc>
          <w:tcPr>
            <w:tcW w:w="4050" w:type="dxa"/>
          </w:tcPr>
          <w:p w14:paraId="45AF2CCB" w14:textId="77777777" w:rsidR="000A1E5A" w:rsidRPr="00292796" w:rsidRDefault="000A1E5A" w:rsidP="001B34C8">
            <w:pPr>
              <w:tabs>
                <w:tab w:val="clear" w:pos="227"/>
              </w:tabs>
              <w:spacing w:line="240" w:lineRule="auto"/>
              <w:ind w:left="252" w:right="-18" w:firstLine="7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2511D" w:rsidRPr="00292796" w14:paraId="062FA987" w14:textId="77777777" w:rsidTr="00D41D8A">
        <w:tc>
          <w:tcPr>
            <w:tcW w:w="3510" w:type="dxa"/>
          </w:tcPr>
          <w:p w14:paraId="4210E0D5" w14:textId="77777777" w:rsidR="0082511D" w:rsidRPr="00292796" w:rsidRDefault="0082511D" w:rsidP="001B34C8">
            <w:pPr>
              <w:tabs>
                <w:tab w:val="clear" w:pos="907"/>
                <w:tab w:val="left" w:pos="1422"/>
              </w:tabs>
              <w:spacing w:line="240" w:lineRule="auto"/>
              <w:ind w:left="522" w:right="-108" w:hanging="52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92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</w:tcPr>
          <w:p w14:paraId="1C8E17BC" w14:textId="77777777" w:rsidR="0082511D" w:rsidRPr="00292796" w:rsidRDefault="0082511D" w:rsidP="001B34C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12313E4C" w14:textId="77777777" w:rsidR="0082511D" w:rsidRPr="00292796" w:rsidRDefault="0082511D" w:rsidP="001B34C8">
            <w:pPr>
              <w:tabs>
                <w:tab w:val="clear" w:pos="227"/>
              </w:tabs>
              <w:spacing w:line="240" w:lineRule="auto"/>
              <w:ind w:left="252" w:right="-18" w:firstLine="7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92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2511D" w:rsidRPr="00292796" w14:paraId="5F75EEDB" w14:textId="77777777" w:rsidTr="00D41D8A">
        <w:tc>
          <w:tcPr>
            <w:tcW w:w="3510" w:type="dxa"/>
          </w:tcPr>
          <w:p w14:paraId="6D875132" w14:textId="77777777" w:rsidR="0082511D" w:rsidRPr="00292796" w:rsidRDefault="0082511D" w:rsidP="001B34C8">
            <w:pPr>
              <w:tabs>
                <w:tab w:val="clear" w:pos="227"/>
                <w:tab w:val="left" w:pos="1440"/>
              </w:tabs>
              <w:spacing w:line="240" w:lineRule="auto"/>
              <w:ind w:left="162" w:right="-10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2796"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โฮลดิ้ง จำกัด</w:t>
            </w:r>
          </w:p>
        </w:tc>
        <w:tc>
          <w:tcPr>
            <w:tcW w:w="1710" w:type="dxa"/>
          </w:tcPr>
          <w:p w14:paraId="7B42CAFE" w14:textId="77777777" w:rsidR="0082511D" w:rsidRPr="00292796" w:rsidRDefault="0082511D" w:rsidP="001B34C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79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C727EC3" w14:textId="66F99A6C" w:rsidR="0082511D" w:rsidRPr="00292796" w:rsidRDefault="0082511D" w:rsidP="001B34C8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11F4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8511F4">
              <w:rPr>
                <w:rFonts w:ascii="Angsana New" w:hAnsi="Angsana New" w:hint="cs"/>
                <w:sz w:val="30"/>
                <w:szCs w:val="30"/>
                <w:cs/>
              </w:rPr>
              <w:t>ที่ถือหุ้น</w:t>
            </w:r>
            <w:r w:rsidRPr="008511F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925CA2" w:rsidRPr="008511F4">
              <w:rPr>
                <w:rFonts w:ascii="Angsana New" w:hAnsi="Angsana New"/>
                <w:sz w:val="30"/>
                <w:szCs w:val="30"/>
              </w:rPr>
              <w:t>2</w:t>
            </w:r>
            <w:r w:rsidR="00933A39" w:rsidRPr="008511F4">
              <w:rPr>
                <w:rFonts w:ascii="Angsana New" w:hAnsi="Angsana New"/>
                <w:sz w:val="30"/>
                <w:szCs w:val="30"/>
              </w:rPr>
              <w:t>9.9</w:t>
            </w:r>
            <w:r w:rsidR="00925CA2" w:rsidRPr="008511F4">
              <w:rPr>
                <w:rFonts w:ascii="Angsana New" w:hAnsi="Angsana New"/>
                <w:sz w:val="30"/>
                <w:szCs w:val="30"/>
              </w:rPr>
              <w:t>2</w:t>
            </w:r>
            <w:r w:rsidR="00376782" w:rsidRPr="008511F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11F4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</w:p>
        </w:tc>
      </w:tr>
      <w:tr w:rsidR="006D3930" w:rsidRPr="00D26778" w14:paraId="60713BF9" w14:textId="77777777" w:rsidTr="00D41D8A">
        <w:tc>
          <w:tcPr>
            <w:tcW w:w="3510" w:type="dxa"/>
          </w:tcPr>
          <w:p w14:paraId="4A59369A" w14:textId="77777777" w:rsidR="006D3930" w:rsidRPr="00292796" w:rsidRDefault="006D3930" w:rsidP="001B34C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92796">
              <w:rPr>
                <w:rFonts w:ascii="Angsana New" w:hAnsi="Angsana New" w:hint="cs"/>
                <w:sz w:val="30"/>
                <w:szCs w:val="30"/>
                <w:cs/>
              </w:rPr>
              <w:t>บริษัท ย่งกี่  จำกัด</w:t>
            </w:r>
          </w:p>
        </w:tc>
        <w:tc>
          <w:tcPr>
            <w:tcW w:w="1710" w:type="dxa"/>
          </w:tcPr>
          <w:p w14:paraId="5B909320" w14:textId="77777777" w:rsidR="006D3930" w:rsidRPr="00292796" w:rsidRDefault="006D3930" w:rsidP="001B34C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79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4692304" w14:textId="77777777" w:rsidR="006D3930" w:rsidRPr="00D26778" w:rsidRDefault="006D3930" w:rsidP="001B34C8">
            <w:pPr>
              <w:tabs>
                <w:tab w:val="clear" w:pos="227"/>
                <w:tab w:val="clear" w:pos="3742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2796">
              <w:rPr>
                <w:rFonts w:ascii="Angsana New" w:hAnsi="Angsana New" w:hint="cs"/>
                <w:sz w:val="30"/>
                <w:szCs w:val="30"/>
                <w:cs/>
              </w:rPr>
              <w:t>เป</w:t>
            </w:r>
            <w:r w:rsidR="00FD69A4" w:rsidRPr="00292796">
              <w:rPr>
                <w:rFonts w:ascii="Angsana New" w:hAnsi="Angsana New" w:hint="cs"/>
                <w:sz w:val="30"/>
                <w:szCs w:val="30"/>
                <w:cs/>
              </w:rPr>
              <w:t>็น</w:t>
            </w:r>
            <w:r w:rsidRPr="00292796">
              <w:rPr>
                <w:rFonts w:ascii="Angsana New" w:hAnsi="Angsana New" w:hint="cs"/>
                <w:sz w:val="30"/>
                <w:szCs w:val="30"/>
                <w:cs/>
              </w:rPr>
              <w:t>บริษัทที่มีผู้ถือหุ้นรายใหญ่ร่วมกัน</w:t>
            </w:r>
          </w:p>
        </w:tc>
      </w:tr>
    </w:tbl>
    <w:p w14:paraId="7316B265" w14:textId="77777777" w:rsidR="00554CC6" w:rsidRPr="00D26778" w:rsidRDefault="00554CC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C42C9D" w14:textId="77777777" w:rsidR="00951F66" w:rsidRDefault="00951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7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"/>
        <w:gridCol w:w="4213"/>
        <w:gridCol w:w="272"/>
        <w:gridCol w:w="990"/>
        <w:gridCol w:w="270"/>
        <w:gridCol w:w="990"/>
        <w:gridCol w:w="270"/>
        <w:gridCol w:w="990"/>
        <w:gridCol w:w="270"/>
        <w:gridCol w:w="900"/>
      </w:tblGrid>
      <w:tr w:rsidR="00554CC6" w:rsidRPr="00D26778" w14:paraId="3FF713DA" w14:textId="77777777" w:rsidTr="000931C3">
        <w:trPr>
          <w:gridBefore w:val="1"/>
          <w:wBefore w:w="6" w:type="dxa"/>
          <w:trHeight w:val="87"/>
          <w:tblHeader/>
        </w:trPr>
        <w:tc>
          <w:tcPr>
            <w:tcW w:w="4213" w:type="dxa"/>
          </w:tcPr>
          <w:p w14:paraId="77E56DE1" w14:textId="45366EFD" w:rsidR="00554CC6" w:rsidRPr="00D26778" w:rsidRDefault="00951F6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2" w:type="dxa"/>
          </w:tcPr>
          <w:p w14:paraId="37B54840" w14:textId="5A48CED6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0A18E4D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CEBA7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06492AAE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CC6" w:rsidRPr="00D26778" w14:paraId="5F97B8F0" w14:textId="77777777" w:rsidTr="000931C3">
        <w:trPr>
          <w:gridBefore w:val="1"/>
          <w:wBefore w:w="6" w:type="dxa"/>
          <w:tblHeader/>
        </w:trPr>
        <w:tc>
          <w:tcPr>
            <w:tcW w:w="4213" w:type="dxa"/>
          </w:tcPr>
          <w:p w14:paraId="04C16658" w14:textId="01197083" w:rsidR="00554CC6" w:rsidRPr="00D26778" w:rsidRDefault="00951F6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="00554CC6"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1763"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554CC6"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4CC6"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14:paraId="0A7FF0C6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4953F" w14:textId="59757633" w:rsidR="00554CC6" w:rsidRPr="00D26778" w:rsidRDefault="005E2BE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71E905F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53101" w14:textId="013F85FB" w:rsidR="00554CC6" w:rsidRPr="00D26778" w:rsidRDefault="005E2BE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885B873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01D964" w14:textId="1E666CAB" w:rsidR="00554CC6" w:rsidRPr="00D26778" w:rsidRDefault="005E2BE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AFD7AFE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641574" w14:textId="32B6830D" w:rsidR="00554CC6" w:rsidRPr="00D26778" w:rsidRDefault="005E2BE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54CC6" w:rsidRPr="00D26778" w14:paraId="75E40C20" w14:textId="77777777" w:rsidTr="000931C3">
        <w:trPr>
          <w:gridBefore w:val="1"/>
          <w:wBefore w:w="6" w:type="dxa"/>
          <w:tblHeader/>
        </w:trPr>
        <w:tc>
          <w:tcPr>
            <w:tcW w:w="4213" w:type="dxa"/>
          </w:tcPr>
          <w:p w14:paraId="5A9EB90F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62E678B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0D46F2FA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4CC6" w:rsidRPr="00D26778" w14:paraId="7F13C222" w14:textId="77777777" w:rsidTr="000931C3">
        <w:trPr>
          <w:gridBefore w:val="1"/>
          <w:wBefore w:w="6" w:type="dxa"/>
          <w:trHeight w:val="60"/>
        </w:trPr>
        <w:tc>
          <w:tcPr>
            <w:tcW w:w="4213" w:type="dxa"/>
          </w:tcPr>
          <w:p w14:paraId="48B22761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2" w:type="dxa"/>
          </w:tcPr>
          <w:p w14:paraId="759D8289" w14:textId="77777777" w:rsidR="00554CC6" w:rsidRPr="00D26778" w:rsidRDefault="00554CC6" w:rsidP="001B34C8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A5BADB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E2B6B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462C4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DCA34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A2EDEF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E9069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46FAE4" w14:textId="77777777" w:rsidR="00554CC6" w:rsidRPr="00D2677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BE7" w:rsidRPr="00D26778" w14:paraId="0E1D644B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340B933B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2" w:type="dxa"/>
          </w:tcPr>
          <w:p w14:paraId="3B1C0218" w14:textId="3633BD63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892D62" w14:textId="709EA940" w:rsidR="005E2BE7" w:rsidRPr="00D26778" w:rsidRDefault="006E6E6E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9EDA32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25A8F2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F44A0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887981" w14:textId="63D285E2" w:rsidR="005E2BE7" w:rsidRPr="00D26778" w:rsidRDefault="00522157" w:rsidP="00650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5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AA195C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9BD3E8" w14:textId="762DC49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341</w:t>
            </w:r>
          </w:p>
        </w:tc>
      </w:tr>
      <w:tr w:rsidR="005E2BE7" w:rsidRPr="00D26778" w14:paraId="008E20FE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189D5236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2" w:type="dxa"/>
          </w:tcPr>
          <w:p w14:paraId="6667A799" w14:textId="79F54A0A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958B73" w14:textId="11CFFC88" w:rsidR="005E2BE7" w:rsidRPr="00D26778" w:rsidRDefault="006E6E6E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137FB6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74726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17B6F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B92A45" w14:textId="06EF2884" w:rsidR="005E2BE7" w:rsidRPr="00D26778" w:rsidRDefault="00522157" w:rsidP="005E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43CFA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2B973D7C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1E7C29" w14:textId="10EE0DBF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5E2BE7" w:rsidRPr="00D26778" w14:paraId="05A6C202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6794598F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2" w:type="dxa"/>
          </w:tcPr>
          <w:p w14:paraId="413CA003" w14:textId="522661FC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D368F5" w14:textId="73179FAE" w:rsidR="005E2BE7" w:rsidRPr="00D26778" w:rsidRDefault="006E6E6E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6E5EFD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3EDD8A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5B180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376872" w14:textId="2399D7B4" w:rsidR="005E2BE7" w:rsidRPr="00D26778" w:rsidRDefault="00522157" w:rsidP="005E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AEBB4D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54434D" w14:textId="5C44E7C5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E2BE7" w:rsidRPr="00D26778" w14:paraId="1E385982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29407FB1" w14:textId="18296104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2" w:type="dxa"/>
          </w:tcPr>
          <w:p w14:paraId="10ED45F0" w14:textId="2589E03B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C5563" w14:textId="6C55D1D7" w:rsidR="005E2BE7" w:rsidRPr="00D26778" w:rsidRDefault="006E6E6E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24892A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623C5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70B04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1E791C" w14:textId="3E6A39FB" w:rsidR="005E2BE7" w:rsidRPr="00D26778" w:rsidRDefault="00522157" w:rsidP="00231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D08C4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23190D27" w14:textId="77777777" w:rsidR="005E2BE7" w:rsidRPr="00D26778" w:rsidRDefault="005E2BE7" w:rsidP="00231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019184" w14:textId="6FC60C5A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5E2BE7" w:rsidRPr="00D26778" w14:paraId="65EA66AA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72CEA112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ค่าสาธารณูปโภครับ</w:t>
            </w:r>
          </w:p>
        </w:tc>
        <w:tc>
          <w:tcPr>
            <w:tcW w:w="272" w:type="dxa"/>
          </w:tcPr>
          <w:p w14:paraId="7C062F5D" w14:textId="356C0F8D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53FE7F" w14:textId="33601A38" w:rsidR="005E2BE7" w:rsidRPr="00D26778" w:rsidRDefault="006E6E6E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56FD6A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44BCF4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11906A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E200E" w14:textId="264C8289" w:rsidR="005E2BE7" w:rsidRPr="00A3602B" w:rsidRDefault="004A0F7B" w:rsidP="004A0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5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8081FF" w14:textId="77777777" w:rsidR="005E2BE7" w:rsidRPr="00A3602B" w:rsidRDefault="005E2BE7" w:rsidP="00231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07BD00" w14:textId="4E866D6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E2BE7" w:rsidRPr="00D26778" w14:paraId="5C51FCA2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6C717467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2" w:type="dxa"/>
          </w:tcPr>
          <w:p w14:paraId="578B7BCB" w14:textId="0D9D5F14" w:rsidR="005E2BE7" w:rsidRPr="00D26778" w:rsidRDefault="005E2BE7" w:rsidP="005E2BE7">
            <w:pPr>
              <w:pStyle w:val="Heading6"/>
              <w:tabs>
                <w:tab w:val="left" w:pos="75"/>
                <w:tab w:val="center" w:pos="1009"/>
              </w:tabs>
              <w:spacing w:line="240" w:lineRule="auto"/>
              <w:ind w:left="-10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18F5A3" w14:textId="08DAAC97" w:rsidR="005E2BE7" w:rsidRPr="00D26778" w:rsidRDefault="006E6E6E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942E5A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C31F1F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D955F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A81E53" w14:textId="70885FF9" w:rsidR="005E2BE7" w:rsidRPr="00A3602B" w:rsidRDefault="00C43CFA" w:rsidP="005E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A0348F" w14:textId="77777777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0D4D0F" w14:textId="622ED904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E2BE7" w:rsidRPr="00D26778" w14:paraId="22A1A56B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5055B7EE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72" w:type="dxa"/>
          </w:tcPr>
          <w:p w14:paraId="037E0094" w14:textId="69554759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E8DC73" w14:textId="481BD2F4" w:rsidR="005E2BE7" w:rsidRPr="00D26778" w:rsidRDefault="006E6E6E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DE178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9FB38E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B804D5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9E4CB4" w14:textId="3E805779" w:rsidR="005E2BE7" w:rsidRPr="00A3602B" w:rsidRDefault="00522157" w:rsidP="00650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5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F14965" w14:textId="77777777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995D6A" w14:textId="03210A61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E2BE7" w:rsidRPr="00D26778" w14:paraId="5C031271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2E53C1BB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72" w:type="dxa"/>
          </w:tcPr>
          <w:p w14:paraId="5E3BDDD3" w14:textId="079F0D4F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B9DF04" w14:textId="6E78BA06" w:rsidR="005E2BE7" w:rsidRPr="00D26778" w:rsidRDefault="006E6E6E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AD5D7E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877B9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5E2F4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206FF2" w14:textId="43F472B6" w:rsidR="005E2BE7" w:rsidRPr="00A3602B" w:rsidRDefault="005D08C4" w:rsidP="005E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7397CB" w14:textId="77777777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930A69" w14:textId="4BCCA0BC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E2BE7" w:rsidRPr="00D26778" w14:paraId="0E399B15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18696022" w14:textId="72553731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right="-93" w:hanging="252"/>
              <w:jc w:val="both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จำหน่ายสินทรัพย์จากการโอนกิจการบางส่วน</w:t>
            </w:r>
          </w:p>
        </w:tc>
        <w:tc>
          <w:tcPr>
            <w:tcW w:w="272" w:type="dxa"/>
          </w:tcPr>
          <w:p w14:paraId="1D99C5C1" w14:textId="7BCE395B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4448F1" w14:textId="28855AC9" w:rsidR="005E2BE7" w:rsidRPr="00D26778" w:rsidRDefault="006E6E6E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AF187F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4B9CE5" w14:textId="27259DDA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8CEF872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E25FA" w14:textId="1C497BC8" w:rsidR="005E2BE7" w:rsidRPr="00A3602B" w:rsidRDefault="00522157" w:rsidP="00650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5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A3A542" w14:textId="77777777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07D314" w14:textId="4BE3D2FC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1,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034</w:t>
            </w:r>
          </w:p>
        </w:tc>
      </w:tr>
      <w:tr w:rsidR="005E2BE7" w:rsidRPr="00D26778" w14:paraId="096EDE2C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34AA6C8C" w14:textId="0C20B13F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right="-93" w:hanging="252"/>
              <w:jc w:val="both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ขายสินทรัพย์ถาวร</w:t>
            </w:r>
          </w:p>
        </w:tc>
        <w:tc>
          <w:tcPr>
            <w:tcW w:w="272" w:type="dxa"/>
          </w:tcPr>
          <w:p w14:paraId="091311C0" w14:textId="317B57F6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9CB2E4" w14:textId="1EF8AC5C" w:rsidR="005E2BE7" w:rsidRPr="00D26778" w:rsidRDefault="006E6E6E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879AE4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4DC9EF" w14:textId="4A2B8262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48BD00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87876A" w14:textId="4A1E6313" w:rsidR="005E2BE7" w:rsidRPr="00A3602B" w:rsidRDefault="00522157" w:rsidP="00650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5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29BE4" w14:textId="77777777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033E04" w14:textId="77A7DC43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5E2BE7" w:rsidRPr="00D26778" w14:paraId="68A10BC0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6CCFBAE1" w14:textId="1C719F29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2" w:type="dxa"/>
          </w:tcPr>
          <w:p w14:paraId="78414C13" w14:textId="63EA549A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106092" w14:textId="44F90902" w:rsidR="005E2BE7" w:rsidRPr="00D26778" w:rsidRDefault="006E6E6E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5C1FE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FFF7FA" w14:textId="383E2420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D90F55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2DFDBB" w14:textId="0ACBAB52" w:rsidR="005E2BE7" w:rsidRPr="00A3602B" w:rsidRDefault="00522157" w:rsidP="00650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5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6BBE35" w14:textId="77777777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6CD7D7" w14:textId="5ECA2B8E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E2BE7" w:rsidRPr="00D26778" w14:paraId="523C451E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7CE77102" w14:textId="7467ACED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="000931C3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272" w:type="dxa"/>
          </w:tcPr>
          <w:p w14:paraId="55E75283" w14:textId="2FBC88CA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553DF0" w14:textId="20DB656C" w:rsidR="005E2BE7" w:rsidRPr="00D26778" w:rsidRDefault="006E6E6E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5EB91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9AE92D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F03279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CD1E9A" w14:textId="42780CFB" w:rsidR="005E2BE7" w:rsidRPr="00A3602B" w:rsidRDefault="00522157" w:rsidP="005E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1BE132" w14:textId="77777777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9B208A" w14:textId="4FA6B06F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5E2BE7" w:rsidRPr="00D26778" w14:paraId="133EA434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6D347AD2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72" w:type="dxa"/>
          </w:tcPr>
          <w:p w14:paraId="1158ABD9" w14:textId="6ED875FC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C56A7E" w14:textId="1BCEB5F4" w:rsidR="005E2BE7" w:rsidRPr="00D26778" w:rsidRDefault="006E6E6E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32243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9650E9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ADC0D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C8BDA9" w14:textId="4637F351" w:rsidR="005E2BE7" w:rsidRPr="00A3602B" w:rsidRDefault="00522157" w:rsidP="005E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20B532" w14:textId="77777777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D3E681" w14:textId="418AFBB4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E2BE7" w:rsidRPr="000931C3" w14:paraId="089A6FBB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688CAFD2" w14:textId="77777777" w:rsidR="005E2BE7" w:rsidRPr="000931C3" w:rsidRDefault="005E2BE7" w:rsidP="000931C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8420A97" w14:textId="77777777" w:rsidR="005E2BE7" w:rsidRPr="000931C3" w:rsidRDefault="005E2BE7" w:rsidP="000931C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9D3400" w14:textId="77777777" w:rsidR="005E2BE7" w:rsidRPr="000931C3" w:rsidRDefault="005E2BE7" w:rsidP="000931C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0A243" w14:textId="77777777" w:rsidR="005E2BE7" w:rsidRPr="000931C3" w:rsidRDefault="005E2BE7" w:rsidP="000931C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DE260" w14:textId="77777777" w:rsidR="005E2BE7" w:rsidRPr="000931C3" w:rsidRDefault="005E2BE7" w:rsidP="000931C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21DEA" w14:textId="77777777" w:rsidR="005E2BE7" w:rsidRPr="000931C3" w:rsidRDefault="005E2BE7" w:rsidP="000931C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29E30" w14:textId="462A738D" w:rsidR="005E2BE7" w:rsidRPr="000931C3" w:rsidRDefault="005E2BE7" w:rsidP="000931C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B4B83" w14:textId="77777777" w:rsidR="005E2BE7" w:rsidRPr="000931C3" w:rsidRDefault="005E2BE7" w:rsidP="000931C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6CC3A6" w14:textId="77777777" w:rsidR="005E2BE7" w:rsidRPr="000931C3" w:rsidRDefault="005E2BE7" w:rsidP="000931C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BE7" w:rsidRPr="00D26778" w14:paraId="46E6F1D9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51A001D8" w14:textId="3FBF8604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2" w:type="dxa"/>
          </w:tcPr>
          <w:p w14:paraId="02738C3F" w14:textId="77777777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D7F905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790E22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200C9C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0A9D8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08FE6" w14:textId="77777777" w:rsidR="005E2BE7" w:rsidRPr="00D26778" w:rsidRDefault="005E2BE7" w:rsidP="005E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D2886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785878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BE7" w:rsidRPr="00D26778" w14:paraId="66D0E858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3A3A390D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2" w:type="dxa"/>
          </w:tcPr>
          <w:p w14:paraId="66AB82E9" w14:textId="26EFAAC7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CA00A8" w14:textId="326C6AB5" w:rsidR="005E2BE7" w:rsidRPr="00A3602B" w:rsidRDefault="006E6E6E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1</w:t>
            </w:r>
            <w:r w:rsidR="004A0F7B" w:rsidRPr="00A3602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C8808F8" w14:textId="77777777" w:rsidR="005E2BE7" w:rsidRPr="00A3602B" w:rsidRDefault="005E2BE7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CCE711" w14:textId="7764258A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64C929E6" w14:textId="77777777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595BA3" w14:textId="5A00C02B" w:rsidR="005E2BE7" w:rsidRPr="00A3602B" w:rsidRDefault="00522157" w:rsidP="00650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5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1D3217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1766D5" w14:textId="3629C508" w:rsidR="005E2BE7" w:rsidRPr="00D26778" w:rsidRDefault="005E2BE7" w:rsidP="006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E2BE7" w:rsidRPr="00D26778" w14:paraId="28D470BE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40A8668C" w14:textId="4C5753AF" w:rsidR="005E2BE7" w:rsidRPr="00D26778" w:rsidRDefault="005E2BE7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2" w:type="dxa"/>
          </w:tcPr>
          <w:p w14:paraId="1772D6F0" w14:textId="53775914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AC7301" w14:textId="66239E99" w:rsidR="005E2BE7" w:rsidRPr="00A3602B" w:rsidRDefault="00C43CFA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1C4C196" w14:textId="77777777" w:rsidR="005E2BE7" w:rsidRPr="00A3602B" w:rsidRDefault="005E2BE7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35143" w14:textId="3C13AF79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9152E6" w14:textId="77777777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64069" w14:textId="648F6793" w:rsidR="005E2BE7" w:rsidRPr="00A3602B" w:rsidRDefault="00522157" w:rsidP="005E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D81C37A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34F62A" w14:textId="5A267E24" w:rsidR="005E2BE7" w:rsidRPr="00D26778" w:rsidRDefault="005E2BE7" w:rsidP="00B045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E2BE7" w:rsidRPr="00D26778" w14:paraId="3BEB2463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37DFFC7A" w14:textId="5E3E24CD" w:rsidR="005E2BE7" w:rsidRPr="00D26778" w:rsidRDefault="005E2BE7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2" w:type="dxa"/>
          </w:tcPr>
          <w:p w14:paraId="26E59E20" w14:textId="24A12FDE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F0083E" w14:textId="15679352" w:rsidR="005E2BE7" w:rsidRPr="00A3602B" w:rsidRDefault="00C43CFA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790B78" w14:textId="77777777" w:rsidR="005E2BE7" w:rsidRPr="00A3602B" w:rsidRDefault="005E2BE7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B99F02" w14:textId="5228275C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15F434" w14:textId="77777777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466A72" w14:textId="2BC6A59B" w:rsidR="005E2BE7" w:rsidRPr="00A3602B" w:rsidRDefault="00C43CFA" w:rsidP="005E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6E857B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03B95E" w14:textId="5B09FFA1" w:rsidR="005E2BE7" w:rsidRPr="00D26778" w:rsidRDefault="005E2BE7" w:rsidP="005E2B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E2BE7" w:rsidRPr="00D26778" w14:paraId="153E8C43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5E15193E" w14:textId="702E78B0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2" w:type="dxa"/>
          </w:tcPr>
          <w:p w14:paraId="6A764234" w14:textId="56B6207A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D6A732" w14:textId="5A3F2C78" w:rsidR="005E2BE7" w:rsidRPr="00A3602B" w:rsidRDefault="00ED7234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6D90EFE" w14:textId="77777777" w:rsidR="005E2BE7" w:rsidRPr="00A3602B" w:rsidRDefault="005E2BE7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20FA57" w14:textId="743F0795" w:rsidR="005E2BE7" w:rsidRPr="00A3602B" w:rsidRDefault="0055703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30D42A" w14:textId="77777777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483323" w14:textId="688AEFBA" w:rsidR="005E2BE7" w:rsidRPr="00A3602B" w:rsidRDefault="005D08C4" w:rsidP="00522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4DEA46D" w14:textId="77777777" w:rsidR="005E2BE7" w:rsidRPr="00D26778" w:rsidRDefault="005E2BE7" w:rsidP="00522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56B3DA" w14:textId="3631388D" w:rsidR="005E2BE7" w:rsidRPr="00D26778" w:rsidRDefault="00C8421C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E2BE7" w:rsidRPr="00D26778" w14:paraId="070EFD0C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1F620842" w14:textId="641330CB" w:rsidR="005E2BE7" w:rsidRPr="00D26778" w:rsidRDefault="005E2BE7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2" w:type="dxa"/>
          </w:tcPr>
          <w:p w14:paraId="0EE38227" w14:textId="2408D771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04D228" w14:textId="3033317B" w:rsidR="005E2BE7" w:rsidRPr="00A3602B" w:rsidRDefault="00557033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8FF2704" w14:textId="77777777" w:rsidR="005E2BE7" w:rsidRPr="00A3602B" w:rsidRDefault="005E2BE7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8A02A" w14:textId="3A7663FE" w:rsidR="005E2BE7" w:rsidRPr="00A3602B" w:rsidRDefault="0055703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77551AF" w14:textId="77777777" w:rsidR="005E2BE7" w:rsidRPr="00A3602B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CB8C06" w14:textId="148CA509" w:rsidR="005E2BE7" w:rsidRPr="00A3602B" w:rsidRDefault="004A0F7B" w:rsidP="005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3602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DC7C022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22BF3B" w14:textId="417290A0" w:rsidR="005E2BE7" w:rsidRPr="00D26778" w:rsidRDefault="00C8421C" w:rsidP="00C8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E2BE7" w:rsidRPr="00D26778" w14:paraId="4E0937D0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52D77053" w14:textId="5A5BA2F5" w:rsidR="005E2BE7" w:rsidRPr="00D26778" w:rsidRDefault="005E2BE7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ซื้อสินค้า</w:t>
            </w:r>
          </w:p>
        </w:tc>
        <w:tc>
          <w:tcPr>
            <w:tcW w:w="272" w:type="dxa"/>
          </w:tcPr>
          <w:p w14:paraId="2DFCFFC3" w14:textId="023DCBD8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ECACFC" w14:textId="3B38CCC4" w:rsidR="005E2BE7" w:rsidRPr="00D26778" w:rsidRDefault="00C43CFA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B534E2" w14:textId="77777777" w:rsidR="005E2BE7" w:rsidRPr="00D26778" w:rsidRDefault="005E2BE7" w:rsidP="006E6E6E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BAAD2C" w14:textId="26C9EB3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0192607B" w14:textId="77777777" w:rsidR="005E2BE7" w:rsidRPr="00D26778" w:rsidRDefault="005E2BE7" w:rsidP="005E2BE7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990" w:type="dxa"/>
          </w:tcPr>
          <w:p w14:paraId="678C0CF2" w14:textId="4B1A49BA" w:rsidR="005E2BE7" w:rsidRPr="00D26778" w:rsidRDefault="00522157" w:rsidP="00650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5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99DF3" w14:textId="77777777" w:rsidR="005E2BE7" w:rsidRPr="00D26778" w:rsidRDefault="005E2BE7" w:rsidP="00522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8D1FC8" w14:textId="728C78D2" w:rsidR="005E2BE7" w:rsidRPr="00D26778" w:rsidRDefault="005E2BE7" w:rsidP="006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2BE7" w:rsidRPr="00D26778" w14:paraId="0DCFBBF3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4E09FEB2" w14:textId="6E111A27" w:rsidR="005E2BE7" w:rsidRPr="00D26778" w:rsidRDefault="005E2BE7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="000931C3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272" w:type="dxa"/>
          </w:tcPr>
          <w:p w14:paraId="707CC575" w14:textId="17C1BD04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B00EB0" w14:textId="5835F988" w:rsidR="005E2BE7" w:rsidRPr="006E6E6E" w:rsidRDefault="00C43CFA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30796F" w14:textId="77777777" w:rsidR="005E2BE7" w:rsidRPr="006E6E6E" w:rsidRDefault="005E2BE7" w:rsidP="006E6E6E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F8F22" w14:textId="6E8D505D" w:rsidR="005E2BE7" w:rsidRPr="005E2BE7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612F634" w14:textId="77777777" w:rsidR="005E2BE7" w:rsidRPr="00D26778" w:rsidRDefault="005E2BE7" w:rsidP="005E2BE7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407BDD44" w14:textId="21455C4A" w:rsidR="005E2BE7" w:rsidRPr="00522157" w:rsidRDefault="00522157" w:rsidP="00650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5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45244" w14:textId="77777777" w:rsidR="005E2BE7" w:rsidRPr="00522157" w:rsidRDefault="005E2BE7" w:rsidP="00522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34EF5E" w14:textId="5BA08D61" w:rsidR="005E2BE7" w:rsidRPr="00522157" w:rsidRDefault="005E2BE7" w:rsidP="006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2BE7" w:rsidRPr="00D26778" w14:paraId="39023816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0E66F021" w14:textId="77777777" w:rsidR="005E2BE7" w:rsidRPr="00D26778" w:rsidRDefault="005E2BE7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E16D88A" w14:textId="77777777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7DE299" w14:textId="77777777" w:rsidR="005E2BE7" w:rsidRPr="00D26778" w:rsidRDefault="005E2BE7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6AF7D4" w14:textId="77777777" w:rsidR="005E2BE7" w:rsidRPr="006E6E6E" w:rsidRDefault="005E2BE7" w:rsidP="006E6E6E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B23763" w14:textId="77777777" w:rsidR="005E2BE7" w:rsidRPr="00D26778" w:rsidRDefault="005E2BE7" w:rsidP="005E2BE7">
            <w:pPr>
              <w:tabs>
                <w:tab w:val="clear" w:pos="227"/>
                <w:tab w:val="clear" w:pos="680"/>
                <w:tab w:val="clear" w:pos="907"/>
                <w:tab w:val="left" w:pos="606"/>
                <w:tab w:val="left" w:pos="1440"/>
              </w:tabs>
              <w:spacing w:line="240" w:lineRule="auto"/>
              <w:ind w:left="-114" w:right="-3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3B3B9" w14:textId="77777777" w:rsidR="005E2BE7" w:rsidRPr="00D26778" w:rsidRDefault="005E2BE7" w:rsidP="005E2BE7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4012831E" w14:textId="77777777" w:rsidR="005E2BE7" w:rsidRPr="00D26778" w:rsidRDefault="005E2BE7" w:rsidP="00522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CF79C" w14:textId="77777777" w:rsidR="005E2BE7" w:rsidRPr="00522157" w:rsidRDefault="005E2BE7" w:rsidP="00522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F3E0C2" w14:textId="77777777" w:rsidR="005E2BE7" w:rsidRPr="00D26778" w:rsidRDefault="005E2BE7" w:rsidP="00522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31C3" w:rsidRPr="00D26778" w14:paraId="2CA01BB1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52AF1694" w14:textId="38A4F20C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2" w:type="dxa"/>
            <w:tcBorders>
              <w:left w:val="nil"/>
            </w:tcBorders>
          </w:tcPr>
          <w:p w14:paraId="460102EF" w14:textId="77777777" w:rsidR="000931C3" w:rsidRPr="00D26778" w:rsidRDefault="000931C3" w:rsidP="0009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021AD0" w14:textId="6953917B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B5862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0A71A2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61903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EA54AB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EF007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0AF019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BE7" w:rsidRPr="00D26778" w14:paraId="4CC253D5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155323E7" w14:textId="44EAFC40" w:rsidR="005E2BE7" w:rsidRPr="00D26778" w:rsidRDefault="005E2BE7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2" w:type="dxa"/>
            <w:tcBorders>
              <w:left w:val="nil"/>
            </w:tcBorders>
          </w:tcPr>
          <w:p w14:paraId="31951D26" w14:textId="1DA854F8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08C188A" w14:textId="4FF4936A" w:rsidR="005E2BE7" w:rsidRPr="00D26778" w:rsidRDefault="001303A6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99648E3" w14:textId="77777777" w:rsidR="005E2BE7" w:rsidRPr="00D26778" w:rsidRDefault="005E2BE7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715BC" w14:textId="444E4086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489D55D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B4B97" w14:textId="62136B3F" w:rsidR="005E2BE7" w:rsidRPr="00D26778" w:rsidRDefault="00522157" w:rsidP="00650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5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1FD4F8" w14:textId="77777777" w:rsidR="005E2BE7" w:rsidRPr="00D26778" w:rsidRDefault="005E2BE7" w:rsidP="0052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3A0444" w14:textId="60BF5356" w:rsidR="005E2BE7" w:rsidRPr="00D26778" w:rsidRDefault="005E2BE7" w:rsidP="006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2BE7" w:rsidRPr="00D26778" w14:paraId="4AC70377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7A27F9E3" w14:textId="05D9C703" w:rsidR="005E2BE7" w:rsidRPr="00D26778" w:rsidRDefault="005E2BE7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2" w:type="dxa"/>
            <w:tcBorders>
              <w:left w:val="nil"/>
            </w:tcBorders>
          </w:tcPr>
          <w:p w14:paraId="6AAA7A90" w14:textId="5DD082D6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2CE551" w14:textId="76B203AF" w:rsidR="005E2BE7" w:rsidRPr="00D26778" w:rsidRDefault="006E6E6E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C43CF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A6629B2" w14:textId="77777777" w:rsidR="005E2BE7" w:rsidRPr="00D26778" w:rsidRDefault="005E2BE7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5A6043" w14:textId="7DCE307F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322BD8EF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2E268F" w14:textId="1E06381E" w:rsidR="005E2BE7" w:rsidRPr="00D26778" w:rsidRDefault="00522157" w:rsidP="00650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65" w:right="25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8A1EB5" w14:textId="77777777" w:rsidR="005E2BE7" w:rsidRPr="00D26778" w:rsidRDefault="005E2BE7" w:rsidP="0052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C8C8AA" w14:textId="5D8EC176" w:rsidR="005E2BE7" w:rsidRPr="00D26778" w:rsidRDefault="005E2BE7" w:rsidP="006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2BE7" w:rsidRPr="00D26778" w14:paraId="25B00522" w14:textId="77777777" w:rsidTr="000931C3">
        <w:trPr>
          <w:gridBefore w:val="1"/>
          <w:wBefore w:w="6" w:type="dxa"/>
        </w:trPr>
        <w:tc>
          <w:tcPr>
            <w:tcW w:w="4213" w:type="dxa"/>
          </w:tcPr>
          <w:p w14:paraId="5B9D4615" w14:textId="77777777" w:rsidR="005E2BE7" w:rsidRPr="00D26778" w:rsidRDefault="005E2BE7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left w:val="nil"/>
            </w:tcBorders>
          </w:tcPr>
          <w:p w14:paraId="3B967A35" w14:textId="77777777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DB1048" w14:textId="77777777" w:rsidR="005E2BE7" w:rsidRPr="00D26778" w:rsidRDefault="005E2BE7" w:rsidP="005E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C6981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38616B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DFA8B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819AEF" w14:textId="77777777" w:rsidR="005E2BE7" w:rsidRPr="00D26778" w:rsidRDefault="005E2BE7" w:rsidP="005E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21A701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10A5A7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31C3" w:rsidRPr="00D26778" w14:paraId="3D774384" w14:textId="77777777" w:rsidTr="000931C3">
        <w:tc>
          <w:tcPr>
            <w:tcW w:w="4219" w:type="dxa"/>
            <w:gridSpan w:val="2"/>
          </w:tcPr>
          <w:p w14:paraId="3E2D679D" w14:textId="2338364B" w:rsidR="000931C3" w:rsidRPr="00D26778" w:rsidRDefault="000931C3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left w:val="nil"/>
            </w:tcBorders>
          </w:tcPr>
          <w:p w14:paraId="2F883DFB" w14:textId="77777777" w:rsidR="000931C3" w:rsidRPr="00D26778" w:rsidRDefault="000931C3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ECC5A7" w14:textId="6722724F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78CC9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0AAE5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91603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CE76FD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79229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6F2F52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31C3" w:rsidRPr="00D26778" w14:paraId="344F8C86" w14:textId="77777777" w:rsidTr="000931C3">
        <w:trPr>
          <w:trHeight w:val="86"/>
        </w:trPr>
        <w:tc>
          <w:tcPr>
            <w:tcW w:w="4219" w:type="dxa"/>
            <w:gridSpan w:val="2"/>
          </w:tcPr>
          <w:p w14:paraId="2365F9EB" w14:textId="202A74A2" w:rsidR="000931C3" w:rsidRPr="000931C3" w:rsidRDefault="000931C3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272" w:type="dxa"/>
            <w:tcBorders>
              <w:left w:val="nil"/>
            </w:tcBorders>
          </w:tcPr>
          <w:p w14:paraId="1280E025" w14:textId="77777777" w:rsidR="000931C3" w:rsidRPr="00D26778" w:rsidRDefault="000931C3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31737B" w14:textId="7A866FED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F79E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3629A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AB809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73287A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4D03A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14F6DE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31C3" w:rsidRPr="00D26778" w14:paraId="287ACCAE" w14:textId="77777777" w:rsidTr="000931C3">
        <w:trPr>
          <w:trHeight w:val="86"/>
        </w:trPr>
        <w:tc>
          <w:tcPr>
            <w:tcW w:w="4219" w:type="dxa"/>
            <w:gridSpan w:val="2"/>
          </w:tcPr>
          <w:p w14:paraId="0F53E49B" w14:textId="6759F3B1" w:rsidR="000931C3" w:rsidRDefault="000931C3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2" w:type="dxa"/>
            <w:tcBorders>
              <w:left w:val="nil"/>
            </w:tcBorders>
          </w:tcPr>
          <w:p w14:paraId="2075B952" w14:textId="77777777" w:rsidR="000931C3" w:rsidRPr="00D26778" w:rsidRDefault="000931C3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533C4E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D5B0C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DAA59D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0521A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2A6FA9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A736D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FAC595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31C3" w:rsidRPr="00D26778" w14:paraId="09112940" w14:textId="77777777" w:rsidTr="000931C3">
        <w:tc>
          <w:tcPr>
            <w:tcW w:w="4219" w:type="dxa"/>
            <w:gridSpan w:val="2"/>
          </w:tcPr>
          <w:p w14:paraId="6ACEBD7B" w14:textId="56E627E3" w:rsidR="000931C3" w:rsidRPr="00D26778" w:rsidRDefault="000931C3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272" w:type="dxa"/>
            <w:tcBorders>
              <w:left w:val="nil"/>
            </w:tcBorders>
          </w:tcPr>
          <w:p w14:paraId="5294DDF0" w14:textId="77777777" w:rsidR="000931C3" w:rsidRPr="00D26778" w:rsidRDefault="000931C3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47F87E" w14:textId="73BDE3A0" w:rsidR="000931C3" w:rsidRPr="00D26778" w:rsidRDefault="001B34F7" w:rsidP="001C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43CF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C14C754" w14:textId="77777777" w:rsidR="000931C3" w:rsidRPr="00D26778" w:rsidRDefault="000931C3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2F94EA" w14:textId="7D10BFB4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1070C614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BA46A" w14:textId="40AFB496" w:rsidR="000931C3" w:rsidRPr="00D26778" w:rsidRDefault="008511F4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303A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8F445C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3E4CB1" w14:textId="75937844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0931C3" w:rsidRPr="00D26778" w14:paraId="21748D31" w14:textId="77777777" w:rsidTr="000931C3">
        <w:tc>
          <w:tcPr>
            <w:tcW w:w="4219" w:type="dxa"/>
            <w:gridSpan w:val="2"/>
          </w:tcPr>
          <w:p w14:paraId="726834F8" w14:textId="7781355B" w:rsidR="000931C3" w:rsidRPr="00D26778" w:rsidRDefault="000931C3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272" w:type="dxa"/>
            <w:tcBorders>
              <w:left w:val="nil"/>
            </w:tcBorders>
          </w:tcPr>
          <w:p w14:paraId="6314A897" w14:textId="77777777" w:rsidR="000931C3" w:rsidRPr="00D26778" w:rsidRDefault="000931C3" w:rsidP="005E2BE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4FB31" w14:textId="101C95C0" w:rsidR="000931C3" w:rsidRPr="00D26778" w:rsidRDefault="00C43CFA" w:rsidP="001C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9E54C42" w14:textId="77777777" w:rsidR="000931C3" w:rsidRPr="00D26778" w:rsidRDefault="000931C3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AB686D" w14:textId="754FA16A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D1FF88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44C778" w14:textId="4280ED73" w:rsidR="000931C3" w:rsidRPr="00D26778" w:rsidRDefault="008511F4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A50FE1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5ED095" w14:textId="1B48879A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931C3" w:rsidRPr="00D26778" w14:paraId="6D224474" w14:textId="77777777" w:rsidTr="000931C3">
        <w:tc>
          <w:tcPr>
            <w:tcW w:w="4219" w:type="dxa"/>
            <w:gridSpan w:val="2"/>
          </w:tcPr>
          <w:p w14:paraId="0F5958F6" w14:textId="34CA7F54" w:rsidR="000931C3" w:rsidRPr="000931C3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2" w:type="dxa"/>
            <w:tcBorders>
              <w:left w:val="nil"/>
            </w:tcBorders>
          </w:tcPr>
          <w:p w14:paraId="7CF06E59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B685C5" w14:textId="4A5DC16A" w:rsidR="000931C3" w:rsidRPr="001B34F7" w:rsidRDefault="001B34F7" w:rsidP="001C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34F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43CF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36BD72" w14:textId="77777777" w:rsidR="000931C3" w:rsidRPr="00D26778" w:rsidRDefault="000931C3" w:rsidP="001B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0E8107" w14:textId="41724800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0C78AF62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ECF1CD" w14:textId="01DAF697" w:rsidR="000931C3" w:rsidRPr="00D26778" w:rsidRDefault="008511F4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303A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04FA52" w14:textId="77777777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042592" w14:textId="77F2A304" w:rsidR="000931C3" w:rsidRPr="00D26778" w:rsidRDefault="000931C3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</w:tr>
      <w:tr w:rsidR="005E2BE7" w:rsidRPr="00D26778" w14:paraId="27ECB334" w14:textId="77777777" w:rsidTr="000931C3">
        <w:tc>
          <w:tcPr>
            <w:tcW w:w="4219" w:type="dxa"/>
            <w:gridSpan w:val="2"/>
          </w:tcPr>
          <w:p w14:paraId="3AF68684" w14:textId="0C610FDB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E93374B" w14:textId="77777777" w:rsidR="005E2BE7" w:rsidRPr="00D26778" w:rsidRDefault="005E2BE7" w:rsidP="005E2BE7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CFAB6" w14:textId="77777777" w:rsidR="005E2BE7" w:rsidRPr="00D26778" w:rsidRDefault="005E2BE7" w:rsidP="001C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AD004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3AF043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006C4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07189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05090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1F7C34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BE7" w:rsidRPr="00D26778" w14:paraId="061EC7B7" w14:textId="77777777" w:rsidTr="000931C3">
        <w:tc>
          <w:tcPr>
            <w:tcW w:w="4219" w:type="dxa"/>
            <w:gridSpan w:val="2"/>
          </w:tcPr>
          <w:p w14:paraId="51234527" w14:textId="02AA0EAB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2" w:type="dxa"/>
          </w:tcPr>
          <w:p w14:paraId="5120B6DE" w14:textId="77777777" w:rsidR="005E2BE7" w:rsidRPr="00D26778" w:rsidRDefault="005E2BE7" w:rsidP="005E2BE7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144A59" w14:textId="77777777" w:rsidR="005E2BE7" w:rsidRPr="00D26778" w:rsidRDefault="005E2BE7" w:rsidP="001C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52127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85D9DE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3E77F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D4E8C6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2D484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CF8498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BE7" w:rsidRPr="00D26778" w14:paraId="121FC1D1" w14:textId="77777777" w:rsidTr="000931C3">
        <w:tc>
          <w:tcPr>
            <w:tcW w:w="4219" w:type="dxa"/>
            <w:gridSpan w:val="2"/>
          </w:tcPr>
          <w:p w14:paraId="3EA3A357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2" w:type="dxa"/>
          </w:tcPr>
          <w:p w14:paraId="26BE0518" w14:textId="254D53F4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2D61DF1" w14:textId="7847837E" w:rsidR="005E2BE7" w:rsidRPr="00D26778" w:rsidRDefault="006E6E6E" w:rsidP="001C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47978B" w14:textId="77777777" w:rsidR="005E2BE7" w:rsidRPr="00D26778" w:rsidRDefault="005E2BE7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8D860B" w14:textId="190B059F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270" w:type="dxa"/>
          </w:tcPr>
          <w:p w14:paraId="145BFF9B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9AC36" w14:textId="6D8DDE87" w:rsidR="005E2BE7" w:rsidRPr="00D26778" w:rsidRDefault="00522157" w:rsidP="004F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00515B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3E03AD" w14:textId="64DC7CFB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</w:tr>
      <w:tr w:rsidR="005E2BE7" w:rsidRPr="00D26778" w14:paraId="0505F1BE" w14:textId="77777777" w:rsidTr="000931C3">
        <w:tc>
          <w:tcPr>
            <w:tcW w:w="4219" w:type="dxa"/>
            <w:gridSpan w:val="2"/>
          </w:tcPr>
          <w:p w14:paraId="675B2AB7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ค่าเช่ารับ</w:t>
            </w:r>
          </w:p>
        </w:tc>
        <w:tc>
          <w:tcPr>
            <w:tcW w:w="272" w:type="dxa"/>
          </w:tcPr>
          <w:p w14:paraId="2F82ACBC" w14:textId="229A9022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29849C" w14:textId="26554B3F" w:rsidR="005E2BE7" w:rsidRPr="00D26778" w:rsidRDefault="00231E9E" w:rsidP="001C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AD1261F" w14:textId="77777777" w:rsidR="005E2BE7" w:rsidRPr="00D26778" w:rsidRDefault="005E2BE7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B037BF" w14:textId="6E0727F0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75774F9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2F6573" w14:textId="769ED3C1" w:rsidR="005E2BE7" w:rsidRPr="00D26778" w:rsidRDefault="00522157" w:rsidP="004F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53C352" w14:textId="77777777" w:rsidR="005E2BE7" w:rsidRPr="00D26778" w:rsidRDefault="005E2BE7" w:rsidP="0052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78F2C3" w14:textId="7709AB19" w:rsidR="005E2BE7" w:rsidRPr="00D26778" w:rsidRDefault="005E2BE7" w:rsidP="004F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E2BE7" w:rsidRPr="00D26778" w14:paraId="2AF7E570" w14:textId="77777777" w:rsidTr="000931C3">
        <w:tc>
          <w:tcPr>
            <w:tcW w:w="4219" w:type="dxa"/>
            <w:gridSpan w:val="2"/>
          </w:tcPr>
          <w:p w14:paraId="3ABE0374" w14:textId="0D681D48" w:rsidR="005E2BE7" w:rsidRPr="00D26778" w:rsidRDefault="005E2BE7" w:rsidP="0009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ธรรมเนียมในการบริหารจัดการ</w:t>
            </w:r>
          </w:p>
        </w:tc>
        <w:tc>
          <w:tcPr>
            <w:tcW w:w="272" w:type="dxa"/>
          </w:tcPr>
          <w:p w14:paraId="17E6C6E2" w14:textId="1E982FB0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467EB0" w14:textId="10FA24B2" w:rsidR="005E2BE7" w:rsidRPr="00D26778" w:rsidRDefault="00C43CFA" w:rsidP="001C3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276FAE9" w14:textId="77777777" w:rsidR="005E2BE7" w:rsidRPr="00D26778" w:rsidRDefault="005E2BE7" w:rsidP="00C4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B1683A" w14:textId="7CAC225A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</w:tcPr>
          <w:p w14:paraId="28F86C50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18E3C0" w14:textId="046055F8" w:rsidR="005E2BE7" w:rsidRPr="00D26778" w:rsidRDefault="00522157" w:rsidP="0052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3E616E4" w14:textId="77777777" w:rsidR="005E2BE7" w:rsidRPr="00D26778" w:rsidRDefault="005E2BE7" w:rsidP="0052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EC6C00" w14:textId="57DB600F" w:rsidR="005E2BE7" w:rsidRPr="00D26778" w:rsidRDefault="005E2BE7" w:rsidP="0052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</w:tr>
      <w:tr w:rsidR="005E2BE7" w:rsidRPr="00D26778" w14:paraId="6578314C" w14:textId="77777777" w:rsidTr="000931C3">
        <w:tc>
          <w:tcPr>
            <w:tcW w:w="4219" w:type="dxa"/>
            <w:gridSpan w:val="2"/>
          </w:tcPr>
          <w:p w14:paraId="7590966B" w14:textId="39032C0D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2" w:type="dxa"/>
          </w:tcPr>
          <w:p w14:paraId="46E774F1" w14:textId="4F6A236A" w:rsidR="005E2BE7" w:rsidRPr="00D26778" w:rsidRDefault="005E2BE7" w:rsidP="005E2B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7E14F2" w14:textId="04745ADF" w:rsidR="005E2BE7" w:rsidRPr="00D26778" w:rsidRDefault="00231E9E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6681F" w14:textId="77777777" w:rsidR="005E2BE7" w:rsidRPr="00D26778" w:rsidRDefault="005E2BE7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054FCB" w14:textId="38C1DADE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DD2F31E" w14:textId="77777777" w:rsidR="005E2BE7" w:rsidRPr="00D26778" w:rsidRDefault="005E2BE7" w:rsidP="005E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C58D9B" w14:textId="7ECEBF17" w:rsidR="005E2BE7" w:rsidRPr="00D26778" w:rsidRDefault="00522157" w:rsidP="004F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D646A0" w14:textId="77777777" w:rsidR="005E2BE7" w:rsidRPr="00D26778" w:rsidRDefault="005E2BE7" w:rsidP="0052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6067BB" w14:textId="3E349FE2" w:rsidR="005E2BE7" w:rsidRPr="00D26778" w:rsidRDefault="005E2BE7" w:rsidP="004F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76FB9FAB" w14:textId="77777777" w:rsidR="000931C3" w:rsidRDefault="000931C3" w:rsidP="00B0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030124" w:rsidRPr="00D26778" w14:paraId="1F9C5A55" w14:textId="77777777" w:rsidTr="00243D1C">
        <w:tc>
          <w:tcPr>
            <w:tcW w:w="4410" w:type="dxa"/>
          </w:tcPr>
          <w:p w14:paraId="18AB0C1D" w14:textId="4D37FF47" w:rsidR="00030124" w:rsidRPr="000931C3" w:rsidRDefault="000931C3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74FC6D7A" w14:textId="77777777" w:rsidR="00030124" w:rsidRPr="00B045D4" w:rsidRDefault="0003012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300E353" w14:textId="77777777" w:rsidR="00030124" w:rsidRPr="00B045D4" w:rsidRDefault="0003012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41DA053" w14:textId="77777777" w:rsidR="00030124" w:rsidRPr="00B045D4" w:rsidRDefault="0003012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243D1C" w:rsidRPr="00D26778" w14:paraId="7D1C5CA9" w14:textId="77777777" w:rsidTr="00243D1C">
        <w:tc>
          <w:tcPr>
            <w:tcW w:w="4410" w:type="dxa"/>
          </w:tcPr>
          <w:p w14:paraId="4C4241F9" w14:textId="4FD4EF02" w:rsidR="00243D1C" w:rsidRPr="000931C3" w:rsidRDefault="000931C3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31C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4E9D828" w14:textId="204015D0" w:rsidR="00243D1C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A16432F" w14:textId="77777777" w:rsidR="00243D1C" w:rsidRPr="00B045D4" w:rsidRDefault="00243D1C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C34F3" w14:textId="6D4353C0" w:rsidR="00243D1C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C27FDB4" w14:textId="77777777" w:rsidR="00243D1C" w:rsidRPr="00B045D4" w:rsidRDefault="00243D1C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53CE1C5" w14:textId="2CD07973" w:rsidR="00243D1C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BAE2B65" w14:textId="77777777" w:rsidR="00243D1C" w:rsidRPr="00B045D4" w:rsidRDefault="00243D1C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37998" w14:textId="07428FAF" w:rsidR="00243D1C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C01091" w:rsidRPr="00D26778" w14:paraId="20FCE694" w14:textId="77777777" w:rsidTr="00243D1C">
        <w:tc>
          <w:tcPr>
            <w:tcW w:w="4410" w:type="dxa"/>
          </w:tcPr>
          <w:p w14:paraId="441BB22F" w14:textId="77777777" w:rsidR="00C01091" w:rsidRPr="00B045D4" w:rsidRDefault="00C01091" w:rsidP="00B04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58F9966" w14:textId="77777777" w:rsidR="00C01091" w:rsidRPr="00B045D4" w:rsidRDefault="00C01091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5819" w:rsidRPr="00D26778" w14:paraId="1BCABD2E" w14:textId="77777777" w:rsidTr="00243D1C">
        <w:tc>
          <w:tcPr>
            <w:tcW w:w="4410" w:type="dxa"/>
          </w:tcPr>
          <w:p w14:paraId="21266D72" w14:textId="77777777" w:rsidR="00235819" w:rsidRPr="00B045D4" w:rsidRDefault="00235819" w:rsidP="00B04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70" w:type="dxa"/>
            <w:gridSpan w:val="7"/>
          </w:tcPr>
          <w:p w14:paraId="5A41724C" w14:textId="77777777" w:rsidR="00235819" w:rsidRPr="00B045D4" w:rsidRDefault="00235819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045D4" w:rsidRPr="00E81225" w14:paraId="03F36B98" w14:textId="77777777" w:rsidTr="00243D1C">
        <w:tc>
          <w:tcPr>
            <w:tcW w:w="4410" w:type="dxa"/>
          </w:tcPr>
          <w:p w14:paraId="4BC852F2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F22E175" w14:textId="2EAF3D4B" w:rsidR="00B045D4" w:rsidRPr="00B045D4" w:rsidRDefault="00C43CFA" w:rsidP="006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033A6" w14:textId="77777777" w:rsidR="00B045D4" w:rsidRPr="00B045D4" w:rsidRDefault="00B045D4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3A4198" w14:textId="7925F4BE" w:rsidR="00B045D4" w:rsidRPr="00B045D4" w:rsidRDefault="00B045D4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F33956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EB7F45" w14:textId="13CF27A9" w:rsidR="00B045D4" w:rsidRPr="00B045D4" w:rsidRDefault="00C43CFA" w:rsidP="00B6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E4A9D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014CFE" w14:textId="53031115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29,224</w:t>
            </w:r>
          </w:p>
        </w:tc>
      </w:tr>
      <w:tr w:rsidR="00B045D4" w:rsidRPr="00E81225" w14:paraId="5D1BAB9D" w14:textId="77777777" w:rsidTr="00243D1C">
        <w:tc>
          <w:tcPr>
            <w:tcW w:w="4410" w:type="dxa"/>
          </w:tcPr>
          <w:p w14:paraId="2C7345FD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D50D559" w14:textId="13A194C8" w:rsidR="00B045D4" w:rsidRPr="00B045D4" w:rsidRDefault="00ED7234" w:rsidP="00ED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59A64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D0A6C0" w14:textId="51F5E144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37,502</w:t>
            </w:r>
          </w:p>
        </w:tc>
        <w:tc>
          <w:tcPr>
            <w:tcW w:w="270" w:type="dxa"/>
          </w:tcPr>
          <w:p w14:paraId="4399E4F9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F205E8" w14:textId="5C3E385D" w:rsidR="00B045D4" w:rsidRPr="00B045D4" w:rsidRDefault="00C43CFA" w:rsidP="00B6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D93E31" w14:textId="77777777" w:rsidR="00B045D4" w:rsidRPr="00B045D4" w:rsidRDefault="00B045D4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33BE62" w14:textId="7195340E" w:rsidR="00B045D4" w:rsidRPr="00B045D4" w:rsidRDefault="00B045D4" w:rsidP="00E81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045D4" w:rsidRPr="00D26778" w14:paraId="7B91C9D3" w14:textId="77777777" w:rsidTr="00243D1C">
        <w:tc>
          <w:tcPr>
            <w:tcW w:w="4410" w:type="dxa"/>
          </w:tcPr>
          <w:p w14:paraId="0993832D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1C005A" w14:textId="7D6CBB9C" w:rsidR="00B045D4" w:rsidRPr="00B045D4" w:rsidRDefault="00ED7234" w:rsidP="00ED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7C4686EF" w14:textId="77777777" w:rsidR="00B045D4" w:rsidRPr="00B045D4" w:rsidRDefault="00B045D4" w:rsidP="00E81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B383F9" w14:textId="1FCD7E29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4,602</w:t>
            </w:r>
          </w:p>
        </w:tc>
        <w:tc>
          <w:tcPr>
            <w:tcW w:w="270" w:type="dxa"/>
          </w:tcPr>
          <w:p w14:paraId="59DAB8C1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EEA106" w14:textId="3FE7E025" w:rsidR="00B045D4" w:rsidRPr="00B045D4" w:rsidRDefault="00E81225" w:rsidP="00B6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A44602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1EAAF8" w14:textId="4B363B46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4,602</w:t>
            </w:r>
          </w:p>
        </w:tc>
      </w:tr>
      <w:tr w:rsidR="00B045D4" w:rsidRPr="00D26778" w14:paraId="1C1BC4F2" w14:textId="77777777" w:rsidTr="00243D1C">
        <w:tc>
          <w:tcPr>
            <w:tcW w:w="4410" w:type="dxa"/>
          </w:tcPr>
          <w:p w14:paraId="22F8ACC6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8EAFE" w14:textId="4A732F3C" w:rsidR="00B045D4" w:rsidRPr="00B045D4" w:rsidRDefault="00E81225" w:rsidP="00ED7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262BDB8E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92A2C9" w14:textId="6E83C71E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</w:rPr>
              <w:t>42,104</w:t>
            </w:r>
          </w:p>
        </w:tc>
        <w:tc>
          <w:tcPr>
            <w:tcW w:w="270" w:type="dxa"/>
          </w:tcPr>
          <w:p w14:paraId="437BEECF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85435C" w14:textId="50AEE6CB" w:rsidR="00B045D4" w:rsidRPr="00B61AC6" w:rsidRDefault="003E7009" w:rsidP="00B6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1A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75D0D4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D91587" w14:textId="043D86A6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</w:rPr>
              <w:t>33,826</w:t>
            </w:r>
          </w:p>
        </w:tc>
      </w:tr>
      <w:tr w:rsidR="00B045D4" w:rsidRPr="00D26778" w14:paraId="12CA1FDA" w14:textId="77777777" w:rsidTr="00243D1C">
        <w:tc>
          <w:tcPr>
            <w:tcW w:w="4410" w:type="dxa"/>
          </w:tcPr>
          <w:p w14:paraId="6A765BD5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ADD93D" w14:textId="77777777" w:rsidR="00B045D4" w:rsidRPr="00B045D4" w:rsidRDefault="00B045D4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3D159" w14:textId="77777777" w:rsidR="00B045D4" w:rsidRPr="00B045D4" w:rsidRDefault="00B045D4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333B84" w14:textId="77777777" w:rsidR="00B045D4" w:rsidRPr="00B045D4" w:rsidRDefault="00B045D4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F1E47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B97623" w14:textId="77777777" w:rsidR="00B045D4" w:rsidRPr="00B045D4" w:rsidRDefault="00B045D4" w:rsidP="0052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60F94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C08C10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5D4" w:rsidRPr="00D26778" w14:paraId="6F9B6DB5" w14:textId="77777777" w:rsidTr="00243D1C">
        <w:tc>
          <w:tcPr>
            <w:tcW w:w="4410" w:type="dxa"/>
          </w:tcPr>
          <w:p w14:paraId="180F2DB5" w14:textId="04D68F50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1959329A" w14:textId="77777777" w:rsidR="00B045D4" w:rsidRPr="00B045D4" w:rsidRDefault="00B045D4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6FA1E" w14:textId="77777777" w:rsidR="00B045D4" w:rsidRPr="00B045D4" w:rsidRDefault="00B045D4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E5FEE7" w14:textId="77777777" w:rsidR="00B045D4" w:rsidRPr="00B045D4" w:rsidRDefault="00B045D4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0D1FD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4AA3C" w14:textId="77777777" w:rsidR="00B045D4" w:rsidRPr="00B045D4" w:rsidRDefault="00B045D4" w:rsidP="0052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372AC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031722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5D4" w:rsidRPr="00D26778" w14:paraId="2D406130" w14:textId="77777777" w:rsidTr="00243D1C">
        <w:tc>
          <w:tcPr>
            <w:tcW w:w="4410" w:type="dxa"/>
          </w:tcPr>
          <w:p w14:paraId="5934DEE3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C578101" w14:textId="7EBB95E1" w:rsidR="00B045D4" w:rsidRPr="00B045D4" w:rsidRDefault="00E81225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FCFBB3" w14:textId="77777777" w:rsidR="00B045D4" w:rsidRPr="00B045D4" w:rsidRDefault="00B045D4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50D0ED" w14:textId="12743017" w:rsidR="00B045D4" w:rsidRPr="00B045D4" w:rsidRDefault="00B045D4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6BF834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DB025" w14:textId="11B0401C" w:rsidR="00B045D4" w:rsidRPr="00B045D4" w:rsidRDefault="003E7009" w:rsidP="0052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49,980</w:t>
            </w:r>
          </w:p>
        </w:tc>
        <w:tc>
          <w:tcPr>
            <w:tcW w:w="270" w:type="dxa"/>
          </w:tcPr>
          <w:p w14:paraId="68FB3954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D34D12" w14:textId="470A59E1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51,919</w:t>
            </w:r>
          </w:p>
        </w:tc>
      </w:tr>
      <w:tr w:rsidR="00B045D4" w:rsidRPr="00D26778" w14:paraId="4E55939E" w14:textId="77777777" w:rsidTr="00243D1C">
        <w:tc>
          <w:tcPr>
            <w:tcW w:w="4410" w:type="dxa"/>
          </w:tcPr>
          <w:p w14:paraId="19DD4A61" w14:textId="77777777" w:rsidR="00B045D4" w:rsidRPr="00B045D4" w:rsidRDefault="00B045D4" w:rsidP="00B045D4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97B19D8" w14:textId="11768A94" w:rsidR="00B045D4" w:rsidRPr="00B045D4" w:rsidRDefault="00ED7234" w:rsidP="00E81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812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270" w:type="dxa"/>
          </w:tcPr>
          <w:p w14:paraId="629B4C8F" w14:textId="77777777" w:rsidR="00B045D4" w:rsidRPr="00B045D4" w:rsidRDefault="00B045D4" w:rsidP="00E81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4E2A9" w14:textId="689C9049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5,727</w:t>
            </w:r>
          </w:p>
        </w:tc>
        <w:tc>
          <w:tcPr>
            <w:tcW w:w="270" w:type="dxa"/>
          </w:tcPr>
          <w:p w14:paraId="54086FFE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BD5430" w14:textId="4C0DB6F4" w:rsidR="00B045D4" w:rsidRPr="00B045D4" w:rsidRDefault="00E81225" w:rsidP="0052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ED7234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1453AB61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E257F7" w14:textId="355A5998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3,935</w:t>
            </w:r>
          </w:p>
        </w:tc>
      </w:tr>
      <w:tr w:rsidR="00B045D4" w:rsidRPr="00D26778" w14:paraId="50AE69D6" w14:textId="77777777" w:rsidTr="00243D1C">
        <w:tc>
          <w:tcPr>
            <w:tcW w:w="4410" w:type="dxa"/>
          </w:tcPr>
          <w:p w14:paraId="440CFC06" w14:textId="77777777" w:rsidR="00B045D4" w:rsidRPr="00B045D4" w:rsidRDefault="00B045D4" w:rsidP="00B045D4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12D5409" w14:textId="17AC56D6" w:rsidR="00B045D4" w:rsidRPr="00B045D4" w:rsidRDefault="00E81225" w:rsidP="00E81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70" w:type="dxa"/>
          </w:tcPr>
          <w:p w14:paraId="02FDBFA8" w14:textId="77777777" w:rsidR="00B045D4" w:rsidRPr="00B045D4" w:rsidRDefault="00B045D4" w:rsidP="00E81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AE3019" w14:textId="24BE642C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623</w:t>
            </w:r>
          </w:p>
        </w:tc>
        <w:tc>
          <w:tcPr>
            <w:tcW w:w="270" w:type="dxa"/>
          </w:tcPr>
          <w:p w14:paraId="44782565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3F7D44" w14:textId="498C0C82" w:rsidR="00B045D4" w:rsidRPr="00B045D4" w:rsidRDefault="00E81225" w:rsidP="0052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EB570EC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9D1B3" w14:textId="4009E96E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045D4" w:rsidRPr="00D26778" w14:paraId="6A36A8BA" w14:textId="77777777" w:rsidTr="00243D1C">
        <w:tc>
          <w:tcPr>
            <w:tcW w:w="4410" w:type="dxa"/>
          </w:tcPr>
          <w:p w14:paraId="4E1F1E38" w14:textId="77777777" w:rsidR="00B045D4" w:rsidRPr="00B045D4" w:rsidRDefault="00B045D4" w:rsidP="00B045D4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D73545" w14:textId="5952CEA8" w:rsidR="00B045D4" w:rsidRPr="00B045D4" w:rsidRDefault="00A90839" w:rsidP="00A9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ED7234">
              <w:rPr>
                <w:rFonts w:ascii="Angsana New" w:hAnsi="Angsana New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4D235342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3DF7D9" w14:textId="56E33D63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</w:rPr>
              <w:t>6,350</w:t>
            </w:r>
          </w:p>
        </w:tc>
        <w:tc>
          <w:tcPr>
            <w:tcW w:w="270" w:type="dxa"/>
          </w:tcPr>
          <w:p w14:paraId="675A16BF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279234" w14:textId="45EE341C" w:rsidR="00B045D4" w:rsidRPr="00B045D4" w:rsidRDefault="003E7009" w:rsidP="00522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</w:t>
            </w:r>
            <w:r w:rsidR="00ED7234"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37208F30" w14:textId="77777777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21E40C" w14:textId="40BF8AD1" w:rsidR="00B045D4" w:rsidRPr="00B045D4" w:rsidRDefault="00B045D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</w:rPr>
              <w:t>55,85</w:t>
            </w: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</w:tbl>
    <w:p w14:paraId="14DD0484" w14:textId="27F31E74" w:rsidR="00FF0640" w:rsidRDefault="00FF0640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rPr>
          <w:rFonts w:ascii="Angsana New" w:hAnsi="Angsana New"/>
          <w:sz w:val="30"/>
          <w:szCs w:val="30"/>
          <w:cs/>
        </w:rPr>
      </w:pPr>
    </w:p>
    <w:p w14:paraId="34E40535" w14:textId="77777777" w:rsidR="00FF0640" w:rsidRDefault="00FF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3C7520" w:rsidRPr="00D26778" w14:paraId="5916F507" w14:textId="77777777" w:rsidTr="009331FD">
        <w:tc>
          <w:tcPr>
            <w:tcW w:w="4410" w:type="dxa"/>
          </w:tcPr>
          <w:p w14:paraId="66500137" w14:textId="77777777" w:rsidR="003C7520" w:rsidRPr="000931C3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bookmarkStart w:id="0" w:name="_Hlk14962937"/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264B98C9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D312FE3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306DB47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3C7520" w:rsidRPr="00D26778" w14:paraId="54E11606" w14:textId="77777777" w:rsidTr="009331FD">
        <w:tc>
          <w:tcPr>
            <w:tcW w:w="4410" w:type="dxa"/>
          </w:tcPr>
          <w:p w14:paraId="60C2FD42" w14:textId="77777777" w:rsidR="003C7520" w:rsidRPr="000931C3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31C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37AC683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81E5AE6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91CBBA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7414B73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EF87369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C706DEB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35A3FD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3C7520" w:rsidRPr="00D26778" w14:paraId="0D80950D" w14:textId="77777777" w:rsidTr="009331FD">
        <w:tc>
          <w:tcPr>
            <w:tcW w:w="4410" w:type="dxa"/>
          </w:tcPr>
          <w:p w14:paraId="5A16BA6C" w14:textId="77777777" w:rsidR="003C7520" w:rsidRPr="00B045D4" w:rsidRDefault="003C7520" w:rsidP="009331F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4FA9DB2" w14:textId="77777777" w:rsidR="003C7520" w:rsidRPr="00B045D4" w:rsidRDefault="003C7520" w:rsidP="00933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7520" w:rsidRPr="00D26778" w14:paraId="512F0020" w14:textId="77777777" w:rsidTr="009331FD">
        <w:tc>
          <w:tcPr>
            <w:tcW w:w="4410" w:type="dxa"/>
          </w:tcPr>
          <w:p w14:paraId="18E2CFF8" w14:textId="083E69E9" w:rsidR="003C7520" w:rsidRPr="00B045D4" w:rsidRDefault="003C7520" w:rsidP="009331F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70" w:type="dxa"/>
            <w:gridSpan w:val="7"/>
          </w:tcPr>
          <w:p w14:paraId="50511211" w14:textId="77777777" w:rsidR="003C7520" w:rsidRPr="00B045D4" w:rsidRDefault="003C7520" w:rsidP="00933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C7520" w:rsidRPr="00D26778" w14:paraId="3C002D83" w14:textId="77777777" w:rsidTr="009331FD">
        <w:tc>
          <w:tcPr>
            <w:tcW w:w="4410" w:type="dxa"/>
          </w:tcPr>
          <w:p w14:paraId="13249F53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F00E281" w14:textId="4C3F972D" w:rsidR="003C7520" w:rsidRPr="00CD1A59" w:rsidRDefault="00CD1A59" w:rsidP="00CD1A59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D1A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FE6745" w14:textId="77777777" w:rsidR="003C7520" w:rsidRPr="00B045D4" w:rsidRDefault="003C7520" w:rsidP="00E81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CCBE5F" w14:textId="77777777" w:rsidR="003C7520" w:rsidRPr="000968F1" w:rsidRDefault="003C7520" w:rsidP="000968F1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968F1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02976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3383BC" w14:textId="0A285F91" w:rsidR="003C7520" w:rsidRPr="00E81225" w:rsidRDefault="00E81225" w:rsidP="00E8122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12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270" w:type="dxa"/>
          </w:tcPr>
          <w:p w14:paraId="3251A47B" w14:textId="77777777" w:rsidR="003C7520" w:rsidRPr="00E81225" w:rsidRDefault="003C7520" w:rsidP="00E8122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11FCCCB" w14:textId="47BD70D2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3C7520" w:rsidRPr="00D26778" w14:paraId="79EC05E5" w14:textId="77777777" w:rsidTr="009331FD">
        <w:tc>
          <w:tcPr>
            <w:tcW w:w="4410" w:type="dxa"/>
          </w:tcPr>
          <w:p w14:paraId="6DDEC30B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15ED7B1A" w14:textId="0F721C7A" w:rsidR="003C7520" w:rsidRPr="00B045D4" w:rsidRDefault="00E81225" w:rsidP="00E81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529862E5" w14:textId="77777777" w:rsidR="003C7520" w:rsidRPr="00B045D4" w:rsidRDefault="003C7520" w:rsidP="006E6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16CBD9" w14:textId="43FC7B6F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749729CE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2BCC34" w14:textId="732BCACC" w:rsidR="003C7520" w:rsidRPr="00E81225" w:rsidRDefault="00E81225" w:rsidP="00E8122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12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70" w:type="dxa"/>
          </w:tcPr>
          <w:p w14:paraId="3945D735" w14:textId="77777777" w:rsidR="003C7520" w:rsidRPr="00E81225" w:rsidRDefault="003C7520" w:rsidP="00E8122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75DF0CF" w14:textId="74431B0F" w:rsidR="003C7520" w:rsidRPr="00B045D4" w:rsidRDefault="003C7520" w:rsidP="003C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3C7520" w:rsidRPr="00D26778" w14:paraId="5C2078F4" w14:textId="77777777" w:rsidTr="009331FD">
        <w:tc>
          <w:tcPr>
            <w:tcW w:w="4410" w:type="dxa"/>
          </w:tcPr>
          <w:p w14:paraId="320FBC00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AC2325" w14:textId="309DEDA9" w:rsidR="003C7520" w:rsidRPr="00B045D4" w:rsidRDefault="00CD1A59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81225">
              <w:rPr>
                <w:rFonts w:ascii="Angsana New" w:hAnsi="Angsana New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14:paraId="06CCFF70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70199F" w14:textId="7E479EA3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4493A980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DA6AF1" w14:textId="01391441" w:rsidR="003C7520" w:rsidRPr="00B045D4" w:rsidRDefault="00E81225" w:rsidP="00F13002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14:paraId="294583E2" w14:textId="77777777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E130F8" w14:textId="406FA43B" w:rsidR="003C7520" w:rsidRPr="00B045D4" w:rsidRDefault="003C7520" w:rsidP="00933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  <w:bookmarkEnd w:id="0"/>
    </w:tbl>
    <w:p w14:paraId="7F361A35" w14:textId="77777777" w:rsidR="00F07757" w:rsidRPr="00CC777B" w:rsidRDefault="00F07757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lang w:val="th-TH"/>
        </w:rPr>
      </w:pPr>
    </w:p>
    <w:p w14:paraId="1C043126" w14:textId="0195A24E" w:rsidR="00984571" w:rsidRPr="00D26778" w:rsidRDefault="0044698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lang w:val="th-TH"/>
        </w:rPr>
      </w:pPr>
      <w:r w:rsidRPr="00D26778">
        <w:rPr>
          <w:rFonts w:ascii="Angsana New" w:hAnsi="Angsana New"/>
          <w:sz w:val="30"/>
          <w:szCs w:val="30"/>
          <w:cs/>
          <w:lang w:val="th-TH"/>
        </w:rPr>
        <w:t>เงินให้กู้ยืมระยะสั้นแก่บริษัทที่เกี่ยวข้อง คิดดอกเบี้ยในอัตราร้อยละ MMR</w:t>
      </w:r>
      <w:r w:rsidRPr="00D26778">
        <w:rPr>
          <w:rFonts w:ascii="Angsana New" w:hAnsi="Angsana New"/>
          <w:sz w:val="30"/>
          <w:szCs w:val="30"/>
        </w:rPr>
        <w:t xml:space="preserve"> (Money Market Rate)</w:t>
      </w:r>
      <w:r w:rsidRPr="00D26778">
        <w:rPr>
          <w:rFonts w:ascii="Angsana New" w:hAnsi="Angsana New"/>
          <w:sz w:val="30"/>
          <w:szCs w:val="30"/>
          <w:cs/>
          <w:lang w:val="th-TH"/>
        </w:rPr>
        <w:t xml:space="preserve"> ต่อปี</w:t>
      </w:r>
    </w:p>
    <w:p w14:paraId="67DE41CA" w14:textId="77777777" w:rsidR="001E3328" w:rsidRPr="00AC0AF3" w:rsidRDefault="001E3328" w:rsidP="00AC0A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lang w:val="th-TH"/>
        </w:rPr>
      </w:pPr>
    </w:p>
    <w:tbl>
      <w:tblPr>
        <w:tblW w:w="923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1035"/>
        <w:gridCol w:w="236"/>
        <w:gridCol w:w="978"/>
        <w:gridCol w:w="12"/>
        <w:gridCol w:w="241"/>
        <w:gridCol w:w="990"/>
        <w:gridCol w:w="252"/>
        <w:gridCol w:w="1008"/>
      </w:tblGrid>
      <w:tr w:rsidR="00AC0AF3" w:rsidRPr="00AC0AF3" w14:paraId="329D7B72" w14:textId="77777777" w:rsidTr="00AC0AF3">
        <w:trPr>
          <w:tblHeader/>
        </w:trPr>
        <w:tc>
          <w:tcPr>
            <w:tcW w:w="4482" w:type="dxa"/>
          </w:tcPr>
          <w:p w14:paraId="548ECB0F" w14:textId="315F037C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49" w:type="dxa"/>
            <w:gridSpan w:val="3"/>
          </w:tcPr>
          <w:p w14:paraId="0510CEC7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gridSpan w:val="2"/>
          </w:tcPr>
          <w:p w14:paraId="70D950FA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C0478DC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0AF3" w:rsidRPr="00AC0AF3" w14:paraId="214EAAFB" w14:textId="77777777" w:rsidTr="00AC0AF3">
        <w:trPr>
          <w:tblHeader/>
        </w:trPr>
        <w:tc>
          <w:tcPr>
            <w:tcW w:w="4482" w:type="dxa"/>
          </w:tcPr>
          <w:p w14:paraId="5E9590FD" w14:textId="25157BC6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C0AF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AC0AF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AC0AF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C0AF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2AE82C2D" w14:textId="751DD7D9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7F39443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68BA6FB" w14:textId="1DE6746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7691C073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0F0BD" w14:textId="4E2A8CC8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63707154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BB88838" w14:textId="11B7EEA6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C0AF3" w:rsidRPr="00AC0AF3" w14:paraId="5CA2A962" w14:textId="77777777" w:rsidTr="00AC0AF3">
        <w:trPr>
          <w:tblHeader/>
        </w:trPr>
        <w:tc>
          <w:tcPr>
            <w:tcW w:w="4482" w:type="dxa"/>
          </w:tcPr>
          <w:p w14:paraId="6202228B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52" w:type="dxa"/>
            <w:gridSpan w:val="8"/>
          </w:tcPr>
          <w:p w14:paraId="06F413A7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0AF3" w:rsidRPr="00AC0AF3" w14:paraId="2B88BFA1" w14:textId="77777777" w:rsidTr="00074475">
        <w:tc>
          <w:tcPr>
            <w:tcW w:w="4482" w:type="dxa"/>
          </w:tcPr>
          <w:p w14:paraId="67490BE3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52" w:type="dxa"/>
            <w:gridSpan w:val="8"/>
          </w:tcPr>
          <w:p w14:paraId="7859E3E5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C0AF3" w:rsidRPr="00AC0AF3" w14:paraId="35D0319E" w14:textId="77777777" w:rsidTr="00074475">
        <w:tc>
          <w:tcPr>
            <w:tcW w:w="4482" w:type="dxa"/>
          </w:tcPr>
          <w:p w14:paraId="382C4BA5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5" w:type="dxa"/>
          </w:tcPr>
          <w:p w14:paraId="165ECFB6" w14:textId="1B93F250" w:rsidR="00AC0AF3" w:rsidRPr="006E6E6E" w:rsidRDefault="00A90839" w:rsidP="006E6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5339A1" w14:textId="77777777" w:rsidR="00AC0AF3" w:rsidRPr="006E6E6E" w:rsidRDefault="00AC0AF3" w:rsidP="006E6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9D6BE63" w14:textId="4F55BD04" w:rsidR="00AC0AF3" w:rsidRPr="000968F1" w:rsidRDefault="00AC0AF3" w:rsidP="00AC0AF3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968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E52C131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CA5DD9" w14:textId="15C3960C" w:rsidR="00AC0AF3" w:rsidRPr="00AC0AF3" w:rsidRDefault="00A90839" w:rsidP="00C44CD8">
            <w:pPr>
              <w:pStyle w:val="acctfourfigures"/>
              <w:tabs>
                <w:tab w:val="clear" w:pos="765"/>
                <w:tab w:val="decimal" w:pos="5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297F4126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1F31743" w14:textId="01603AA9" w:rsidR="00AC0AF3" w:rsidRPr="00AC0AF3" w:rsidRDefault="00AC0AF3" w:rsidP="00AC0AF3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7,632</w:t>
            </w:r>
          </w:p>
        </w:tc>
      </w:tr>
      <w:tr w:rsidR="00AC0AF3" w:rsidRPr="00AC0AF3" w14:paraId="0E674767" w14:textId="77777777" w:rsidTr="00074475">
        <w:tc>
          <w:tcPr>
            <w:tcW w:w="4482" w:type="dxa"/>
          </w:tcPr>
          <w:p w14:paraId="05AEA0F2" w14:textId="506D1A4F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35" w:type="dxa"/>
          </w:tcPr>
          <w:p w14:paraId="17610A21" w14:textId="0B5FF991" w:rsidR="00AC0AF3" w:rsidRPr="006E6E6E" w:rsidRDefault="00A90839" w:rsidP="006E6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CE5FE5" w14:textId="77777777" w:rsidR="00AC0AF3" w:rsidRPr="006E6E6E" w:rsidRDefault="00AC0AF3" w:rsidP="006E6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84187BF" w14:textId="06EA464D" w:rsidR="00AC0AF3" w:rsidRPr="00AC0AF3" w:rsidRDefault="00AC0AF3" w:rsidP="00AC0AF3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701</w:t>
            </w:r>
          </w:p>
        </w:tc>
        <w:tc>
          <w:tcPr>
            <w:tcW w:w="241" w:type="dxa"/>
          </w:tcPr>
          <w:p w14:paraId="55015CAA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4CC687" w14:textId="7BF5F3C8" w:rsidR="00AC0AF3" w:rsidRPr="00AC0AF3" w:rsidRDefault="00A90839" w:rsidP="00C44CD8">
            <w:pPr>
              <w:pStyle w:val="acctfourfigures"/>
              <w:tabs>
                <w:tab w:val="clear" w:pos="765"/>
                <w:tab w:val="decimal" w:pos="5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0C690642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421C3F4" w14:textId="01B52686" w:rsidR="00AC0AF3" w:rsidRPr="00AC0AF3" w:rsidRDefault="00AC0AF3" w:rsidP="00C44CD8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C0AF3" w:rsidRPr="00AC0AF3" w14:paraId="27F0EB08" w14:textId="77777777" w:rsidTr="00074475">
        <w:tc>
          <w:tcPr>
            <w:tcW w:w="4482" w:type="dxa"/>
          </w:tcPr>
          <w:p w14:paraId="0F0C50CB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35" w:type="dxa"/>
          </w:tcPr>
          <w:p w14:paraId="66843FC7" w14:textId="46FFE957" w:rsidR="00AC0AF3" w:rsidRPr="006E6E6E" w:rsidRDefault="00A90839" w:rsidP="00A9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8,612</w:t>
            </w:r>
          </w:p>
        </w:tc>
        <w:tc>
          <w:tcPr>
            <w:tcW w:w="236" w:type="dxa"/>
          </w:tcPr>
          <w:p w14:paraId="7A8FB2CB" w14:textId="77777777" w:rsidR="00AC0AF3" w:rsidRPr="006E6E6E" w:rsidRDefault="00AC0AF3" w:rsidP="006E6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5CB1F76" w14:textId="2C22CF39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</w:rPr>
              <w:t>12,676</w:t>
            </w:r>
          </w:p>
        </w:tc>
        <w:tc>
          <w:tcPr>
            <w:tcW w:w="241" w:type="dxa"/>
          </w:tcPr>
          <w:p w14:paraId="0C82ECAE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BE779A" w14:textId="62A78958" w:rsidR="00AC0AF3" w:rsidRPr="00AC0AF3" w:rsidRDefault="00A90839" w:rsidP="00C44CD8">
            <w:pPr>
              <w:pStyle w:val="acctfourfigures"/>
              <w:tabs>
                <w:tab w:val="clear" w:pos="765"/>
                <w:tab w:val="decimal" w:pos="5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6FEFEC0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F7FE13E" w14:textId="42280BE1" w:rsidR="00AC0AF3" w:rsidRPr="00AC0AF3" w:rsidRDefault="00AC0AF3" w:rsidP="00C44CD8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0AF3" w:rsidRPr="00AC0AF3" w14:paraId="211A22F0" w14:textId="77777777" w:rsidTr="00074475">
        <w:tc>
          <w:tcPr>
            <w:tcW w:w="4482" w:type="dxa"/>
          </w:tcPr>
          <w:p w14:paraId="6913BF91" w14:textId="7E49C87F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</w:t>
            </w:r>
          </w:p>
        </w:tc>
        <w:tc>
          <w:tcPr>
            <w:tcW w:w="1035" w:type="dxa"/>
          </w:tcPr>
          <w:p w14:paraId="35A91603" w14:textId="504CCD89" w:rsidR="00AC0AF3" w:rsidRPr="006E6E6E" w:rsidRDefault="00A90839" w:rsidP="006E6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BE3FFE" w14:textId="77777777" w:rsidR="00AC0AF3" w:rsidRPr="006E6E6E" w:rsidRDefault="00AC0AF3" w:rsidP="006E6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7A9B104" w14:textId="683D3AAB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329</w:t>
            </w:r>
          </w:p>
        </w:tc>
        <w:tc>
          <w:tcPr>
            <w:tcW w:w="241" w:type="dxa"/>
          </w:tcPr>
          <w:p w14:paraId="53F8B3B4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12E4A6" w14:textId="2D75CF12" w:rsidR="00AC0AF3" w:rsidRPr="00AC0AF3" w:rsidRDefault="00A90839" w:rsidP="00C44CD8">
            <w:pPr>
              <w:pStyle w:val="acctfourfigures"/>
              <w:tabs>
                <w:tab w:val="clear" w:pos="765"/>
                <w:tab w:val="decimal" w:pos="5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7ADA6920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7FFF301" w14:textId="19268655" w:rsidR="00AC0AF3" w:rsidRPr="00AC0AF3" w:rsidRDefault="00AC0AF3" w:rsidP="00C44CD8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C0AF3" w:rsidRPr="00AC0AF3" w14:paraId="337EE217" w14:textId="77777777" w:rsidTr="00AC0AF3">
        <w:trPr>
          <w:trHeight w:val="43"/>
        </w:trPr>
        <w:tc>
          <w:tcPr>
            <w:tcW w:w="4482" w:type="dxa"/>
          </w:tcPr>
          <w:p w14:paraId="60754DC6" w14:textId="77777777" w:rsidR="00AC0AF3" w:rsidRPr="00AC0AF3" w:rsidRDefault="00AC0AF3" w:rsidP="00AC0AF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3583CB" w14:textId="368489B2" w:rsidR="00AC0AF3" w:rsidRPr="00AC0AF3" w:rsidRDefault="00A90839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8,612</w:t>
            </w:r>
          </w:p>
        </w:tc>
        <w:tc>
          <w:tcPr>
            <w:tcW w:w="236" w:type="dxa"/>
            <w:vAlign w:val="bottom"/>
          </w:tcPr>
          <w:p w14:paraId="130DB494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53D3A" w14:textId="051F3354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13,706</w:t>
            </w:r>
          </w:p>
        </w:tc>
        <w:tc>
          <w:tcPr>
            <w:tcW w:w="241" w:type="dxa"/>
            <w:vAlign w:val="bottom"/>
          </w:tcPr>
          <w:p w14:paraId="029A9B0A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A6E42" w14:textId="1B95B843" w:rsidR="00AC0AF3" w:rsidRPr="00AC0AF3" w:rsidRDefault="00A90839" w:rsidP="00C44CD8">
            <w:pPr>
              <w:pStyle w:val="acctfourfigures"/>
              <w:tabs>
                <w:tab w:val="clear" w:pos="765"/>
                <w:tab w:val="decimal" w:pos="5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5CA4801E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3DAD5" w14:textId="64283A99" w:rsidR="00AC0AF3" w:rsidRPr="00AC0AF3" w:rsidRDefault="00AC0AF3" w:rsidP="00AC0AF3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,632</w:t>
            </w:r>
          </w:p>
        </w:tc>
      </w:tr>
      <w:tr w:rsidR="00AC0AF3" w:rsidRPr="00AC0AF3" w14:paraId="2B6708A5" w14:textId="77777777" w:rsidTr="00074475">
        <w:tc>
          <w:tcPr>
            <w:tcW w:w="4482" w:type="dxa"/>
          </w:tcPr>
          <w:p w14:paraId="266040B0" w14:textId="59B843FD" w:rsidR="00AC0AF3" w:rsidRPr="00AC0AF3" w:rsidRDefault="00AC0AF3" w:rsidP="00AC0AF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559E5BA8" w14:textId="46A4ADDF" w:rsidR="00AC0AF3" w:rsidRPr="00AC0AF3" w:rsidRDefault="00AC0AF3" w:rsidP="00AC0AF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2F0CF4" w14:textId="77777777" w:rsidR="00AC0AF3" w:rsidRPr="00AC0AF3" w:rsidRDefault="00AC0AF3" w:rsidP="00AC0AF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310CD13" w14:textId="280AEFF7" w:rsidR="00AC0AF3" w:rsidRPr="00AC0AF3" w:rsidRDefault="00AC0AF3" w:rsidP="00AC0AF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69822F9" w14:textId="77777777" w:rsidR="00AC0AF3" w:rsidRPr="00AC0AF3" w:rsidRDefault="00AC0AF3" w:rsidP="00AC0AF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8298D4" w14:textId="7E308FD6" w:rsidR="00AC0AF3" w:rsidRPr="00AC0AF3" w:rsidRDefault="00AC0AF3" w:rsidP="00AC0AF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E2DC5D9" w14:textId="77777777" w:rsidR="00AC0AF3" w:rsidRPr="00AC0AF3" w:rsidRDefault="00AC0AF3" w:rsidP="00AC0AF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D0BDE96" w14:textId="2E473E5F" w:rsidR="00AC0AF3" w:rsidRPr="00AC0AF3" w:rsidRDefault="00AC0AF3" w:rsidP="00AC0AF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0AF3" w:rsidRPr="00AC0AF3" w14:paraId="23F49EDB" w14:textId="77777777" w:rsidTr="00074475">
        <w:tc>
          <w:tcPr>
            <w:tcW w:w="4482" w:type="dxa"/>
          </w:tcPr>
          <w:p w14:paraId="25661E33" w14:textId="5E091CA3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59A16291" w14:textId="77777777" w:rsidR="00AC0AF3" w:rsidRPr="006E6E6E" w:rsidRDefault="00AC0AF3" w:rsidP="006E6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F3EED" w14:textId="77777777" w:rsidR="00AC0AF3" w:rsidRPr="006E6E6E" w:rsidRDefault="00AC0AF3" w:rsidP="006E6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E2DD34E" w14:textId="77777777" w:rsidR="00AC0AF3" w:rsidRPr="00AC0AF3" w:rsidRDefault="00AC0AF3" w:rsidP="00AC0AF3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F101C91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824E096" w14:textId="77777777" w:rsidR="00AC0AF3" w:rsidRPr="00AC0AF3" w:rsidRDefault="00AC0AF3" w:rsidP="00AC0AF3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29C8A25A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1091198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AF3" w:rsidRPr="00AC0AF3" w14:paraId="18C9B8A0" w14:textId="77777777" w:rsidTr="00074475">
        <w:tc>
          <w:tcPr>
            <w:tcW w:w="4482" w:type="dxa"/>
          </w:tcPr>
          <w:p w14:paraId="7FA493B3" w14:textId="264DE0F2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5" w:type="dxa"/>
          </w:tcPr>
          <w:p w14:paraId="67C32852" w14:textId="32569536" w:rsidR="00AC0AF3" w:rsidRPr="006E6E6E" w:rsidRDefault="00A90839" w:rsidP="006E6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EEBA04" w14:textId="77777777" w:rsidR="00AC0AF3" w:rsidRPr="006E6E6E" w:rsidRDefault="00AC0AF3" w:rsidP="006E6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562F855" w14:textId="50A06376" w:rsidR="00AC0AF3" w:rsidRPr="00AC0AF3" w:rsidRDefault="00AC0AF3" w:rsidP="00AC0AF3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0DD964B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DB84AE" w14:textId="466E3D2D" w:rsidR="00AC0AF3" w:rsidRPr="00AC0AF3" w:rsidRDefault="00A90839" w:rsidP="00AC0AF3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52" w:type="dxa"/>
            <w:shd w:val="clear" w:color="auto" w:fill="auto"/>
          </w:tcPr>
          <w:p w14:paraId="437DBAFD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97B4317" w14:textId="68211B73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</w:rPr>
              <w:t>1,00</w:t>
            </w: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AC0AF3" w:rsidRPr="00AC0AF3" w14:paraId="336D9722" w14:textId="77777777" w:rsidTr="00074475">
        <w:tc>
          <w:tcPr>
            <w:tcW w:w="4482" w:type="dxa"/>
          </w:tcPr>
          <w:p w14:paraId="2AC367DA" w14:textId="77777777" w:rsidR="00AC0AF3" w:rsidRPr="00AC0AF3" w:rsidRDefault="00AC0AF3" w:rsidP="00AC0AF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35" w:type="dxa"/>
          </w:tcPr>
          <w:p w14:paraId="2573DBBB" w14:textId="639A4CAD" w:rsidR="00AC0AF3" w:rsidRPr="006E6E6E" w:rsidRDefault="00A90839" w:rsidP="003E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</w:t>
            </w:r>
            <w:r w:rsidR="004309A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8C15DFD" w14:textId="77777777" w:rsidR="00AC0AF3" w:rsidRPr="006E6E6E" w:rsidRDefault="00AC0AF3" w:rsidP="003E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D3F9092" w14:textId="1134D746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41" w:type="dxa"/>
          </w:tcPr>
          <w:p w14:paraId="6A9A0CD3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EAE80C" w14:textId="428F258C" w:rsidR="00AC0AF3" w:rsidRPr="00AC0AF3" w:rsidRDefault="00A90839" w:rsidP="00AC0AF3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</w:t>
            </w:r>
            <w:r w:rsidR="000B54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52" w:type="dxa"/>
          </w:tcPr>
          <w:p w14:paraId="78D4F5B0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CE25F45" w14:textId="46A1361A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C0AF3" w:rsidRPr="00AC0AF3" w14:paraId="6E858743" w14:textId="77777777" w:rsidTr="00074475">
        <w:tc>
          <w:tcPr>
            <w:tcW w:w="4482" w:type="dxa"/>
          </w:tcPr>
          <w:p w14:paraId="0E4BCE9E" w14:textId="77777777" w:rsidR="00AC0AF3" w:rsidRPr="00AC0AF3" w:rsidRDefault="00AC0AF3" w:rsidP="00AC0AF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35" w:type="dxa"/>
          </w:tcPr>
          <w:p w14:paraId="0D424005" w14:textId="3DDD3436" w:rsidR="00AC0AF3" w:rsidRPr="006E6E6E" w:rsidRDefault="00A90839" w:rsidP="003E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36" w:type="dxa"/>
          </w:tcPr>
          <w:p w14:paraId="419EB145" w14:textId="77777777" w:rsidR="00AC0AF3" w:rsidRPr="006E6E6E" w:rsidRDefault="00AC0AF3" w:rsidP="003E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003796A" w14:textId="53F93DAC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41" w:type="dxa"/>
          </w:tcPr>
          <w:p w14:paraId="205586B7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1DDE98" w14:textId="6A28C951" w:rsidR="00AC0AF3" w:rsidRPr="00AC0AF3" w:rsidRDefault="00A90839" w:rsidP="00C44CD8">
            <w:pPr>
              <w:pStyle w:val="acctfourfigures"/>
              <w:tabs>
                <w:tab w:val="clear" w:pos="765"/>
                <w:tab w:val="decimal" w:pos="558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F132C9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0364F1A" w14:textId="2F8B501B" w:rsidR="00AC0AF3" w:rsidRPr="00AC0AF3" w:rsidRDefault="00AC0AF3" w:rsidP="00AC0AF3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0AF3" w:rsidRPr="00AC0AF3" w14:paraId="6EA637F7" w14:textId="77777777" w:rsidTr="00074475">
        <w:tc>
          <w:tcPr>
            <w:tcW w:w="4482" w:type="dxa"/>
          </w:tcPr>
          <w:p w14:paraId="13A3080F" w14:textId="77777777" w:rsidR="00AC0AF3" w:rsidRPr="00AC0AF3" w:rsidRDefault="00AC0AF3" w:rsidP="00AC0AF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35" w:type="dxa"/>
            <w:shd w:val="clear" w:color="auto" w:fill="auto"/>
          </w:tcPr>
          <w:p w14:paraId="7078DE85" w14:textId="1BBB277B" w:rsidR="00AC0AF3" w:rsidRPr="006E6E6E" w:rsidRDefault="00A90839" w:rsidP="003E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36" w:type="dxa"/>
          </w:tcPr>
          <w:p w14:paraId="67FD818F" w14:textId="77777777" w:rsidR="00AC0AF3" w:rsidRPr="006E6E6E" w:rsidRDefault="00AC0AF3" w:rsidP="003E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36044DD" w14:textId="2B5B5BA2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  <w:tc>
          <w:tcPr>
            <w:tcW w:w="241" w:type="dxa"/>
          </w:tcPr>
          <w:p w14:paraId="1F3E73B5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99AAE" w14:textId="7605912A" w:rsidR="00AC0AF3" w:rsidRPr="00AC0AF3" w:rsidRDefault="00A90839" w:rsidP="00AC0AF3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</w:t>
            </w:r>
            <w:r w:rsidR="000B54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51DFDA54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3C7AF8C" w14:textId="51202E52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</w:tr>
      <w:tr w:rsidR="00AC0AF3" w:rsidRPr="00AC0AF3" w14:paraId="286CF144" w14:textId="77777777" w:rsidTr="00074475">
        <w:trPr>
          <w:trHeight w:val="70"/>
        </w:trPr>
        <w:tc>
          <w:tcPr>
            <w:tcW w:w="4482" w:type="dxa"/>
          </w:tcPr>
          <w:p w14:paraId="79BE0214" w14:textId="77777777" w:rsidR="00AC0AF3" w:rsidRPr="00AC0AF3" w:rsidRDefault="00AC0AF3" w:rsidP="00AC0AF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962A325" w14:textId="0E6F6542" w:rsidR="00AC0AF3" w:rsidRPr="00AC0AF3" w:rsidRDefault="003E7009" w:rsidP="00430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</w:t>
            </w:r>
            <w:r w:rsidR="00430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81968E2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D9608B" w14:textId="572EA5F2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1,625</w:t>
            </w:r>
          </w:p>
        </w:tc>
        <w:tc>
          <w:tcPr>
            <w:tcW w:w="241" w:type="dxa"/>
          </w:tcPr>
          <w:p w14:paraId="3B59A869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9E9DFB" w14:textId="2B8929CB" w:rsidR="00AC0AF3" w:rsidRPr="00AC0AF3" w:rsidRDefault="003E7009" w:rsidP="00AC0AF3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3,34</w:t>
            </w:r>
            <w:r w:rsidR="004309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551F9E38" w14:textId="77777777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905A3E2" w14:textId="7564FF24" w:rsidR="00AC0AF3" w:rsidRPr="00AC0AF3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2,349</w:t>
            </w:r>
          </w:p>
        </w:tc>
      </w:tr>
    </w:tbl>
    <w:p w14:paraId="67951CA0" w14:textId="77777777" w:rsidR="00AC0AF3" w:rsidRPr="00AC0AF3" w:rsidRDefault="00AC0AF3" w:rsidP="00AC0A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lang w:val="th-TH"/>
        </w:rPr>
      </w:pPr>
    </w:p>
    <w:p w14:paraId="5519E7B5" w14:textId="6B190640" w:rsidR="005135AD" w:rsidRPr="00D26778" w:rsidRDefault="005135AD" w:rsidP="001B34C8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สัญญาเช่าที่ดิน และอาคาร</w:t>
      </w:r>
    </w:p>
    <w:p w14:paraId="5DDAE497" w14:textId="77777777" w:rsidR="005135AD" w:rsidRPr="00D26778" w:rsidRDefault="005135A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00" w:lineRule="atLeast"/>
        <w:rPr>
          <w:rFonts w:ascii="Angsana New" w:hAnsi="Angsana New"/>
          <w:b/>
          <w:bCs/>
          <w:sz w:val="16"/>
          <w:szCs w:val="16"/>
        </w:rPr>
      </w:pPr>
    </w:p>
    <w:p w14:paraId="7E7B544C" w14:textId="3C4702A2" w:rsidR="00A24C12" w:rsidRDefault="005135A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800D50">
        <w:rPr>
          <w:rFonts w:ascii="Angsana New" w:hAnsi="Angsana New"/>
          <w:sz w:val="30"/>
          <w:szCs w:val="30"/>
          <w:cs/>
        </w:rPr>
        <w:t>บริษัทย่อยแห่งหนึ่ง</w:t>
      </w:r>
      <w:r w:rsidR="00E73240" w:rsidRPr="00800D50">
        <w:rPr>
          <w:rFonts w:ascii="Angsana New" w:hAnsi="Angsana New" w:hint="cs"/>
          <w:sz w:val="30"/>
          <w:szCs w:val="30"/>
          <w:cs/>
        </w:rPr>
        <w:t>มี</w:t>
      </w:r>
      <w:r w:rsidRPr="00800D50">
        <w:rPr>
          <w:rFonts w:ascii="Angsana New" w:hAnsi="Angsana New"/>
          <w:sz w:val="30"/>
          <w:szCs w:val="30"/>
          <w:cs/>
        </w:rPr>
        <w:t>สัญญาเช่าที่ดินและ</w:t>
      </w:r>
      <w:r w:rsidR="00E73240" w:rsidRPr="00800D50">
        <w:rPr>
          <w:rFonts w:ascii="Angsana New" w:hAnsi="Angsana New" w:hint="cs"/>
          <w:sz w:val="30"/>
          <w:szCs w:val="30"/>
          <w:cs/>
        </w:rPr>
        <w:t>อาคาร</w:t>
      </w:r>
      <w:r w:rsidRPr="00800D50">
        <w:rPr>
          <w:rFonts w:ascii="Angsana New" w:hAnsi="Angsana New"/>
          <w:sz w:val="30"/>
          <w:szCs w:val="30"/>
          <w:cs/>
        </w:rPr>
        <w:t xml:space="preserve">กับการร่วมค้าเป็นระยะเวลา </w:t>
      </w:r>
      <w:r w:rsidR="005F2398" w:rsidRPr="00800D50">
        <w:rPr>
          <w:rFonts w:ascii="Angsana New" w:hAnsi="Angsana New"/>
          <w:sz w:val="30"/>
          <w:szCs w:val="30"/>
        </w:rPr>
        <w:t>1</w:t>
      </w:r>
      <w:r w:rsidRPr="00800D50">
        <w:rPr>
          <w:rFonts w:ascii="Angsana New" w:hAnsi="Angsana New"/>
          <w:sz w:val="30"/>
          <w:szCs w:val="30"/>
          <w:cs/>
        </w:rPr>
        <w:t xml:space="preserve"> ปี โดยเริ่มมีผลตั้งแต่วันที่</w:t>
      </w:r>
      <w:r w:rsidR="00E15191" w:rsidRPr="00800D50">
        <w:rPr>
          <w:rFonts w:ascii="Angsana New" w:hAnsi="Angsana New"/>
          <w:sz w:val="30"/>
          <w:szCs w:val="30"/>
          <w:cs/>
        </w:rPr>
        <w:t xml:space="preserve"> </w:t>
      </w:r>
      <w:r w:rsidR="005F2398" w:rsidRPr="00800D50">
        <w:rPr>
          <w:rFonts w:ascii="Angsana New" w:hAnsi="Angsana New"/>
          <w:sz w:val="30"/>
          <w:szCs w:val="30"/>
        </w:rPr>
        <w:t>1</w:t>
      </w:r>
      <w:r w:rsidR="00E15191" w:rsidRPr="00800D50">
        <w:rPr>
          <w:rFonts w:ascii="Angsana New" w:hAnsi="Angsana New"/>
          <w:sz w:val="30"/>
          <w:szCs w:val="30"/>
        </w:rPr>
        <w:t xml:space="preserve"> </w:t>
      </w:r>
      <w:r w:rsidR="00E15191" w:rsidRPr="00800D50">
        <w:rPr>
          <w:rFonts w:ascii="Angsana New" w:hAnsi="Angsana New"/>
          <w:sz w:val="30"/>
          <w:szCs w:val="30"/>
          <w:cs/>
        </w:rPr>
        <w:t xml:space="preserve">มกราคม </w:t>
      </w:r>
      <w:r w:rsidR="00925CA2" w:rsidRPr="00800D50">
        <w:rPr>
          <w:rFonts w:ascii="Angsana New" w:hAnsi="Angsana New"/>
          <w:sz w:val="30"/>
          <w:szCs w:val="30"/>
        </w:rPr>
        <w:t>2</w:t>
      </w:r>
      <w:r w:rsidR="00E15191" w:rsidRPr="00800D50">
        <w:rPr>
          <w:rFonts w:ascii="Angsana New" w:hAnsi="Angsana New"/>
          <w:sz w:val="30"/>
          <w:szCs w:val="30"/>
        </w:rPr>
        <w:t>56</w:t>
      </w:r>
      <w:r w:rsidR="00800D50">
        <w:rPr>
          <w:rFonts w:ascii="Angsana New" w:hAnsi="Angsana New"/>
          <w:sz w:val="30"/>
          <w:szCs w:val="30"/>
        </w:rPr>
        <w:t>5</w:t>
      </w:r>
      <w:r w:rsidR="00E15191" w:rsidRPr="00800D50">
        <w:rPr>
          <w:rFonts w:ascii="Angsana New" w:hAnsi="Angsana New"/>
          <w:sz w:val="30"/>
          <w:szCs w:val="30"/>
        </w:rPr>
        <w:t xml:space="preserve"> </w:t>
      </w:r>
      <w:r w:rsidR="00E15191" w:rsidRPr="00800D50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881763" w:rsidRPr="00800D50">
        <w:rPr>
          <w:rFonts w:ascii="Angsana New" w:hAnsi="Angsana New"/>
          <w:sz w:val="30"/>
          <w:szCs w:val="30"/>
        </w:rPr>
        <w:t>3</w:t>
      </w:r>
      <w:r w:rsidR="005F2398" w:rsidRPr="00800D50">
        <w:rPr>
          <w:rFonts w:ascii="Angsana New" w:hAnsi="Angsana New"/>
          <w:sz w:val="30"/>
          <w:szCs w:val="30"/>
        </w:rPr>
        <w:t>1</w:t>
      </w:r>
      <w:r w:rsidR="00E15191" w:rsidRPr="00800D50">
        <w:rPr>
          <w:rFonts w:ascii="Angsana New" w:hAnsi="Angsana New"/>
          <w:sz w:val="30"/>
          <w:szCs w:val="30"/>
        </w:rPr>
        <w:t xml:space="preserve"> </w:t>
      </w:r>
      <w:r w:rsidR="00E15191" w:rsidRPr="00800D50">
        <w:rPr>
          <w:rFonts w:ascii="Angsana New" w:hAnsi="Angsana New"/>
          <w:sz w:val="30"/>
          <w:szCs w:val="30"/>
          <w:cs/>
        </w:rPr>
        <w:t xml:space="preserve">ธันวาคม </w:t>
      </w:r>
      <w:r w:rsidR="00925CA2" w:rsidRPr="00800D50">
        <w:rPr>
          <w:rFonts w:ascii="Angsana New" w:hAnsi="Angsana New"/>
          <w:sz w:val="30"/>
          <w:szCs w:val="30"/>
        </w:rPr>
        <w:t>2</w:t>
      </w:r>
      <w:r w:rsidR="00E15191" w:rsidRPr="00800D50">
        <w:rPr>
          <w:rFonts w:ascii="Angsana New" w:hAnsi="Angsana New"/>
          <w:sz w:val="30"/>
          <w:szCs w:val="30"/>
        </w:rPr>
        <w:t>56</w:t>
      </w:r>
      <w:r w:rsidR="00800D50">
        <w:rPr>
          <w:rFonts w:ascii="Angsana New" w:hAnsi="Angsana New"/>
          <w:sz w:val="30"/>
          <w:szCs w:val="30"/>
        </w:rPr>
        <w:t>5</w:t>
      </w:r>
      <w:r w:rsidR="00E526E9" w:rsidRPr="00800D50">
        <w:rPr>
          <w:rFonts w:ascii="Angsana New" w:hAnsi="Angsana New"/>
          <w:sz w:val="30"/>
          <w:szCs w:val="30"/>
        </w:rPr>
        <w:t xml:space="preserve"> </w:t>
      </w:r>
      <w:r w:rsidRPr="00800D50">
        <w:rPr>
          <w:rFonts w:ascii="Angsana New" w:hAnsi="Angsana New"/>
          <w:sz w:val="30"/>
          <w:szCs w:val="30"/>
          <w:cs/>
        </w:rPr>
        <w:t>โดยบริษัทย่อยจะได้รับค่าเช่าที่ดินและอาคา</w:t>
      </w:r>
      <w:r w:rsidR="00532037" w:rsidRPr="00800D50">
        <w:rPr>
          <w:rFonts w:ascii="Angsana New" w:hAnsi="Angsana New" w:hint="cs"/>
          <w:sz w:val="30"/>
          <w:szCs w:val="30"/>
          <w:cs/>
        </w:rPr>
        <w:t>รตามที่ระบุในสัญญา</w:t>
      </w:r>
      <w:r w:rsidR="00E551CF" w:rsidRPr="00800D50">
        <w:rPr>
          <w:rFonts w:ascii="Angsana New" w:hAnsi="Angsana New"/>
          <w:sz w:val="30"/>
          <w:szCs w:val="30"/>
        </w:rPr>
        <w:t xml:space="preserve"> </w:t>
      </w:r>
      <w:r w:rsidR="00E551CF" w:rsidRPr="00800D50">
        <w:rPr>
          <w:rFonts w:ascii="Angsana New" w:hAnsi="Angsana New" w:hint="cs"/>
          <w:sz w:val="30"/>
          <w:szCs w:val="30"/>
          <w:cs/>
        </w:rPr>
        <w:t>อย่างไรก็ตามสัญญาฉบับใหม่อยู่ระหว่างการพิจารณาเงื่อนไขและการจัดทำโดยคู่สัญญา</w:t>
      </w:r>
    </w:p>
    <w:p w14:paraId="710216CA" w14:textId="13A17310" w:rsidR="005135AD" w:rsidRPr="00D26778" w:rsidRDefault="005135AD" w:rsidP="001B34C8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สัญญาบริการด้านการบริหาร</w:t>
      </w:r>
      <w:r w:rsidR="006E2580" w:rsidRPr="00D26778">
        <w:rPr>
          <w:rFonts w:ascii="Angsana New" w:hAnsi="Angsana New" w:hint="cs"/>
          <w:i/>
          <w:iCs/>
          <w:sz w:val="30"/>
          <w:szCs w:val="30"/>
          <w:cs/>
        </w:rPr>
        <w:t>กับการร่วมค้า</w:t>
      </w:r>
    </w:p>
    <w:p w14:paraId="783135B8" w14:textId="77777777" w:rsidR="005135AD" w:rsidRPr="00A24C12" w:rsidRDefault="005135AD" w:rsidP="00A24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lang w:val="th-TH"/>
        </w:rPr>
      </w:pPr>
    </w:p>
    <w:p w14:paraId="12E6DB3E" w14:textId="3399F721" w:rsidR="005135AD" w:rsidRPr="00D26778" w:rsidRDefault="005135A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84A52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E95DF5" w:rsidRPr="00E84A52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Pr="00E84A52">
        <w:rPr>
          <w:rFonts w:ascii="Angsana New" w:hAnsi="Angsana New"/>
          <w:spacing w:val="-4"/>
          <w:sz w:val="30"/>
          <w:szCs w:val="30"/>
          <w:cs/>
        </w:rPr>
        <w:t>สัญญาบริการด</w:t>
      </w:r>
      <w:r w:rsidR="00E95DF5" w:rsidRPr="00E84A52">
        <w:rPr>
          <w:rFonts w:ascii="Angsana New" w:hAnsi="Angsana New"/>
          <w:spacing w:val="-4"/>
          <w:sz w:val="30"/>
          <w:szCs w:val="30"/>
          <w:cs/>
        </w:rPr>
        <w:t>้านการบริหารกับการร่วมค้า</w:t>
      </w:r>
      <w:r w:rsidR="0013496F" w:rsidRPr="00E84A52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="00E84A52" w:rsidRPr="00E84A52">
        <w:rPr>
          <w:rFonts w:ascii="Angsana New" w:hAnsi="Angsana New"/>
          <w:spacing w:val="-4"/>
          <w:sz w:val="30"/>
          <w:szCs w:val="30"/>
        </w:rPr>
        <w:t>3</w:t>
      </w:r>
      <w:r w:rsidR="0013496F" w:rsidRPr="00E84A52">
        <w:rPr>
          <w:rFonts w:ascii="Angsana New" w:hAnsi="Angsana New"/>
          <w:spacing w:val="-4"/>
          <w:sz w:val="30"/>
          <w:szCs w:val="30"/>
          <w:cs/>
        </w:rPr>
        <w:t xml:space="preserve"> ปี โดยเริ่มมีผลตั้งแต่วันที่ </w:t>
      </w:r>
      <w:r w:rsidR="005F2398" w:rsidRPr="00E84A52">
        <w:rPr>
          <w:rFonts w:ascii="Angsana New" w:hAnsi="Angsana New"/>
          <w:spacing w:val="-4"/>
          <w:sz w:val="30"/>
          <w:szCs w:val="30"/>
        </w:rPr>
        <w:t>1</w:t>
      </w:r>
      <w:r w:rsidR="0013496F" w:rsidRPr="00E84A52">
        <w:rPr>
          <w:rFonts w:ascii="Angsana New" w:hAnsi="Angsana New"/>
          <w:spacing w:val="-4"/>
          <w:sz w:val="30"/>
          <w:szCs w:val="30"/>
        </w:rPr>
        <w:t xml:space="preserve"> </w:t>
      </w:r>
      <w:r w:rsidR="0013496F" w:rsidRPr="00E84A52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="00925CA2" w:rsidRPr="00E84A52">
        <w:rPr>
          <w:rFonts w:ascii="Angsana New" w:hAnsi="Angsana New"/>
          <w:spacing w:val="-4"/>
          <w:sz w:val="30"/>
          <w:szCs w:val="30"/>
        </w:rPr>
        <w:t>2</w:t>
      </w:r>
      <w:r w:rsidR="0013496F" w:rsidRPr="00E84A52">
        <w:rPr>
          <w:rFonts w:ascii="Angsana New" w:hAnsi="Angsana New"/>
          <w:spacing w:val="-4"/>
          <w:sz w:val="30"/>
          <w:szCs w:val="30"/>
        </w:rPr>
        <w:t>56</w:t>
      </w:r>
      <w:r w:rsidR="00800D50" w:rsidRPr="00E84A52">
        <w:rPr>
          <w:rFonts w:ascii="Angsana New" w:hAnsi="Angsana New"/>
          <w:spacing w:val="-4"/>
          <w:sz w:val="30"/>
          <w:szCs w:val="30"/>
        </w:rPr>
        <w:t>5</w:t>
      </w:r>
      <w:r w:rsidR="0013496F" w:rsidRPr="00E84A52">
        <w:rPr>
          <w:rFonts w:ascii="Angsana New" w:hAnsi="Angsana New"/>
          <w:spacing w:val="-4"/>
          <w:sz w:val="30"/>
          <w:szCs w:val="30"/>
        </w:rPr>
        <w:t xml:space="preserve"> </w:t>
      </w:r>
      <w:r w:rsidR="0013496F" w:rsidRPr="00E84A52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="00881763" w:rsidRPr="00E84A52">
        <w:rPr>
          <w:rFonts w:ascii="Angsana New" w:hAnsi="Angsana New"/>
          <w:spacing w:val="-4"/>
          <w:sz w:val="30"/>
          <w:szCs w:val="30"/>
        </w:rPr>
        <w:t>3</w:t>
      </w:r>
      <w:r w:rsidR="005F2398" w:rsidRPr="00E84A52">
        <w:rPr>
          <w:rFonts w:ascii="Angsana New" w:hAnsi="Angsana New"/>
          <w:spacing w:val="-4"/>
          <w:sz w:val="30"/>
          <w:szCs w:val="30"/>
        </w:rPr>
        <w:t>1</w:t>
      </w:r>
      <w:r w:rsidR="0013496F" w:rsidRPr="00E84A52">
        <w:rPr>
          <w:rFonts w:ascii="Angsana New" w:hAnsi="Angsana New"/>
          <w:spacing w:val="-4"/>
          <w:sz w:val="30"/>
          <w:szCs w:val="30"/>
        </w:rPr>
        <w:t xml:space="preserve"> </w:t>
      </w:r>
      <w:r w:rsidR="0013496F" w:rsidRPr="00E84A52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925CA2" w:rsidRPr="00E84A52">
        <w:rPr>
          <w:rFonts w:ascii="Angsana New" w:hAnsi="Angsana New"/>
          <w:spacing w:val="-4"/>
          <w:sz w:val="30"/>
          <w:szCs w:val="30"/>
        </w:rPr>
        <w:t>2</w:t>
      </w:r>
      <w:r w:rsidR="0013496F" w:rsidRPr="00E84A52">
        <w:rPr>
          <w:rFonts w:ascii="Angsana New" w:hAnsi="Angsana New"/>
          <w:spacing w:val="-4"/>
          <w:sz w:val="30"/>
          <w:szCs w:val="30"/>
        </w:rPr>
        <w:t>56</w:t>
      </w:r>
      <w:r w:rsidR="005A6653" w:rsidRPr="00E84A52">
        <w:rPr>
          <w:rFonts w:ascii="Angsana New" w:hAnsi="Angsana New"/>
          <w:spacing w:val="-4"/>
          <w:sz w:val="30"/>
          <w:szCs w:val="30"/>
        </w:rPr>
        <w:t>7</w:t>
      </w:r>
      <w:r w:rsidR="0013496F" w:rsidRPr="00E84A5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84A52">
        <w:rPr>
          <w:rFonts w:ascii="Angsana New" w:hAnsi="Angsana New"/>
          <w:spacing w:val="-4"/>
          <w:sz w:val="30"/>
          <w:szCs w:val="30"/>
          <w:cs/>
        </w:rPr>
        <w:t>ภายใต้เงื่อนไขของสัญญาบริษัทจะให้ความช่วยเหลือเกี่ยวกับการบริหารจัดการ โดยบริษัทจะได้รับค่าบริการ</w:t>
      </w:r>
      <w:r w:rsidR="00532037" w:rsidRPr="00E84A52">
        <w:rPr>
          <w:rFonts w:ascii="Angsana New" w:hAnsi="Angsana New" w:hint="cs"/>
          <w:spacing w:val="-4"/>
          <w:sz w:val="30"/>
          <w:szCs w:val="30"/>
          <w:cs/>
        </w:rPr>
        <w:t>ตามที่ระบุในสัญญา</w:t>
      </w:r>
    </w:p>
    <w:p w14:paraId="49F8F03E" w14:textId="77777777" w:rsidR="00CE7DA2" w:rsidRPr="00A24C12" w:rsidRDefault="00CE7DA2" w:rsidP="00A24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lang w:val="th-TH"/>
        </w:rPr>
      </w:pPr>
    </w:p>
    <w:p w14:paraId="62FC7BAB" w14:textId="0B2E796E" w:rsidR="00E605C7" w:rsidRPr="00D26778" w:rsidRDefault="00E605C7" w:rsidP="001B34C8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778">
        <w:rPr>
          <w:rFonts w:ascii="Angsana New" w:hAnsi="Angsana New"/>
          <w:i/>
          <w:iCs/>
          <w:sz w:val="30"/>
          <w:szCs w:val="30"/>
          <w:cs/>
        </w:rPr>
        <w:t>สัญญาบริการด้านการบริหาร</w:t>
      </w:r>
      <w:r w:rsidRPr="00D26778">
        <w:rPr>
          <w:rFonts w:ascii="Angsana New" w:hAnsi="Angsana New" w:hint="cs"/>
          <w:i/>
          <w:iCs/>
          <w:sz w:val="30"/>
          <w:szCs w:val="30"/>
          <w:cs/>
        </w:rPr>
        <w:t>กับกิจการที่เกี่ยวข้องกัน</w:t>
      </w:r>
    </w:p>
    <w:p w14:paraId="0B213D32" w14:textId="77777777" w:rsidR="00E605C7" w:rsidRPr="00A24C12" w:rsidRDefault="00E605C7" w:rsidP="00A24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lang w:val="th-TH"/>
        </w:rPr>
      </w:pPr>
    </w:p>
    <w:p w14:paraId="358EC8DA" w14:textId="6841214F" w:rsidR="00CC764D" w:rsidRDefault="00E605C7" w:rsidP="00CC7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4C12">
        <w:rPr>
          <w:rFonts w:ascii="Angsana New" w:hAnsi="Angsana New"/>
          <w:sz w:val="30"/>
          <w:szCs w:val="30"/>
          <w:cs/>
          <w:lang w:val="th-TH"/>
        </w:rPr>
        <w:t>บริษัทได้ทำสัญญาบริการด้านการบริหารกับบริษัทที่เกี่ยวข้องกันแห่งหนึ่ง</w:t>
      </w:r>
      <w:r w:rsidRPr="00A24C12">
        <w:rPr>
          <w:rFonts w:ascii="Angsana New" w:hAnsi="Angsana New"/>
          <w:sz w:val="30"/>
          <w:szCs w:val="30"/>
          <w:lang w:val="th-TH"/>
        </w:rPr>
        <w:t xml:space="preserve"> </w:t>
      </w:r>
      <w:r w:rsidRPr="00A24C12">
        <w:rPr>
          <w:rFonts w:ascii="Angsana New" w:hAnsi="Angsana New"/>
          <w:sz w:val="30"/>
          <w:szCs w:val="30"/>
          <w:cs/>
          <w:lang w:val="th-TH"/>
        </w:rPr>
        <w:t>โดยบริษัทที่เกี่ยวข้องกันจะให้บริการ</w:t>
      </w:r>
      <w:r w:rsidRPr="00D26778">
        <w:rPr>
          <w:rFonts w:ascii="Angsana New" w:hAnsi="Angsana New"/>
          <w:sz w:val="30"/>
          <w:szCs w:val="30"/>
          <w:cs/>
        </w:rPr>
        <w:t>งานที่ปรึกษาตามที่ระบุในสัญญา</w:t>
      </w:r>
      <w:r w:rsidR="00F74863" w:rsidRPr="00D2677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26778">
        <w:rPr>
          <w:rFonts w:ascii="Angsana New" w:hAnsi="Angsana New" w:hint="cs"/>
          <w:sz w:val="30"/>
          <w:szCs w:val="30"/>
          <w:cs/>
        </w:rPr>
        <w:t xml:space="preserve">บริษัทตกลงจ่ายค่าบริการปีละ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9937AE" w:rsidRPr="00D26778">
        <w:rPr>
          <w:rFonts w:ascii="Angsana New" w:hAnsi="Angsana New"/>
          <w:sz w:val="30"/>
          <w:szCs w:val="30"/>
        </w:rPr>
        <w:t xml:space="preserve">5 </w:t>
      </w:r>
      <w:r w:rsidR="009937AE" w:rsidRPr="00D26778">
        <w:rPr>
          <w:rFonts w:ascii="Angsana New" w:hAnsi="Angsana New" w:hint="cs"/>
          <w:sz w:val="30"/>
          <w:szCs w:val="30"/>
          <w:cs/>
        </w:rPr>
        <w:t>ล้านบาท</w:t>
      </w:r>
      <w:r w:rsidR="009937AE" w:rsidRPr="00D26778">
        <w:rPr>
          <w:rFonts w:ascii="Angsana New" w:hAnsi="Angsana New"/>
          <w:sz w:val="30"/>
          <w:szCs w:val="30"/>
          <w:cs/>
        </w:rPr>
        <w:t xml:space="preserve"> </w:t>
      </w:r>
      <w:r w:rsidR="009937AE" w:rsidRPr="00D26778">
        <w:rPr>
          <w:rFonts w:ascii="Angsana New" w:hAnsi="Angsana New" w:hint="cs"/>
          <w:sz w:val="30"/>
          <w:szCs w:val="30"/>
          <w:cs/>
        </w:rPr>
        <w:t>สัญญา</w:t>
      </w:r>
      <w:r w:rsidR="002653C4" w:rsidRPr="00D26778">
        <w:rPr>
          <w:rFonts w:ascii="Angsana New" w:hAnsi="Angsana New" w:hint="cs"/>
          <w:sz w:val="30"/>
          <w:szCs w:val="30"/>
          <w:cs/>
        </w:rPr>
        <w:t>ดังกล่าว</w:t>
      </w:r>
      <w:r w:rsidRPr="00D26778">
        <w:rPr>
          <w:rFonts w:ascii="Angsana New" w:hAnsi="Angsana New" w:hint="cs"/>
          <w:sz w:val="30"/>
          <w:szCs w:val="30"/>
          <w:cs/>
        </w:rPr>
        <w:t>มีผลตั้</w:t>
      </w:r>
      <w:r w:rsidRPr="00D26778">
        <w:rPr>
          <w:rFonts w:ascii="Angsana New" w:hAnsi="Angsana New"/>
          <w:sz w:val="30"/>
          <w:szCs w:val="30"/>
          <w:cs/>
        </w:rPr>
        <w:t xml:space="preserve">งแต่วันที่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มกราคม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5365B5" w:rsidRPr="00D26778">
        <w:rPr>
          <w:rFonts w:ascii="Angsana New" w:hAnsi="Angsana New"/>
          <w:sz w:val="30"/>
          <w:szCs w:val="30"/>
        </w:rPr>
        <w:t>4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ธันวาคม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5365B5" w:rsidRPr="00D26778">
        <w:rPr>
          <w:rFonts w:ascii="Angsana New" w:hAnsi="Angsana New"/>
          <w:sz w:val="30"/>
          <w:szCs w:val="30"/>
        </w:rPr>
        <w:t>6</w:t>
      </w:r>
    </w:p>
    <w:p w14:paraId="25A7C884" w14:textId="77777777" w:rsidR="00803AB3" w:rsidRPr="00A24C12" w:rsidRDefault="00803AB3" w:rsidP="00A24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lang w:val="th-TH"/>
        </w:rPr>
      </w:pPr>
    </w:p>
    <w:p w14:paraId="3B11CF27" w14:textId="66B204AC" w:rsidR="00030124" w:rsidRPr="00D26778" w:rsidRDefault="002E319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3544DF2A" w14:textId="77777777" w:rsidR="006C09BF" w:rsidRPr="003C7520" w:rsidRDefault="006C09B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161"/>
        <w:gridCol w:w="270"/>
        <w:gridCol w:w="1269"/>
        <w:gridCol w:w="270"/>
        <w:gridCol w:w="1170"/>
      </w:tblGrid>
      <w:tr w:rsidR="00030124" w:rsidRPr="00D26778" w14:paraId="60850D27" w14:textId="77777777" w:rsidTr="00016020">
        <w:tc>
          <w:tcPr>
            <w:tcW w:w="3420" w:type="dxa"/>
          </w:tcPr>
          <w:p w14:paraId="2E32197D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530891F9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D4D4D4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9" w:type="dxa"/>
            <w:gridSpan w:val="3"/>
          </w:tcPr>
          <w:p w14:paraId="21F5748D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091" w:rsidRPr="00D26778" w14:paraId="32C9883B" w14:textId="77777777" w:rsidTr="00016020">
        <w:tc>
          <w:tcPr>
            <w:tcW w:w="3420" w:type="dxa"/>
          </w:tcPr>
          <w:p w14:paraId="6B567964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BE491" w14:textId="3AF49349" w:rsidR="00C01091" w:rsidRPr="00D26778" w:rsidRDefault="0007447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EFC7699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65EC963" w14:textId="153EE86A" w:rsidR="00C01091" w:rsidRPr="00D26778" w:rsidRDefault="0007447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D60B3E7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31E29610" w14:textId="40166492" w:rsidR="00C01091" w:rsidRPr="00D26778" w:rsidRDefault="0007447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CA3A214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DB0EF" w14:textId="792BBA15" w:rsidR="00C01091" w:rsidRPr="00D26778" w:rsidRDefault="0007447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01091" w:rsidRPr="00D26778" w14:paraId="1BBAFF1E" w14:textId="77777777" w:rsidTr="00016020">
        <w:tc>
          <w:tcPr>
            <w:tcW w:w="3420" w:type="dxa"/>
          </w:tcPr>
          <w:p w14:paraId="787C1D3E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4C7ABD3F" w14:textId="77777777" w:rsidR="00C01091" w:rsidRPr="00D2677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4475" w:rsidRPr="00D26778" w14:paraId="2D31EEEA" w14:textId="77777777" w:rsidTr="00016020">
        <w:tc>
          <w:tcPr>
            <w:tcW w:w="3420" w:type="dxa"/>
          </w:tcPr>
          <w:p w14:paraId="6FD9E495" w14:textId="77777777" w:rsidR="00074475" w:rsidRPr="00D26778" w:rsidRDefault="00074475" w:rsidP="00074475">
            <w:pPr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15231B4C" w14:textId="516A34B6" w:rsidR="00074475" w:rsidRPr="00D26778" w:rsidRDefault="00016020" w:rsidP="00C978B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70" w:type="dxa"/>
          </w:tcPr>
          <w:p w14:paraId="7EDAED20" w14:textId="77777777" w:rsidR="00074475" w:rsidRPr="00D26778" w:rsidRDefault="00074475" w:rsidP="0007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FC7DF82" w14:textId="013CECE2" w:rsidR="00074475" w:rsidRPr="00D26778" w:rsidRDefault="00074475" w:rsidP="0001602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220</w:t>
            </w:r>
          </w:p>
        </w:tc>
        <w:tc>
          <w:tcPr>
            <w:tcW w:w="270" w:type="dxa"/>
          </w:tcPr>
          <w:p w14:paraId="21D653DF" w14:textId="77777777" w:rsidR="00074475" w:rsidRPr="00D26778" w:rsidRDefault="00074475" w:rsidP="0007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365C5D17" w14:textId="1ED0C56F" w:rsidR="00074475" w:rsidRPr="00D26778" w:rsidRDefault="00016020" w:rsidP="0001602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346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</w:tcPr>
          <w:p w14:paraId="106C1559" w14:textId="77777777" w:rsidR="00074475" w:rsidRPr="00D26778" w:rsidRDefault="00074475" w:rsidP="0007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BB094" w14:textId="633D5234" w:rsidR="00074475" w:rsidRPr="00D26778" w:rsidRDefault="00074475" w:rsidP="0007447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074475" w:rsidRPr="00D26778" w14:paraId="46E2DDA5" w14:textId="77777777" w:rsidTr="00016020">
        <w:tc>
          <w:tcPr>
            <w:tcW w:w="3420" w:type="dxa"/>
          </w:tcPr>
          <w:p w14:paraId="199EDC72" w14:textId="2C51CD4B" w:rsidR="00074475" w:rsidRPr="00D26778" w:rsidRDefault="00074475" w:rsidP="00074475">
            <w:pPr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7E7BD3E8" w14:textId="49B36E07" w:rsidR="00074475" w:rsidRPr="00D26778" w:rsidRDefault="00016020" w:rsidP="00C978B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834" w:right="-118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FA5E3F">
              <w:rPr>
                <w:rFonts w:ascii="Angsana New" w:hAnsi="Angsana New"/>
                <w:sz w:val="30"/>
                <w:szCs w:val="30"/>
                <w:lang w:bidi="th-TH"/>
              </w:rPr>
              <w:t>,607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6D7E9F">
              <w:rPr>
                <w:rFonts w:ascii="Angsana New" w:hAnsi="Angsana New"/>
                <w:sz w:val="30"/>
                <w:szCs w:val="30"/>
                <w:lang w:bidi="th-TH"/>
              </w:rPr>
              <w:t>413</w:t>
            </w:r>
          </w:p>
        </w:tc>
        <w:tc>
          <w:tcPr>
            <w:tcW w:w="270" w:type="dxa"/>
          </w:tcPr>
          <w:p w14:paraId="6F7D6AF5" w14:textId="77777777" w:rsidR="00074475" w:rsidRPr="00D26778" w:rsidRDefault="00074475" w:rsidP="0007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397D26A0" w14:textId="6D59E4C7" w:rsidR="00074475" w:rsidRPr="00D26778" w:rsidRDefault="00074475" w:rsidP="0001602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1,601,433</w:t>
            </w:r>
          </w:p>
        </w:tc>
        <w:tc>
          <w:tcPr>
            <w:tcW w:w="270" w:type="dxa"/>
          </w:tcPr>
          <w:p w14:paraId="113F9814" w14:textId="77777777" w:rsidR="00074475" w:rsidRPr="00D26778" w:rsidRDefault="00074475" w:rsidP="0007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4FB9E379" w14:textId="68A1CA4B" w:rsidR="00074475" w:rsidRPr="00D26778" w:rsidRDefault="00016020" w:rsidP="0001602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434,80</w:t>
            </w:r>
            <w:r w:rsidR="00BA79B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958793E" w14:textId="77777777" w:rsidR="00074475" w:rsidRPr="00D26778" w:rsidRDefault="00074475" w:rsidP="0007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3002A9" w14:textId="653ED919" w:rsidR="00074475" w:rsidRPr="00D26778" w:rsidRDefault="00074475" w:rsidP="0007447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450,289</w:t>
            </w:r>
          </w:p>
        </w:tc>
      </w:tr>
      <w:tr w:rsidR="00074475" w:rsidRPr="00D26778" w14:paraId="4EE2A01F" w14:textId="77777777" w:rsidTr="00016020">
        <w:tc>
          <w:tcPr>
            <w:tcW w:w="3420" w:type="dxa"/>
          </w:tcPr>
          <w:p w14:paraId="085DCB07" w14:textId="77777777" w:rsidR="00074475" w:rsidRPr="00D26778" w:rsidRDefault="00074475" w:rsidP="00074475">
            <w:pPr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</w:tcPr>
          <w:p w14:paraId="114274FB" w14:textId="42FBDA81" w:rsidR="00074475" w:rsidRPr="00D26778" w:rsidRDefault="00016020" w:rsidP="00C978BC">
            <w:pPr>
              <w:pStyle w:val="acctfourfigures"/>
              <w:tabs>
                <w:tab w:val="clear" w:pos="765"/>
              </w:tabs>
              <w:spacing w:line="240" w:lineRule="atLeast"/>
              <w:ind w:left="-204" w:right="-110" w:firstLine="51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390,536</w:t>
            </w:r>
          </w:p>
        </w:tc>
        <w:tc>
          <w:tcPr>
            <w:tcW w:w="270" w:type="dxa"/>
          </w:tcPr>
          <w:p w14:paraId="3D8E85D2" w14:textId="77777777" w:rsidR="00074475" w:rsidRPr="00D26778" w:rsidRDefault="00074475" w:rsidP="0007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1FB08B74" w14:textId="29873A93" w:rsidR="00074475" w:rsidRPr="00D26778" w:rsidRDefault="00074475" w:rsidP="0001602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288" w:right="-110" w:firstLine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2E2A387" w14:textId="77777777" w:rsidR="00074475" w:rsidRPr="00D26778" w:rsidRDefault="00074475" w:rsidP="0007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BA84955" w14:textId="3F8FB45B" w:rsidR="00074475" w:rsidRPr="00D26778" w:rsidRDefault="00016020" w:rsidP="0007447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110" w:right="-110" w:firstLine="45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150,081</w:t>
            </w:r>
          </w:p>
        </w:tc>
        <w:tc>
          <w:tcPr>
            <w:tcW w:w="270" w:type="dxa"/>
          </w:tcPr>
          <w:p w14:paraId="6212332B" w14:textId="77777777" w:rsidR="00074475" w:rsidRPr="00D26778" w:rsidRDefault="00074475" w:rsidP="0007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1EB09" w14:textId="347CAF94" w:rsidR="00074475" w:rsidRPr="00D26778" w:rsidRDefault="00074475" w:rsidP="0001602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10" w:right="-110" w:hanging="5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4475" w:rsidRPr="00D26778" w14:paraId="3748C50C" w14:textId="77777777" w:rsidTr="00016020">
        <w:tc>
          <w:tcPr>
            <w:tcW w:w="3420" w:type="dxa"/>
          </w:tcPr>
          <w:p w14:paraId="672595CF" w14:textId="77777777" w:rsidR="00074475" w:rsidRPr="00D26778" w:rsidRDefault="00074475" w:rsidP="0007447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F10A28" w14:textId="7B1831E6" w:rsidR="00074475" w:rsidRPr="00D26778" w:rsidRDefault="00C978BC" w:rsidP="00C978B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1,99</w:t>
            </w:r>
            <w:r w:rsidR="006D7E9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6D7E9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049</w:t>
            </w:r>
          </w:p>
        </w:tc>
        <w:tc>
          <w:tcPr>
            <w:tcW w:w="270" w:type="dxa"/>
          </w:tcPr>
          <w:p w14:paraId="651F5FD8" w14:textId="77777777" w:rsidR="00074475" w:rsidRPr="00D26778" w:rsidRDefault="00074475" w:rsidP="0007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FACCDF6" w14:textId="580FE6C2" w:rsidR="00074475" w:rsidRPr="00D26778" w:rsidRDefault="00074475" w:rsidP="0001602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1,601,653</w:t>
            </w:r>
          </w:p>
        </w:tc>
        <w:tc>
          <w:tcPr>
            <w:tcW w:w="270" w:type="dxa"/>
          </w:tcPr>
          <w:p w14:paraId="2366572C" w14:textId="77777777" w:rsidR="00074475" w:rsidRPr="00D26778" w:rsidRDefault="00074475" w:rsidP="0007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AEFC1" w14:textId="45EA36A5" w:rsidR="00074475" w:rsidRPr="00D26778" w:rsidRDefault="00C978BC" w:rsidP="00C978BC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584,954</w:t>
            </w:r>
          </w:p>
        </w:tc>
        <w:tc>
          <w:tcPr>
            <w:tcW w:w="270" w:type="dxa"/>
          </w:tcPr>
          <w:p w14:paraId="123C7E81" w14:textId="77777777" w:rsidR="00074475" w:rsidRPr="00D26778" w:rsidRDefault="00074475" w:rsidP="0007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CDE7F7" w14:textId="7A56E823" w:rsidR="00074475" w:rsidRPr="00D26778" w:rsidRDefault="00074475" w:rsidP="0007447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450,379</w:t>
            </w:r>
          </w:p>
        </w:tc>
      </w:tr>
    </w:tbl>
    <w:p w14:paraId="3490AF38" w14:textId="77777777" w:rsidR="003C7520" w:rsidRDefault="003C7520" w:rsidP="001B34C8">
      <w:pPr>
        <w:pStyle w:val="BodyText"/>
        <w:tabs>
          <w:tab w:val="clear" w:pos="227"/>
          <w:tab w:val="clear" w:pos="454"/>
          <w:tab w:val="left" w:pos="531"/>
        </w:tabs>
        <w:spacing w:after="0"/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09598DD" w14:textId="77777777" w:rsidR="00803AB3" w:rsidRDefault="00803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90E64C6" w14:textId="30C42A40" w:rsidR="007D64C5" w:rsidRPr="00D26778" w:rsidRDefault="002E3192" w:rsidP="001B34C8">
      <w:pPr>
        <w:pStyle w:val="BodyText"/>
        <w:tabs>
          <w:tab w:val="clear" w:pos="227"/>
          <w:tab w:val="clear" w:pos="454"/>
          <w:tab w:val="left" w:pos="531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7D64C5" w:rsidRPr="00D26778">
        <w:rPr>
          <w:rFonts w:ascii="Angsana New" w:hAnsi="Angsana New" w:hint="cs"/>
          <w:bCs/>
          <w:sz w:val="30"/>
          <w:szCs w:val="30"/>
          <w:cs/>
        </w:rPr>
        <w:t>ลูกหนี้</w:t>
      </w:r>
      <w:r w:rsidR="00E4422E" w:rsidRPr="00D26778">
        <w:rPr>
          <w:rFonts w:ascii="Angsana New" w:hAnsi="Angsana New" w:hint="cs"/>
          <w:bCs/>
          <w:sz w:val="30"/>
          <w:szCs w:val="30"/>
          <w:cs/>
        </w:rPr>
        <w:t>การค้า</w:t>
      </w:r>
    </w:p>
    <w:p w14:paraId="683CE169" w14:textId="5491DE62" w:rsidR="006D57B7" w:rsidRPr="00D26778" w:rsidRDefault="006D57B7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63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0"/>
        <w:gridCol w:w="808"/>
        <w:gridCol w:w="270"/>
        <w:gridCol w:w="992"/>
        <w:gridCol w:w="270"/>
        <w:gridCol w:w="992"/>
        <w:gridCol w:w="270"/>
        <w:gridCol w:w="992"/>
        <w:gridCol w:w="270"/>
        <w:gridCol w:w="984"/>
      </w:tblGrid>
      <w:tr w:rsidR="00E4422E" w:rsidRPr="00D26778" w14:paraId="5FD7CAD3" w14:textId="77777777" w:rsidTr="00346E32">
        <w:trPr>
          <w:tblHeader/>
        </w:trPr>
        <w:tc>
          <w:tcPr>
            <w:tcW w:w="1821" w:type="pct"/>
          </w:tcPr>
          <w:p w14:paraId="09035A26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60A6272A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1395B69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14:paraId="7074AD39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47265AFE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257DA2B5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4422E" w:rsidRPr="00D26778" w14:paraId="1F93C634" w14:textId="77777777" w:rsidTr="00346E32">
        <w:trPr>
          <w:tblHeader/>
        </w:trPr>
        <w:tc>
          <w:tcPr>
            <w:tcW w:w="1821" w:type="pct"/>
          </w:tcPr>
          <w:p w14:paraId="748CEF05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5DBA8202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1A75D8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D27C79F" w14:textId="3A7DF61D" w:rsidR="00E4422E" w:rsidRPr="00D26778" w:rsidRDefault="0007447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6A21E4AB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14E6005" w14:textId="2DFCED3C" w:rsidR="00E4422E" w:rsidRPr="00D26778" w:rsidRDefault="0007447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26C668E0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24B210AD" w14:textId="144EBD64" w:rsidR="00E4422E" w:rsidRPr="00D26778" w:rsidRDefault="0007447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E367245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9CAAE76" w14:textId="5404B21C" w:rsidR="00E4422E" w:rsidRPr="00D26778" w:rsidRDefault="0007447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4422E" w:rsidRPr="00D26778" w14:paraId="789B0982" w14:textId="77777777" w:rsidTr="00346E32">
        <w:trPr>
          <w:tblHeader/>
        </w:trPr>
        <w:tc>
          <w:tcPr>
            <w:tcW w:w="1821" w:type="pct"/>
          </w:tcPr>
          <w:p w14:paraId="03276A7F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1A2D470E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" w:type="pct"/>
          </w:tcPr>
          <w:p w14:paraId="560BB16A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3" w:type="pct"/>
            <w:gridSpan w:val="7"/>
          </w:tcPr>
          <w:p w14:paraId="19A20B5F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422E" w:rsidRPr="00D26778" w14:paraId="3B562D07" w14:textId="77777777" w:rsidTr="000D148D">
        <w:trPr>
          <w:trHeight w:val="299"/>
        </w:trPr>
        <w:tc>
          <w:tcPr>
            <w:tcW w:w="1821" w:type="pct"/>
          </w:tcPr>
          <w:p w14:paraId="6EC8C3CC" w14:textId="77777777" w:rsidR="00E4422E" w:rsidRPr="00D2677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</w:tcPr>
          <w:p w14:paraId="270C67D1" w14:textId="6BC66751" w:rsidR="00E4422E" w:rsidRPr="00D26778" w:rsidRDefault="000751B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1F77666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D85E6BF" w14:textId="77777777" w:rsidR="00E4422E" w:rsidRPr="00D26778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4F1F000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090F5D5" w14:textId="77777777" w:rsidR="00E4422E" w:rsidRPr="00D26778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33D14E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2F190E0" w14:textId="77777777" w:rsidR="00E4422E" w:rsidRPr="00D26778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4FBEA8" w14:textId="77777777" w:rsidR="00E4422E" w:rsidRPr="00D2677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5238B5" w14:textId="77777777" w:rsidR="00E4422E" w:rsidRPr="00D26778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475" w:rsidRPr="00D26778" w14:paraId="49F4FC74" w14:textId="77777777" w:rsidTr="000D148D">
        <w:trPr>
          <w:trHeight w:val="299"/>
        </w:trPr>
        <w:tc>
          <w:tcPr>
            <w:tcW w:w="1821" w:type="pct"/>
          </w:tcPr>
          <w:p w14:paraId="740A4500" w14:textId="77777777" w:rsidR="00074475" w:rsidRPr="00D26778" w:rsidRDefault="00074475" w:rsidP="0007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2677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4905FA93" w14:textId="77777777" w:rsidR="00074475" w:rsidRPr="00D26778" w:rsidRDefault="00074475" w:rsidP="00074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56AB0B3" w14:textId="77777777" w:rsidR="00074475" w:rsidRPr="00D26778" w:rsidRDefault="00074475" w:rsidP="00074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69096797" w14:textId="7F7E70D8" w:rsidR="00074475" w:rsidRPr="000D148D" w:rsidRDefault="000D148D" w:rsidP="00074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D148D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7" w:type="pct"/>
            <w:vAlign w:val="bottom"/>
          </w:tcPr>
          <w:p w14:paraId="28D7FE46" w14:textId="77777777" w:rsidR="00074475" w:rsidRPr="000D148D" w:rsidRDefault="00074475" w:rsidP="00074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014284EC" w14:textId="6162EC19" w:rsidR="00074475" w:rsidRPr="000D148D" w:rsidRDefault="00074475" w:rsidP="00074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D148D">
              <w:rPr>
                <w:rFonts w:ascii="Angsana New" w:hAnsi="Angsana New"/>
                <w:sz w:val="30"/>
                <w:szCs w:val="30"/>
              </w:rPr>
              <w:t>42,104</w:t>
            </w:r>
          </w:p>
        </w:tc>
        <w:tc>
          <w:tcPr>
            <w:tcW w:w="147" w:type="pct"/>
          </w:tcPr>
          <w:p w14:paraId="6FF1FBC4" w14:textId="77777777" w:rsidR="00074475" w:rsidRPr="000D148D" w:rsidRDefault="00074475" w:rsidP="00074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1548A96" w14:textId="4E0D1AB1" w:rsidR="00074475" w:rsidRPr="000D148D" w:rsidRDefault="000D148D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D14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3556F97" w14:textId="77777777" w:rsidR="00074475" w:rsidRPr="000D148D" w:rsidRDefault="00074475" w:rsidP="00074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FA6B830" w14:textId="49F4C69F" w:rsidR="00074475" w:rsidRPr="000D148D" w:rsidRDefault="00074475" w:rsidP="00074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D148D">
              <w:rPr>
                <w:rFonts w:ascii="Angsana New" w:hAnsi="Angsana New"/>
                <w:sz w:val="30"/>
                <w:szCs w:val="30"/>
              </w:rPr>
              <w:t>33,826</w:t>
            </w:r>
          </w:p>
        </w:tc>
      </w:tr>
      <w:tr w:rsidR="000751BE" w:rsidRPr="00D26778" w14:paraId="1A61F4A2" w14:textId="77777777" w:rsidTr="00346E32">
        <w:trPr>
          <w:trHeight w:val="299"/>
        </w:trPr>
        <w:tc>
          <w:tcPr>
            <w:tcW w:w="1821" w:type="pct"/>
          </w:tcPr>
          <w:p w14:paraId="71D14C29" w14:textId="77777777" w:rsidR="000751BE" w:rsidRPr="00D26778" w:rsidRDefault="000751BE" w:rsidP="0007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0563C140" w14:textId="77777777" w:rsidR="000751BE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EF96D92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21ED5228" w14:textId="654D220E" w:rsidR="000751BE" w:rsidRPr="00D26778" w:rsidRDefault="0021298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7" w:type="pct"/>
            <w:vAlign w:val="bottom"/>
          </w:tcPr>
          <w:p w14:paraId="28759363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41A4020D" w14:textId="4FBE0519" w:rsidR="000751BE" w:rsidRPr="00D26778" w:rsidRDefault="000D148D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42,104</w:t>
            </w:r>
          </w:p>
        </w:tc>
        <w:tc>
          <w:tcPr>
            <w:tcW w:w="147" w:type="pct"/>
          </w:tcPr>
          <w:p w14:paraId="4BEF7255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3C01F6E7" w14:textId="5DD60559" w:rsidR="000751BE" w:rsidRPr="00D26778" w:rsidRDefault="000D148D" w:rsidP="00F13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69D575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212EC5AB" w14:textId="2DACEB92" w:rsidR="000751BE" w:rsidRPr="00D26778" w:rsidRDefault="000D148D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33,826</w:t>
            </w:r>
          </w:p>
        </w:tc>
      </w:tr>
      <w:tr w:rsidR="000751BE" w:rsidRPr="00D26778" w14:paraId="487EE9F2" w14:textId="77777777" w:rsidTr="00346E32">
        <w:tc>
          <w:tcPr>
            <w:tcW w:w="1821" w:type="pct"/>
          </w:tcPr>
          <w:p w14:paraId="22EE314D" w14:textId="77777777" w:rsidR="000751BE" w:rsidRPr="00D26778" w:rsidRDefault="000751BE" w:rsidP="0007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9" w:type="pct"/>
          </w:tcPr>
          <w:p w14:paraId="26E6164A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3F1DB04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06C02E4" w14:textId="77777777" w:rsidR="000751BE" w:rsidRPr="00D26778" w:rsidRDefault="000751B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B7C7E2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77C07E2" w14:textId="77777777" w:rsidR="000751BE" w:rsidRPr="00D26778" w:rsidRDefault="000751B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4760B0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95515E1" w14:textId="77777777" w:rsidR="000751BE" w:rsidRPr="00D26778" w:rsidRDefault="000751B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353FB2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5D932CF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1BE" w:rsidRPr="00D26778" w14:paraId="19923654" w14:textId="77777777" w:rsidTr="00346E32">
        <w:tc>
          <w:tcPr>
            <w:tcW w:w="1821" w:type="pct"/>
          </w:tcPr>
          <w:p w14:paraId="47E1BA58" w14:textId="77777777" w:rsidR="000751BE" w:rsidRPr="00D26778" w:rsidRDefault="000751BE" w:rsidP="0007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2677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39B68E52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7EBD27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82B4115" w14:textId="26D0E052" w:rsidR="000751BE" w:rsidRPr="00D26778" w:rsidRDefault="000D148D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1,644,888</w:t>
            </w:r>
          </w:p>
        </w:tc>
        <w:tc>
          <w:tcPr>
            <w:tcW w:w="147" w:type="pct"/>
          </w:tcPr>
          <w:p w14:paraId="6E6C9A25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7625D46" w14:textId="69B38ED3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1,489,054</w:t>
            </w:r>
          </w:p>
        </w:tc>
        <w:tc>
          <w:tcPr>
            <w:tcW w:w="147" w:type="pct"/>
          </w:tcPr>
          <w:p w14:paraId="73A12C8E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9373388" w14:textId="6A7C25FB" w:rsidR="000751BE" w:rsidRPr="00D26778" w:rsidRDefault="000D148D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5C0AA45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B50E5F1" w14:textId="1B72E03B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510,493</w:t>
            </w:r>
          </w:p>
        </w:tc>
      </w:tr>
      <w:tr w:rsidR="000751BE" w:rsidRPr="00D26778" w14:paraId="75CDA3B1" w14:textId="77777777" w:rsidTr="00346E32">
        <w:tc>
          <w:tcPr>
            <w:tcW w:w="1821" w:type="pct"/>
          </w:tcPr>
          <w:p w14:paraId="193AFE06" w14:textId="77777777" w:rsidR="000751BE" w:rsidRPr="00D26778" w:rsidRDefault="000751BE" w:rsidP="0007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2677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39" w:type="pct"/>
          </w:tcPr>
          <w:p w14:paraId="072FE6ED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BAD528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1904F2D" w14:textId="77777777" w:rsidR="000751BE" w:rsidRPr="00D26778" w:rsidRDefault="000751B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A3D8C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D5819A5" w14:textId="77777777" w:rsidR="000751BE" w:rsidRPr="00D26778" w:rsidRDefault="000751B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DCBD76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A5D2EA2" w14:textId="77777777" w:rsidR="000751BE" w:rsidRPr="00D26778" w:rsidRDefault="000751B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D2E3BA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C773F8C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1BE" w:rsidRPr="00D26778" w14:paraId="5CF87BA7" w14:textId="77777777" w:rsidTr="00346E32">
        <w:tc>
          <w:tcPr>
            <w:tcW w:w="1821" w:type="pct"/>
          </w:tcPr>
          <w:p w14:paraId="6D0DA23A" w14:textId="20CD8A0D" w:rsidR="000751BE" w:rsidRPr="00D26778" w:rsidRDefault="000751BE" w:rsidP="0007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26778">
              <w:rPr>
                <w:rFonts w:ascii="Angsana New" w:hAnsi="Angsana New"/>
                <w:sz w:val="30"/>
                <w:szCs w:val="30"/>
              </w:rPr>
              <w:t>3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pct"/>
          </w:tcPr>
          <w:p w14:paraId="3F157EAF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6A9E3E7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E98F713" w14:textId="363A5E8A" w:rsidR="000751BE" w:rsidRPr="00D26778" w:rsidRDefault="000D148D" w:rsidP="00121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3D4B6BCB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1732710" w14:textId="19E3E484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AE3BE6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C3CAB09" w14:textId="37CA071E" w:rsidR="000751BE" w:rsidRPr="00D26778" w:rsidRDefault="000D148D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7A7939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B894A68" w14:textId="214D1B9A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51BE" w:rsidRPr="00D26778" w14:paraId="06E80433" w14:textId="77777777" w:rsidTr="00346E32">
        <w:tc>
          <w:tcPr>
            <w:tcW w:w="1821" w:type="pct"/>
          </w:tcPr>
          <w:p w14:paraId="0DD50437" w14:textId="77777777" w:rsidR="000751BE" w:rsidRPr="00D26778" w:rsidRDefault="000751BE" w:rsidP="0007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39" w:type="pct"/>
          </w:tcPr>
          <w:p w14:paraId="400F6276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941105A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401D0B1C" w14:textId="03E20DAB" w:rsidR="000751BE" w:rsidRPr="00D26778" w:rsidRDefault="000D148D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1,644,890</w:t>
            </w:r>
          </w:p>
        </w:tc>
        <w:tc>
          <w:tcPr>
            <w:tcW w:w="147" w:type="pct"/>
          </w:tcPr>
          <w:p w14:paraId="354016C7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76B68F74" w14:textId="5A2447C1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1,489,054</w:t>
            </w:r>
          </w:p>
        </w:tc>
        <w:tc>
          <w:tcPr>
            <w:tcW w:w="147" w:type="pct"/>
          </w:tcPr>
          <w:p w14:paraId="54AA5A10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264DFAA5" w14:textId="080B77DE" w:rsidR="000751BE" w:rsidRPr="00D26778" w:rsidRDefault="000D148D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9555D3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340A36E0" w14:textId="3A0D0134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510,493</w:t>
            </w:r>
          </w:p>
        </w:tc>
      </w:tr>
      <w:tr w:rsidR="000751BE" w:rsidRPr="00D26778" w14:paraId="0D681EAF" w14:textId="77777777" w:rsidTr="00BD275C">
        <w:tc>
          <w:tcPr>
            <w:tcW w:w="1821" w:type="pct"/>
          </w:tcPr>
          <w:p w14:paraId="276CAD63" w14:textId="11EFDB08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336" w:right="-131" w:hanging="33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39" w:type="pct"/>
          </w:tcPr>
          <w:p w14:paraId="0F446418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C097E0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708F5E30" w14:textId="47D67E4D" w:rsidR="000751BE" w:rsidRPr="00D26778" w:rsidRDefault="000D148D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1D5445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4B36A638" w14:textId="3759F198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A93934E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5A86CC75" w14:textId="3B0247BB" w:rsidR="000751BE" w:rsidRPr="00D26778" w:rsidRDefault="000D148D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5E9C65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17CC2304" w14:textId="6C2A54AD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51BE" w:rsidRPr="00D26778" w14:paraId="3126E384" w14:textId="77777777" w:rsidTr="00346E32">
        <w:tc>
          <w:tcPr>
            <w:tcW w:w="1821" w:type="pct"/>
          </w:tcPr>
          <w:p w14:paraId="6E6DC4F6" w14:textId="77777777" w:rsidR="000751BE" w:rsidRPr="00D26778" w:rsidRDefault="000751BE" w:rsidP="0007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042A03B6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DD17C9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6EE65C79" w14:textId="1A20CF14" w:rsidR="000751BE" w:rsidRPr="00D26778" w:rsidRDefault="000D148D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1,644,890</w:t>
            </w:r>
          </w:p>
        </w:tc>
        <w:tc>
          <w:tcPr>
            <w:tcW w:w="147" w:type="pct"/>
          </w:tcPr>
          <w:p w14:paraId="167681B9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5B5B621C" w14:textId="6B5AF3AA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1,531,158</w:t>
            </w:r>
          </w:p>
        </w:tc>
        <w:tc>
          <w:tcPr>
            <w:tcW w:w="147" w:type="pct"/>
          </w:tcPr>
          <w:p w14:paraId="5BCFA616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482372A2" w14:textId="6186A0BB" w:rsidR="000751BE" w:rsidRPr="00D26778" w:rsidRDefault="000D148D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F1861F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56B321DC" w14:textId="167EAA0B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544,319</w:t>
            </w:r>
          </w:p>
        </w:tc>
      </w:tr>
      <w:tr w:rsidR="000751BE" w:rsidRPr="00D26778" w14:paraId="5185487D" w14:textId="77777777" w:rsidTr="00346E32">
        <w:tc>
          <w:tcPr>
            <w:tcW w:w="1821" w:type="pct"/>
          </w:tcPr>
          <w:p w14:paraId="3BF31CB0" w14:textId="77777777" w:rsidR="000751BE" w:rsidRPr="00D26778" w:rsidRDefault="000751BE" w:rsidP="0007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14:paraId="78A06EB1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C36593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0C1C9A30" w14:textId="5B22FE5E" w:rsidR="000751BE" w:rsidRPr="00D26778" w:rsidRDefault="000D148D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</w:t>
            </w:r>
            <w:r w:rsidR="00C73BEC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73BEC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147" w:type="pct"/>
          </w:tcPr>
          <w:p w14:paraId="4053D87D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6BA4FDF6" w14:textId="678A7639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1,531,158</w:t>
            </w:r>
          </w:p>
        </w:tc>
        <w:tc>
          <w:tcPr>
            <w:tcW w:w="147" w:type="pct"/>
          </w:tcPr>
          <w:p w14:paraId="33AFBC4E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77D7D293" w14:textId="04D110EF" w:rsidR="000751BE" w:rsidRPr="00D26778" w:rsidRDefault="000D148D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B6543B" w14:textId="77777777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46CA149B" w14:textId="16D67C39" w:rsidR="000751BE" w:rsidRPr="00D26778" w:rsidRDefault="000751BE" w:rsidP="0007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544,319</w:t>
            </w:r>
          </w:p>
        </w:tc>
      </w:tr>
    </w:tbl>
    <w:p w14:paraId="5C34D2CD" w14:textId="77777777" w:rsidR="000751BE" w:rsidRDefault="000751BE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1A8E2D9" w14:textId="224F223C" w:rsidR="002501C4" w:rsidRPr="00D26778" w:rsidRDefault="00E4422E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Theme="majorBidi" w:hAnsiTheme="majorBidi" w:cstheme="majorBidi" w:hint="cs"/>
          <w:sz w:val="30"/>
          <w:szCs w:val="30"/>
          <w:cs/>
        </w:rPr>
        <w:t>ข้อมูลเกี่ยวกับความเสี่ยงด้านเครดิตเปิด</w:t>
      </w:r>
      <w:r w:rsidR="00DD4F02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ผยในหมายเหตุข้อ </w:t>
      </w:r>
      <w:r w:rsidR="00925CA2" w:rsidRPr="00D26778">
        <w:rPr>
          <w:rFonts w:asciiTheme="majorBidi" w:hAnsiTheme="majorBidi" w:cstheme="majorBidi" w:hint="cs"/>
          <w:sz w:val="30"/>
          <w:szCs w:val="30"/>
        </w:rPr>
        <w:t>2</w:t>
      </w:r>
      <w:r w:rsidR="00121ECE">
        <w:rPr>
          <w:rFonts w:asciiTheme="majorBidi" w:hAnsiTheme="majorBidi" w:cstheme="majorBidi"/>
          <w:sz w:val="30"/>
          <w:szCs w:val="30"/>
        </w:rPr>
        <w:t>0</w:t>
      </w:r>
      <w:r w:rsidRPr="00D26778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ข.</w:t>
      </w:r>
      <w:r w:rsidR="005F2398" w:rsidRPr="00D26778">
        <w:rPr>
          <w:rFonts w:asciiTheme="majorBidi" w:hAnsiTheme="majorBidi" w:cstheme="majorBidi" w:hint="cs"/>
          <w:sz w:val="30"/>
          <w:szCs w:val="30"/>
        </w:rPr>
        <w:t>1</w:t>
      </w:r>
      <w:r w:rsidRPr="00D26778">
        <w:rPr>
          <w:rFonts w:asciiTheme="majorBidi" w:hAnsiTheme="majorBidi" w:cstheme="majorBidi" w:hint="cs"/>
          <w:sz w:val="30"/>
          <w:szCs w:val="30"/>
        </w:rPr>
        <w:t>)</w:t>
      </w:r>
      <w:r w:rsidR="002501C4" w:rsidRPr="00D26778">
        <w:rPr>
          <w:rFonts w:ascii="Angsana New" w:hAnsi="Angsana New"/>
          <w:b/>
          <w:bCs/>
          <w:sz w:val="30"/>
          <w:szCs w:val="30"/>
        </w:rPr>
        <w:br w:type="page"/>
      </w:r>
    </w:p>
    <w:p w14:paraId="027C2CEA" w14:textId="46F7FDD0" w:rsidR="00030124" w:rsidRPr="008F44E1" w:rsidRDefault="008F44E1" w:rsidP="008F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8F44E1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70D3CB92" w14:textId="77777777" w:rsidR="002F2A9E" w:rsidRPr="00D26778" w:rsidRDefault="002F2A9E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37"/>
        <w:gridCol w:w="269"/>
        <w:gridCol w:w="1231"/>
        <w:gridCol w:w="269"/>
        <w:gridCol w:w="1237"/>
        <w:gridCol w:w="269"/>
        <w:gridCol w:w="7"/>
        <w:gridCol w:w="1224"/>
      </w:tblGrid>
      <w:tr w:rsidR="00033A69" w:rsidRPr="00D26778" w14:paraId="75F76467" w14:textId="77777777" w:rsidTr="00E0450A">
        <w:tc>
          <w:tcPr>
            <w:tcW w:w="3510" w:type="dxa"/>
          </w:tcPr>
          <w:p w14:paraId="08359396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37" w:type="dxa"/>
            <w:gridSpan w:val="3"/>
          </w:tcPr>
          <w:p w14:paraId="0A6B8922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789433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7" w:type="dxa"/>
            <w:gridSpan w:val="4"/>
          </w:tcPr>
          <w:p w14:paraId="5EDA40DE" w14:textId="77777777" w:rsidR="00030124" w:rsidRPr="00D2677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7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F0FB1" w:rsidRPr="00D26778" w14:paraId="46047631" w14:textId="77777777" w:rsidTr="00E0450A">
        <w:tc>
          <w:tcPr>
            <w:tcW w:w="3510" w:type="dxa"/>
          </w:tcPr>
          <w:p w14:paraId="2ED3C8DE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0DCDB376" w14:textId="3EED0298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276A5BEF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6559DCA" w14:textId="2251964B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0D93308B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62B9F606" w14:textId="1D048A4E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6" w:type="dxa"/>
            <w:gridSpan w:val="2"/>
          </w:tcPr>
          <w:p w14:paraId="1320207F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28B5338" w14:textId="2DF222C8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01091" w:rsidRPr="00D26778" w14:paraId="29B80B8C" w14:textId="77777777" w:rsidTr="00E0450A">
        <w:tc>
          <w:tcPr>
            <w:tcW w:w="3510" w:type="dxa"/>
          </w:tcPr>
          <w:p w14:paraId="34371064" w14:textId="77777777" w:rsidR="00C01091" w:rsidRPr="00D26778" w:rsidRDefault="00C01091" w:rsidP="001B34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43" w:type="dxa"/>
            <w:gridSpan w:val="8"/>
          </w:tcPr>
          <w:p w14:paraId="3F7C96F5" w14:textId="77777777" w:rsidR="00C01091" w:rsidRPr="00D26778" w:rsidRDefault="00C0109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3473" w:rsidRPr="00D26778" w14:paraId="094EAF3B" w14:textId="77777777" w:rsidTr="00E0450A">
        <w:tc>
          <w:tcPr>
            <w:tcW w:w="3510" w:type="dxa"/>
          </w:tcPr>
          <w:p w14:paraId="149FCBD5" w14:textId="77777777" w:rsidR="009F3473" w:rsidRPr="00D26778" w:rsidRDefault="009F3473" w:rsidP="009F34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37" w:type="dxa"/>
          </w:tcPr>
          <w:p w14:paraId="515B7947" w14:textId="22C7F5E3" w:rsidR="009F3473" w:rsidRPr="00D26778" w:rsidRDefault="00094D8E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455,813</w:t>
            </w:r>
          </w:p>
        </w:tc>
        <w:tc>
          <w:tcPr>
            <w:tcW w:w="269" w:type="dxa"/>
          </w:tcPr>
          <w:p w14:paraId="3D487CE6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20EC50CF" w14:textId="164A2B53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  <w:tc>
          <w:tcPr>
            <w:tcW w:w="269" w:type="dxa"/>
          </w:tcPr>
          <w:p w14:paraId="24E4D318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82F48A" w14:textId="708EA28D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FEC5482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1872DB2B" w14:textId="5837C744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473" w:rsidRPr="00D26778" w14:paraId="3A7F31FB" w14:textId="77777777" w:rsidTr="00E0450A">
        <w:tc>
          <w:tcPr>
            <w:tcW w:w="3510" w:type="dxa"/>
          </w:tcPr>
          <w:p w14:paraId="2AA51D29" w14:textId="77777777" w:rsidR="009F3473" w:rsidRPr="00D26778" w:rsidRDefault="009F3473" w:rsidP="009F34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37" w:type="dxa"/>
          </w:tcPr>
          <w:p w14:paraId="1B5C869D" w14:textId="1094F2F9" w:rsidR="009F3473" w:rsidRPr="00D26778" w:rsidRDefault="00094D8E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50,204</w:t>
            </w:r>
          </w:p>
        </w:tc>
        <w:tc>
          <w:tcPr>
            <w:tcW w:w="269" w:type="dxa"/>
          </w:tcPr>
          <w:p w14:paraId="47A4EAE9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CD4B720" w14:textId="04D5534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53,038</w:t>
            </w:r>
          </w:p>
        </w:tc>
        <w:tc>
          <w:tcPr>
            <w:tcW w:w="269" w:type="dxa"/>
          </w:tcPr>
          <w:p w14:paraId="27820F3B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38F24A6" w14:textId="2AFEF655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57DC274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2499C74A" w14:textId="4CF6D606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473" w:rsidRPr="00D26778" w14:paraId="20C98035" w14:textId="77777777" w:rsidTr="00E0450A">
        <w:tc>
          <w:tcPr>
            <w:tcW w:w="3510" w:type="dxa"/>
          </w:tcPr>
          <w:p w14:paraId="3CAD4AB1" w14:textId="77777777" w:rsidR="009F3473" w:rsidRPr="00D26778" w:rsidRDefault="009F3473" w:rsidP="009F34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37" w:type="dxa"/>
          </w:tcPr>
          <w:p w14:paraId="5F174057" w14:textId="4C0FD005" w:rsidR="009F3473" w:rsidRPr="00D26778" w:rsidRDefault="00094D8E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24,140</w:t>
            </w:r>
          </w:p>
        </w:tc>
        <w:tc>
          <w:tcPr>
            <w:tcW w:w="269" w:type="dxa"/>
          </w:tcPr>
          <w:p w14:paraId="1A0C33DB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12E21C3" w14:textId="1FA89598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41,321</w:t>
            </w:r>
          </w:p>
        </w:tc>
        <w:tc>
          <w:tcPr>
            <w:tcW w:w="269" w:type="dxa"/>
          </w:tcPr>
          <w:p w14:paraId="41D22170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559993C" w14:textId="123CDF24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9585A94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5D97BA0E" w14:textId="4E554C1B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473" w:rsidRPr="00D26778" w14:paraId="277222C2" w14:textId="77777777" w:rsidTr="00E0450A">
        <w:tc>
          <w:tcPr>
            <w:tcW w:w="3510" w:type="dxa"/>
          </w:tcPr>
          <w:p w14:paraId="6D4831EA" w14:textId="77777777" w:rsidR="009F3473" w:rsidRPr="00D26778" w:rsidRDefault="009F3473" w:rsidP="009F34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237" w:type="dxa"/>
          </w:tcPr>
          <w:p w14:paraId="05AFD4D9" w14:textId="66251AFE" w:rsidR="009F3473" w:rsidRPr="00D26778" w:rsidRDefault="00094D8E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111,960</w:t>
            </w:r>
          </w:p>
        </w:tc>
        <w:tc>
          <w:tcPr>
            <w:tcW w:w="269" w:type="dxa"/>
          </w:tcPr>
          <w:p w14:paraId="45853F9B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3E5EEAF" w14:textId="3B700034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125,419</w:t>
            </w:r>
          </w:p>
        </w:tc>
        <w:tc>
          <w:tcPr>
            <w:tcW w:w="269" w:type="dxa"/>
          </w:tcPr>
          <w:p w14:paraId="47026D17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31FEA11" w14:textId="44492DC3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A63586E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10444E07" w14:textId="236F2B8B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473" w:rsidRPr="00D26778" w14:paraId="7F193FF9" w14:textId="77777777" w:rsidTr="00E0450A">
        <w:tc>
          <w:tcPr>
            <w:tcW w:w="3510" w:type="dxa"/>
          </w:tcPr>
          <w:p w14:paraId="60AC3980" w14:textId="77777777" w:rsidR="009F3473" w:rsidRPr="00D26778" w:rsidRDefault="009F3473" w:rsidP="009F34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1237" w:type="dxa"/>
          </w:tcPr>
          <w:p w14:paraId="4A26D936" w14:textId="43CAAF2C" w:rsidR="009F3473" w:rsidRPr="00D26778" w:rsidRDefault="00094D8E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185,288</w:t>
            </w:r>
          </w:p>
        </w:tc>
        <w:tc>
          <w:tcPr>
            <w:tcW w:w="269" w:type="dxa"/>
          </w:tcPr>
          <w:p w14:paraId="4F67D42B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D435082" w14:textId="5A0DACD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151,134</w:t>
            </w:r>
          </w:p>
        </w:tc>
        <w:tc>
          <w:tcPr>
            <w:tcW w:w="269" w:type="dxa"/>
          </w:tcPr>
          <w:p w14:paraId="7A7471BA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03BD8FD" w14:textId="466D68D5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3005BD1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6FCF4F11" w14:textId="6DA24B66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473" w:rsidRPr="00D26778" w14:paraId="184F954F" w14:textId="77777777" w:rsidTr="00E0450A">
        <w:tc>
          <w:tcPr>
            <w:tcW w:w="3510" w:type="dxa"/>
          </w:tcPr>
          <w:p w14:paraId="06B83CF4" w14:textId="77777777" w:rsidR="009F3473" w:rsidRPr="00D26778" w:rsidRDefault="009F3473" w:rsidP="009F34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37" w:type="dxa"/>
          </w:tcPr>
          <w:p w14:paraId="65071C1A" w14:textId="713CC577" w:rsidR="009F3473" w:rsidRPr="00D26778" w:rsidRDefault="00094D8E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1,411</w:t>
            </w:r>
          </w:p>
        </w:tc>
        <w:tc>
          <w:tcPr>
            <w:tcW w:w="269" w:type="dxa"/>
          </w:tcPr>
          <w:p w14:paraId="5CCE0BE0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7AA88EF" w14:textId="4F3B0724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69" w:type="dxa"/>
          </w:tcPr>
          <w:p w14:paraId="14541CA2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DB243A" w14:textId="6E5B88CB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709B9CE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7B2A1409" w14:textId="7F083FDD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473" w:rsidRPr="00D26778" w14:paraId="11E11CBD" w14:textId="77777777" w:rsidTr="00E0450A">
        <w:tc>
          <w:tcPr>
            <w:tcW w:w="3510" w:type="dxa"/>
          </w:tcPr>
          <w:p w14:paraId="401FAAE0" w14:textId="77777777" w:rsidR="009F3473" w:rsidRPr="00D26778" w:rsidRDefault="009F3473" w:rsidP="009F34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9EB2F8A" w14:textId="06CF8529" w:rsidR="009F3473" w:rsidRPr="00D26778" w:rsidRDefault="00094D8E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828,816</w:t>
            </w:r>
          </w:p>
        </w:tc>
        <w:tc>
          <w:tcPr>
            <w:tcW w:w="269" w:type="dxa"/>
          </w:tcPr>
          <w:p w14:paraId="6E8B84A4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96C7AAA" w14:textId="29D29F2C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651,889</w:t>
            </w:r>
          </w:p>
        </w:tc>
        <w:tc>
          <w:tcPr>
            <w:tcW w:w="269" w:type="dxa"/>
          </w:tcPr>
          <w:p w14:paraId="51AACBF6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05F6E1E" w14:textId="489BD6A5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8102EE6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</w:tcBorders>
          </w:tcPr>
          <w:p w14:paraId="6FE3D14B" w14:textId="259C296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F3473" w:rsidRPr="00D26778" w14:paraId="3C562BD4" w14:textId="77777777" w:rsidTr="00E0450A">
        <w:tc>
          <w:tcPr>
            <w:tcW w:w="3510" w:type="dxa"/>
          </w:tcPr>
          <w:p w14:paraId="0418471F" w14:textId="77777777" w:rsidR="009F3473" w:rsidRPr="00D26778" w:rsidRDefault="009F3473" w:rsidP="009F34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26D162D" w14:textId="594791F7" w:rsidR="009F3473" w:rsidRPr="00D26778" w:rsidRDefault="00094D8E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(53,258)</w:t>
            </w:r>
          </w:p>
        </w:tc>
        <w:tc>
          <w:tcPr>
            <w:tcW w:w="269" w:type="dxa"/>
          </w:tcPr>
          <w:p w14:paraId="1DF892BE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422470E" w14:textId="48AACC82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(58,237)</w:t>
            </w:r>
          </w:p>
        </w:tc>
        <w:tc>
          <w:tcPr>
            <w:tcW w:w="269" w:type="dxa"/>
          </w:tcPr>
          <w:p w14:paraId="120CE198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3374137" w14:textId="1D865E5F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9CD88E9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</w:tcPr>
          <w:p w14:paraId="6D0A39BE" w14:textId="0BB91DD5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3473" w:rsidRPr="00D26778" w14:paraId="7E86AD94" w14:textId="77777777" w:rsidTr="00E0450A">
        <w:trPr>
          <w:trHeight w:val="415"/>
        </w:trPr>
        <w:tc>
          <w:tcPr>
            <w:tcW w:w="3510" w:type="dxa"/>
            <w:vAlign w:val="bottom"/>
          </w:tcPr>
          <w:p w14:paraId="50DC3CF4" w14:textId="77777777" w:rsidR="009F3473" w:rsidRPr="00D26778" w:rsidRDefault="009F3473" w:rsidP="009F34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B4DC9" w14:textId="0CB53C84" w:rsidR="009F3473" w:rsidRPr="00D26778" w:rsidRDefault="007C5C65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775,558</w:t>
            </w:r>
          </w:p>
        </w:tc>
        <w:tc>
          <w:tcPr>
            <w:tcW w:w="269" w:type="dxa"/>
            <w:vAlign w:val="bottom"/>
          </w:tcPr>
          <w:p w14:paraId="2E83D623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AC673" w14:textId="1D9285CE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593,652</w:t>
            </w:r>
          </w:p>
        </w:tc>
        <w:tc>
          <w:tcPr>
            <w:tcW w:w="269" w:type="dxa"/>
            <w:vAlign w:val="bottom"/>
          </w:tcPr>
          <w:p w14:paraId="225BD311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CE9E0" w14:textId="46DF219A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656500C7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BBA4A" w14:textId="19B4E3F6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F3473" w:rsidRPr="00D26778" w14:paraId="2FAC3368" w14:textId="77777777" w:rsidTr="00E0450A">
        <w:trPr>
          <w:trHeight w:val="415"/>
        </w:trPr>
        <w:tc>
          <w:tcPr>
            <w:tcW w:w="3510" w:type="dxa"/>
            <w:vAlign w:val="bottom"/>
          </w:tcPr>
          <w:p w14:paraId="0FBDFAFC" w14:textId="77777777" w:rsidR="009F3473" w:rsidRPr="00D26778" w:rsidRDefault="009F3473" w:rsidP="009F34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06523E89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1C35CEF6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575167E4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690B7C54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78AD8EEF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55160A9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double" w:sz="4" w:space="0" w:color="auto"/>
            </w:tcBorders>
            <w:vAlign w:val="bottom"/>
          </w:tcPr>
          <w:p w14:paraId="0DF5F45C" w14:textId="77777777" w:rsidR="009F3473" w:rsidRPr="00D26778" w:rsidRDefault="009F3473" w:rsidP="009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C3CE948" w14:textId="77777777" w:rsidR="001C1E2B" w:rsidRPr="00D26778" w:rsidRDefault="001C1E2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CE5A74" w14:textId="77777777" w:rsidR="00D04430" w:rsidRPr="00D26778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u w:val="single"/>
          <w:cs/>
        </w:rPr>
        <w:sectPr w:rsidR="00D04430" w:rsidRPr="00D26778" w:rsidSect="008F44E1">
          <w:headerReference w:type="even" r:id="rId13"/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270F22D" w14:textId="6B496B9D" w:rsidR="00D07D55" w:rsidRPr="00D26778" w:rsidRDefault="0060714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D07D55" w:rsidRPr="00D26778">
        <w:rPr>
          <w:rFonts w:ascii="Angsana New" w:hAnsi="Angsana New"/>
          <w:b/>
          <w:bCs/>
          <w:sz w:val="30"/>
          <w:szCs w:val="30"/>
        </w:rPr>
        <w:tab/>
      </w:r>
      <w:r w:rsidR="00D07D55" w:rsidRPr="00D2677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D07D55" w:rsidRPr="00D26778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14:paraId="04DDDFD4" w14:textId="77777777" w:rsidR="00D07D55" w:rsidRPr="00A4488F" w:rsidRDefault="00D07D5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4805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2220"/>
        <w:gridCol w:w="720"/>
        <w:gridCol w:w="720"/>
        <w:gridCol w:w="270"/>
        <w:gridCol w:w="720"/>
        <w:gridCol w:w="270"/>
        <w:gridCol w:w="79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D07D55" w:rsidRPr="00D26778" w14:paraId="1291FBC4" w14:textId="77777777" w:rsidTr="007461C8">
        <w:trPr>
          <w:jc w:val="center"/>
        </w:trPr>
        <w:tc>
          <w:tcPr>
            <w:tcW w:w="2070" w:type="dxa"/>
          </w:tcPr>
          <w:p w14:paraId="1655B248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70A53D22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5" w:type="dxa"/>
            <w:gridSpan w:val="18"/>
          </w:tcPr>
          <w:p w14:paraId="0E273E69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7E93" w:rsidRPr="00D26778" w14:paraId="06673AA4" w14:textId="77777777" w:rsidTr="007461C8">
        <w:trPr>
          <w:jc w:val="center"/>
        </w:trPr>
        <w:tc>
          <w:tcPr>
            <w:tcW w:w="2070" w:type="dxa"/>
          </w:tcPr>
          <w:p w14:paraId="05745BD5" w14:textId="77777777" w:rsidR="004F7E93" w:rsidRPr="00D2677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5BF3B4BF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69F055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E35CAC4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0B08B88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4FE5C170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C3AC825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61D00D8" w14:textId="76AA9B02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1B62A4D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481788F" w14:textId="05D55D26" w:rsidR="004F7E93" w:rsidRPr="00D26778" w:rsidRDefault="00C6289D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  <w:r w:rsidR="004F7E93" w:rsidRPr="00D26778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5FABC59" w14:textId="77777777" w:rsidR="004F7E93" w:rsidRPr="00D26778" w:rsidRDefault="004F7E93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F18773A" w14:textId="77777777" w:rsidR="004F7E93" w:rsidRPr="00D26778" w:rsidRDefault="004F7E93" w:rsidP="001B34C8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8A2BE32" w14:textId="77777777" w:rsidR="004F7E93" w:rsidRPr="00D26778" w:rsidRDefault="004F7E93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D07D55" w:rsidRPr="00D26778" w14:paraId="661A5E4D" w14:textId="77777777" w:rsidTr="007461C8">
        <w:trPr>
          <w:jc w:val="center"/>
        </w:trPr>
        <w:tc>
          <w:tcPr>
            <w:tcW w:w="2070" w:type="dxa"/>
          </w:tcPr>
          <w:p w14:paraId="41415B14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034FDC45" w14:textId="77777777" w:rsidR="00D07D55" w:rsidRPr="00D26778" w:rsidRDefault="00D07D55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9C1F9EA" w14:textId="1E63F301" w:rsidR="00D07D55" w:rsidRPr="00D26778" w:rsidRDefault="000F0FB1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720" w:type="dxa"/>
          </w:tcPr>
          <w:p w14:paraId="119D5E5B" w14:textId="46D4FE2E" w:rsidR="00D07D55" w:rsidRPr="00D26778" w:rsidRDefault="000F0FB1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D397318" w14:textId="77777777" w:rsidR="00D07D55" w:rsidRPr="00D26778" w:rsidRDefault="00D07D55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000135BE" w14:textId="30228D28" w:rsidR="00D07D55" w:rsidRPr="00D26778" w:rsidRDefault="000F0FB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9775B37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</w:tcPr>
          <w:p w14:paraId="02F338BC" w14:textId="26B73F1F" w:rsidR="00D07D55" w:rsidRPr="00D26778" w:rsidRDefault="000F0FB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7D426EA" w14:textId="77777777" w:rsidR="00D07D55" w:rsidRPr="00D26778" w:rsidRDefault="00D07D55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0E5B5B4" w14:textId="35F0D6B4" w:rsidR="00D07D55" w:rsidRPr="00D26778" w:rsidRDefault="000F0FB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7788AEF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76FD24" w14:textId="0ED6A88B" w:rsidR="00D07D55" w:rsidRPr="00D26778" w:rsidRDefault="000F0FB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DDA33E7" w14:textId="77777777" w:rsidR="00D07D55" w:rsidRPr="00D26778" w:rsidRDefault="00D07D55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7061F5A" w14:textId="4608CBA7" w:rsidR="00D07D55" w:rsidRPr="00D26778" w:rsidRDefault="000F0FB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0ED920C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087B60" w14:textId="76B378D8" w:rsidR="00D07D55" w:rsidRPr="00D26778" w:rsidRDefault="000F0FB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171E161" w14:textId="77777777" w:rsidR="00D07D55" w:rsidRPr="00D26778" w:rsidRDefault="00D07D55" w:rsidP="001B34C8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8DFFA81" w14:textId="171198E6" w:rsidR="00D07D55" w:rsidRPr="00D26778" w:rsidRDefault="000F0FB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399E1CC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781069" w14:textId="7E80CDEF" w:rsidR="00D07D55" w:rsidRPr="00D26778" w:rsidRDefault="000F0FB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07D55" w:rsidRPr="00D26778" w14:paraId="18106257" w14:textId="77777777" w:rsidTr="007461C8">
        <w:trPr>
          <w:jc w:val="center"/>
        </w:trPr>
        <w:tc>
          <w:tcPr>
            <w:tcW w:w="2070" w:type="dxa"/>
          </w:tcPr>
          <w:p w14:paraId="1CA0A37A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59AC45E7" w14:textId="77777777" w:rsidR="00D07D55" w:rsidRPr="00D26778" w:rsidRDefault="00D07D55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41028CCE" w14:textId="77777777" w:rsidR="00D07D55" w:rsidRPr="00D26778" w:rsidRDefault="00D07D55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9E0852B" w14:textId="77777777" w:rsidR="00D07D55" w:rsidRPr="00D26778" w:rsidRDefault="00D07D55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5" w:type="dxa"/>
            <w:gridSpan w:val="15"/>
          </w:tcPr>
          <w:p w14:paraId="55617D4A" w14:textId="77777777" w:rsidR="00D07D55" w:rsidRPr="00D26778" w:rsidRDefault="00D07D55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7D55" w:rsidRPr="00D26778" w14:paraId="5451BDD4" w14:textId="77777777" w:rsidTr="007461C8">
        <w:trPr>
          <w:jc w:val="center"/>
        </w:trPr>
        <w:tc>
          <w:tcPr>
            <w:tcW w:w="2070" w:type="dxa"/>
          </w:tcPr>
          <w:p w14:paraId="47997102" w14:textId="77777777" w:rsidR="00D07D55" w:rsidRPr="00D2677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20" w:type="dxa"/>
          </w:tcPr>
          <w:p w14:paraId="6491258D" w14:textId="77777777" w:rsidR="00D07D55" w:rsidRPr="00D26778" w:rsidRDefault="00D07D55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F5A8B88" w14:textId="77777777" w:rsidR="00D07D55" w:rsidRPr="00D26778" w:rsidRDefault="00D07D55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FA7BD2B" w14:textId="77777777" w:rsidR="00D07D55" w:rsidRPr="00D26778" w:rsidRDefault="00D07D55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10EF84" w14:textId="77777777" w:rsidR="00D07D55" w:rsidRPr="00D26778" w:rsidRDefault="00D07D55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21C16D14" w14:textId="77777777" w:rsidR="00D07D55" w:rsidRPr="00D26778" w:rsidRDefault="00D07D55" w:rsidP="001B34C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824EBE" w14:textId="77777777" w:rsidR="00D07D55" w:rsidRPr="00D26778" w:rsidRDefault="00D07D55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6138485" w14:textId="77777777" w:rsidR="00D07D55" w:rsidRPr="00D26778" w:rsidRDefault="00D07D55" w:rsidP="001B34C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FD6AF" w14:textId="77777777" w:rsidR="00D07D55" w:rsidRPr="00D26778" w:rsidRDefault="00D07D55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16BAE6C" w14:textId="77777777" w:rsidR="00D07D55" w:rsidRPr="00D26778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0F3D92" w14:textId="77777777" w:rsidR="00D07D55" w:rsidRPr="00D26778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2BA102A" w14:textId="77777777" w:rsidR="00D07D55" w:rsidRPr="00D26778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0AD422" w14:textId="77777777" w:rsidR="00D07D55" w:rsidRPr="00D26778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578CAA8" w14:textId="77777777" w:rsidR="00D07D55" w:rsidRPr="00D26778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3729C" w14:textId="77777777" w:rsidR="00D07D55" w:rsidRPr="00D26778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D50B3E0" w14:textId="77777777" w:rsidR="00D07D55" w:rsidRPr="00D26778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114CBF" w14:textId="77777777" w:rsidR="00D07D55" w:rsidRPr="00D26778" w:rsidRDefault="00D07D55" w:rsidP="001B34C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EBA3A50" w14:textId="77777777" w:rsidR="00D07D55" w:rsidRPr="00D26778" w:rsidRDefault="00D07D55" w:rsidP="001B34C8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5C03DF" w14:textId="77777777" w:rsidR="00D07D55" w:rsidRPr="00D26778" w:rsidRDefault="00D07D55" w:rsidP="001B34C8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A0D891B" w14:textId="77777777" w:rsidR="00D07D55" w:rsidRPr="00D26778" w:rsidRDefault="00D07D55" w:rsidP="001B34C8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FB1" w:rsidRPr="00D26778" w14:paraId="76DA1B2A" w14:textId="77777777" w:rsidTr="007461C8">
        <w:trPr>
          <w:jc w:val="center"/>
        </w:trPr>
        <w:tc>
          <w:tcPr>
            <w:tcW w:w="2070" w:type="dxa"/>
          </w:tcPr>
          <w:p w14:paraId="4EABE228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EEC52DE" w14:textId="7193D053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บริษัท ซึชิโยชิ สมบูรณ์</w:t>
            </w:r>
          </w:p>
          <w:p w14:paraId="2B33FB39" w14:textId="1245AAE5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โคเตท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แซนด์ จำกัด</w:t>
            </w:r>
          </w:p>
        </w:tc>
        <w:tc>
          <w:tcPr>
            <w:tcW w:w="2220" w:type="dxa"/>
          </w:tcPr>
          <w:p w14:paraId="043974C1" w14:textId="77777777" w:rsidR="000F0FB1" w:rsidRPr="00D26778" w:rsidRDefault="000F0FB1" w:rsidP="000F0FB1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ผลิตและจำหน่ายทราย</w:t>
            </w:r>
          </w:p>
          <w:p w14:paraId="1A9F3EDC" w14:textId="77777777" w:rsidR="00EB3771" w:rsidRDefault="000F0FB1" w:rsidP="00EB3771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 เคลือบ,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พลาสติก</w:t>
            </w:r>
            <w:r w:rsidRPr="00D26778">
              <w:rPr>
                <w:rFonts w:ascii="Angsana New" w:hAnsi="Angsana New"/>
                <w:sz w:val="30"/>
                <w:szCs w:val="30"/>
              </w:rPr>
              <w:t>,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F5FC0BB" w14:textId="401BF7EA" w:rsidR="000F0FB1" w:rsidRPr="00D26778" w:rsidRDefault="00EB3771" w:rsidP="00EB3771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F0FB1" w:rsidRPr="00D26778">
              <w:rPr>
                <w:rFonts w:ascii="Angsana New" w:hAnsi="Angsana New" w:hint="cs"/>
                <w:sz w:val="30"/>
                <w:szCs w:val="30"/>
                <w:cs/>
              </w:rPr>
              <w:t>ทรายอบแห้ง</w:t>
            </w:r>
          </w:p>
        </w:tc>
        <w:tc>
          <w:tcPr>
            <w:tcW w:w="720" w:type="dxa"/>
            <w:vAlign w:val="bottom"/>
          </w:tcPr>
          <w:p w14:paraId="4771B9FF" w14:textId="64C77A13" w:rsidR="000F0FB1" w:rsidRPr="00D26778" w:rsidRDefault="005532CC" w:rsidP="00553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21.25</w:t>
            </w:r>
          </w:p>
        </w:tc>
        <w:tc>
          <w:tcPr>
            <w:tcW w:w="720" w:type="dxa"/>
            <w:vAlign w:val="bottom"/>
          </w:tcPr>
          <w:p w14:paraId="70F95369" w14:textId="37F220C0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21.25</w:t>
            </w:r>
          </w:p>
        </w:tc>
        <w:tc>
          <w:tcPr>
            <w:tcW w:w="270" w:type="dxa"/>
            <w:vAlign w:val="bottom"/>
          </w:tcPr>
          <w:p w14:paraId="2801D2F0" w14:textId="77777777" w:rsidR="000F0FB1" w:rsidRPr="00D26778" w:rsidRDefault="000F0FB1" w:rsidP="000F0FB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69061B53" w14:textId="3C30537D" w:rsidR="000F0FB1" w:rsidRPr="00D26778" w:rsidRDefault="006F0836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0" w:type="dxa"/>
            <w:vAlign w:val="bottom"/>
          </w:tcPr>
          <w:p w14:paraId="2A532CB3" w14:textId="77777777" w:rsidR="000F0FB1" w:rsidRPr="00D26778" w:rsidRDefault="000F0FB1" w:rsidP="000F0FB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53E697EF" w14:textId="5998D6F5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0" w:type="dxa"/>
            <w:vAlign w:val="bottom"/>
          </w:tcPr>
          <w:p w14:paraId="505F7B8C" w14:textId="77777777" w:rsidR="000F0FB1" w:rsidRPr="00D26778" w:rsidRDefault="000F0FB1" w:rsidP="000F0FB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A138DE3" w14:textId="3C596F67" w:rsidR="000F0FB1" w:rsidRPr="00D26778" w:rsidRDefault="0075771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270" w:type="dxa"/>
            <w:vAlign w:val="bottom"/>
          </w:tcPr>
          <w:p w14:paraId="5B372A1C" w14:textId="77777777" w:rsidR="000F0FB1" w:rsidRPr="00D26778" w:rsidRDefault="000F0FB1" w:rsidP="000F0FB1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E575CB2" w14:textId="7B890386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270" w:type="dxa"/>
            <w:vAlign w:val="bottom"/>
          </w:tcPr>
          <w:p w14:paraId="288C016A" w14:textId="1B5F4961" w:rsidR="000F0FB1" w:rsidRPr="00D26778" w:rsidRDefault="000F0FB1" w:rsidP="000F0FB1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E1F16F4" w14:textId="59E509AF" w:rsidR="000F0FB1" w:rsidRPr="00D26778" w:rsidRDefault="00C33C34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47,649</w:t>
            </w:r>
          </w:p>
        </w:tc>
        <w:tc>
          <w:tcPr>
            <w:tcW w:w="270" w:type="dxa"/>
            <w:vAlign w:val="bottom"/>
          </w:tcPr>
          <w:p w14:paraId="29C04125" w14:textId="77777777" w:rsidR="000F0FB1" w:rsidRPr="00D26778" w:rsidRDefault="000F0FB1" w:rsidP="000F0FB1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F8FEC40" w14:textId="15E38105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53,704</w:t>
            </w:r>
          </w:p>
        </w:tc>
        <w:tc>
          <w:tcPr>
            <w:tcW w:w="270" w:type="dxa"/>
            <w:vAlign w:val="bottom"/>
          </w:tcPr>
          <w:p w14:paraId="5F673BD9" w14:textId="77777777" w:rsidR="000F0FB1" w:rsidRPr="00D26778" w:rsidRDefault="000F0FB1" w:rsidP="000F0FB1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66FE38E" w14:textId="43D8BBE2" w:rsidR="000F0FB1" w:rsidRPr="00D26778" w:rsidRDefault="000E1E88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6,885</w:t>
            </w:r>
          </w:p>
        </w:tc>
        <w:tc>
          <w:tcPr>
            <w:tcW w:w="270" w:type="dxa"/>
            <w:vAlign w:val="bottom"/>
          </w:tcPr>
          <w:p w14:paraId="5D796B64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619CCFF" w14:textId="6788A76F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6,120</w:t>
            </w:r>
          </w:p>
        </w:tc>
      </w:tr>
      <w:tr w:rsidR="000F0FB1" w:rsidRPr="00D26778" w14:paraId="05E25AAE" w14:textId="77777777" w:rsidTr="007461C8">
        <w:trPr>
          <w:trHeight w:val="110"/>
          <w:jc w:val="center"/>
        </w:trPr>
        <w:tc>
          <w:tcPr>
            <w:tcW w:w="2070" w:type="dxa"/>
          </w:tcPr>
          <w:p w14:paraId="285113DE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4973FDFF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1E3EB05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FBBC7F4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F2AAC5" w14:textId="77777777" w:rsidR="000F0FB1" w:rsidRPr="00D26778" w:rsidRDefault="000F0FB1" w:rsidP="000F0FB1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558E0ADA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432B62" w14:textId="77777777" w:rsidR="000F0FB1" w:rsidRPr="00D26778" w:rsidRDefault="000F0FB1" w:rsidP="000F0FB1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CE42572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7D4DE6" w14:textId="77777777" w:rsidR="000F0FB1" w:rsidRPr="00D26778" w:rsidRDefault="000F0FB1" w:rsidP="000F0FB1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D222EF8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70C5B2" w14:textId="77777777" w:rsidR="000F0FB1" w:rsidRPr="00D26778" w:rsidRDefault="000F0FB1" w:rsidP="000F0FB1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85D2330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1BED5D" w14:textId="77777777" w:rsidR="000F0FB1" w:rsidRPr="00D26778" w:rsidRDefault="000F0FB1" w:rsidP="000F0FB1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26DC540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35187E" w14:textId="77777777" w:rsidR="000F0FB1" w:rsidRPr="00D26778" w:rsidRDefault="000F0FB1" w:rsidP="000F0FB1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7F9775D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64D93F" w14:textId="77777777" w:rsidR="000F0FB1" w:rsidRPr="00D26778" w:rsidRDefault="000F0FB1" w:rsidP="000F0FB1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FEEEAAE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ADCFCE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609ED53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FB1" w:rsidRPr="00D26778" w14:paraId="7C1B7013" w14:textId="77777777" w:rsidTr="007461C8">
        <w:trPr>
          <w:jc w:val="center"/>
        </w:trPr>
        <w:tc>
          <w:tcPr>
            <w:tcW w:w="2070" w:type="dxa"/>
          </w:tcPr>
          <w:p w14:paraId="57BD6A4D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บริษัท ยามาดะ</w:t>
            </w:r>
          </w:p>
          <w:p w14:paraId="18A3E271" w14:textId="145E2E3B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สมบูรณ์ จำกัด</w:t>
            </w:r>
          </w:p>
        </w:tc>
        <w:tc>
          <w:tcPr>
            <w:tcW w:w="2220" w:type="dxa"/>
          </w:tcPr>
          <w:p w14:paraId="6232D40D" w14:textId="77777777" w:rsidR="000F0FB1" w:rsidRPr="00D26778" w:rsidRDefault="000F0FB1" w:rsidP="000F0FB1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  <w:p w14:paraId="52FDF01B" w14:textId="15B9D342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อะไหล่รถ</w:t>
            </w:r>
          </w:p>
        </w:tc>
        <w:tc>
          <w:tcPr>
            <w:tcW w:w="720" w:type="dxa"/>
            <w:vAlign w:val="bottom"/>
          </w:tcPr>
          <w:p w14:paraId="72F11F89" w14:textId="4135F60E" w:rsidR="000F0FB1" w:rsidRPr="00D26778" w:rsidRDefault="005532C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720" w:type="dxa"/>
            <w:vAlign w:val="bottom"/>
          </w:tcPr>
          <w:p w14:paraId="2753C1E8" w14:textId="3280D918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5342B3ED" w14:textId="77777777" w:rsidR="000F0FB1" w:rsidRPr="00D26778" w:rsidRDefault="000F0FB1" w:rsidP="000F0FB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0FD7259" w14:textId="42ACA64B" w:rsidR="000F0FB1" w:rsidRPr="00D26778" w:rsidRDefault="006F0836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  <w:vAlign w:val="bottom"/>
          </w:tcPr>
          <w:p w14:paraId="5618A5B6" w14:textId="77777777" w:rsidR="000F0FB1" w:rsidRPr="00D26778" w:rsidRDefault="000F0FB1" w:rsidP="000F0FB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0A9A07BE" w14:textId="32D9CBA1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  <w:vAlign w:val="bottom"/>
          </w:tcPr>
          <w:p w14:paraId="5227C895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B46DDAF" w14:textId="4EA2414B" w:rsidR="000F0FB1" w:rsidRPr="00D26778" w:rsidRDefault="0075771C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  <w:vAlign w:val="bottom"/>
          </w:tcPr>
          <w:p w14:paraId="48B36F72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6C73F55" w14:textId="420C4DD0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  <w:vAlign w:val="bottom"/>
          </w:tcPr>
          <w:p w14:paraId="44D56E54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AF66D2C" w14:textId="28EA82B9" w:rsidR="000F0FB1" w:rsidRPr="00D26778" w:rsidRDefault="00C33C34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496,876</w:t>
            </w:r>
          </w:p>
        </w:tc>
        <w:tc>
          <w:tcPr>
            <w:tcW w:w="270" w:type="dxa"/>
            <w:vAlign w:val="bottom"/>
          </w:tcPr>
          <w:p w14:paraId="6AC716F6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2C8BD5F" w14:textId="518E4E91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503,042</w:t>
            </w:r>
          </w:p>
        </w:tc>
        <w:tc>
          <w:tcPr>
            <w:tcW w:w="270" w:type="dxa"/>
            <w:vAlign w:val="bottom"/>
          </w:tcPr>
          <w:p w14:paraId="1A15D5D5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2B90AA5" w14:textId="412668DC" w:rsidR="000F0FB1" w:rsidRPr="00D26778" w:rsidRDefault="009A445A" w:rsidP="009A445A">
            <w:pPr>
              <w:pStyle w:val="acctfourfigures"/>
              <w:tabs>
                <w:tab w:val="clear" w:pos="765"/>
              </w:tabs>
              <w:spacing w:line="240" w:lineRule="auto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13,533</w:t>
            </w:r>
          </w:p>
        </w:tc>
        <w:tc>
          <w:tcPr>
            <w:tcW w:w="270" w:type="dxa"/>
            <w:vAlign w:val="bottom"/>
          </w:tcPr>
          <w:p w14:paraId="1FDA339C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0FAAF15" w14:textId="1FF497D3" w:rsidR="000F0FB1" w:rsidRPr="00D26778" w:rsidRDefault="000F0FB1" w:rsidP="000F0FB1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6,297</w:t>
            </w:r>
          </w:p>
        </w:tc>
      </w:tr>
      <w:tr w:rsidR="000F0FB1" w:rsidRPr="00D26778" w14:paraId="57219C2D" w14:textId="77777777" w:rsidTr="007461C8">
        <w:trPr>
          <w:trHeight w:val="334"/>
          <w:jc w:val="center"/>
        </w:trPr>
        <w:tc>
          <w:tcPr>
            <w:tcW w:w="2070" w:type="dxa"/>
          </w:tcPr>
          <w:p w14:paraId="43A772A0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0" w:type="dxa"/>
          </w:tcPr>
          <w:p w14:paraId="09E5495B" w14:textId="77777777" w:rsidR="000F0FB1" w:rsidRPr="00D26778" w:rsidRDefault="000F0FB1" w:rsidP="000F0FB1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C3BEABF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1A96E30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F5083F" w14:textId="77777777" w:rsidR="000F0FB1" w:rsidRPr="00D26778" w:rsidRDefault="000F0FB1" w:rsidP="000F0FB1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24A2670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B17074" w14:textId="77777777" w:rsidR="000F0FB1" w:rsidRPr="00D26778" w:rsidRDefault="000F0FB1" w:rsidP="000F0FB1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7F33DCD7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AC27FC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E869608" w14:textId="279B3DE9" w:rsidR="000F0FB1" w:rsidRPr="00D26778" w:rsidRDefault="00C33C34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0C36A68C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7A0033B" w14:textId="68229286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40A8B504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3353857" w14:textId="0B0B2137" w:rsidR="000F0FB1" w:rsidRPr="00D26778" w:rsidRDefault="00050A9A" w:rsidP="000F0FB1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544,525</w:t>
            </w:r>
          </w:p>
        </w:tc>
        <w:tc>
          <w:tcPr>
            <w:tcW w:w="270" w:type="dxa"/>
            <w:vAlign w:val="bottom"/>
          </w:tcPr>
          <w:p w14:paraId="4BBF2BEF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00550DC" w14:textId="62E57C87" w:rsidR="000F0FB1" w:rsidRPr="00D26778" w:rsidRDefault="000F0FB1" w:rsidP="000F0FB1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556,746</w:t>
            </w:r>
          </w:p>
        </w:tc>
        <w:tc>
          <w:tcPr>
            <w:tcW w:w="270" w:type="dxa"/>
            <w:vAlign w:val="bottom"/>
          </w:tcPr>
          <w:p w14:paraId="66FBC403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39B9ADB" w14:textId="15C984DB" w:rsidR="000F0FB1" w:rsidRPr="00D26778" w:rsidRDefault="009A445A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20,418</w:t>
            </w:r>
          </w:p>
        </w:tc>
        <w:tc>
          <w:tcPr>
            <w:tcW w:w="270" w:type="dxa"/>
            <w:vAlign w:val="bottom"/>
          </w:tcPr>
          <w:p w14:paraId="63909D3F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ED63FC" w14:textId="62056659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12,417</w:t>
            </w:r>
          </w:p>
        </w:tc>
      </w:tr>
    </w:tbl>
    <w:p w14:paraId="5D54727E" w14:textId="3F301175" w:rsidR="00EE4EB6" w:rsidRPr="00D26778" w:rsidRDefault="00EE4EB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321A938A" w14:textId="77777777" w:rsidR="00EE4EB6" w:rsidRPr="00D26778" w:rsidRDefault="00EE4EB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D26778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14805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2070"/>
        <w:gridCol w:w="720"/>
        <w:gridCol w:w="720"/>
        <w:gridCol w:w="270"/>
        <w:gridCol w:w="870"/>
        <w:gridCol w:w="240"/>
        <w:gridCol w:w="82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941D44" w:rsidRPr="00D26778" w14:paraId="61A12B99" w14:textId="77777777" w:rsidTr="00F33A38">
        <w:trPr>
          <w:jc w:val="center"/>
        </w:trPr>
        <w:tc>
          <w:tcPr>
            <w:tcW w:w="2070" w:type="dxa"/>
          </w:tcPr>
          <w:p w14:paraId="0F323BA9" w14:textId="77777777" w:rsidR="00941D44" w:rsidRPr="00D26778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5278C0D" w14:textId="77777777" w:rsidR="00941D44" w:rsidRPr="00D26778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5" w:type="dxa"/>
            <w:gridSpan w:val="18"/>
          </w:tcPr>
          <w:p w14:paraId="29349768" w14:textId="77777777" w:rsidR="00941D44" w:rsidRPr="00D26778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1D44" w:rsidRPr="00D26778" w14:paraId="2767BE55" w14:textId="77777777" w:rsidTr="00F33A38">
        <w:trPr>
          <w:jc w:val="center"/>
        </w:trPr>
        <w:tc>
          <w:tcPr>
            <w:tcW w:w="2070" w:type="dxa"/>
          </w:tcPr>
          <w:p w14:paraId="7F127CF9" w14:textId="77777777" w:rsidR="00941D44" w:rsidRPr="00D26778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35147FC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4334D5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D4EC89E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22731BD5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34FF8A54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4A6A8B16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466AB46" w14:textId="2672FAB9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1C585EE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1AFCBB6" w14:textId="6FDAB850" w:rsidR="00941D44" w:rsidRPr="00D26778" w:rsidRDefault="00337985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  <w:r w:rsidR="00941D44" w:rsidRPr="00D26778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026CD33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2B9AED54" w14:textId="77777777" w:rsidR="00941D44" w:rsidRPr="00D26778" w:rsidRDefault="00941D44" w:rsidP="001B34C8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18F7426" w14:textId="77777777" w:rsidR="00941D44" w:rsidRPr="00D26778" w:rsidRDefault="00941D44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0F0FB1" w:rsidRPr="00D26778" w14:paraId="19667865" w14:textId="77777777" w:rsidTr="00F33A38">
        <w:trPr>
          <w:jc w:val="center"/>
        </w:trPr>
        <w:tc>
          <w:tcPr>
            <w:tcW w:w="2070" w:type="dxa"/>
          </w:tcPr>
          <w:p w14:paraId="51FD8557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F138DE" w14:textId="77777777" w:rsidR="000F0FB1" w:rsidRPr="00D26778" w:rsidRDefault="000F0FB1" w:rsidP="000F0FB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21F6375" w14:textId="5FCBFA02" w:rsidR="000F0FB1" w:rsidRPr="00D26778" w:rsidRDefault="000F0FB1" w:rsidP="000F0FB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720" w:type="dxa"/>
          </w:tcPr>
          <w:p w14:paraId="59374BEE" w14:textId="384F1873" w:rsidR="000F0FB1" w:rsidRPr="00D26778" w:rsidRDefault="000F0FB1" w:rsidP="000F0FB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968CDCA" w14:textId="0ECE8AF6" w:rsidR="000F0FB1" w:rsidRPr="00D26778" w:rsidRDefault="000F0FB1" w:rsidP="000F0FB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</w:tcPr>
          <w:p w14:paraId="04ABA08B" w14:textId="6F9D3116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473AA606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3000107E" w14:textId="15349AB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D858339" w14:textId="77777777" w:rsidR="000F0FB1" w:rsidRPr="00D26778" w:rsidRDefault="000F0FB1" w:rsidP="000F0FB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607E631" w14:textId="4E8EBEFD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816C065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DF86F4" w14:textId="564D6EC9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9493B8B" w14:textId="77777777" w:rsidR="000F0FB1" w:rsidRPr="00D26778" w:rsidRDefault="000F0FB1" w:rsidP="000F0FB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97E3BE9" w14:textId="5AFFAF8E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ACD0939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E7B6A9" w14:textId="53395EC8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2573AE5" w14:textId="77777777" w:rsidR="000F0FB1" w:rsidRPr="00D26778" w:rsidRDefault="000F0FB1" w:rsidP="000F0FB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77B6AAA" w14:textId="297EAF7B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4B7BED1" w14:textId="77777777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204792" w14:textId="4728F1BB" w:rsidR="000F0FB1" w:rsidRPr="00D26778" w:rsidRDefault="000F0FB1" w:rsidP="000F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41D44" w:rsidRPr="00D26778" w14:paraId="42EADAE1" w14:textId="77777777" w:rsidTr="00F33A38">
        <w:trPr>
          <w:jc w:val="center"/>
        </w:trPr>
        <w:tc>
          <w:tcPr>
            <w:tcW w:w="2070" w:type="dxa"/>
          </w:tcPr>
          <w:p w14:paraId="0B2571B1" w14:textId="77777777" w:rsidR="00941D44" w:rsidRPr="00D26778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6875337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0903C80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386DB3F9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5" w:type="dxa"/>
            <w:gridSpan w:val="15"/>
          </w:tcPr>
          <w:p w14:paraId="639E1725" w14:textId="77777777" w:rsidR="00941D44" w:rsidRPr="00D26778" w:rsidRDefault="00941D44" w:rsidP="001B34C8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1D44" w:rsidRPr="00D26778" w14:paraId="1FF54620" w14:textId="77777777" w:rsidTr="00F33A38">
        <w:trPr>
          <w:jc w:val="center"/>
        </w:trPr>
        <w:tc>
          <w:tcPr>
            <w:tcW w:w="2070" w:type="dxa"/>
          </w:tcPr>
          <w:p w14:paraId="46DBCDEB" w14:textId="2EDE6074" w:rsidR="00941D44" w:rsidRPr="00D26778" w:rsidRDefault="00D62C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070" w:type="dxa"/>
          </w:tcPr>
          <w:p w14:paraId="79778496" w14:textId="77777777" w:rsidR="00941D44" w:rsidRPr="00D26778" w:rsidRDefault="00941D4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92674FC" w14:textId="77777777" w:rsidR="00941D44" w:rsidRPr="00D26778" w:rsidRDefault="00941D4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362E98C" w14:textId="77777777" w:rsidR="00941D44" w:rsidRPr="00D26778" w:rsidRDefault="00941D4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A67F65" w14:textId="77777777" w:rsidR="00941D44" w:rsidRPr="00D26778" w:rsidRDefault="00941D4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52720FDF" w14:textId="77777777" w:rsidR="00941D44" w:rsidRPr="00D26778" w:rsidRDefault="00941D44" w:rsidP="001B34C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CD7B11B" w14:textId="77777777" w:rsidR="00941D44" w:rsidRPr="00D26778" w:rsidRDefault="00941D4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79B24381" w14:textId="77777777" w:rsidR="00941D44" w:rsidRPr="00D26778" w:rsidRDefault="00941D44" w:rsidP="001B34C8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D49EE1" w14:textId="77777777" w:rsidR="00941D44" w:rsidRPr="00D26778" w:rsidRDefault="00941D44" w:rsidP="001B34C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5DFF0AF" w14:textId="77777777" w:rsidR="00941D44" w:rsidRPr="00D26778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214656" w14:textId="77777777" w:rsidR="00941D44" w:rsidRPr="00D26778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6942623" w14:textId="77777777" w:rsidR="00941D44" w:rsidRPr="00D26778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87DED7" w14:textId="77777777" w:rsidR="00941D44" w:rsidRPr="00D26778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37C9495" w14:textId="77777777" w:rsidR="00941D44" w:rsidRPr="00D26778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5CCDA0" w14:textId="77777777" w:rsidR="00941D44" w:rsidRPr="00D26778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C49677C" w14:textId="77777777" w:rsidR="00941D44" w:rsidRPr="00D26778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1403B2" w14:textId="77777777" w:rsidR="00941D44" w:rsidRPr="00D26778" w:rsidRDefault="00941D44" w:rsidP="001B34C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5DEA30C" w14:textId="77777777" w:rsidR="00941D44" w:rsidRPr="00D26778" w:rsidRDefault="00941D44" w:rsidP="001B34C8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21E5F7" w14:textId="77777777" w:rsidR="00941D44" w:rsidRPr="00D26778" w:rsidRDefault="00941D44" w:rsidP="001B34C8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4801011" w14:textId="77777777" w:rsidR="00941D44" w:rsidRPr="00D26778" w:rsidRDefault="00941D44" w:rsidP="001B34C8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BFF" w:rsidRPr="00D26778" w14:paraId="2F5329B1" w14:textId="77777777" w:rsidTr="00F33A38">
        <w:trPr>
          <w:jc w:val="center"/>
        </w:trPr>
        <w:tc>
          <w:tcPr>
            <w:tcW w:w="2070" w:type="dxa"/>
          </w:tcPr>
          <w:p w14:paraId="0C6BC399" w14:textId="4A645B6D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บริษัท มูเบีย สมบูรณ์ </w:t>
            </w:r>
          </w:p>
          <w:p w14:paraId="745BD881" w14:textId="7B2845C3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ออโตโมทีฟ  จำกัด</w:t>
            </w:r>
          </w:p>
        </w:tc>
        <w:tc>
          <w:tcPr>
            <w:tcW w:w="2070" w:type="dxa"/>
          </w:tcPr>
          <w:p w14:paraId="32CD0FDF" w14:textId="77777777" w:rsidR="00BC1BFF" w:rsidRPr="00D26778" w:rsidRDefault="00BC1BFF" w:rsidP="00BC1BFF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  <w:p w14:paraId="0FA6F778" w14:textId="14EA4A12" w:rsidR="00BC1BFF" w:rsidRPr="00D26778" w:rsidRDefault="00BC1BFF" w:rsidP="00BC1BFF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ชิ้นส่วนยานยนต์</w:t>
            </w:r>
          </w:p>
        </w:tc>
        <w:tc>
          <w:tcPr>
            <w:tcW w:w="720" w:type="dxa"/>
            <w:vAlign w:val="bottom"/>
          </w:tcPr>
          <w:p w14:paraId="137070BE" w14:textId="07DC7339" w:rsidR="00BC1BFF" w:rsidRPr="00D26778" w:rsidRDefault="00E3137D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720" w:type="dxa"/>
            <w:vAlign w:val="bottom"/>
          </w:tcPr>
          <w:p w14:paraId="5BA1DAB3" w14:textId="570AB710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6B4FEF46" w14:textId="77777777" w:rsidR="00BC1BFF" w:rsidRPr="00D26778" w:rsidRDefault="00BC1BFF" w:rsidP="00BC1BFF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49B3FFF" w14:textId="02ADD2BB" w:rsidR="00BC1BFF" w:rsidRPr="00D26778" w:rsidRDefault="00DB15E5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40" w:type="dxa"/>
            <w:vAlign w:val="bottom"/>
          </w:tcPr>
          <w:p w14:paraId="02F30550" w14:textId="77777777" w:rsidR="00BC1BFF" w:rsidRPr="00D26778" w:rsidRDefault="00BC1BFF" w:rsidP="00BC1BFF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401F824A" w14:textId="2A4E82C4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13D61B84" w14:textId="77777777" w:rsidR="00BC1BFF" w:rsidRPr="00D26778" w:rsidRDefault="00BC1BFF" w:rsidP="00BC1BFF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7EA5E23" w14:textId="433D795F" w:rsidR="00BC1BFF" w:rsidRPr="00D26778" w:rsidRDefault="004E72A3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152A2D9F" w14:textId="77777777" w:rsidR="00BC1BFF" w:rsidRPr="00D26778" w:rsidRDefault="00BC1BFF" w:rsidP="00BC1BFF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E24FC7D" w14:textId="445DE74E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3BF70514" w14:textId="77777777" w:rsidR="00BC1BFF" w:rsidRPr="00D26778" w:rsidRDefault="00BC1BFF" w:rsidP="00BC1BFF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E8A968D" w14:textId="41C7E643" w:rsidR="00BC1BFF" w:rsidRPr="00D26778" w:rsidRDefault="001806B2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404,731</w:t>
            </w:r>
          </w:p>
        </w:tc>
        <w:tc>
          <w:tcPr>
            <w:tcW w:w="270" w:type="dxa"/>
            <w:vAlign w:val="bottom"/>
          </w:tcPr>
          <w:p w14:paraId="75BE613B" w14:textId="77777777" w:rsidR="00BC1BFF" w:rsidRPr="00D26778" w:rsidRDefault="00BC1BFF" w:rsidP="00BC1BFF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3A5159D" w14:textId="3BC78B02" w:rsidR="00BC1BFF" w:rsidRPr="00820EBD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820EBD">
              <w:rPr>
                <w:rFonts w:ascii="Angsana New" w:hAnsi="Angsana New"/>
                <w:sz w:val="30"/>
                <w:szCs w:val="30"/>
              </w:rPr>
              <w:t>36</w:t>
            </w:r>
            <w:r w:rsidR="005A78CB" w:rsidRPr="00820EBD">
              <w:rPr>
                <w:rFonts w:ascii="Angsana New" w:hAnsi="Angsana New"/>
                <w:sz w:val="30"/>
                <w:szCs w:val="30"/>
              </w:rPr>
              <w:t>9</w:t>
            </w:r>
            <w:r w:rsidRPr="00820EBD">
              <w:rPr>
                <w:rFonts w:ascii="Angsana New" w:hAnsi="Angsana New"/>
                <w:sz w:val="30"/>
                <w:szCs w:val="30"/>
              </w:rPr>
              <w:t>,428</w:t>
            </w:r>
          </w:p>
        </w:tc>
        <w:tc>
          <w:tcPr>
            <w:tcW w:w="270" w:type="dxa"/>
            <w:vAlign w:val="bottom"/>
          </w:tcPr>
          <w:p w14:paraId="0F3AE135" w14:textId="77777777" w:rsidR="00BC1BFF" w:rsidRPr="00D26778" w:rsidRDefault="00BC1BFF" w:rsidP="00BC1BFF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0DE786E" w14:textId="516A196C" w:rsidR="00BC1BFF" w:rsidRPr="00D26778" w:rsidRDefault="00680959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BF0D6B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972AC92" w14:textId="267D2909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1BFF" w:rsidRPr="00D26778" w14:paraId="5A04DE3B" w14:textId="77777777" w:rsidTr="00F33A38">
        <w:trPr>
          <w:trHeight w:val="110"/>
          <w:jc w:val="center"/>
        </w:trPr>
        <w:tc>
          <w:tcPr>
            <w:tcW w:w="2070" w:type="dxa"/>
          </w:tcPr>
          <w:p w14:paraId="24733E2C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424F3C6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8A8F24F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4649273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52FFC5" w14:textId="77777777" w:rsidR="00BC1BFF" w:rsidRPr="00D26778" w:rsidRDefault="00BC1BFF" w:rsidP="00BC1BFF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182B1909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86C3A79" w14:textId="77777777" w:rsidR="00BC1BFF" w:rsidRPr="00D26778" w:rsidRDefault="00BC1BFF" w:rsidP="00BC1BFF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7B0C0361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00" w:lineRule="exact"/>
              <w:ind w:left="-113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EA8EC3" w14:textId="77777777" w:rsidR="00BC1BFF" w:rsidRPr="00D26778" w:rsidRDefault="00BC1BFF" w:rsidP="00BC1BFF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F737F52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E83445" w14:textId="77777777" w:rsidR="00BC1BFF" w:rsidRPr="00D26778" w:rsidRDefault="00BC1BFF" w:rsidP="00BC1BFF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32A1FD9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00" w:lineRule="exac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148713" w14:textId="77777777" w:rsidR="00BC1BFF" w:rsidRPr="00D26778" w:rsidRDefault="00BC1BFF" w:rsidP="00BC1BFF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88EA311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12B8BC" w14:textId="77777777" w:rsidR="00BC1BFF" w:rsidRPr="00D26778" w:rsidRDefault="00BC1BFF" w:rsidP="00BC1BFF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045D645" w14:textId="77777777" w:rsidR="00BC1BFF" w:rsidRPr="00820EBD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0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39E3F7" w14:textId="77777777" w:rsidR="00BC1BFF" w:rsidRPr="00D26778" w:rsidRDefault="00BC1BFF" w:rsidP="00BC1BFF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1EB5ED6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A204FF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BA66888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BFF" w:rsidRPr="00D26778" w14:paraId="36D45C48" w14:textId="77777777" w:rsidTr="00F33A38">
        <w:trPr>
          <w:jc w:val="center"/>
        </w:trPr>
        <w:tc>
          <w:tcPr>
            <w:tcW w:w="2070" w:type="dxa"/>
            <w:vAlign w:val="bottom"/>
          </w:tcPr>
          <w:p w14:paraId="4C07BC05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124A465B" w14:textId="53095701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2070" w:type="dxa"/>
          </w:tcPr>
          <w:p w14:paraId="47BAB5D9" w14:textId="40424121" w:rsidR="00BC1BFF" w:rsidRPr="00D26778" w:rsidRDefault="00BC1BFF" w:rsidP="00BC1BFF">
            <w:pPr>
              <w:tabs>
                <w:tab w:val="left" w:pos="45"/>
              </w:tabs>
              <w:spacing w:line="240" w:lineRule="auto"/>
              <w:ind w:left="161" w:right="-153" w:hanging="16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ให้บริการและให้คำปรึกษาในการวางระบบ รวมทั้งพัฒนาการบูรณาการระบบ เชิงวิศวกรรม และระบบอัตโนมัติ</w:t>
            </w:r>
          </w:p>
        </w:tc>
        <w:tc>
          <w:tcPr>
            <w:tcW w:w="720" w:type="dxa"/>
            <w:vAlign w:val="bottom"/>
          </w:tcPr>
          <w:p w14:paraId="60DF1E8C" w14:textId="1E85639C" w:rsidR="00BC1BFF" w:rsidRPr="00D26778" w:rsidRDefault="00E3137D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720" w:type="dxa"/>
            <w:vAlign w:val="bottom"/>
          </w:tcPr>
          <w:p w14:paraId="6AA3BD18" w14:textId="7B7796E2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269A3290" w14:textId="77777777" w:rsidR="00BC1BFF" w:rsidRPr="00D26778" w:rsidRDefault="00BC1BFF" w:rsidP="00BC1BFF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049286EC" w14:textId="2384649D" w:rsidR="00BC1BFF" w:rsidRPr="00D26778" w:rsidRDefault="00DB15E5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40" w:type="dxa"/>
            <w:vAlign w:val="bottom"/>
          </w:tcPr>
          <w:p w14:paraId="044EBF97" w14:textId="77777777" w:rsidR="00BC1BFF" w:rsidRPr="00D26778" w:rsidRDefault="00BC1BFF" w:rsidP="00BC1BFF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5C18ABA4" w14:textId="67BBB2B6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397D9DBA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318B8AC" w14:textId="25EC5BB0" w:rsidR="00BC1BFF" w:rsidRPr="00D26778" w:rsidRDefault="004E72A3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067158A2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561F087" w14:textId="73C479BD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5955554A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9B5E774" w14:textId="5BE8921A" w:rsidR="00BC1BFF" w:rsidRPr="00D26778" w:rsidRDefault="001806B2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7,583</w:t>
            </w:r>
          </w:p>
        </w:tc>
        <w:tc>
          <w:tcPr>
            <w:tcW w:w="270" w:type="dxa"/>
            <w:vAlign w:val="bottom"/>
          </w:tcPr>
          <w:p w14:paraId="127D1261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336C06B" w14:textId="3FAADE82" w:rsidR="00BC1BFF" w:rsidRPr="00820EBD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820EBD">
              <w:rPr>
                <w:rFonts w:ascii="Angsana New" w:hAnsi="Angsana New"/>
                <w:sz w:val="30"/>
                <w:szCs w:val="30"/>
              </w:rPr>
              <w:t>12,816</w:t>
            </w:r>
          </w:p>
        </w:tc>
        <w:tc>
          <w:tcPr>
            <w:tcW w:w="270" w:type="dxa"/>
            <w:vAlign w:val="bottom"/>
          </w:tcPr>
          <w:p w14:paraId="4680B704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2F9EEBE" w14:textId="6E5E2DCE" w:rsidR="00BC1BFF" w:rsidRPr="00D26778" w:rsidRDefault="00680959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48C424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799801A" w14:textId="63B80930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1BFF" w:rsidRPr="00D26778" w14:paraId="673D6775" w14:textId="77777777" w:rsidTr="00F33A38">
        <w:trPr>
          <w:trHeight w:val="334"/>
          <w:jc w:val="center"/>
        </w:trPr>
        <w:tc>
          <w:tcPr>
            <w:tcW w:w="2070" w:type="dxa"/>
          </w:tcPr>
          <w:p w14:paraId="0BE51325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1C35E0" w14:textId="77777777" w:rsidR="00BC1BFF" w:rsidRPr="00D26778" w:rsidRDefault="00BC1BFF" w:rsidP="00BC1BFF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B4BBE7F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3D7EC2C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8C2C3F" w14:textId="77777777" w:rsidR="00BC1BFF" w:rsidRPr="00D26778" w:rsidRDefault="00BC1BFF" w:rsidP="00BC1BFF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058A6C0B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A5F9EEA" w14:textId="77777777" w:rsidR="00BC1BFF" w:rsidRPr="00D26778" w:rsidRDefault="00BC1BFF" w:rsidP="00BC1BFF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31604456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00" w:lineRule="exact"/>
              <w:ind w:left="-113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2A5C1A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51C2883" w14:textId="039258DD" w:rsidR="00BC1BFF" w:rsidRPr="00D26778" w:rsidRDefault="004E72A3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344B05FA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31203C" w14:textId="52F5120D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20AE8487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21EE3A4" w14:textId="27FA88DF" w:rsidR="00BC1BFF" w:rsidRPr="00D26778" w:rsidRDefault="002B5A74" w:rsidP="00BC1BF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412,314</w:t>
            </w:r>
          </w:p>
        </w:tc>
        <w:tc>
          <w:tcPr>
            <w:tcW w:w="270" w:type="dxa"/>
            <w:vAlign w:val="bottom"/>
          </w:tcPr>
          <w:p w14:paraId="560FF80C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ABCCA9" w14:textId="6745CDED" w:rsidR="00BC1BFF" w:rsidRPr="00820EBD" w:rsidRDefault="00BC1BFF" w:rsidP="00BC1BFF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0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5A78CB" w:rsidRPr="00820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</w:t>
            </w:r>
            <w:r w:rsidRPr="00820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,244</w:t>
            </w:r>
          </w:p>
        </w:tc>
        <w:tc>
          <w:tcPr>
            <w:tcW w:w="270" w:type="dxa"/>
            <w:vAlign w:val="bottom"/>
          </w:tcPr>
          <w:p w14:paraId="02D7433E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73B5ED1" w14:textId="2E10356B" w:rsidR="00BC1BFF" w:rsidRPr="00D26778" w:rsidRDefault="00680959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B141BB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A33908E" w14:textId="68696504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C1BFF" w:rsidRPr="00D26778" w14:paraId="54107040" w14:textId="77777777" w:rsidTr="00F33A38">
        <w:trPr>
          <w:jc w:val="center"/>
        </w:trPr>
        <w:tc>
          <w:tcPr>
            <w:tcW w:w="2070" w:type="dxa"/>
          </w:tcPr>
          <w:p w14:paraId="5A4C0EAD" w14:textId="77777777" w:rsidR="00BC1BFF" w:rsidRPr="00D26778" w:rsidRDefault="00BC1BFF" w:rsidP="00BC1BF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D2677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070" w:type="dxa"/>
          </w:tcPr>
          <w:p w14:paraId="32DBEC6C" w14:textId="77777777" w:rsidR="00BC1BFF" w:rsidRPr="00D26778" w:rsidRDefault="00BC1BFF" w:rsidP="00BC1BFF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A09C274" w14:textId="77777777" w:rsidR="00BC1BFF" w:rsidRPr="00D26778" w:rsidRDefault="00BC1BFF" w:rsidP="00BC1BFF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375A01A" w14:textId="77777777" w:rsidR="00BC1BFF" w:rsidRPr="00D26778" w:rsidRDefault="00BC1BFF" w:rsidP="00BC1BFF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8BD59E" w14:textId="77777777" w:rsidR="00BC1BFF" w:rsidRPr="00D26778" w:rsidRDefault="00BC1BFF" w:rsidP="00BC1BFF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98EF5DF" w14:textId="77777777" w:rsidR="00BC1BFF" w:rsidRPr="00D26778" w:rsidRDefault="00BC1BFF" w:rsidP="00BC1BFF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C7B665E" w14:textId="77777777" w:rsidR="00BC1BFF" w:rsidRPr="00D26778" w:rsidRDefault="00BC1BFF" w:rsidP="00BC1BFF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251315D1" w14:textId="77777777" w:rsidR="00BC1BFF" w:rsidRPr="00D26778" w:rsidRDefault="00BC1BFF" w:rsidP="00BC1BF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38BB87" w14:textId="77777777" w:rsidR="00BC1BFF" w:rsidRPr="00D26778" w:rsidRDefault="00BC1BFF" w:rsidP="00BC1BFF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637F2A9E" w14:textId="578E1BE5" w:rsidR="00BC1BFF" w:rsidRPr="00D26778" w:rsidRDefault="009E377F" w:rsidP="00BC1BF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411,607</w:t>
            </w:r>
          </w:p>
        </w:tc>
        <w:tc>
          <w:tcPr>
            <w:tcW w:w="270" w:type="dxa"/>
            <w:vAlign w:val="bottom"/>
          </w:tcPr>
          <w:p w14:paraId="2092E3EA" w14:textId="77777777" w:rsidR="00BC1BFF" w:rsidRPr="00D26778" w:rsidRDefault="00BC1BFF" w:rsidP="00BC1BF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3E3E4CCB" w14:textId="222BF0B8" w:rsidR="00BC1BFF" w:rsidRPr="00D26778" w:rsidRDefault="00BC1BFF" w:rsidP="00BC1BF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411,607</w:t>
            </w:r>
          </w:p>
        </w:tc>
        <w:tc>
          <w:tcPr>
            <w:tcW w:w="270" w:type="dxa"/>
            <w:vAlign w:val="bottom"/>
          </w:tcPr>
          <w:p w14:paraId="7714D7D7" w14:textId="77777777" w:rsidR="00BC1BFF" w:rsidRPr="00D26778" w:rsidRDefault="00BC1BFF" w:rsidP="00BC1BF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75A959F9" w14:textId="7578EDBB" w:rsidR="00BC1BFF" w:rsidRPr="00D26778" w:rsidRDefault="002B5A74" w:rsidP="00BC1BF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956,839</w:t>
            </w:r>
          </w:p>
        </w:tc>
        <w:tc>
          <w:tcPr>
            <w:tcW w:w="270" w:type="dxa"/>
            <w:vAlign w:val="bottom"/>
          </w:tcPr>
          <w:p w14:paraId="7CEDA3DC" w14:textId="77777777" w:rsidR="00BC1BFF" w:rsidRPr="00D26778" w:rsidRDefault="00BC1BFF" w:rsidP="00BC1BF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3B4193F" w14:textId="3EF8F5D8" w:rsidR="00BC1BFF" w:rsidRPr="00820EBD" w:rsidRDefault="00BC1BFF" w:rsidP="00BC1BFF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0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</w:t>
            </w:r>
            <w:r w:rsidR="005A78CB" w:rsidRPr="00820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820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,990</w:t>
            </w:r>
          </w:p>
        </w:tc>
        <w:tc>
          <w:tcPr>
            <w:tcW w:w="270" w:type="dxa"/>
            <w:vAlign w:val="bottom"/>
          </w:tcPr>
          <w:p w14:paraId="6F395622" w14:textId="77777777" w:rsidR="00BC1BFF" w:rsidRPr="00D26778" w:rsidRDefault="00BC1BFF" w:rsidP="00BC1BFF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05AA44CD" w14:textId="0C514EAA" w:rsidR="00BC1BFF" w:rsidRPr="00D26778" w:rsidRDefault="00E94A41" w:rsidP="0068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3" w:right="-14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20,418</w:t>
            </w:r>
          </w:p>
        </w:tc>
        <w:tc>
          <w:tcPr>
            <w:tcW w:w="270" w:type="dxa"/>
            <w:vAlign w:val="bottom"/>
          </w:tcPr>
          <w:p w14:paraId="701E160E" w14:textId="77777777" w:rsidR="00BC1BFF" w:rsidRPr="00D26778" w:rsidRDefault="00BC1BFF" w:rsidP="00BC1BFF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D411005" w14:textId="18D0D20F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12,417</w:t>
            </w:r>
          </w:p>
        </w:tc>
      </w:tr>
    </w:tbl>
    <w:p w14:paraId="0BB92CE2" w14:textId="77777777" w:rsidR="00D04430" w:rsidRPr="00D26778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D04430" w:rsidRPr="00D26778" w:rsidSect="008F44E1">
          <w:headerReference w:type="even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</w:tblGrid>
      <w:tr w:rsidR="001F117B" w:rsidRPr="00D26778" w14:paraId="572F1BB2" w14:textId="77777777" w:rsidTr="00F348C6">
        <w:tc>
          <w:tcPr>
            <w:tcW w:w="2070" w:type="dxa"/>
          </w:tcPr>
          <w:p w14:paraId="59FB9D29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990" w:type="dxa"/>
          </w:tcPr>
          <w:p w14:paraId="24C91D8A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F0356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AFC9AA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86D48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08E513A3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17B" w:rsidRPr="00D26778" w14:paraId="3DE609E4" w14:textId="77777777" w:rsidTr="00F348C6">
        <w:trPr>
          <w:trHeight w:val="749"/>
        </w:trPr>
        <w:tc>
          <w:tcPr>
            <w:tcW w:w="2070" w:type="dxa"/>
          </w:tcPr>
          <w:p w14:paraId="45466071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7EEB4A8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  <w:p w14:paraId="5B955032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0A326CBA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4B81D7E3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4401C5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F04C864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5889EC2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3F7130" w14:textId="37FE611E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</w:tr>
      <w:tr w:rsidR="00096E64" w:rsidRPr="00D26778" w14:paraId="466C8F27" w14:textId="77777777" w:rsidTr="00F348C6">
        <w:trPr>
          <w:trHeight w:val="407"/>
        </w:trPr>
        <w:tc>
          <w:tcPr>
            <w:tcW w:w="2070" w:type="dxa"/>
          </w:tcPr>
          <w:p w14:paraId="3D16464C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939C9D" w14:textId="718DA4CD" w:rsidR="00096E64" w:rsidRPr="00D26778" w:rsidRDefault="00BC1BFF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2BEC060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12AD1" w14:textId="54CD6F22" w:rsidR="00096E64" w:rsidRPr="00D26778" w:rsidRDefault="00BC1BFF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FC464B2" w14:textId="77777777" w:rsidR="00096E64" w:rsidRPr="00D26778" w:rsidRDefault="00096E64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C57F987" w14:textId="63D7F11E" w:rsidR="00096E64" w:rsidRPr="00D26778" w:rsidRDefault="00BC1BFF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260C62FF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3E97E5" w14:textId="58FB6511" w:rsidR="00096E64" w:rsidRPr="00D26778" w:rsidRDefault="00BC1BFF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055FC11" w14:textId="77777777" w:rsidR="00096E64" w:rsidRPr="00D26778" w:rsidRDefault="00096E64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DB3E3C7" w14:textId="3C1B9450" w:rsidR="00096E64" w:rsidRPr="00D26778" w:rsidRDefault="00BC1BFF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29362DB3" w14:textId="77777777" w:rsidR="00096E64" w:rsidRPr="00D26778" w:rsidRDefault="00096E6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3EECA" w14:textId="3B98640A" w:rsidR="00096E64" w:rsidRPr="00D26778" w:rsidRDefault="00BC1BFF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1F117B" w:rsidRPr="00D26778" w14:paraId="4ADACB5A" w14:textId="77777777" w:rsidTr="00F348C6">
        <w:trPr>
          <w:trHeight w:val="407"/>
        </w:trPr>
        <w:tc>
          <w:tcPr>
            <w:tcW w:w="2070" w:type="dxa"/>
          </w:tcPr>
          <w:p w14:paraId="4DBCA7DB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9804A7C" w14:textId="77777777" w:rsidR="001F117B" w:rsidRPr="00D26778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29B64D4B" w14:textId="77777777" w:rsidR="001F117B" w:rsidRPr="00D26778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0" w:type="dxa"/>
            <w:gridSpan w:val="7"/>
          </w:tcPr>
          <w:p w14:paraId="51BFEC58" w14:textId="77777777" w:rsidR="001F117B" w:rsidRPr="00D26778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F117B" w:rsidRPr="00D26778" w14:paraId="5FA69285" w14:textId="77777777" w:rsidTr="00F348C6">
        <w:tc>
          <w:tcPr>
            <w:tcW w:w="2070" w:type="dxa"/>
          </w:tcPr>
          <w:p w14:paraId="46B81E4D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06F4B50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8FFA5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45700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A70B8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7314E5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544B2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5940A5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1EDEE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E1A431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4D8D2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DED537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BFF" w:rsidRPr="00D26778" w14:paraId="5328309F" w14:textId="77777777" w:rsidTr="00C667D5">
        <w:tc>
          <w:tcPr>
            <w:tcW w:w="2070" w:type="dxa"/>
          </w:tcPr>
          <w:p w14:paraId="144FD59B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มูเบีย สมบูรณ์ </w:t>
            </w:r>
          </w:p>
          <w:p w14:paraId="55C25441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ออโตโมทีฟ จำกัด</w:t>
            </w:r>
          </w:p>
        </w:tc>
        <w:tc>
          <w:tcPr>
            <w:tcW w:w="990" w:type="dxa"/>
            <w:vAlign w:val="bottom"/>
          </w:tcPr>
          <w:p w14:paraId="1B271D41" w14:textId="21CD3703" w:rsidR="00BC1BFF" w:rsidRPr="00D26778" w:rsidRDefault="00984436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4699FFB5" w14:textId="77777777" w:rsidR="00BC1BFF" w:rsidRPr="00D26778" w:rsidRDefault="00BC1BFF" w:rsidP="00BC1BFF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F3AC55" w14:textId="1ABAF82F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 xml:space="preserve">50.00 </w:t>
            </w:r>
          </w:p>
        </w:tc>
        <w:tc>
          <w:tcPr>
            <w:tcW w:w="270" w:type="dxa"/>
          </w:tcPr>
          <w:p w14:paraId="4B26E9BB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E19542" w14:textId="6D7AA3EA" w:rsidR="00BC1BFF" w:rsidRPr="00D26778" w:rsidRDefault="005F6D88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="0076077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6077A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1F27D527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28FA48" w14:textId="5E16734D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7D167013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D67386" w14:textId="6D5DEFE6" w:rsidR="00BC1BFF" w:rsidRPr="00D26778" w:rsidRDefault="002D6475" w:rsidP="0042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</w:t>
            </w:r>
            <w:r w:rsidR="00304CA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1E1AC7CE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6FE170" w14:textId="0D1DD46B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</w:tr>
      <w:tr w:rsidR="00BC1BFF" w:rsidRPr="00D26778" w14:paraId="307A22D8" w14:textId="77777777" w:rsidTr="00C667D5">
        <w:tc>
          <w:tcPr>
            <w:tcW w:w="2070" w:type="dxa"/>
          </w:tcPr>
          <w:p w14:paraId="229ACB36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7729CD4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72C0E" w14:textId="77777777" w:rsidR="00BC1BFF" w:rsidRPr="00D26778" w:rsidRDefault="00BC1BFF" w:rsidP="00BC1BFF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621A63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B00D6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7BE669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432DBA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3DFB7C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E57F64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54F3C6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18C19B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C82683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BFF" w:rsidRPr="00D26778" w14:paraId="353B8B9E" w14:textId="77777777" w:rsidTr="00B34745">
        <w:tc>
          <w:tcPr>
            <w:tcW w:w="2070" w:type="dxa"/>
          </w:tcPr>
          <w:p w14:paraId="5CB863F1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244DAECC" w14:textId="28DF00AD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990" w:type="dxa"/>
            <w:vAlign w:val="bottom"/>
          </w:tcPr>
          <w:p w14:paraId="53378D6B" w14:textId="1508B85A" w:rsidR="00BC1BFF" w:rsidRPr="00D26778" w:rsidRDefault="00984436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15391C63" w14:textId="77777777" w:rsidR="00BC1BFF" w:rsidRPr="00D26778" w:rsidRDefault="00BC1BFF" w:rsidP="00BC1BFF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02C5A0" w14:textId="6FC5359B" w:rsidR="00BC1BFF" w:rsidRPr="00D26778" w:rsidRDefault="00BC1BFF" w:rsidP="0082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14:paraId="446465CA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A1C7FA" w14:textId="77162972" w:rsidR="00BC1BFF" w:rsidRPr="00D26778" w:rsidRDefault="005F6D88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0B81BA9C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E09EA9" w14:textId="5482D9BB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66335E68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B9B1A4" w14:textId="4EBDE4E6" w:rsidR="00BC1BFF" w:rsidRPr="00D26778" w:rsidRDefault="002D6475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7DE0D610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811CD3" w14:textId="39E87F65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BC1BFF" w:rsidRPr="00D26778" w14:paraId="527E0F3A" w14:textId="77777777" w:rsidTr="00B34745">
        <w:tc>
          <w:tcPr>
            <w:tcW w:w="2070" w:type="dxa"/>
          </w:tcPr>
          <w:p w14:paraId="47DE20AC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F984951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1724F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CAF7EB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5ED8E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C73A20" w14:textId="6FC3C352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0DB9C9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9D3DE4" w14:textId="660BDA54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5C46FE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C5F28" w14:textId="2CA50C28" w:rsidR="00BC1BFF" w:rsidRPr="00D26778" w:rsidRDefault="002D6475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70" w:type="dxa"/>
            <w:vAlign w:val="bottom"/>
          </w:tcPr>
          <w:p w14:paraId="587B560D" w14:textId="77777777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1065E" w14:textId="7B7DE501" w:rsidR="00BC1BFF" w:rsidRPr="00D26778" w:rsidRDefault="00BC1BFF" w:rsidP="00BC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</w:tr>
    </w:tbl>
    <w:p w14:paraId="491AFE0F" w14:textId="77777777" w:rsidR="001F117B" w:rsidRPr="00D26778" w:rsidRDefault="001F117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91650F" w14:textId="77777777" w:rsidR="009F5D2B" w:rsidRPr="00D26778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03DEC19A" w14:textId="77777777" w:rsidR="000C0C99" w:rsidRPr="00D26778" w:rsidRDefault="000C0C9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3B5D98F" w14:textId="35B13E6E" w:rsidR="008F1EA8" w:rsidRPr="00D26778" w:rsidRDefault="008F1E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ja-JP"/>
        </w:rPr>
      </w:pPr>
      <w:r w:rsidRPr="00D26778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</w:t>
      </w:r>
      <w:r w:rsidR="00C03F90">
        <w:rPr>
          <w:rFonts w:ascii="Angsana New" w:hAnsi="Angsana New"/>
          <w:sz w:val="30"/>
          <w:szCs w:val="30"/>
        </w:rPr>
        <w:br/>
      </w:r>
      <w:r w:rsidRPr="00D26778">
        <w:rPr>
          <w:rFonts w:ascii="Angsana New" w:hAnsi="Angsana New"/>
          <w:sz w:val="30"/>
          <w:szCs w:val="30"/>
          <w:cs/>
        </w:rPr>
        <w:t>ที่เปิดเผยต่อสาธารณชน</w:t>
      </w:r>
    </w:p>
    <w:p w14:paraId="426807A9" w14:textId="3028B1F0" w:rsidR="00B73F4D" w:rsidRPr="00D26778" w:rsidRDefault="00B73F4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23C5D91" w14:textId="53318D40" w:rsidR="001336EF" w:rsidRPr="00D26778" w:rsidRDefault="001336E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1336EF" w:rsidRPr="00D26778" w:rsidSect="008E6BE8">
          <w:headerReference w:type="even" r:id="rId20"/>
          <w:headerReference w:type="default" r:id="rId21"/>
          <w:headerReference w:type="first" r:id="rId22"/>
          <w:footerReference w:type="first" r:id="rId2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9F9A44F" w14:textId="3CA5B01D" w:rsidR="001F117B" w:rsidRPr="00D26778" w:rsidRDefault="00607143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F117B" w:rsidRPr="00D26778"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  <w:r w:rsidR="001F117B" w:rsidRPr="00D2677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921425E" w14:textId="77777777" w:rsidR="001F117B" w:rsidRPr="006C75C4" w:rsidRDefault="001F117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6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18"/>
        <w:gridCol w:w="2484"/>
        <w:gridCol w:w="810"/>
        <w:gridCol w:w="270"/>
        <w:gridCol w:w="81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1F117B" w:rsidRPr="00D26778" w14:paraId="3A1B1552" w14:textId="77777777" w:rsidTr="006D522A">
        <w:trPr>
          <w:tblHeader/>
        </w:trPr>
        <w:tc>
          <w:tcPr>
            <w:tcW w:w="2718" w:type="dxa"/>
          </w:tcPr>
          <w:p w14:paraId="17784C6B" w14:textId="77777777" w:rsidR="001F117B" w:rsidRPr="00D26778" w:rsidRDefault="001F117B" w:rsidP="001B34C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7D1863A8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60" w:type="dxa"/>
            <w:gridSpan w:val="15"/>
          </w:tcPr>
          <w:p w14:paraId="2BB42C7A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F117B" w:rsidRPr="00D26778" w14:paraId="1FD5F2FE" w14:textId="77777777" w:rsidTr="006D522A">
        <w:trPr>
          <w:tblHeader/>
        </w:trPr>
        <w:tc>
          <w:tcPr>
            <w:tcW w:w="2718" w:type="dxa"/>
          </w:tcPr>
          <w:p w14:paraId="3C0DABD4" w14:textId="77777777" w:rsidR="001F117B" w:rsidRPr="00D26778" w:rsidRDefault="001F117B" w:rsidP="001B34C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7385B0F7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AE2E279" w14:textId="77777777" w:rsidR="001F117B" w:rsidRPr="00D2677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1D1727C8" w14:textId="77777777" w:rsidR="001F117B" w:rsidRPr="00D26778" w:rsidRDefault="001F117B" w:rsidP="001B34C8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สัดส่วน</w:t>
            </w:r>
          </w:p>
          <w:p w14:paraId="1C5DE5D2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59466BAD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60" w:type="dxa"/>
            <w:gridSpan w:val="3"/>
          </w:tcPr>
          <w:p w14:paraId="7D9DA323" w14:textId="77777777" w:rsidR="001F117B" w:rsidRPr="00D26778" w:rsidRDefault="001F117B" w:rsidP="001B34C8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3886702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42E483C7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53A05125" w14:textId="77777777" w:rsidR="001F117B" w:rsidRPr="00D26778" w:rsidRDefault="001F117B" w:rsidP="001B34C8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855C8D7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14:paraId="1E06B620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0285B130" w14:textId="77777777" w:rsidR="001F117B" w:rsidRPr="00D26778" w:rsidRDefault="001F117B" w:rsidP="001B34C8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DEB1D75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677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</w:t>
            </w:r>
            <w:r w:rsidR="00F02E7C" w:rsidRPr="00D2677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</w:tr>
      <w:tr w:rsidR="007C05B9" w:rsidRPr="00D26778" w14:paraId="07A63AF1" w14:textId="77777777" w:rsidTr="006D522A">
        <w:trPr>
          <w:tblHeader/>
        </w:trPr>
        <w:tc>
          <w:tcPr>
            <w:tcW w:w="2718" w:type="dxa"/>
          </w:tcPr>
          <w:p w14:paraId="6DD7AA73" w14:textId="77777777" w:rsidR="007C05B9" w:rsidRPr="00D26778" w:rsidRDefault="007C05B9" w:rsidP="001B34C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05B2F61E" w14:textId="77777777" w:rsidR="007C05B9" w:rsidRPr="00D26778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988596" w14:textId="0DDDCD3C" w:rsidR="007C05B9" w:rsidRPr="00D26778" w:rsidRDefault="009758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F49972C" w14:textId="77777777" w:rsidR="007C05B9" w:rsidRPr="00D26778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3937FE" w14:textId="4FBCAE53" w:rsidR="007C05B9" w:rsidRPr="00D26778" w:rsidRDefault="009758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F25F046" w14:textId="77777777" w:rsidR="007C05B9" w:rsidRPr="00D26778" w:rsidRDefault="007C05B9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D7FA7F0" w14:textId="2E59A2D3" w:rsidR="007C05B9" w:rsidRPr="00D26778" w:rsidRDefault="009758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55A7B5A" w14:textId="77777777" w:rsidR="007C05B9" w:rsidRPr="00D26778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B0B60" w14:textId="5563170D" w:rsidR="007C05B9" w:rsidRPr="00D26778" w:rsidRDefault="009758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330605A" w14:textId="77777777" w:rsidR="007C05B9" w:rsidRPr="00D26778" w:rsidRDefault="007C05B9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ED4DEB" w14:textId="4D96778D" w:rsidR="007C05B9" w:rsidRPr="00D26778" w:rsidRDefault="009758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7D2CF18" w14:textId="77777777" w:rsidR="007C05B9" w:rsidRPr="00D26778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5F9154" w14:textId="395C80CA" w:rsidR="007C05B9" w:rsidRPr="00D26778" w:rsidRDefault="009758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6572A89" w14:textId="77777777" w:rsidR="007C05B9" w:rsidRPr="00D26778" w:rsidRDefault="007C05B9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078AF5" w14:textId="4E32D985" w:rsidR="007C05B9" w:rsidRPr="00D26778" w:rsidRDefault="009758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16AB3E5" w14:textId="77777777" w:rsidR="007C05B9" w:rsidRPr="00D26778" w:rsidRDefault="007C05B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841855" w14:textId="1B2394B1" w:rsidR="007C05B9" w:rsidRPr="00D26778" w:rsidRDefault="009758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F117B" w:rsidRPr="00D26778" w14:paraId="23380F71" w14:textId="77777777" w:rsidTr="006D522A">
        <w:trPr>
          <w:tblHeader/>
        </w:trPr>
        <w:tc>
          <w:tcPr>
            <w:tcW w:w="2718" w:type="dxa"/>
          </w:tcPr>
          <w:p w14:paraId="0F2FDCA9" w14:textId="77777777" w:rsidR="001F117B" w:rsidRPr="00D26778" w:rsidRDefault="001F117B" w:rsidP="001B34C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3A310035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14:paraId="04E1CFAB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65E88180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0" w:type="dxa"/>
            <w:gridSpan w:val="11"/>
          </w:tcPr>
          <w:p w14:paraId="23BCF60D" w14:textId="77777777" w:rsidR="001F117B" w:rsidRPr="00D26778" w:rsidRDefault="001F117B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47052A" w:rsidRPr="00D26778" w14:paraId="3BDBDC3A" w14:textId="77777777" w:rsidTr="006D522A">
        <w:trPr>
          <w:tblHeader/>
        </w:trPr>
        <w:tc>
          <w:tcPr>
            <w:tcW w:w="2718" w:type="dxa"/>
          </w:tcPr>
          <w:p w14:paraId="38B516CD" w14:textId="77777777" w:rsidR="001F117B" w:rsidRPr="00D26778" w:rsidRDefault="001F117B" w:rsidP="001B34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="009130AA" w:rsidRPr="00D2677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484" w:type="dxa"/>
          </w:tcPr>
          <w:p w14:paraId="16388B85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24D2704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DE72AF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4E2802F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05C7866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683950E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FA162C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53178E4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F793AC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5E92D4F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7C2B42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F944A9B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FF0F06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1F0368B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693269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BFBDAA" w14:textId="77777777" w:rsidR="001F117B" w:rsidRPr="00D26778" w:rsidRDefault="001F117B" w:rsidP="001B34C8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75891" w:rsidRPr="00D26778" w14:paraId="4FED1975" w14:textId="77777777" w:rsidTr="0047052A">
        <w:tc>
          <w:tcPr>
            <w:tcW w:w="2718" w:type="dxa"/>
          </w:tcPr>
          <w:p w14:paraId="7C9C831F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>บริษัท สมบูรณ์หล่อเหล็กเหนียว</w:t>
            </w:r>
            <w:r w:rsidRPr="00D267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>อุตสาหกรรม จำกัด</w:t>
            </w:r>
          </w:p>
        </w:tc>
        <w:tc>
          <w:tcPr>
            <w:tcW w:w="2484" w:type="dxa"/>
          </w:tcPr>
          <w:p w14:paraId="1B5F253D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2C245B12" w14:textId="7145B983" w:rsidR="00975891" w:rsidRPr="00D26778" w:rsidRDefault="00975891" w:rsidP="0097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67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716BC60C" w14:textId="77777777" w:rsidR="00975891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038ACF6" w14:textId="78F7A086" w:rsidR="000F5CB2" w:rsidRPr="00D26778" w:rsidRDefault="000F5CB2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95010AA" w14:textId="77777777" w:rsidR="00975891" w:rsidRPr="00D26778" w:rsidRDefault="00975891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9C258B" w14:textId="77777777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45932E4" w14:textId="57D2411F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D023629" w14:textId="77777777" w:rsidR="00975891" w:rsidRPr="00D26778" w:rsidRDefault="00975891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B1DD240" w14:textId="77777777" w:rsidR="00975891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3515CD34" w14:textId="69901869" w:rsidR="000F5CB2" w:rsidRPr="00D26778" w:rsidRDefault="000F5CB2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206E1138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C7CEAF1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7DD2DFF4" w14:textId="3F4DFF89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1DE69665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9606074" w14:textId="77777777" w:rsidR="00975891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68A099F" w14:textId="02DEACD7" w:rsidR="00E060E2" w:rsidRPr="00D26778" w:rsidRDefault="00E060E2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875,</w:t>
            </w:r>
            <w:r w:rsidR="009F5E4A">
              <w:rPr>
                <w:rFonts w:ascii="Angsana New" w:hAnsi="Angsana New"/>
                <w:sz w:val="28"/>
                <w:szCs w:val="28"/>
                <w:lang w:bidi="th-TH"/>
              </w:rPr>
              <w:t>989</w:t>
            </w:r>
          </w:p>
        </w:tc>
        <w:tc>
          <w:tcPr>
            <w:tcW w:w="270" w:type="dxa"/>
          </w:tcPr>
          <w:p w14:paraId="689FEF9A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D071315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6B2E29" w14:textId="3373CC05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7FD6C07E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3ADAA" w14:textId="1F6578D0" w:rsidR="00975891" w:rsidRPr="00D26778" w:rsidRDefault="00D055A9" w:rsidP="004B29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279,995</w:t>
            </w:r>
          </w:p>
        </w:tc>
        <w:tc>
          <w:tcPr>
            <w:tcW w:w="270" w:type="dxa"/>
          </w:tcPr>
          <w:p w14:paraId="5E4A3164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5C2DEDF" w14:textId="39BF0BF2" w:rsidR="00975891" w:rsidRPr="00D26778" w:rsidRDefault="00975891" w:rsidP="0097589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75891" w:rsidRPr="00D26778" w14:paraId="03152AC8" w14:textId="77777777" w:rsidTr="0047052A">
        <w:trPr>
          <w:trHeight w:val="227"/>
        </w:trPr>
        <w:tc>
          <w:tcPr>
            <w:tcW w:w="2718" w:type="dxa"/>
          </w:tcPr>
          <w:p w14:paraId="55F66E80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4" w:type="dxa"/>
          </w:tcPr>
          <w:p w14:paraId="69FA0BE6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A769DF" w14:textId="77777777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955865" w14:textId="77777777" w:rsidR="00975891" w:rsidRPr="00D26778" w:rsidRDefault="00975891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6CE000" w14:textId="77777777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DA3A84" w14:textId="77777777" w:rsidR="00975891" w:rsidRPr="00D26778" w:rsidRDefault="00975891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7039D9D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C26AB3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D84269F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A9A8C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497BF35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8F1FA3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9BD5959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019A0D2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3B6AF0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823A14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AFAD047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975891" w:rsidRPr="00D26778" w14:paraId="335AA67E" w14:textId="77777777" w:rsidTr="0047052A">
        <w:tc>
          <w:tcPr>
            <w:tcW w:w="2718" w:type="dxa"/>
          </w:tcPr>
          <w:p w14:paraId="38E41AFE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E16FF37" w14:textId="0C6C7C2A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>บริษัท บางกอกสปริง</w:t>
            </w:r>
          </w:p>
          <w:p w14:paraId="3349C28A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>อินดัสเตรียล จำกัด</w:t>
            </w:r>
          </w:p>
        </w:tc>
        <w:tc>
          <w:tcPr>
            <w:tcW w:w="2484" w:type="dxa"/>
          </w:tcPr>
          <w:p w14:paraId="1B962292" w14:textId="77777777" w:rsidR="00975891" w:rsidRPr="00D26778" w:rsidRDefault="00975891" w:rsidP="0097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2677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ผลิตและจำหน่ายชิ้นส่วน</w:t>
            </w:r>
          </w:p>
          <w:p w14:paraId="21C90859" w14:textId="77777777" w:rsidR="00975891" w:rsidRPr="00D26778" w:rsidRDefault="00975891" w:rsidP="0070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D2677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  ยานยนต์และให้เช่า</w:t>
            </w:r>
          </w:p>
          <w:p w14:paraId="55CD3305" w14:textId="7C1059D6" w:rsidR="00975891" w:rsidRPr="00D26778" w:rsidRDefault="00975891" w:rsidP="0070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D26778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  อสังหาริมทรัพย์</w:t>
            </w:r>
          </w:p>
        </w:tc>
        <w:tc>
          <w:tcPr>
            <w:tcW w:w="810" w:type="dxa"/>
            <w:shd w:val="clear" w:color="auto" w:fill="auto"/>
          </w:tcPr>
          <w:p w14:paraId="0A0B1B9D" w14:textId="77777777" w:rsidR="00975891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05671BE" w14:textId="77777777" w:rsidR="000F5CB2" w:rsidRDefault="000F5CB2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E672F0" w14:textId="6AA90BF4" w:rsidR="000F5CB2" w:rsidRPr="00D26778" w:rsidRDefault="000F5CB2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7D45122" w14:textId="77777777" w:rsidR="00975891" w:rsidRPr="00D26778" w:rsidRDefault="00975891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7394711" w14:textId="77777777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B68161E" w14:textId="77777777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325468E" w14:textId="2AAB2B93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8107E44" w14:textId="77777777" w:rsidR="00975891" w:rsidRPr="00D26778" w:rsidRDefault="00975891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25642A2" w14:textId="77777777" w:rsidR="00975891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215E35DB" w14:textId="77777777" w:rsidR="000F5CB2" w:rsidRDefault="000F5CB2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3E20724C" w14:textId="7A551027" w:rsidR="000F5CB2" w:rsidRPr="00D26778" w:rsidRDefault="000F5CB2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7DCD9A2F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3561B6C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4966EB2E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160BC4D5" w14:textId="0C5921C0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5C8ACA29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744887D" w14:textId="77777777" w:rsidR="00975891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6D3C0BE" w14:textId="77777777" w:rsidR="00E060E2" w:rsidRDefault="00E060E2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8B1A5C" w14:textId="57EF16DC" w:rsidR="00E060E2" w:rsidRPr="00D26778" w:rsidRDefault="00E060E2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587EF9B0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96B15B1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C2BE45D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CAB34A" w14:textId="6AE4C569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0C4D079C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29AA77" w14:textId="05D371D0" w:rsidR="00975891" w:rsidRPr="00D26778" w:rsidRDefault="00FB3CAA" w:rsidP="0097589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37D52F4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76907BD" w14:textId="5B881FA4" w:rsidR="00975891" w:rsidRPr="00D26778" w:rsidRDefault="00975891" w:rsidP="0097589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75891" w:rsidRPr="00D26778" w14:paraId="782C2EB8" w14:textId="77777777" w:rsidTr="0047052A">
        <w:tc>
          <w:tcPr>
            <w:tcW w:w="2718" w:type="dxa"/>
          </w:tcPr>
          <w:p w14:paraId="37B1F888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4" w:type="dxa"/>
          </w:tcPr>
          <w:p w14:paraId="41983B32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23B313" w14:textId="77777777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99A56F" w14:textId="77777777" w:rsidR="00975891" w:rsidRPr="00D26778" w:rsidRDefault="00975891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6C82BF" w14:textId="77777777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E090B0" w14:textId="77777777" w:rsidR="00975891" w:rsidRPr="00D26778" w:rsidRDefault="00975891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1B655D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C67D0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4F79E42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7F2205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A48DDB4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6E0B99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0BFB1D1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57278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D553BE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CFA53F3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A736666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975891" w:rsidRPr="00D26778" w14:paraId="7F4584ED" w14:textId="77777777" w:rsidTr="0047052A">
        <w:tc>
          <w:tcPr>
            <w:tcW w:w="2718" w:type="dxa"/>
          </w:tcPr>
          <w:p w14:paraId="5209369D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อินเตอร์เนชั่นแนล แคสติ้ง </w:t>
            </w:r>
          </w:p>
          <w:p w14:paraId="468102EC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267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>โปรดักส์ จำกัด</w:t>
            </w:r>
          </w:p>
        </w:tc>
        <w:tc>
          <w:tcPr>
            <w:tcW w:w="2484" w:type="dxa"/>
          </w:tcPr>
          <w:p w14:paraId="5E59E210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394260D8" w14:textId="7CD778E4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67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153C879D" w14:textId="77777777" w:rsidR="00975891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1DF180" w14:textId="1B7867FD" w:rsidR="000F5CB2" w:rsidRPr="00D26778" w:rsidRDefault="000F5CB2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FC68754" w14:textId="77777777" w:rsidR="00975891" w:rsidRPr="00D26778" w:rsidRDefault="00975891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E427476" w14:textId="77777777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67AAFA2" w14:textId="2C7189DE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BB08861" w14:textId="77777777" w:rsidR="00975891" w:rsidRPr="00D26778" w:rsidRDefault="00975891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6B4153A" w14:textId="77777777" w:rsidR="00975891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734F3B0A" w14:textId="4EECA7E9" w:rsidR="000F5CB2" w:rsidRPr="00D26778" w:rsidRDefault="000F5CB2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4198F0DC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F380375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4058FBB0" w14:textId="62E982B5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30BC5F09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9516E9F" w14:textId="77777777" w:rsidR="00975891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2D4F655" w14:textId="67F8FB64" w:rsidR="00E060E2" w:rsidRPr="00D26778" w:rsidRDefault="00E060E2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7EFB0520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226D343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30F1F79" w14:textId="26835F0C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06373F8D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8DA87E" w14:textId="3E9B193F" w:rsidR="00975891" w:rsidRPr="00D26778" w:rsidRDefault="00D055A9" w:rsidP="004B294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337,550</w:t>
            </w:r>
          </w:p>
        </w:tc>
        <w:tc>
          <w:tcPr>
            <w:tcW w:w="270" w:type="dxa"/>
          </w:tcPr>
          <w:p w14:paraId="258599F4" w14:textId="77777777" w:rsidR="00975891" w:rsidRPr="00D26778" w:rsidRDefault="00975891" w:rsidP="00975891">
            <w:pPr>
              <w:pStyle w:val="block"/>
              <w:tabs>
                <w:tab w:val="decimal" w:pos="774"/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F7B10F0" w14:textId="45549BA0" w:rsidR="00975891" w:rsidRPr="00D26778" w:rsidRDefault="00975891" w:rsidP="009758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235,500</w:t>
            </w:r>
          </w:p>
        </w:tc>
      </w:tr>
      <w:tr w:rsidR="00975891" w:rsidRPr="00D26778" w14:paraId="34A4A475" w14:textId="77777777" w:rsidTr="0047052A">
        <w:tc>
          <w:tcPr>
            <w:tcW w:w="2718" w:type="dxa"/>
          </w:tcPr>
          <w:p w14:paraId="29096BB7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4" w:type="dxa"/>
          </w:tcPr>
          <w:p w14:paraId="69760972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0553C91" w14:textId="77777777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0184EF" w14:textId="77777777" w:rsidR="00975891" w:rsidRPr="00D26778" w:rsidRDefault="00975891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2557ADA" w14:textId="77777777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56AF40" w14:textId="77777777" w:rsidR="00975891" w:rsidRPr="00D26778" w:rsidRDefault="00975891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C8DEA9E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6E7B00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8719368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30BF8A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310B45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8A0C8A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80FE5FF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F7411A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8957A4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F3F636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3941F8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975891" w:rsidRPr="00D26778" w14:paraId="559E0888" w14:textId="77777777" w:rsidTr="00E13974">
        <w:tc>
          <w:tcPr>
            <w:tcW w:w="2718" w:type="dxa"/>
          </w:tcPr>
          <w:p w14:paraId="2B45DC6B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สมบูรณ์ ฟอร์จจิ้ง </w:t>
            </w:r>
          </w:p>
          <w:p w14:paraId="3225CC63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D2677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>เทคโนโลยี</w:t>
            </w:r>
            <w:r w:rsidRPr="00D267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84" w:type="dxa"/>
          </w:tcPr>
          <w:p w14:paraId="6F1ED1CC" w14:textId="77777777" w:rsidR="00975891" w:rsidRPr="00D26778" w:rsidRDefault="00975891" w:rsidP="00975891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0C63652A" w14:textId="1AEACC01" w:rsidR="00975891" w:rsidRPr="00D26778" w:rsidRDefault="00975891" w:rsidP="00700340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D267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26778">
              <w:rPr>
                <w:rFonts w:ascii="Angsana New" w:hAnsi="Angsana New"/>
                <w:sz w:val="28"/>
                <w:szCs w:val="28"/>
                <w:cs/>
              </w:rPr>
              <w:t xml:space="preserve">  ยานยนต์</w:t>
            </w:r>
          </w:p>
        </w:tc>
        <w:tc>
          <w:tcPr>
            <w:tcW w:w="810" w:type="dxa"/>
            <w:shd w:val="clear" w:color="auto" w:fill="auto"/>
          </w:tcPr>
          <w:p w14:paraId="4EFBC8A7" w14:textId="77777777" w:rsidR="00975891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BA8F696" w14:textId="19E26A73" w:rsidR="000F5CB2" w:rsidRPr="00D26778" w:rsidRDefault="000F5CB2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C08B52D" w14:textId="77777777" w:rsidR="00975891" w:rsidRPr="00D26778" w:rsidRDefault="00975891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51B73A3" w14:textId="77777777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9300A76" w14:textId="22D84447" w:rsidR="00975891" w:rsidRPr="00D26778" w:rsidRDefault="00975891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30E06F7" w14:textId="77777777" w:rsidR="00975891" w:rsidRPr="00D26778" w:rsidRDefault="00975891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9FC619B" w14:textId="77777777" w:rsidR="00975891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7E536823" w14:textId="1D498353" w:rsidR="000F5CB2" w:rsidRPr="00D26778" w:rsidRDefault="000F5CB2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1,600,000</w:t>
            </w:r>
          </w:p>
        </w:tc>
        <w:tc>
          <w:tcPr>
            <w:tcW w:w="270" w:type="dxa"/>
          </w:tcPr>
          <w:p w14:paraId="60CF086A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6C47F4C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E54A013" w14:textId="6B5483AA" w:rsidR="00975891" w:rsidRPr="00D26778" w:rsidRDefault="00975891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1,600,000</w:t>
            </w:r>
          </w:p>
        </w:tc>
        <w:tc>
          <w:tcPr>
            <w:tcW w:w="270" w:type="dxa"/>
          </w:tcPr>
          <w:p w14:paraId="5F8DA423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409F761" w14:textId="77777777" w:rsidR="00975891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52B3E2D" w14:textId="654CBC1B" w:rsidR="00E060E2" w:rsidRPr="00D26778" w:rsidRDefault="00E060E2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1,600,000</w:t>
            </w:r>
          </w:p>
        </w:tc>
        <w:tc>
          <w:tcPr>
            <w:tcW w:w="270" w:type="dxa"/>
          </w:tcPr>
          <w:p w14:paraId="36FCF979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62E3F65" w14:textId="77777777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  <w:p w14:paraId="44E40223" w14:textId="2742D45E" w:rsidR="00975891" w:rsidRPr="00D26778" w:rsidRDefault="00975891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1,600,000</w:t>
            </w:r>
          </w:p>
        </w:tc>
        <w:tc>
          <w:tcPr>
            <w:tcW w:w="270" w:type="dxa"/>
          </w:tcPr>
          <w:p w14:paraId="7A32CF2E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C0175C" w14:textId="426E5F38" w:rsidR="00975891" w:rsidRPr="00D26778" w:rsidRDefault="00D055A9" w:rsidP="006762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72,000</w:t>
            </w:r>
          </w:p>
        </w:tc>
        <w:tc>
          <w:tcPr>
            <w:tcW w:w="270" w:type="dxa"/>
          </w:tcPr>
          <w:p w14:paraId="0C4D0F20" w14:textId="77777777" w:rsidR="00975891" w:rsidRPr="00D26778" w:rsidRDefault="00975891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4DFB7E1" w14:textId="7ACF633E" w:rsidR="00975891" w:rsidRPr="00D26778" w:rsidRDefault="00975891" w:rsidP="0097589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6D522A" w:rsidRPr="00D26778" w14:paraId="29E83F9E" w14:textId="77777777" w:rsidTr="00E13974">
        <w:tc>
          <w:tcPr>
            <w:tcW w:w="2718" w:type="dxa"/>
          </w:tcPr>
          <w:p w14:paraId="6706D8C3" w14:textId="77777777" w:rsidR="006D522A" w:rsidRPr="00D26778" w:rsidRDefault="006D522A" w:rsidP="00975891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4" w:type="dxa"/>
          </w:tcPr>
          <w:p w14:paraId="0CB69F36" w14:textId="77777777" w:rsidR="006D522A" w:rsidRPr="00D26778" w:rsidRDefault="006D522A" w:rsidP="00975891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506A372" w14:textId="77777777" w:rsidR="006D522A" w:rsidRDefault="006D522A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B93B88" w14:textId="77777777" w:rsidR="006D522A" w:rsidRPr="00D26778" w:rsidRDefault="006D522A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2DB88F" w14:textId="77777777" w:rsidR="006D522A" w:rsidRPr="00D26778" w:rsidRDefault="006D522A" w:rsidP="009758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0E0C03" w14:textId="77777777" w:rsidR="006D522A" w:rsidRPr="00D26778" w:rsidRDefault="006D522A" w:rsidP="0097589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DEF7C33" w14:textId="77777777" w:rsidR="006D522A" w:rsidRDefault="006D522A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7C7158" w14:textId="77777777" w:rsidR="006D522A" w:rsidRPr="00D26778" w:rsidRDefault="006D522A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C14F504" w14:textId="77777777" w:rsidR="006D522A" w:rsidRPr="00D26778" w:rsidRDefault="006D522A" w:rsidP="009758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B086F32" w14:textId="77777777" w:rsidR="006D522A" w:rsidRPr="00D26778" w:rsidRDefault="006D522A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D9EBBB6" w14:textId="77777777" w:rsidR="006D522A" w:rsidRDefault="006D522A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941A31" w14:textId="77777777" w:rsidR="006D522A" w:rsidRPr="00D26778" w:rsidRDefault="006D522A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5BDCB5A" w14:textId="77777777" w:rsidR="006D522A" w:rsidRPr="00D26778" w:rsidRDefault="006D522A" w:rsidP="009758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D2F17C8" w14:textId="77777777" w:rsidR="006D522A" w:rsidRPr="00D26778" w:rsidRDefault="006D522A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B03690" w14:textId="77777777" w:rsidR="006D522A" w:rsidRPr="00D26778" w:rsidRDefault="006D522A" w:rsidP="00975891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D2A0329" w14:textId="77777777" w:rsidR="006D522A" w:rsidRPr="00D26778" w:rsidRDefault="006D522A" w:rsidP="00975891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FC8155C" w14:textId="77777777" w:rsidR="006D522A" w:rsidRPr="00D26778" w:rsidRDefault="006D522A" w:rsidP="0097589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6D522A" w:rsidRPr="00D26778" w14:paraId="1BDFC94F" w14:textId="77777777" w:rsidTr="00E13974">
        <w:tc>
          <w:tcPr>
            <w:tcW w:w="2718" w:type="dxa"/>
          </w:tcPr>
          <w:p w14:paraId="652D79EB" w14:textId="77777777" w:rsidR="003C4162" w:rsidRDefault="003C4162" w:rsidP="006D522A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</w:p>
          <w:p w14:paraId="6C4D26EB" w14:textId="77777777" w:rsidR="003C4162" w:rsidRDefault="003C4162" w:rsidP="006D522A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</w:p>
          <w:p w14:paraId="7A5DB690" w14:textId="77777777" w:rsidR="003C4162" w:rsidRDefault="003C4162" w:rsidP="006D522A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</w:p>
          <w:p w14:paraId="539E81B2" w14:textId="66DAFE61" w:rsidR="006D522A" w:rsidRDefault="006D522A" w:rsidP="006D522A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สมบูรณ์ ทรอน </w:t>
            </w:r>
          </w:p>
          <w:p w14:paraId="1AE4B15E" w14:textId="02E270FF" w:rsidR="006D522A" w:rsidRPr="00D26778" w:rsidRDefault="006D522A" w:rsidP="006D522A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เอนเนอร์จี จำกัด</w:t>
            </w:r>
          </w:p>
        </w:tc>
        <w:tc>
          <w:tcPr>
            <w:tcW w:w="2484" w:type="dxa"/>
          </w:tcPr>
          <w:p w14:paraId="6D2D0070" w14:textId="77777777" w:rsidR="006D522A" w:rsidRDefault="006D522A" w:rsidP="006D522A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นำเข้า วิจัย วิเคราะห์ ออกแบบ </w:t>
            </w:r>
          </w:p>
          <w:p w14:paraId="5275248F" w14:textId="6DFBA326" w:rsidR="006D522A" w:rsidRPr="00D26778" w:rsidRDefault="006D522A" w:rsidP="00700340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พัฒนา และจำหน่าย โครงสร้างการขับเคลื่อนรถไฟฟ้า รถไฟฟ้าสำเร็จรูป และแบตเตอรี่</w:t>
            </w:r>
          </w:p>
        </w:tc>
        <w:tc>
          <w:tcPr>
            <w:tcW w:w="810" w:type="dxa"/>
            <w:shd w:val="clear" w:color="auto" w:fill="auto"/>
          </w:tcPr>
          <w:p w14:paraId="7265FE20" w14:textId="77777777" w:rsidR="006D522A" w:rsidRDefault="006D522A" w:rsidP="006D52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DD2F355" w14:textId="6D742A8A" w:rsidR="006D522A" w:rsidRDefault="006D522A" w:rsidP="006D52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C90E5D9" w14:textId="7DCE7717" w:rsidR="006D522A" w:rsidRDefault="006D522A" w:rsidP="006D52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4BBB592" w14:textId="77777777" w:rsidR="006D522A" w:rsidRDefault="006D522A" w:rsidP="006D52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30871BD" w14:textId="65AB62E9" w:rsidR="006D522A" w:rsidRDefault="006D522A" w:rsidP="006D52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600602A" w14:textId="77777777" w:rsidR="006D522A" w:rsidRPr="00D26778" w:rsidRDefault="006D522A" w:rsidP="006D522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AFE6560" w14:textId="6031AAEE" w:rsidR="006D522A" w:rsidRDefault="006D522A" w:rsidP="006D52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C776744" w14:textId="3BC190BE" w:rsidR="006D522A" w:rsidRDefault="006D522A" w:rsidP="006D52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BDA9860" w14:textId="77777777" w:rsidR="006D522A" w:rsidRDefault="006D522A" w:rsidP="006D52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F205653" w14:textId="77777777" w:rsidR="006D522A" w:rsidRDefault="006D522A" w:rsidP="006D52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775F283" w14:textId="569C866B" w:rsidR="006D522A" w:rsidRPr="00D26778" w:rsidRDefault="006D522A" w:rsidP="006D52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E581D5" w14:textId="77777777" w:rsidR="006D522A" w:rsidRPr="00D26778" w:rsidRDefault="006D522A" w:rsidP="006D522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DDD8FA9" w14:textId="77777777" w:rsidR="006D522A" w:rsidRDefault="006D522A" w:rsidP="006D52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7DD2999" w14:textId="5C145C10" w:rsidR="006D522A" w:rsidRDefault="006D522A" w:rsidP="006D52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41CACB4" w14:textId="2B1A3588" w:rsidR="006D522A" w:rsidRDefault="006D522A" w:rsidP="006D52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A91BF4E" w14:textId="77777777" w:rsidR="006D522A" w:rsidRDefault="006D522A" w:rsidP="006D52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9B26DC5" w14:textId="1464DC52" w:rsidR="006D522A" w:rsidRDefault="006D522A" w:rsidP="006D52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270" w:type="dxa"/>
          </w:tcPr>
          <w:p w14:paraId="0D29EA8D" w14:textId="77777777" w:rsidR="006D522A" w:rsidRPr="00D26778" w:rsidRDefault="006D522A" w:rsidP="006D522A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C64E61D" w14:textId="77777777" w:rsidR="006D522A" w:rsidRDefault="006D522A" w:rsidP="006D52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DCECCE" w14:textId="1DA870B4" w:rsidR="006D522A" w:rsidRDefault="006D522A" w:rsidP="006D52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1F86A34" w14:textId="120F2B4E" w:rsidR="006D522A" w:rsidRDefault="006D522A" w:rsidP="006D52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77587DB" w14:textId="77777777" w:rsidR="006D522A" w:rsidRDefault="006D522A" w:rsidP="006D52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C17CE62" w14:textId="02E9C16B" w:rsidR="006D522A" w:rsidRPr="00D26778" w:rsidRDefault="006D522A" w:rsidP="006D522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855510E" w14:textId="77777777" w:rsidR="006D522A" w:rsidRPr="00D26778" w:rsidRDefault="006D522A" w:rsidP="006D522A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CADC5B7" w14:textId="77777777" w:rsidR="006D522A" w:rsidRDefault="006D522A" w:rsidP="006D522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186DEE5" w14:textId="069E4008" w:rsidR="006D522A" w:rsidRDefault="006D522A" w:rsidP="006D522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00B31C6" w14:textId="48813B9E" w:rsidR="006D522A" w:rsidRDefault="006D522A" w:rsidP="006D522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7E21A066" w14:textId="77777777" w:rsidR="006D522A" w:rsidRDefault="006D522A" w:rsidP="006D522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C135C8D" w14:textId="25BAA991" w:rsidR="006D522A" w:rsidRDefault="00D055A9" w:rsidP="006D522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D522A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6DD27E96" w14:textId="77777777" w:rsidR="006D522A" w:rsidRPr="00D26778" w:rsidRDefault="006D522A" w:rsidP="006D522A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22A2130" w14:textId="77777777" w:rsidR="006D522A" w:rsidRDefault="006D522A" w:rsidP="006D522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5481D1C" w14:textId="3C7737F9" w:rsidR="006D522A" w:rsidRDefault="006D522A" w:rsidP="006D522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1968433" w14:textId="77777777" w:rsidR="006D522A" w:rsidRDefault="006D522A" w:rsidP="006D522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A917983" w14:textId="77777777" w:rsidR="006D522A" w:rsidRDefault="006D522A" w:rsidP="006D522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F4F39E0" w14:textId="79EF7539" w:rsidR="006D522A" w:rsidRPr="00D26778" w:rsidRDefault="006D522A" w:rsidP="006D522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6C2A1A" w14:textId="77777777" w:rsidR="006D522A" w:rsidRPr="00D26778" w:rsidRDefault="006D522A" w:rsidP="006D522A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981E95" w14:textId="7270F55A" w:rsidR="006D522A" w:rsidRPr="00D26778" w:rsidRDefault="006D522A" w:rsidP="006D522A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DA0C9F" w14:textId="77777777" w:rsidR="006D522A" w:rsidRPr="00D26778" w:rsidRDefault="006D522A" w:rsidP="006D522A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7232F70" w14:textId="72818264" w:rsidR="006D522A" w:rsidRPr="00D26778" w:rsidRDefault="006D522A" w:rsidP="006D522A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522A" w:rsidRPr="00D26778" w14:paraId="4412A5FF" w14:textId="77777777" w:rsidTr="0047052A">
        <w:tc>
          <w:tcPr>
            <w:tcW w:w="2718" w:type="dxa"/>
          </w:tcPr>
          <w:p w14:paraId="2ABA396D" w14:textId="77777777" w:rsidR="006D522A" w:rsidRPr="00D26778" w:rsidRDefault="006D522A" w:rsidP="006D522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84" w:type="dxa"/>
          </w:tcPr>
          <w:p w14:paraId="4539D347" w14:textId="77777777" w:rsidR="006D522A" w:rsidRPr="00D26778" w:rsidRDefault="006D522A" w:rsidP="006D522A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66B2BF9" w14:textId="77777777" w:rsidR="006D522A" w:rsidRPr="00D26778" w:rsidRDefault="006D522A" w:rsidP="006D522A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82DFD9" w14:textId="77777777" w:rsidR="006D522A" w:rsidRPr="00D26778" w:rsidRDefault="006D522A" w:rsidP="006D522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FD2735A" w14:textId="77777777" w:rsidR="006D522A" w:rsidRPr="00D26778" w:rsidRDefault="006D522A" w:rsidP="006D522A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A036A3" w14:textId="77777777" w:rsidR="006D522A" w:rsidRPr="00D26778" w:rsidRDefault="006D522A" w:rsidP="006D522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5CD744" w14:textId="77777777" w:rsidR="006D522A" w:rsidRPr="00D26778" w:rsidRDefault="006D522A" w:rsidP="006D52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BB338E" w14:textId="77777777" w:rsidR="006D522A" w:rsidRPr="00D26778" w:rsidRDefault="006D522A" w:rsidP="006D522A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4B59EFC" w14:textId="77777777" w:rsidR="006D522A" w:rsidRPr="00D26778" w:rsidRDefault="006D522A" w:rsidP="006D522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A0FF92" w14:textId="77777777" w:rsidR="006D522A" w:rsidRPr="00D26778" w:rsidRDefault="006D522A" w:rsidP="006D522A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79253B" w14:textId="1C63E0FE" w:rsidR="006D522A" w:rsidRPr="00D26778" w:rsidRDefault="00FB3CAA" w:rsidP="006D522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3,8</w:t>
            </w:r>
            <w:r w:rsidR="00D055A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2,012</w:t>
            </w:r>
          </w:p>
        </w:tc>
        <w:tc>
          <w:tcPr>
            <w:tcW w:w="270" w:type="dxa"/>
          </w:tcPr>
          <w:p w14:paraId="6796342E" w14:textId="77777777" w:rsidR="006D522A" w:rsidRPr="00D26778" w:rsidRDefault="006D522A" w:rsidP="006D522A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5CAA32" w14:textId="47D9D4F2" w:rsidR="006D522A" w:rsidRPr="00D26778" w:rsidRDefault="006D522A" w:rsidP="006D522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3,792,012</w:t>
            </w:r>
          </w:p>
        </w:tc>
        <w:tc>
          <w:tcPr>
            <w:tcW w:w="270" w:type="dxa"/>
          </w:tcPr>
          <w:p w14:paraId="65F9FFB4" w14:textId="77777777" w:rsidR="006D522A" w:rsidRPr="00D26778" w:rsidRDefault="006D522A" w:rsidP="006D522A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3776E" w14:textId="74D203F7" w:rsidR="006D522A" w:rsidRPr="00D26778" w:rsidRDefault="00D055A9" w:rsidP="006D522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689,545</w:t>
            </w:r>
          </w:p>
        </w:tc>
        <w:tc>
          <w:tcPr>
            <w:tcW w:w="270" w:type="dxa"/>
          </w:tcPr>
          <w:p w14:paraId="45998509" w14:textId="77777777" w:rsidR="006D522A" w:rsidRPr="00D26778" w:rsidRDefault="006D522A" w:rsidP="006D522A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918E73" w14:textId="26885590" w:rsidR="006D522A" w:rsidRPr="00D26778" w:rsidRDefault="006D522A" w:rsidP="006D52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235,500</w:t>
            </w:r>
          </w:p>
        </w:tc>
      </w:tr>
    </w:tbl>
    <w:p w14:paraId="4FD1C916" w14:textId="77777777" w:rsidR="00686AFF" w:rsidRDefault="00686AF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50386A" w14:textId="06973C59" w:rsidR="00C36D83" w:rsidRPr="001F59F0" w:rsidRDefault="00700340" w:rsidP="0070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1F59F0" w:rsidRPr="001F59F0">
        <w:rPr>
          <w:rFonts w:ascii="Angsana New" w:hAnsi="Angsana New" w:hint="cs"/>
          <w:sz w:val="30"/>
          <w:szCs w:val="30"/>
          <w:cs/>
        </w:rPr>
        <w:t>ย่อยทั้งหมดจดทะเบียนจัดตั้งและดำเนินธุรกิจในประเทศไทย</w:t>
      </w:r>
    </w:p>
    <w:p w14:paraId="04B32677" w14:textId="77777777" w:rsidR="00C36D83" w:rsidRDefault="00C36D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858DB0" w14:textId="77777777" w:rsidR="00C36D83" w:rsidRDefault="00C36D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71EC20" w14:textId="67D7452C" w:rsidR="00C36D83" w:rsidRPr="00D26778" w:rsidRDefault="00C36D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C36D83" w:rsidRPr="00D26778" w:rsidSect="008B0FBC">
          <w:headerReference w:type="even" r:id="rId24"/>
          <w:headerReference w:type="default" r:id="rId25"/>
          <w:footerReference w:type="default" r:id="rId26"/>
          <w:headerReference w:type="first" r:id="rId2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440"/>
        <w:gridCol w:w="270"/>
        <w:gridCol w:w="1530"/>
      </w:tblGrid>
      <w:tr w:rsidR="005F7E01" w:rsidRPr="00D26778" w14:paraId="270E3057" w14:textId="77777777" w:rsidTr="005F7E01">
        <w:trPr>
          <w:cantSplit/>
          <w:tblHeader/>
        </w:trPr>
        <w:tc>
          <w:tcPr>
            <w:tcW w:w="5130" w:type="dxa"/>
            <w:hideMark/>
          </w:tcPr>
          <w:p w14:paraId="11DEDCDF" w14:textId="469683AE" w:rsidR="005F7E01" w:rsidRPr="00D26778" w:rsidRDefault="005F7E01" w:rsidP="001B34C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900" w:type="dxa"/>
            <w:vAlign w:val="bottom"/>
          </w:tcPr>
          <w:p w14:paraId="662397A2" w14:textId="77777777" w:rsidR="005F7E01" w:rsidRPr="00D26778" w:rsidRDefault="005F7E01" w:rsidP="001B34C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54965A2C" w14:textId="3C0210DC" w:rsidR="005F7E01" w:rsidRPr="00D26778" w:rsidRDefault="005F7E01" w:rsidP="001B34C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D2677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="00861FB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5F7E01" w:rsidRPr="00D26778" w14:paraId="6CFE7E18" w14:textId="77777777" w:rsidTr="005F7E01">
        <w:trPr>
          <w:cantSplit/>
          <w:tblHeader/>
        </w:trPr>
        <w:tc>
          <w:tcPr>
            <w:tcW w:w="5130" w:type="dxa"/>
            <w:hideMark/>
          </w:tcPr>
          <w:p w14:paraId="666131BA" w14:textId="254E14D4" w:rsidR="005F7E01" w:rsidRPr="00D26778" w:rsidRDefault="005F7E01" w:rsidP="001B34C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39BD8849" w14:textId="77777777" w:rsidR="005F7E01" w:rsidRPr="00D26778" w:rsidRDefault="005F7E01" w:rsidP="001B34C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47851A6" w14:textId="6251E1CA" w:rsidR="005F7E01" w:rsidRPr="00D26778" w:rsidRDefault="00975891" w:rsidP="001B34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2565</w:t>
            </w:r>
          </w:p>
        </w:tc>
        <w:tc>
          <w:tcPr>
            <w:tcW w:w="270" w:type="dxa"/>
            <w:vAlign w:val="bottom"/>
          </w:tcPr>
          <w:p w14:paraId="16E108E0" w14:textId="77777777" w:rsidR="005F7E01" w:rsidRPr="00D26778" w:rsidRDefault="005F7E01" w:rsidP="001B34C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  <w:vAlign w:val="bottom"/>
            <w:hideMark/>
          </w:tcPr>
          <w:p w14:paraId="521E3C5C" w14:textId="5DA42D52" w:rsidR="005F7E01" w:rsidRPr="00D26778" w:rsidRDefault="00975891" w:rsidP="001B34C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eastAsia="en-GB"/>
              </w:rPr>
              <w:t>2564</w:t>
            </w:r>
          </w:p>
        </w:tc>
      </w:tr>
      <w:tr w:rsidR="005F7E01" w:rsidRPr="00D26778" w14:paraId="406870EB" w14:textId="77777777" w:rsidTr="005F7E01">
        <w:trPr>
          <w:cantSplit/>
        </w:trPr>
        <w:tc>
          <w:tcPr>
            <w:tcW w:w="5130" w:type="dxa"/>
          </w:tcPr>
          <w:p w14:paraId="7A385567" w14:textId="77777777" w:rsidR="005F7E01" w:rsidRPr="00D26778" w:rsidRDefault="005F7E01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</w:tcPr>
          <w:p w14:paraId="5E3145D4" w14:textId="77777777" w:rsidR="005F7E01" w:rsidRPr="00D26778" w:rsidRDefault="005F7E01" w:rsidP="001B34C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240" w:type="dxa"/>
            <w:gridSpan w:val="3"/>
            <w:hideMark/>
          </w:tcPr>
          <w:p w14:paraId="723A44A5" w14:textId="0594A4C5" w:rsidR="005F7E01" w:rsidRPr="00D26778" w:rsidRDefault="005F7E01" w:rsidP="001B34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D267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D82D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ล้าน</w:t>
            </w:r>
            <w:r w:rsidRPr="00D267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975891" w:rsidRPr="00D26778" w14:paraId="4AFD7828" w14:textId="77777777" w:rsidTr="005F7E01">
        <w:trPr>
          <w:cantSplit/>
        </w:trPr>
        <w:tc>
          <w:tcPr>
            <w:tcW w:w="5130" w:type="dxa"/>
            <w:hideMark/>
          </w:tcPr>
          <w:p w14:paraId="0660A67A" w14:textId="218393D4" w:rsidR="00975891" w:rsidRPr="00D26778" w:rsidRDefault="00975891" w:rsidP="0097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677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ขายเงินลงทุนในบริษัท</w:t>
            </w:r>
            <w:r w:rsidRPr="00D2677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นิปปอน</w:t>
            </w:r>
            <w:r w:rsidRPr="00D26778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คิไค</w:t>
            </w:r>
            <w:r w:rsidRPr="00D26778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เอน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จิเนียริ่ง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44DF3B8F" w14:textId="77777777" w:rsidR="00975891" w:rsidRPr="00D26778" w:rsidRDefault="00975891" w:rsidP="0097589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570CA4A" w14:textId="7631CA61" w:rsidR="00975891" w:rsidRPr="00D26778" w:rsidRDefault="00AF1BEA" w:rsidP="00AF1BE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530D2E61" w14:textId="77777777" w:rsidR="00975891" w:rsidRPr="00D26778" w:rsidRDefault="00975891" w:rsidP="009758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3BB9339A" w14:textId="692DBBF8" w:rsidR="00975891" w:rsidRPr="00D26778" w:rsidRDefault="00D82DD4" w:rsidP="00975891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</w:tr>
      <w:tr w:rsidR="00861FBF" w:rsidRPr="00D26778" w14:paraId="187BAD08" w14:textId="77777777" w:rsidTr="005F7E01">
        <w:trPr>
          <w:cantSplit/>
        </w:trPr>
        <w:tc>
          <w:tcPr>
            <w:tcW w:w="5130" w:type="dxa"/>
          </w:tcPr>
          <w:p w14:paraId="51055923" w14:textId="77777777" w:rsidR="00861FBF" w:rsidRPr="00D26778" w:rsidRDefault="00861FBF" w:rsidP="0097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</w:tcPr>
          <w:p w14:paraId="553971E6" w14:textId="77777777" w:rsidR="00861FBF" w:rsidRPr="00D26778" w:rsidRDefault="00861FBF" w:rsidP="0097589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7D36AC2" w14:textId="77777777" w:rsidR="00861FBF" w:rsidRDefault="00861FBF" w:rsidP="00AF1BE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4B36507" w14:textId="77777777" w:rsidR="00861FBF" w:rsidRPr="00D26778" w:rsidRDefault="00861FBF" w:rsidP="009758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11377B23" w14:textId="77777777" w:rsidR="00861FBF" w:rsidRDefault="00861FBF" w:rsidP="00975891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61FBF" w:rsidRPr="00D26778" w14:paraId="355A8F70" w14:textId="77777777" w:rsidTr="003A5FF8">
        <w:trPr>
          <w:cantSplit/>
          <w:tblHeader/>
        </w:trPr>
        <w:tc>
          <w:tcPr>
            <w:tcW w:w="5130" w:type="dxa"/>
            <w:hideMark/>
          </w:tcPr>
          <w:p w14:paraId="53B866FB" w14:textId="77777777" w:rsidR="00861FBF" w:rsidRPr="00D26778" w:rsidRDefault="00861FBF" w:rsidP="003A5FF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รายการเคลื่อนไหวที่มีสาระสำคัญ</w:t>
            </w:r>
          </w:p>
        </w:tc>
        <w:tc>
          <w:tcPr>
            <w:tcW w:w="900" w:type="dxa"/>
            <w:vAlign w:val="bottom"/>
          </w:tcPr>
          <w:p w14:paraId="64539641" w14:textId="77777777" w:rsidR="00861FBF" w:rsidRPr="00D26778" w:rsidRDefault="00861FBF" w:rsidP="003A5FF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75B82B1B" w14:textId="77777777" w:rsidR="00861FBF" w:rsidRPr="00D26778" w:rsidRDefault="00861FBF" w:rsidP="003A5FF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D2677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เฉพาะกิจการ</w:t>
            </w:r>
          </w:p>
        </w:tc>
      </w:tr>
      <w:tr w:rsidR="00861FBF" w:rsidRPr="00D26778" w14:paraId="2A5F95C1" w14:textId="77777777" w:rsidTr="003A5FF8">
        <w:trPr>
          <w:cantSplit/>
          <w:tblHeader/>
        </w:trPr>
        <w:tc>
          <w:tcPr>
            <w:tcW w:w="5130" w:type="dxa"/>
            <w:hideMark/>
          </w:tcPr>
          <w:p w14:paraId="6E3D936D" w14:textId="77777777" w:rsidR="00861FBF" w:rsidRPr="00D26778" w:rsidRDefault="00861FBF" w:rsidP="003A5FF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4B4DB156" w14:textId="77777777" w:rsidR="00861FBF" w:rsidRPr="00D26778" w:rsidRDefault="00861FBF" w:rsidP="003A5FF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E990A14" w14:textId="77777777" w:rsidR="00861FBF" w:rsidRPr="00D26778" w:rsidRDefault="00861FBF" w:rsidP="003A5FF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2565</w:t>
            </w:r>
          </w:p>
        </w:tc>
        <w:tc>
          <w:tcPr>
            <w:tcW w:w="270" w:type="dxa"/>
            <w:vAlign w:val="bottom"/>
          </w:tcPr>
          <w:p w14:paraId="5024994D" w14:textId="77777777" w:rsidR="00861FBF" w:rsidRPr="00D26778" w:rsidRDefault="00861FBF" w:rsidP="003A5FF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0" w:type="dxa"/>
            <w:vAlign w:val="bottom"/>
            <w:hideMark/>
          </w:tcPr>
          <w:p w14:paraId="2719F884" w14:textId="77777777" w:rsidR="00861FBF" w:rsidRPr="00D26778" w:rsidRDefault="00861FBF" w:rsidP="003A5FF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eastAsia="en-GB"/>
              </w:rPr>
              <w:t>2564</w:t>
            </w:r>
          </w:p>
        </w:tc>
      </w:tr>
      <w:tr w:rsidR="00861FBF" w:rsidRPr="00D26778" w14:paraId="6EE701F0" w14:textId="77777777" w:rsidTr="003A5FF8">
        <w:trPr>
          <w:cantSplit/>
        </w:trPr>
        <w:tc>
          <w:tcPr>
            <w:tcW w:w="5130" w:type="dxa"/>
          </w:tcPr>
          <w:p w14:paraId="3000D0A0" w14:textId="77777777" w:rsidR="00861FBF" w:rsidRPr="00D26778" w:rsidRDefault="00861FBF" w:rsidP="003A5F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</w:tcPr>
          <w:p w14:paraId="2A5056DA" w14:textId="77777777" w:rsidR="00861FBF" w:rsidRPr="00D26778" w:rsidRDefault="00861FBF" w:rsidP="003A5FF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240" w:type="dxa"/>
            <w:gridSpan w:val="3"/>
            <w:hideMark/>
          </w:tcPr>
          <w:p w14:paraId="6720C308" w14:textId="77777777" w:rsidR="00861FBF" w:rsidRPr="00D26778" w:rsidRDefault="00861FBF" w:rsidP="003A5F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D267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ล้าน</w:t>
            </w:r>
            <w:r w:rsidRPr="00D267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861FBF" w:rsidRPr="00D26778" w14:paraId="123FFD53" w14:textId="77777777" w:rsidTr="003A5FF8">
        <w:trPr>
          <w:cantSplit/>
        </w:trPr>
        <w:tc>
          <w:tcPr>
            <w:tcW w:w="5130" w:type="dxa"/>
          </w:tcPr>
          <w:p w14:paraId="72EB9A10" w14:textId="77777777" w:rsidR="00861FBF" w:rsidRPr="00D26778" w:rsidRDefault="00861FBF" w:rsidP="003A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สมบูรณ์ ทรอน เอนเนอร์จี จำกัด</w:t>
            </w:r>
          </w:p>
        </w:tc>
        <w:tc>
          <w:tcPr>
            <w:tcW w:w="900" w:type="dxa"/>
          </w:tcPr>
          <w:p w14:paraId="53824DAD" w14:textId="77777777" w:rsidR="00861FBF" w:rsidRPr="00D26778" w:rsidRDefault="00861FBF" w:rsidP="003A5FF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EAB50C" w14:textId="77777777" w:rsidR="00861FBF" w:rsidRPr="00AF1BEA" w:rsidRDefault="00861FBF" w:rsidP="003A5FF8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30</w:t>
            </w:r>
          </w:p>
        </w:tc>
        <w:tc>
          <w:tcPr>
            <w:tcW w:w="270" w:type="dxa"/>
          </w:tcPr>
          <w:p w14:paraId="6F3066F9" w14:textId="77777777" w:rsidR="00861FBF" w:rsidRPr="00D26778" w:rsidRDefault="00861FBF" w:rsidP="003A5F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2EEB4197" w14:textId="77777777" w:rsidR="00861FBF" w:rsidRPr="00D26778" w:rsidRDefault="00861FBF" w:rsidP="003A5FF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61FBF" w:rsidRPr="00D26778" w14:paraId="75BA3A8E" w14:textId="77777777" w:rsidTr="003A5FF8">
        <w:trPr>
          <w:cantSplit/>
        </w:trPr>
        <w:tc>
          <w:tcPr>
            <w:tcW w:w="5130" w:type="dxa"/>
          </w:tcPr>
          <w:p w14:paraId="3BE606DC" w14:textId="77777777" w:rsidR="00861FBF" w:rsidRPr="00D26778" w:rsidRDefault="00861FBF" w:rsidP="003A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2677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เพิ่มทุนในบริษัท สมบูรณ์ ฟอร์จจิ้ง เทคโนโลยี จำกัด</w:t>
            </w:r>
          </w:p>
        </w:tc>
        <w:tc>
          <w:tcPr>
            <w:tcW w:w="900" w:type="dxa"/>
          </w:tcPr>
          <w:p w14:paraId="02A1F81F" w14:textId="77777777" w:rsidR="00861FBF" w:rsidRPr="00D26778" w:rsidRDefault="00861FBF" w:rsidP="003A5FF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AB87AB5" w14:textId="77777777" w:rsidR="00861FBF" w:rsidRPr="00D26778" w:rsidRDefault="00861FBF" w:rsidP="003A5FF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482323" w14:textId="77777777" w:rsidR="00861FBF" w:rsidRPr="00D26778" w:rsidRDefault="00861FBF" w:rsidP="003A5F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1478B4BC" w14:textId="77777777" w:rsidR="00861FBF" w:rsidRPr="00D26778" w:rsidRDefault="00861FBF" w:rsidP="003A5FF8">
            <w:pPr>
              <w:pStyle w:val="acctfourfigures"/>
              <w:tabs>
                <w:tab w:val="clear" w:pos="765"/>
                <w:tab w:val="decimal" w:pos="12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1,250</w:t>
            </w:r>
          </w:p>
        </w:tc>
      </w:tr>
    </w:tbl>
    <w:p w14:paraId="77C2FEE6" w14:textId="77777777" w:rsidR="00BD5054" w:rsidRPr="00D26778" w:rsidRDefault="00BD5054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hanging="18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1EEAFF6" w14:textId="77777777" w:rsidR="008D3D34" w:rsidRPr="00F401ED" w:rsidRDefault="008D3D34" w:rsidP="008D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1ED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การซื้อเงินลงทุนในบริษัทย่อย</w:t>
      </w:r>
    </w:p>
    <w:p w14:paraId="0CE1298A" w14:textId="77777777" w:rsidR="008D3D34" w:rsidRPr="002526FF" w:rsidRDefault="008D3D34" w:rsidP="008D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035D50" w14:textId="77777777" w:rsidR="008D3D34" w:rsidRPr="002526FF" w:rsidRDefault="008D3D34" w:rsidP="008D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6F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526FF">
        <w:rPr>
          <w:rFonts w:ascii="Angsana New" w:hAnsi="Angsana New"/>
          <w:sz w:val="30"/>
          <w:szCs w:val="30"/>
        </w:rPr>
        <w:t xml:space="preserve">28 </w:t>
      </w:r>
      <w:r w:rsidRPr="002526F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526FF">
        <w:rPr>
          <w:rFonts w:ascii="Angsana New" w:hAnsi="Angsana New"/>
          <w:sz w:val="30"/>
          <w:szCs w:val="30"/>
        </w:rPr>
        <w:t xml:space="preserve">2565 </w:t>
      </w:r>
      <w:r w:rsidRPr="002526FF">
        <w:rPr>
          <w:rFonts w:ascii="Angsana New" w:hAnsi="Angsana New" w:hint="cs"/>
          <w:sz w:val="30"/>
          <w:szCs w:val="30"/>
          <w:cs/>
        </w:rPr>
        <w:t>บริษัทได้</w:t>
      </w:r>
      <w:r>
        <w:rPr>
          <w:rFonts w:ascii="Angsana New" w:hAnsi="Angsana New" w:hint="cs"/>
          <w:sz w:val="30"/>
          <w:szCs w:val="30"/>
          <w:cs/>
        </w:rPr>
        <w:t>ทำสัญญา</w:t>
      </w:r>
      <w:r w:rsidRPr="002526FF">
        <w:rPr>
          <w:rFonts w:ascii="Angsana New" w:hAnsi="Angsana New" w:hint="cs"/>
          <w:sz w:val="30"/>
          <w:szCs w:val="30"/>
          <w:cs/>
        </w:rPr>
        <w:t xml:space="preserve">ร่วมทุนกับ </w:t>
      </w:r>
      <w:r w:rsidRPr="002526FF">
        <w:rPr>
          <w:rFonts w:ascii="Angsana New" w:hAnsi="Angsana New"/>
          <w:sz w:val="30"/>
          <w:szCs w:val="30"/>
        </w:rPr>
        <w:t xml:space="preserve">Tron Energy Technology Co., Ltd. </w:t>
      </w:r>
      <w:r>
        <w:rPr>
          <w:rFonts w:ascii="Angsana New" w:hAnsi="Angsana New" w:hint="cs"/>
          <w:sz w:val="30"/>
          <w:szCs w:val="30"/>
          <w:cs/>
        </w:rPr>
        <w:t>ซึ่งเป็นบริษัทจัดตั้งตามกฎหมายไต้หวัน</w:t>
      </w:r>
      <w:r w:rsidRPr="002526FF">
        <w:rPr>
          <w:rFonts w:ascii="Angsana New" w:hAnsi="Angsana New" w:hint="cs"/>
          <w:sz w:val="30"/>
          <w:szCs w:val="30"/>
          <w:cs/>
        </w:rPr>
        <w:t>เพื่อร่วมกันจัดตั้งบริษัท</w:t>
      </w:r>
      <w:r>
        <w:rPr>
          <w:rFonts w:ascii="Angsana New" w:hAnsi="Angsana New" w:hint="cs"/>
          <w:sz w:val="30"/>
          <w:szCs w:val="30"/>
          <w:cs/>
        </w:rPr>
        <w:t>ใหม่ในนามบริษัท</w:t>
      </w:r>
      <w:r w:rsidRPr="002526FF">
        <w:rPr>
          <w:rFonts w:ascii="Angsana New" w:hAnsi="Angsana New" w:hint="cs"/>
          <w:sz w:val="30"/>
          <w:szCs w:val="30"/>
          <w:cs/>
        </w:rPr>
        <w:t xml:space="preserve"> สมบูรณ์ ทรอน เอนเนอร์จี จำกัด </w:t>
      </w:r>
      <w:r>
        <w:rPr>
          <w:rFonts w:ascii="Angsana New" w:hAnsi="Angsana New" w:hint="cs"/>
          <w:sz w:val="30"/>
          <w:szCs w:val="30"/>
          <w:cs/>
        </w:rPr>
        <w:t xml:space="preserve">มีทุนจดทะเบียนจำนวน </w:t>
      </w:r>
      <w:r>
        <w:rPr>
          <w:rFonts w:ascii="Angsana New" w:hAnsi="Angsana New"/>
          <w:sz w:val="30"/>
          <w:szCs w:val="30"/>
        </w:rPr>
        <w:t xml:space="preserve">500,000 </w:t>
      </w:r>
      <w:r>
        <w:rPr>
          <w:rFonts w:ascii="Angsana New" w:hAnsi="Angsana New" w:hint="cs"/>
          <w:sz w:val="30"/>
          <w:szCs w:val="30"/>
          <w:cs/>
        </w:rPr>
        <w:t xml:space="preserve">หุ้น มีมูลค่าที่ตราไว้ </w:t>
      </w:r>
      <w:r>
        <w:rPr>
          <w:rFonts w:ascii="Angsana New" w:hAnsi="Angsana New"/>
          <w:sz w:val="30"/>
          <w:szCs w:val="30"/>
        </w:rPr>
        <w:t xml:space="preserve">100 </w:t>
      </w:r>
      <w:r>
        <w:rPr>
          <w:rFonts w:ascii="Angsana New" w:hAnsi="Angsana New" w:hint="cs"/>
          <w:sz w:val="30"/>
          <w:szCs w:val="30"/>
          <w:cs/>
        </w:rPr>
        <w:t xml:space="preserve">บาทต่อหุ้น </w:t>
      </w:r>
      <w:r w:rsidRPr="002526FF">
        <w:rPr>
          <w:rFonts w:ascii="Angsana New" w:hAnsi="Angsana New" w:hint="cs"/>
          <w:sz w:val="30"/>
          <w:szCs w:val="30"/>
          <w:cs/>
        </w:rPr>
        <w:t>ซึ่งได้จดทะเบียน</w:t>
      </w:r>
      <w:r>
        <w:rPr>
          <w:rFonts w:ascii="Angsana New" w:hAnsi="Angsana New" w:hint="cs"/>
          <w:sz w:val="30"/>
          <w:szCs w:val="30"/>
          <w:cs/>
        </w:rPr>
        <w:t>จัดตั้งบริษัท</w:t>
      </w:r>
      <w:r w:rsidRPr="002526FF">
        <w:rPr>
          <w:rFonts w:ascii="Angsana New" w:hAnsi="Angsana New" w:hint="cs"/>
          <w:sz w:val="30"/>
          <w:szCs w:val="30"/>
          <w:cs/>
        </w:rPr>
        <w:t xml:space="preserve">กับกระทรวงพาณิชย์เมื่อวันที่ </w:t>
      </w:r>
      <w:r>
        <w:rPr>
          <w:rFonts w:ascii="Angsana New" w:hAnsi="Angsana New"/>
          <w:sz w:val="30"/>
          <w:szCs w:val="30"/>
          <w:cs/>
        </w:rPr>
        <w:br/>
      </w:r>
      <w:r w:rsidRPr="002526FF">
        <w:rPr>
          <w:rFonts w:ascii="Angsana New" w:hAnsi="Angsana New"/>
          <w:sz w:val="30"/>
          <w:szCs w:val="30"/>
        </w:rPr>
        <w:t xml:space="preserve">26 </w:t>
      </w:r>
      <w:r w:rsidRPr="002526F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2526FF">
        <w:rPr>
          <w:rFonts w:ascii="Angsana New" w:hAnsi="Angsana New"/>
          <w:sz w:val="30"/>
          <w:szCs w:val="30"/>
        </w:rPr>
        <w:t xml:space="preserve">2565 </w:t>
      </w:r>
      <w:r w:rsidRPr="002526FF">
        <w:rPr>
          <w:rFonts w:ascii="Angsana New" w:hAnsi="Angsana New" w:hint="cs"/>
          <w:sz w:val="30"/>
          <w:szCs w:val="30"/>
          <w:cs/>
        </w:rPr>
        <w:t>บริษัทมีสัดส่วนการถือหุ้น</w:t>
      </w:r>
      <w:r>
        <w:rPr>
          <w:rFonts w:ascii="Angsana New" w:hAnsi="Angsana New" w:hint="cs"/>
          <w:sz w:val="30"/>
          <w:szCs w:val="30"/>
          <w:cs/>
        </w:rPr>
        <w:t>ในบริษัทย่อยดังกล่าว</w:t>
      </w:r>
      <w:r w:rsidRPr="002526FF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2526FF">
        <w:rPr>
          <w:rFonts w:ascii="Angsana New" w:hAnsi="Angsana New"/>
          <w:sz w:val="30"/>
          <w:szCs w:val="30"/>
        </w:rPr>
        <w:t>60</w:t>
      </w:r>
    </w:p>
    <w:p w14:paraId="6C7CFC79" w14:textId="77777777" w:rsidR="008D3D34" w:rsidRDefault="008D3D34" w:rsidP="001B34C8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4A30B661" w14:textId="4D450927" w:rsidR="00740FA4" w:rsidRPr="00D26778" w:rsidRDefault="00740FA4" w:rsidP="001B34C8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D2677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การซื้อ</w:t>
      </w:r>
      <w:r w:rsidR="007C7C85" w:rsidRPr="00D2677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หุ้นเพิ่มทุน</w:t>
      </w:r>
      <w:r w:rsidRPr="00D2677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ในบริษัทย่อย</w:t>
      </w:r>
    </w:p>
    <w:p w14:paraId="46D322E7" w14:textId="2CEED1D5" w:rsidR="00740FA4" w:rsidRPr="00D26778" w:rsidRDefault="00740FA4" w:rsidP="001B34C8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60F4B104" w14:textId="1FCBB843" w:rsidR="00740FA4" w:rsidRPr="00D26778" w:rsidRDefault="00740FA4" w:rsidP="001B34C8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2677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ในเดือนธันวาคม </w:t>
      </w:r>
      <w:r w:rsidRPr="00D26778">
        <w:rPr>
          <w:rFonts w:asciiTheme="majorBidi" w:hAnsiTheme="majorBidi" w:cstheme="majorBidi"/>
          <w:sz w:val="30"/>
          <w:szCs w:val="30"/>
          <w:lang w:val="en-US" w:bidi="th-TH"/>
        </w:rPr>
        <w:t xml:space="preserve">2564 </w:t>
      </w:r>
      <w:r w:rsidRPr="00D267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 สมบูรณ์ ฟอร์จจิ้ง เทคโ</w:t>
      </w:r>
      <w:r w:rsidR="001E36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</w:t>
      </w:r>
      <w:r w:rsidRPr="00D267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โลยี จำกัด ได้เพิ่มทุนจดทะเบียน จำนวน</w:t>
      </w:r>
      <w:r w:rsidRPr="00D26778">
        <w:rPr>
          <w:rFonts w:asciiTheme="majorBidi" w:hAnsiTheme="majorBidi" w:cstheme="majorBidi"/>
          <w:sz w:val="30"/>
          <w:szCs w:val="30"/>
          <w:lang w:val="en-US" w:bidi="th-TH"/>
        </w:rPr>
        <w:t xml:space="preserve"> 12,500,000</w:t>
      </w:r>
      <w:r w:rsidRPr="00D267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หุ้น ซึ่งมีมูลค่าที่ตราไว้ </w:t>
      </w:r>
      <w:r w:rsidRPr="00D26778">
        <w:rPr>
          <w:rFonts w:asciiTheme="majorBidi" w:hAnsiTheme="majorBidi" w:cstheme="majorBidi"/>
          <w:sz w:val="30"/>
          <w:szCs w:val="30"/>
          <w:lang w:val="en-US" w:bidi="th-TH"/>
        </w:rPr>
        <w:t xml:space="preserve">100 </w:t>
      </w:r>
      <w:r w:rsidRPr="00D267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บาทต่อหุ้น และบริษัทได้</w:t>
      </w:r>
      <w:r w:rsidR="007C7C85" w:rsidRPr="00D267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ลง</w:t>
      </w:r>
      <w:r w:rsidRPr="00D267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ทุนเพิ่มเติมในหุ้นเพิ่มทุนดังกล่าวเป็นจำนวนเงิน </w:t>
      </w:r>
      <w:r w:rsidRPr="00D26778">
        <w:rPr>
          <w:rFonts w:asciiTheme="majorBidi" w:hAnsiTheme="majorBidi" w:cstheme="majorBidi"/>
          <w:sz w:val="30"/>
          <w:szCs w:val="30"/>
          <w:lang w:val="en-US" w:bidi="th-TH"/>
        </w:rPr>
        <w:t>1,250</w:t>
      </w:r>
      <w:r w:rsidRPr="00D267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ล้านบาท ทั้งนี้สัดส่วนการถือหุ้นไม่มีการเปลี่ยนแปลง</w:t>
      </w:r>
    </w:p>
    <w:p w14:paraId="084E4B8A" w14:textId="77777777" w:rsidR="00740FA4" w:rsidRPr="00D26778" w:rsidRDefault="00740FA4" w:rsidP="001B34C8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AD899A7" w14:textId="49D19502" w:rsidR="00BD5054" w:rsidRPr="00D26778" w:rsidRDefault="00BD5054" w:rsidP="001B34C8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D2677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</w:t>
      </w:r>
      <w:r w:rsidRPr="00D2677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ขาย</w:t>
      </w:r>
      <w:r w:rsidRPr="00D2677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เงินลงทุนในบริษัทย่อย</w:t>
      </w:r>
    </w:p>
    <w:p w14:paraId="2ACB0936" w14:textId="77777777" w:rsidR="00BD5054" w:rsidRPr="00D26778" w:rsidRDefault="00BD5054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hanging="18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32A9226" w14:textId="4D5DD144" w:rsidR="00BD5054" w:rsidRDefault="00BD5054" w:rsidP="001B34C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ในเดือนธันวาคม </w:t>
      </w:r>
      <w:r w:rsidR="00925CA2" w:rsidRPr="00D26778">
        <w:rPr>
          <w:rFonts w:asciiTheme="majorBidi" w:hAnsiTheme="majorBidi" w:cstheme="majorBidi"/>
          <w:sz w:val="30"/>
          <w:szCs w:val="30"/>
        </w:rPr>
        <w:t>2</w:t>
      </w:r>
      <w:r w:rsidRPr="00D26778">
        <w:rPr>
          <w:rFonts w:asciiTheme="majorBidi" w:hAnsiTheme="majorBidi" w:cstheme="majorBidi"/>
          <w:sz w:val="30"/>
          <w:szCs w:val="30"/>
        </w:rPr>
        <w:t>564</w:t>
      </w:r>
      <w:r w:rsidRPr="00D2677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กลุ่มบริษัทได้ขายเงินลงทุนในบริษัท นิปปอน</w:t>
      </w:r>
      <w:r w:rsidRPr="00D267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คิไค</w:t>
      </w:r>
      <w:r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เอนจิเนียริ่ง</w:t>
      </w:r>
      <w:r w:rsidRPr="00D267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D26778">
        <w:rPr>
          <w:rFonts w:asciiTheme="majorBidi" w:hAnsiTheme="majorBidi" w:cstheme="majorBidi" w:hint="cs"/>
          <w:sz w:val="30"/>
          <w:szCs w:val="30"/>
        </w:rPr>
        <w:t xml:space="preserve"> </w:t>
      </w:r>
      <w:r w:rsidR="00FE57AD" w:rsidRPr="00D26778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ซึ่งเป็นบริษัทย่อยทางอ้อม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เป็นเงินสดจำนวน </w:t>
      </w:r>
      <w:r w:rsidR="00007568" w:rsidRPr="00D26778">
        <w:rPr>
          <w:rFonts w:asciiTheme="majorBidi" w:hAnsiTheme="majorBidi" w:cstheme="majorBidi"/>
          <w:sz w:val="30"/>
          <w:szCs w:val="30"/>
        </w:rPr>
        <w:t>69.97</w:t>
      </w:r>
      <w:r w:rsidR="00007568" w:rsidRPr="00D267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ล้านบาท มูลค่าตามบัญชีของสินทรัพย์สุทธิของบริษัท นิปปอน</w:t>
      </w:r>
      <w:r w:rsidRPr="00D267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คิไค</w:t>
      </w:r>
      <w:r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เอนจิเนียริ่ง</w:t>
      </w:r>
      <w:r w:rsidRPr="00D267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จำกัด ในงบการเงินของกลุ่มบริษัทมีจำนวน </w:t>
      </w:r>
      <w:r w:rsidR="00384F5F" w:rsidRPr="00D26778">
        <w:rPr>
          <w:rFonts w:asciiTheme="majorBidi" w:hAnsiTheme="majorBidi" w:cstheme="majorBidi"/>
          <w:sz w:val="30"/>
          <w:szCs w:val="30"/>
        </w:rPr>
        <w:t>10</w:t>
      </w:r>
      <w:r w:rsidR="001E030E" w:rsidRPr="00D26778">
        <w:rPr>
          <w:rFonts w:asciiTheme="majorBidi" w:hAnsiTheme="majorBidi" w:cstheme="majorBidi"/>
          <w:sz w:val="30"/>
          <w:szCs w:val="30"/>
        </w:rPr>
        <w:t>5</w:t>
      </w:r>
      <w:r w:rsidR="00384F5F" w:rsidRPr="00D26778">
        <w:rPr>
          <w:rFonts w:asciiTheme="majorBidi" w:hAnsiTheme="majorBidi" w:cstheme="majorBidi"/>
          <w:sz w:val="30"/>
          <w:szCs w:val="30"/>
        </w:rPr>
        <w:t>.6</w:t>
      </w:r>
      <w:r w:rsidR="001E030E" w:rsidRPr="00D26778">
        <w:rPr>
          <w:rFonts w:asciiTheme="majorBidi" w:hAnsiTheme="majorBidi" w:cstheme="majorBidi"/>
          <w:sz w:val="30"/>
          <w:szCs w:val="30"/>
        </w:rPr>
        <w:t>7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DC2820" w:rsidRPr="00D26778">
        <w:rPr>
          <w:rFonts w:asciiTheme="majorBidi" w:hAnsiTheme="majorBidi" w:cstheme="majorBidi" w:hint="cs"/>
          <w:sz w:val="30"/>
          <w:szCs w:val="30"/>
          <w:cs/>
        </w:rPr>
        <w:t>และตัดจำหน่ายค่าความนิยมจำนวน</w:t>
      </w:r>
      <w:r w:rsidR="00DC2820"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="00925CA2" w:rsidRPr="00D26778">
        <w:rPr>
          <w:rFonts w:asciiTheme="majorBidi" w:hAnsiTheme="majorBidi" w:cstheme="majorBidi" w:hint="cs"/>
          <w:sz w:val="30"/>
          <w:szCs w:val="30"/>
          <w:cs/>
        </w:rPr>
        <w:t>2</w:t>
      </w:r>
      <w:r w:rsidR="00007568" w:rsidRPr="00D26778">
        <w:rPr>
          <w:rFonts w:asciiTheme="majorBidi" w:hAnsiTheme="majorBidi" w:cstheme="majorBidi" w:hint="cs"/>
          <w:sz w:val="30"/>
          <w:szCs w:val="30"/>
          <w:cs/>
        </w:rPr>
        <w:t>6.66</w:t>
      </w:r>
      <w:r w:rsidR="00DC2820"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="00DC2820" w:rsidRPr="00D2677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กลุ่มบริษัทรับรู้ส่วนได้เสียที่ไม่มีอำนาจควบคุมลดลงเป็นจำน</w:t>
      </w:r>
      <w:r w:rsidR="00740FA4" w:rsidRPr="00D26778">
        <w:rPr>
          <w:rFonts w:asciiTheme="majorBidi" w:hAnsiTheme="majorBidi" w:cstheme="majorBidi" w:hint="cs"/>
          <w:sz w:val="30"/>
          <w:szCs w:val="30"/>
          <w:cs/>
        </w:rPr>
        <w:t>วน</w:t>
      </w:r>
      <w:r w:rsidR="00740FA4" w:rsidRPr="00D26778">
        <w:rPr>
          <w:rFonts w:asciiTheme="majorBidi" w:hAnsiTheme="majorBidi" w:cstheme="majorBidi"/>
          <w:sz w:val="30"/>
          <w:szCs w:val="30"/>
        </w:rPr>
        <w:t xml:space="preserve"> 50.86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CB430E" w:rsidRPr="00D26778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กลุ่มบริษัทรับรู้ผลขาดทุนจากการจำหน่ายเงินลงทุนในงบกำไรขาดทุนรวมเป็นจำนวน</w:t>
      </w:r>
      <w:r w:rsidR="00653DD0"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="005F2398" w:rsidRPr="00D26778">
        <w:rPr>
          <w:rFonts w:asciiTheme="majorBidi" w:hAnsiTheme="majorBidi" w:cstheme="majorBidi"/>
          <w:sz w:val="30"/>
          <w:szCs w:val="30"/>
        </w:rPr>
        <w:t>11</w:t>
      </w:r>
      <w:r w:rsidR="00653DD0" w:rsidRPr="00D26778">
        <w:rPr>
          <w:rFonts w:asciiTheme="majorBidi" w:hAnsiTheme="majorBidi" w:cstheme="majorBidi"/>
          <w:sz w:val="30"/>
          <w:szCs w:val="30"/>
        </w:rPr>
        <w:t>.5</w:t>
      </w:r>
      <w:r w:rsidR="004347F8">
        <w:rPr>
          <w:rFonts w:asciiTheme="majorBidi" w:hAnsiTheme="majorBidi" w:cstheme="majorBidi"/>
          <w:sz w:val="30"/>
          <w:szCs w:val="30"/>
        </w:rPr>
        <w:t>0</w:t>
      </w:r>
      <w:r w:rsidR="00CB430E" w:rsidRPr="00D2677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69B08E92" w14:textId="355A682F" w:rsidR="00AF1BEA" w:rsidRDefault="00AF1BEA" w:rsidP="001B34C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A0918" w14:textId="0FEADAF7" w:rsidR="00590C52" w:rsidRPr="00D26778" w:rsidRDefault="005F23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D2677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07143">
        <w:rPr>
          <w:rFonts w:ascii="Angsana New" w:hAnsi="Angsana New"/>
          <w:b/>
          <w:bCs/>
          <w:sz w:val="30"/>
          <w:szCs w:val="30"/>
        </w:rPr>
        <w:t>0</w:t>
      </w:r>
      <w:r w:rsidR="00F52D3A" w:rsidRPr="00D26778">
        <w:rPr>
          <w:rFonts w:ascii="Angsana New" w:hAnsi="Angsana New"/>
          <w:b/>
          <w:bCs/>
          <w:sz w:val="30"/>
          <w:szCs w:val="30"/>
        </w:rPr>
        <w:tab/>
      </w:r>
      <w:r w:rsidR="00590C52" w:rsidRPr="00D26778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63BC498" w14:textId="77777777" w:rsidR="00D92538" w:rsidRPr="00D26778" w:rsidRDefault="00D9253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8DB48" w14:textId="63E7DBF8" w:rsidR="00D92538" w:rsidRPr="00D26778" w:rsidRDefault="00D9253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อสังหาริมทรัพย์เพื่อการลงทุนเป็นที่ดินที่ไม่ได้ใช้ในการดำเนินงานของบริษัทย่อย</w:t>
      </w:r>
      <w:r w:rsidRPr="00D26778">
        <w:rPr>
          <w:rFonts w:ascii="Angsana New" w:hAnsi="Angsana New" w:hint="cs"/>
          <w:sz w:val="30"/>
          <w:szCs w:val="30"/>
          <w:cs/>
        </w:rPr>
        <w:t>แห่งหนึ่ง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FB5A75" w:rsidRPr="00D26778">
        <w:rPr>
          <w:rFonts w:ascii="Angsana New" w:hAnsi="Angsana New" w:hint="cs"/>
          <w:sz w:val="30"/>
          <w:szCs w:val="30"/>
          <w:cs/>
        </w:rPr>
        <w:t>และได้รับการ</w:t>
      </w:r>
      <w:r w:rsidRPr="00D26778">
        <w:rPr>
          <w:rFonts w:ascii="Angsana New" w:hAnsi="Angsana New"/>
          <w:sz w:val="30"/>
          <w:szCs w:val="30"/>
          <w:cs/>
        </w:rPr>
        <w:t xml:space="preserve">ประเมินราคาโดยผู้ประเมินราคาอิสระ </w:t>
      </w:r>
      <w:r w:rsidR="00FB5A75" w:rsidRPr="00D26778">
        <w:rPr>
          <w:rFonts w:ascii="Angsana New" w:hAnsi="Angsana New" w:hint="cs"/>
          <w:sz w:val="30"/>
          <w:szCs w:val="30"/>
          <w:cs/>
        </w:rPr>
        <w:t>เมื่อเดือน</w:t>
      </w:r>
      <w:r w:rsidR="00E40239">
        <w:rPr>
          <w:rFonts w:ascii="Angsana New" w:hAnsi="Angsana New" w:hint="cs"/>
          <w:sz w:val="30"/>
          <w:szCs w:val="30"/>
          <w:cs/>
        </w:rPr>
        <w:t>มิถุนายน</w:t>
      </w:r>
      <w:r w:rsidR="00E40239">
        <w:rPr>
          <w:rFonts w:ascii="Angsana New" w:hAnsi="Angsana New"/>
          <w:sz w:val="30"/>
          <w:szCs w:val="30"/>
        </w:rPr>
        <w:t xml:space="preserve">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="00936DD6" w:rsidRPr="00D26778">
        <w:rPr>
          <w:rFonts w:ascii="Angsana New" w:hAnsi="Angsana New"/>
          <w:sz w:val="30"/>
          <w:szCs w:val="30"/>
        </w:rPr>
        <w:t>56</w:t>
      </w:r>
      <w:r w:rsidR="00E40239">
        <w:rPr>
          <w:rFonts w:ascii="Angsana New" w:hAnsi="Angsana New"/>
          <w:sz w:val="30"/>
          <w:szCs w:val="30"/>
        </w:rPr>
        <w:t>5</w:t>
      </w:r>
      <w:r w:rsidR="00FB5A75"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โดยพิจารณาราคาตลาดตาม</w:t>
      </w:r>
      <w:r w:rsidR="000F70EA" w:rsidRPr="00D26778">
        <w:rPr>
          <w:rFonts w:ascii="Angsana New" w:hAnsi="Angsana New" w:hint="cs"/>
          <w:sz w:val="30"/>
          <w:szCs w:val="30"/>
          <w:cs/>
        </w:rPr>
        <w:t>วิธีเปรียบเทียบราคาตลาด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AF4EC6" w:rsidRPr="00D26778">
        <w:rPr>
          <w:rFonts w:ascii="Angsana New" w:hAnsi="Angsana New" w:hint="cs"/>
          <w:sz w:val="30"/>
          <w:szCs w:val="30"/>
          <w:cs/>
        </w:rPr>
        <w:t>ซึ่งมี</w:t>
      </w:r>
      <w:r w:rsidRPr="00D26778">
        <w:rPr>
          <w:rFonts w:ascii="Angsana New" w:hAnsi="Angsana New"/>
          <w:sz w:val="30"/>
          <w:szCs w:val="30"/>
          <w:cs/>
        </w:rPr>
        <w:t xml:space="preserve">ราคาประเมินจำนวน 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="00936DD6" w:rsidRPr="00D26778">
        <w:rPr>
          <w:rFonts w:ascii="Angsana New" w:hAnsi="Angsana New"/>
          <w:sz w:val="30"/>
          <w:szCs w:val="30"/>
        </w:rPr>
        <w:t>0</w:t>
      </w:r>
      <w:r w:rsidR="00E40239">
        <w:rPr>
          <w:rFonts w:ascii="Angsana New" w:hAnsi="Angsana New"/>
          <w:sz w:val="30"/>
          <w:szCs w:val="30"/>
        </w:rPr>
        <w:t>5</w:t>
      </w:r>
      <w:r w:rsidRPr="00D26778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B2610" w:rsidRPr="00D26778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D26778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Pr="00D26778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Pr="00D2677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513DA3" w14:textId="77777777" w:rsidR="000A1E5A" w:rsidRPr="00D26778" w:rsidRDefault="000A1E5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B65FF1" w14:textId="77777777" w:rsidR="00F06C71" w:rsidRPr="00D26778" w:rsidRDefault="00F06C7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F06C71" w:rsidRPr="00D26778" w:rsidSect="008B0FBC">
          <w:headerReference w:type="even" r:id="rId28"/>
          <w:headerReference w:type="default" r:id="rId29"/>
          <w:headerReference w:type="first" r:id="rId30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D8B968F" w14:textId="04E01750" w:rsidR="00030124" w:rsidRPr="00D26778" w:rsidRDefault="005F23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07143">
        <w:rPr>
          <w:rFonts w:ascii="Angsana New" w:hAnsi="Angsana New"/>
          <w:b/>
          <w:bCs/>
          <w:sz w:val="30"/>
          <w:szCs w:val="30"/>
        </w:rPr>
        <w:t>1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6F1BEF5F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14670" w:type="dxa"/>
        <w:jc w:val="center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70"/>
        <w:gridCol w:w="1170"/>
        <w:gridCol w:w="270"/>
        <w:gridCol w:w="1440"/>
        <w:gridCol w:w="270"/>
        <w:gridCol w:w="1080"/>
        <w:gridCol w:w="270"/>
        <w:gridCol w:w="1260"/>
        <w:gridCol w:w="270"/>
        <w:gridCol w:w="990"/>
        <w:gridCol w:w="270"/>
        <w:gridCol w:w="984"/>
        <w:gridCol w:w="6"/>
      </w:tblGrid>
      <w:tr w:rsidR="0061114B" w:rsidRPr="00D26778" w14:paraId="34BD7CBC" w14:textId="77777777" w:rsidTr="00140887">
        <w:trPr>
          <w:gridAfter w:val="1"/>
          <w:wAfter w:w="6" w:type="dxa"/>
          <w:jc w:val="center"/>
        </w:trPr>
        <w:tc>
          <w:tcPr>
            <w:tcW w:w="3420" w:type="dxa"/>
          </w:tcPr>
          <w:p w14:paraId="1DBB006E" w14:textId="77777777" w:rsidR="0061114B" w:rsidRPr="00D26778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bookmarkStart w:id="1" w:name="_Hlk58967386"/>
          </w:p>
        </w:tc>
        <w:tc>
          <w:tcPr>
            <w:tcW w:w="11244" w:type="dxa"/>
            <w:gridSpan w:val="15"/>
            <w:vAlign w:val="bottom"/>
          </w:tcPr>
          <w:p w14:paraId="2A0C4B9D" w14:textId="77777777" w:rsidR="0061114B" w:rsidRPr="00D26778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BB7" w:rsidRPr="00D26778" w14:paraId="0F8E8E3C" w14:textId="77777777" w:rsidTr="00140887">
        <w:trPr>
          <w:jc w:val="center"/>
        </w:trPr>
        <w:tc>
          <w:tcPr>
            <w:tcW w:w="3420" w:type="dxa"/>
          </w:tcPr>
          <w:p w14:paraId="646702B3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DF7507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D996BE1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CC6484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5938E442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999CAD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7E1C9DD8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E05132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7A97AA07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62B798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12A0F2C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94D35E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097D8276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029D05" w14:textId="77777777" w:rsidR="00525031" w:rsidRPr="00D26778" w:rsidRDefault="0052503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4E8C7B" w14:textId="77777777" w:rsidR="00525031" w:rsidRPr="00D26778" w:rsidRDefault="002832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6A6FFEFB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95DB24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04ECDD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FFACA1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1114B" w:rsidRPr="00D26778" w14:paraId="6047EFDA" w14:textId="77777777" w:rsidTr="00140887">
        <w:trPr>
          <w:gridAfter w:val="1"/>
          <w:wAfter w:w="6" w:type="dxa"/>
          <w:trHeight w:val="155"/>
          <w:jc w:val="center"/>
        </w:trPr>
        <w:tc>
          <w:tcPr>
            <w:tcW w:w="3420" w:type="dxa"/>
          </w:tcPr>
          <w:p w14:paraId="6AF33D14" w14:textId="77777777" w:rsidR="0061114B" w:rsidRPr="00D26778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44" w:type="dxa"/>
            <w:gridSpan w:val="15"/>
            <w:vAlign w:val="bottom"/>
          </w:tcPr>
          <w:p w14:paraId="107B2BB1" w14:textId="77777777" w:rsidR="0061114B" w:rsidRPr="00D26778" w:rsidRDefault="0061114B" w:rsidP="001B34C8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2677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bookmarkEnd w:id="1"/>
      <w:tr w:rsidR="006C7BB7" w:rsidRPr="00D26778" w14:paraId="752F1D9E" w14:textId="77777777" w:rsidTr="00140887">
        <w:trPr>
          <w:trHeight w:val="155"/>
          <w:jc w:val="center"/>
        </w:trPr>
        <w:tc>
          <w:tcPr>
            <w:tcW w:w="3420" w:type="dxa"/>
          </w:tcPr>
          <w:p w14:paraId="42C97422" w14:textId="77777777" w:rsidR="006C7BB7" w:rsidRPr="00D2677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170" w:type="dxa"/>
            <w:vAlign w:val="bottom"/>
          </w:tcPr>
          <w:p w14:paraId="45791272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0C56DF0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11777D0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5C486B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531341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166B0B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0157B4E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285859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DD20F39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E9EBCB8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BAD5D4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AA10F0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358A8BF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B4E6DE4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DAC11C" w14:textId="77777777" w:rsidR="006C7BB7" w:rsidRPr="00D2677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674A3" w:rsidRPr="00D26778" w14:paraId="5858E3EF" w14:textId="77777777" w:rsidTr="00454235">
        <w:trPr>
          <w:trHeight w:val="155"/>
          <w:jc w:val="center"/>
        </w:trPr>
        <w:tc>
          <w:tcPr>
            <w:tcW w:w="3420" w:type="dxa"/>
          </w:tcPr>
          <w:p w14:paraId="2B903D6C" w14:textId="0F8C91F4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579117FF" w14:textId="2C72B2B3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674A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597,772</w:t>
            </w:r>
          </w:p>
        </w:tc>
        <w:tc>
          <w:tcPr>
            <w:tcW w:w="270" w:type="dxa"/>
            <w:vAlign w:val="center"/>
          </w:tcPr>
          <w:p w14:paraId="74528194" w14:textId="77777777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C41F2D8" w14:textId="473E4A34" w:rsidR="003674A3" w:rsidRPr="003674A3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74A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1,764,689</w:t>
            </w:r>
          </w:p>
        </w:tc>
        <w:tc>
          <w:tcPr>
            <w:tcW w:w="270" w:type="dxa"/>
            <w:vAlign w:val="center"/>
          </w:tcPr>
          <w:p w14:paraId="290E077C" w14:textId="77777777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A41F0AC" w14:textId="3BB18A2D" w:rsidR="003674A3" w:rsidRPr="003674A3" w:rsidRDefault="003674A3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3674A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8,723,428</w:t>
            </w:r>
          </w:p>
        </w:tc>
        <w:tc>
          <w:tcPr>
            <w:tcW w:w="270" w:type="dxa"/>
            <w:vAlign w:val="center"/>
          </w:tcPr>
          <w:p w14:paraId="6EBABB0B" w14:textId="77777777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CA6768E" w14:textId="250EBFA9" w:rsidR="003674A3" w:rsidRPr="003674A3" w:rsidRDefault="003674A3" w:rsidP="003674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674A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202,862</w:t>
            </w:r>
          </w:p>
        </w:tc>
        <w:tc>
          <w:tcPr>
            <w:tcW w:w="270" w:type="dxa"/>
            <w:vAlign w:val="center"/>
          </w:tcPr>
          <w:p w14:paraId="691EEC3E" w14:textId="77777777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259EB60" w14:textId="41DB6BAB" w:rsidR="003674A3" w:rsidRPr="003674A3" w:rsidRDefault="003674A3" w:rsidP="003674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674A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39,649</w:t>
            </w:r>
          </w:p>
        </w:tc>
        <w:tc>
          <w:tcPr>
            <w:tcW w:w="270" w:type="dxa"/>
            <w:vAlign w:val="center"/>
          </w:tcPr>
          <w:p w14:paraId="2EA7AE73" w14:textId="77777777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1DC2CD1" w14:textId="19BE5E95" w:rsidR="003674A3" w:rsidRPr="003674A3" w:rsidRDefault="003674A3" w:rsidP="003674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3674A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174,967</w:t>
            </w:r>
          </w:p>
        </w:tc>
        <w:tc>
          <w:tcPr>
            <w:tcW w:w="270" w:type="dxa"/>
            <w:vAlign w:val="center"/>
          </w:tcPr>
          <w:p w14:paraId="26B0533A" w14:textId="77777777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57590F1" w14:textId="373F3D57" w:rsidR="003674A3" w:rsidRPr="003674A3" w:rsidRDefault="003674A3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3674A3">
              <w:rPr>
                <w:rFonts w:asciiTheme="majorBidi" w:hAnsiTheme="majorBidi" w:cstheme="majorBidi"/>
                <w:sz w:val="26"/>
                <w:szCs w:val="26"/>
              </w:rPr>
              <w:t>101,523</w:t>
            </w:r>
          </w:p>
        </w:tc>
        <w:tc>
          <w:tcPr>
            <w:tcW w:w="270" w:type="dxa"/>
            <w:vAlign w:val="center"/>
          </w:tcPr>
          <w:p w14:paraId="1A464239" w14:textId="77777777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46741ED" w14:textId="102109D3" w:rsidR="003674A3" w:rsidRPr="003674A3" w:rsidRDefault="003674A3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74A3">
              <w:rPr>
                <w:rFonts w:ascii="Angsana New" w:hAnsi="Angsana New"/>
                <w:sz w:val="26"/>
                <w:szCs w:val="26"/>
                <w:lang w:val="en-US"/>
              </w:rPr>
              <w:t>11,604,890</w:t>
            </w:r>
          </w:p>
        </w:tc>
      </w:tr>
      <w:tr w:rsidR="003674A3" w:rsidRPr="00D26778" w14:paraId="4405C13D" w14:textId="77777777" w:rsidTr="00672292">
        <w:trPr>
          <w:jc w:val="center"/>
        </w:trPr>
        <w:tc>
          <w:tcPr>
            <w:tcW w:w="3420" w:type="dxa"/>
          </w:tcPr>
          <w:p w14:paraId="652D228F" w14:textId="1D163FBD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F93C6E2" w14:textId="5E82A79C" w:rsidR="003674A3" w:rsidRPr="00D26778" w:rsidRDefault="003674A3" w:rsidP="003674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341740A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10D765A" w14:textId="55650235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12,61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2C8248EB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D341A58" w14:textId="1F1292BB" w:rsidR="003674A3" w:rsidRPr="00D26778" w:rsidRDefault="003674A3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59,816</w:t>
            </w:r>
          </w:p>
        </w:tc>
        <w:tc>
          <w:tcPr>
            <w:tcW w:w="270" w:type="dxa"/>
            <w:vAlign w:val="center"/>
          </w:tcPr>
          <w:p w14:paraId="72E35392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609EB52" w14:textId="2693E3DB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9,131</w:t>
            </w:r>
          </w:p>
        </w:tc>
        <w:tc>
          <w:tcPr>
            <w:tcW w:w="270" w:type="dxa"/>
            <w:vAlign w:val="center"/>
          </w:tcPr>
          <w:p w14:paraId="15957631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1E401A1" w14:textId="12990CD2" w:rsidR="003674A3" w:rsidRPr="00D26778" w:rsidRDefault="003674A3" w:rsidP="003674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13,</w:t>
            </w:r>
            <w:r w:rsidRPr="00767E8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</w:t>
            </w: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431F506F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35D8F16" w14:textId="148D99FA" w:rsidR="003674A3" w:rsidRPr="00D26778" w:rsidRDefault="003674A3" w:rsidP="003674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209,401</w:t>
            </w:r>
          </w:p>
        </w:tc>
        <w:tc>
          <w:tcPr>
            <w:tcW w:w="270" w:type="dxa"/>
            <w:vAlign w:val="center"/>
          </w:tcPr>
          <w:p w14:paraId="574713E3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CD2BD96" w14:textId="1758BC74" w:rsidR="003674A3" w:rsidRPr="00D26778" w:rsidRDefault="003674A3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</w:rPr>
              <w:t>41,217</w:t>
            </w:r>
          </w:p>
        </w:tc>
        <w:tc>
          <w:tcPr>
            <w:tcW w:w="270" w:type="dxa"/>
            <w:vAlign w:val="center"/>
          </w:tcPr>
          <w:p w14:paraId="1BC00055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FD97261" w14:textId="42425D32" w:rsidR="003674A3" w:rsidRPr="00D26778" w:rsidRDefault="003674A3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67E88">
              <w:rPr>
                <w:rFonts w:ascii="Angsana New" w:hAnsi="Angsana New"/>
                <w:sz w:val="26"/>
                <w:szCs w:val="26"/>
                <w:lang w:val="en-US"/>
              </w:rPr>
              <w:t>345,4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</w:p>
        </w:tc>
      </w:tr>
      <w:tr w:rsidR="003674A3" w:rsidRPr="00D26778" w14:paraId="20298D00" w14:textId="77777777" w:rsidTr="00454235">
        <w:trPr>
          <w:jc w:val="center"/>
        </w:trPr>
        <w:tc>
          <w:tcPr>
            <w:tcW w:w="3420" w:type="dxa"/>
          </w:tcPr>
          <w:p w14:paraId="203A5947" w14:textId="7997FC04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170" w:type="dxa"/>
            <w:vAlign w:val="bottom"/>
          </w:tcPr>
          <w:p w14:paraId="797FC6A4" w14:textId="06FE23B4" w:rsidR="003674A3" w:rsidRPr="00D26778" w:rsidRDefault="003674A3" w:rsidP="003674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5F47737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E8E59B6" w14:textId="5EAC7061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37,420</w:t>
            </w:r>
          </w:p>
        </w:tc>
        <w:tc>
          <w:tcPr>
            <w:tcW w:w="270" w:type="dxa"/>
            <w:vAlign w:val="center"/>
          </w:tcPr>
          <w:p w14:paraId="36148810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CB4ABD9" w14:textId="186017BA" w:rsidR="003674A3" w:rsidRPr="00D26778" w:rsidRDefault="003674A3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238,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031</w:t>
            </w:r>
          </w:p>
        </w:tc>
        <w:tc>
          <w:tcPr>
            <w:tcW w:w="270" w:type="dxa"/>
            <w:vAlign w:val="center"/>
          </w:tcPr>
          <w:p w14:paraId="4A317C19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772A3DF" w14:textId="397AEFEC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5,850</w:t>
            </w:r>
          </w:p>
        </w:tc>
        <w:tc>
          <w:tcPr>
            <w:tcW w:w="270" w:type="dxa"/>
            <w:vAlign w:val="center"/>
          </w:tcPr>
          <w:p w14:paraId="34058538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2D47BB3" w14:textId="3C52F0CC" w:rsidR="003674A3" w:rsidRPr="00D26778" w:rsidRDefault="003674A3" w:rsidP="003674A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C9A715F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BFC2035" w14:textId="54ECA790" w:rsidR="003674A3" w:rsidRPr="00D26778" w:rsidRDefault="003674A3" w:rsidP="003674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(220,914)</w:t>
            </w:r>
          </w:p>
        </w:tc>
        <w:tc>
          <w:tcPr>
            <w:tcW w:w="270" w:type="dxa"/>
            <w:vAlign w:val="center"/>
          </w:tcPr>
          <w:p w14:paraId="626C4ACC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F7E6121" w14:textId="15E516E8" w:rsidR="003674A3" w:rsidRPr="00D26778" w:rsidRDefault="003674A3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</w:rPr>
              <w:t>(60,387)</w:t>
            </w:r>
          </w:p>
        </w:tc>
        <w:tc>
          <w:tcPr>
            <w:tcW w:w="270" w:type="dxa"/>
            <w:vAlign w:val="center"/>
          </w:tcPr>
          <w:p w14:paraId="5E6113D7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430BD3" w14:textId="10AC82B9" w:rsidR="003674A3" w:rsidRPr="00D26778" w:rsidRDefault="003674A3" w:rsidP="003674A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67E8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674A3" w:rsidRPr="00D26778" w14:paraId="01F65190" w14:textId="77777777" w:rsidTr="00454235">
        <w:trPr>
          <w:jc w:val="center"/>
        </w:trPr>
        <w:tc>
          <w:tcPr>
            <w:tcW w:w="3420" w:type="dxa"/>
          </w:tcPr>
          <w:p w14:paraId="2BD31E5F" w14:textId="22A6ACF4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5D40FADA" w14:textId="451FAEC6" w:rsidR="003674A3" w:rsidRPr="00D26778" w:rsidRDefault="003674A3" w:rsidP="003674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0E45CF5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3CEDBB9" w14:textId="6B80CB47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(2,234)</w:t>
            </w:r>
          </w:p>
        </w:tc>
        <w:tc>
          <w:tcPr>
            <w:tcW w:w="270" w:type="dxa"/>
            <w:vAlign w:val="center"/>
          </w:tcPr>
          <w:p w14:paraId="61D0354D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B99B6CC" w14:textId="47034B78" w:rsidR="003674A3" w:rsidRPr="00D26778" w:rsidRDefault="003674A3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(435,998)</w:t>
            </w:r>
          </w:p>
        </w:tc>
        <w:tc>
          <w:tcPr>
            <w:tcW w:w="270" w:type="dxa"/>
            <w:vAlign w:val="center"/>
          </w:tcPr>
          <w:p w14:paraId="23067233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957C9F2" w14:textId="64730AFD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(21,995)</w:t>
            </w:r>
          </w:p>
        </w:tc>
        <w:tc>
          <w:tcPr>
            <w:tcW w:w="270" w:type="dxa"/>
            <w:vAlign w:val="center"/>
          </w:tcPr>
          <w:p w14:paraId="47EB2454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2DD7512" w14:textId="2C79884B" w:rsidR="003674A3" w:rsidRPr="00D26778" w:rsidRDefault="003674A3" w:rsidP="003674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(10,121)</w:t>
            </w:r>
          </w:p>
        </w:tc>
        <w:tc>
          <w:tcPr>
            <w:tcW w:w="270" w:type="dxa"/>
            <w:vAlign w:val="center"/>
          </w:tcPr>
          <w:p w14:paraId="24E1031D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4145A0" w14:textId="4D6E6CCD" w:rsidR="003674A3" w:rsidRPr="00D26778" w:rsidRDefault="003674A3" w:rsidP="003674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(73)</w:t>
            </w:r>
          </w:p>
        </w:tc>
        <w:tc>
          <w:tcPr>
            <w:tcW w:w="270" w:type="dxa"/>
            <w:vAlign w:val="center"/>
          </w:tcPr>
          <w:p w14:paraId="4E190003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0225AB8" w14:textId="2050E039" w:rsidR="003674A3" w:rsidRPr="00D26778" w:rsidRDefault="003674A3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</w:rPr>
              <w:t>(2,080)</w:t>
            </w:r>
          </w:p>
        </w:tc>
        <w:tc>
          <w:tcPr>
            <w:tcW w:w="270" w:type="dxa"/>
            <w:vAlign w:val="center"/>
          </w:tcPr>
          <w:p w14:paraId="30FF0057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1BCC5A0" w14:textId="59B6A5D3" w:rsidR="003674A3" w:rsidRPr="00D26778" w:rsidRDefault="003674A3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="Angsana New" w:hAnsi="Angsana New"/>
                <w:sz w:val="26"/>
                <w:szCs w:val="26"/>
                <w:lang w:val="en-US"/>
              </w:rPr>
              <w:t>(472,501)</w:t>
            </w:r>
          </w:p>
        </w:tc>
      </w:tr>
      <w:tr w:rsidR="003674A3" w:rsidRPr="00D26778" w14:paraId="7705E4C1" w14:textId="77777777" w:rsidTr="00672292">
        <w:trPr>
          <w:jc w:val="center"/>
        </w:trPr>
        <w:tc>
          <w:tcPr>
            <w:tcW w:w="3420" w:type="dxa"/>
          </w:tcPr>
          <w:p w14:paraId="61A3AAE5" w14:textId="64E78E0A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ลดลงจากการจำหน่ายบริษัทย่อย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E00C20" w14:textId="4F04758E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767E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58,</w:t>
            </w:r>
            <w:r w:rsidRPr="003674A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344</w:t>
            </w: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43E1EE9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E34B113" w14:textId="791EA39F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(14,134)</w:t>
            </w:r>
          </w:p>
        </w:tc>
        <w:tc>
          <w:tcPr>
            <w:tcW w:w="270" w:type="dxa"/>
            <w:vAlign w:val="center"/>
          </w:tcPr>
          <w:p w14:paraId="767A1D56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5C45AC3" w14:textId="2777FF34" w:rsidR="003674A3" w:rsidRPr="00D26778" w:rsidRDefault="003674A3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(4,426)</w:t>
            </w:r>
          </w:p>
        </w:tc>
        <w:tc>
          <w:tcPr>
            <w:tcW w:w="270" w:type="dxa"/>
            <w:vAlign w:val="center"/>
          </w:tcPr>
          <w:p w14:paraId="18DAC1AF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451E0F" w14:textId="41862BDB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(5,189)</w:t>
            </w:r>
          </w:p>
        </w:tc>
        <w:tc>
          <w:tcPr>
            <w:tcW w:w="270" w:type="dxa"/>
            <w:vAlign w:val="center"/>
          </w:tcPr>
          <w:p w14:paraId="459EE3DD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987AE2" w14:textId="534D52B7" w:rsidR="003674A3" w:rsidRPr="00D26778" w:rsidRDefault="003674A3" w:rsidP="003674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(17,198)</w:t>
            </w:r>
          </w:p>
        </w:tc>
        <w:tc>
          <w:tcPr>
            <w:tcW w:w="270" w:type="dxa"/>
            <w:vAlign w:val="center"/>
          </w:tcPr>
          <w:p w14:paraId="23AF3BFF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9D5DE9" w14:textId="586B0E5F" w:rsidR="003674A3" w:rsidRPr="00D26778" w:rsidRDefault="003674A3" w:rsidP="003674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 (8,525)</w:t>
            </w:r>
          </w:p>
        </w:tc>
        <w:tc>
          <w:tcPr>
            <w:tcW w:w="270" w:type="dxa"/>
            <w:vAlign w:val="center"/>
          </w:tcPr>
          <w:p w14:paraId="742876ED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F6766A5" w14:textId="1E132ED3" w:rsidR="003674A3" w:rsidRPr="00D26778" w:rsidRDefault="003674A3" w:rsidP="003674A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CD9AE38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14:paraId="55FD71DC" w14:textId="60F82619" w:rsidR="003674A3" w:rsidRPr="00D26778" w:rsidRDefault="003674A3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67E88">
              <w:rPr>
                <w:rFonts w:ascii="Angsana New" w:hAnsi="Angsana New"/>
                <w:sz w:val="26"/>
                <w:szCs w:val="26"/>
                <w:lang w:val="en-US"/>
              </w:rPr>
              <w:t>(107,816</w:t>
            </w:r>
            <w:r w:rsidRPr="00767E88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3674A3" w:rsidRPr="00D26778" w14:paraId="6DE79546" w14:textId="77777777" w:rsidTr="00672292">
        <w:trPr>
          <w:jc w:val="center"/>
        </w:trPr>
        <w:tc>
          <w:tcPr>
            <w:tcW w:w="3420" w:type="dxa"/>
          </w:tcPr>
          <w:p w14:paraId="3825A62B" w14:textId="76B9463B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648263" w14:textId="3ABD9EFA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5EABD60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96FC233" w14:textId="21A10EB3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F79EC73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370F462" w14:textId="34364926" w:rsidR="003674A3" w:rsidRPr="00D26778" w:rsidRDefault="003674A3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F5C3024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AF9511" w14:textId="31C6D717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10F68BAA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D58AE1B" w14:textId="0908CDAB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E1C283D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9406B41" w14:textId="2CDBD861" w:rsidR="003674A3" w:rsidRPr="00D26778" w:rsidRDefault="003674A3" w:rsidP="003674A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75F4DD8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E3A17E8" w14:textId="14A8DABA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5B40136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center"/>
          </w:tcPr>
          <w:p w14:paraId="259F5E0B" w14:textId="04D258E4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3674A3" w:rsidRPr="00D26778" w14:paraId="12128AED" w14:textId="77777777" w:rsidTr="00672292">
        <w:trPr>
          <w:jc w:val="center"/>
        </w:trPr>
        <w:tc>
          <w:tcPr>
            <w:tcW w:w="3420" w:type="dxa"/>
          </w:tcPr>
          <w:p w14:paraId="685690FE" w14:textId="6B3563C0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5C055622" w14:textId="73B41436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539,428</w:t>
            </w:r>
          </w:p>
        </w:tc>
        <w:tc>
          <w:tcPr>
            <w:tcW w:w="270" w:type="dxa"/>
            <w:vAlign w:val="center"/>
          </w:tcPr>
          <w:p w14:paraId="53C64BD7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95849C0" w14:textId="5E784FD4" w:rsidR="003674A3" w:rsidRPr="00767E88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1,798,35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4B123200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4150F88" w14:textId="489B6DBA" w:rsidR="003674A3" w:rsidRPr="00767E88" w:rsidRDefault="003674A3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8,580,851</w:t>
            </w:r>
          </w:p>
        </w:tc>
        <w:tc>
          <w:tcPr>
            <w:tcW w:w="270" w:type="dxa"/>
            <w:vAlign w:val="center"/>
          </w:tcPr>
          <w:p w14:paraId="07018C9B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17BD2A0" w14:textId="0DCD6020" w:rsidR="003674A3" w:rsidRPr="00767E88" w:rsidRDefault="003674A3" w:rsidP="003674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190,659</w:t>
            </w:r>
          </w:p>
        </w:tc>
        <w:tc>
          <w:tcPr>
            <w:tcW w:w="270" w:type="dxa"/>
            <w:vAlign w:val="center"/>
          </w:tcPr>
          <w:p w14:paraId="664C266E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26B2FCB" w14:textId="1AED6027" w:rsidR="003674A3" w:rsidRPr="00767E88" w:rsidRDefault="003674A3" w:rsidP="003674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25,63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35152C74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8573057" w14:textId="1F8E784F" w:rsidR="003674A3" w:rsidRPr="00767E88" w:rsidRDefault="003674A3" w:rsidP="003674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154,856</w:t>
            </w:r>
          </w:p>
        </w:tc>
        <w:tc>
          <w:tcPr>
            <w:tcW w:w="270" w:type="dxa"/>
            <w:vAlign w:val="center"/>
          </w:tcPr>
          <w:p w14:paraId="13E6370D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1DA9F1B" w14:textId="37AA34C2" w:rsidR="003674A3" w:rsidRPr="00767E88" w:rsidRDefault="003674A3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7E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80,273</w:t>
            </w:r>
          </w:p>
        </w:tc>
        <w:tc>
          <w:tcPr>
            <w:tcW w:w="270" w:type="dxa"/>
            <w:vAlign w:val="center"/>
          </w:tcPr>
          <w:p w14:paraId="3B1676D2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7D92FFA" w14:textId="17B6C9F3" w:rsidR="003674A3" w:rsidRPr="00767E88" w:rsidRDefault="003674A3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67E8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11,370,0</w:t>
            </w:r>
            <w:r w:rsidRPr="00767E8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</w:tr>
      <w:tr w:rsidR="003674A3" w:rsidRPr="00D26778" w14:paraId="67C0266F" w14:textId="77777777" w:rsidTr="007A31CC">
        <w:trPr>
          <w:jc w:val="center"/>
        </w:trPr>
        <w:tc>
          <w:tcPr>
            <w:tcW w:w="3420" w:type="dxa"/>
          </w:tcPr>
          <w:p w14:paraId="325540AC" w14:textId="2B089693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B9ED384" w14:textId="4BC94C99" w:rsidR="003674A3" w:rsidRPr="00767E88" w:rsidRDefault="00440632" w:rsidP="003674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72517F0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51439BE" w14:textId="38B4A49D" w:rsidR="003674A3" w:rsidRPr="00767E88" w:rsidRDefault="00B617A6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22,886</w:t>
            </w:r>
          </w:p>
        </w:tc>
        <w:tc>
          <w:tcPr>
            <w:tcW w:w="270" w:type="dxa"/>
            <w:vAlign w:val="center"/>
          </w:tcPr>
          <w:p w14:paraId="43F7E28C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7BAFB5D" w14:textId="6016B01A" w:rsidR="003674A3" w:rsidRPr="00767E88" w:rsidRDefault="00127528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104,989</w:t>
            </w:r>
          </w:p>
        </w:tc>
        <w:tc>
          <w:tcPr>
            <w:tcW w:w="270" w:type="dxa"/>
            <w:vAlign w:val="center"/>
          </w:tcPr>
          <w:p w14:paraId="7B49E4D7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CDD05F0" w14:textId="526B8727" w:rsidR="003674A3" w:rsidRPr="00767E88" w:rsidRDefault="00127528" w:rsidP="003674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14,969</w:t>
            </w:r>
          </w:p>
        </w:tc>
        <w:tc>
          <w:tcPr>
            <w:tcW w:w="270" w:type="dxa"/>
            <w:vAlign w:val="center"/>
          </w:tcPr>
          <w:p w14:paraId="2639AF84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E0F20F1" w14:textId="29BDCF1D" w:rsidR="003674A3" w:rsidRPr="00767E88" w:rsidRDefault="003A0C6C" w:rsidP="003674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21,505</w:t>
            </w:r>
          </w:p>
        </w:tc>
        <w:tc>
          <w:tcPr>
            <w:tcW w:w="270" w:type="dxa"/>
            <w:vAlign w:val="center"/>
          </w:tcPr>
          <w:p w14:paraId="756F63B0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D50423C" w14:textId="06EDCC57" w:rsidR="003674A3" w:rsidRPr="00767E88" w:rsidRDefault="000C4C02" w:rsidP="003674A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479,722</w:t>
            </w:r>
          </w:p>
        </w:tc>
        <w:tc>
          <w:tcPr>
            <w:tcW w:w="270" w:type="dxa"/>
            <w:vAlign w:val="center"/>
          </w:tcPr>
          <w:p w14:paraId="1B09D5D6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35D24A5" w14:textId="62240AB4" w:rsidR="003674A3" w:rsidRPr="00767E88" w:rsidRDefault="000C4C02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43,86</w:t>
            </w:r>
            <w:r w:rsidR="002D3C5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center"/>
          </w:tcPr>
          <w:p w14:paraId="0753A6BC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F303724" w14:textId="042DCBD9" w:rsidR="003674A3" w:rsidRPr="00767E88" w:rsidRDefault="00352878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687,93</w:t>
            </w:r>
            <w:r w:rsidR="002D3C5F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</w:p>
        </w:tc>
      </w:tr>
      <w:tr w:rsidR="003674A3" w:rsidRPr="00D26778" w14:paraId="6A547AB6" w14:textId="77777777" w:rsidTr="009B2610">
        <w:trPr>
          <w:jc w:val="center"/>
        </w:trPr>
        <w:tc>
          <w:tcPr>
            <w:tcW w:w="3420" w:type="dxa"/>
          </w:tcPr>
          <w:p w14:paraId="6585EDA3" w14:textId="2BB560F3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170" w:type="dxa"/>
            <w:vAlign w:val="bottom"/>
          </w:tcPr>
          <w:p w14:paraId="5DFA734F" w14:textId="0604FA62" w:rsidR="003674A3" w:rsidRPr="00767E88" w:rsidRDefault="00440632" w:rsidP="003674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C268985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D769BC5" w14:textId="205151FB" w:rsidR="003674A3" w:rsidRPr="00767E88" w:rsidRDefault="00B617A6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29,396</w:t>
            </w:r>
          </w:p>
        </w:tc>
        <w:tc>
          <w:tcPr>
            <w:tcW w:w="270" w:type="dxa"/>
            <w:vAlign w:val="center"/>
          </w:tcPr>
          <w:p w14:paraId="6A429022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6A051B4" w14:textId="69677675" w:rsidR="003674A3" w:rsidRPr="00767E88" w:rsidRDefault="00127528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128,306</w:t>
            </w:r>
          </w:p>
        </w:tc>
        <w:tc>
          <w:tcPr>
            <w:tcW w:w="270" w:type="dxa"/>
            <w:vAlign w:val="center"/>
          </w:tcPr>
          <w:p w14:paraId="1F6B28B4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D0551B6" w14:textId="3DDA09C4" w:rsidR="003674A3" w:rsidRPr="00767E88" w:rsidRDefault="006D29E0" w:rsidP="003674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1,259</w:t>
            </w:r>
          </w:p>
        </w:tc>
        <w:tc>
          <w:tcPr>
            <w:tcW w:w="270" w:type="dxa"/>
            <w:vAlign w:val="center"/>
          </w:tcPr>
          <w:p w14:paraId="001CA889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67A3528" w14:textId="71BF477A" w:rsidR="003674A3" w:rsidRPr="00767E88" w:rsidRDefault="003A0C6C" w:rsidP="003674A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5631DF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AC42747" w14:textId="37C9E42B" w:rsidR="003674A3" w:rsidRPr="00767E88" w:rsidRDefault="007D0F8F" w:rsidP="003674A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(119,285)</w:t>
            </w:r>
          </w:p>
        </w:tc>
        <w:tc>
          <w:tcPr>
            <w:tcW w:w="270" w:type="dxa"/>
            <w:vAlign w:val="center"/>
          </w:tcPr>
          <w:p w14:paraId="5223C4F4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147AFB7" w14:textId="77F3AC31" w:rsidR="003674A3" w:rsidRPr="00767E88" w:rsidRDefault="007D0F8F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(39,676)</w:t>
            </w:r>
          </w:p>
        </w:tc>
        <w:tc>
          <w:tcPr>
            <w:tcW w:w="270" w:type="dxa"/>
            <w:vAlign w:val="center"/>
          </w:tcPr>
          <w:p w14:paraId="762CC89C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F18ED4D" w14:textId="02EC34A9" w:rsidR="003674A3" w:rsidRPr="00767E88" w:rsidRDefault="000D47CB" w:rsidP="003674A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674A3" w:rsidRPr="00D26778" w14:paraId="307B1290" w14:textId="77777777" w:rsidTr="009B2610">
        <w:trPr>
          <w:jc w:val="center"/>
        </w:trPr>
        <w:tc>
          <w:tcPr>
            <w:tcW w:w="3420" w:type="dxa"/>
          </w:tcPr>
          <w:p w14:paraId="2E1456A7" w14:textId="68552517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5D4D2240" w14:textId="08063AED" w:rsidR="003674A3" w:rsidRPr="00767E88" w:rsidRDefault="00440632" w:rsidP="003674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327EC6E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DA6297A" w14:textId="66BD78DD" w:rsidR="003674A3" w:rsidRPr="00767E88" w:rsidRDefault="009F48FC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(21,383)</w:t>
            </w:r>
          </w:p>
        </w:tc>
        <w:tc>
          <w:tcPr>
            <w:tcW w:w="270" w:type="dxa"/>
            <w:vAlign w:val="center"/>
          </w:tcPr>
          <w:p w14:paraId="4A920E5A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03D7526" w14:textId="06CC35AA" w:rsidR="003674A3" w:rsidRPr="00767E88" w:rsidRDefault="00127528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</w:t>
            </w:r>
            <w:r w:rsidR="000E19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E19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493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0C42692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0087ADD" w14:textId="16369B6D" w:rsidR="003674A3" w:rsidRPr="00767E88" w:rsidRDefault="006D29E0" w:rsidP="003674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(225)</w:t>
            </w:r>
          </w:p>
        </w:tc>
        <w:tc>
          <w:tcPr>
            <w:tcW w:w="270" w:type="dxa"/>
            <w:vAlign w:val="center"/>
          </w:tcPr>
          <w:p w14:paraId="105E6999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105C90F" w14:textId="0B15C8F0" w:rsidR="003674A3" w:rsidRPr="00767E88" w:rsidRDefault="003A0C6C" w:rsidP="003674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E19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8,099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5FEF9F3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C7AD47" w14:textId="03596DA0" w:rsidR="003674A3" w:rsidRPr="00767E88" w:rsidRDefault="00803E0F" w:rsidP="00F13A4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44F5A01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33CB0B5" w14:textId="18CF4508" w:rsidR="003674A3" w:rsidRPr="00767E88" w:rsidRDefault="00803E0F" w:rsidP="0058742A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A53C927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B5895E4" w14:textId="364AAE65" w:rsidR="003674A3" w:rsidRPr="00767E88" w:rsidRDefault="00D46E6F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CA396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986874">
              <w:rPr>
                <w:rFonts w:ascii="Angsana New" w:hAnsi="Angsana New"/>
                <w:sz w:val="26"/>
                <w:szCs w:val="26"/>
                <w:lang w:val="en-US"/>
              </w:rPr>
              <w:t>91,200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3674A3" w:rsidRPr="00D26778" w14:paraId="26166447" w14:textId="77777777" w:rsidTr="00C86AF7">
        <w:trPr>
          <w:trHeight w:val="163"/>
          <w:jc w:val="center"/>
        </w:trPr>
        <w:tc>
          <w:tcPr>
            <w:tcW w:w="3420" w:type="dxa"/>
          </w:tcPr>
          <w:p w14:paraId="651E6073" w14:textId="1BB586FB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0054" w14:textId="3B932CAE" w:rsidR="003674A3" w:rsidRPr="00767E88" w:rsidRDefault="00440632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539,428</w:t>
            </w:r>
          </w:p>
        </w:tc>
        <w:tc>
          <w:tcPr>
            <w:tcW w:w="270" w:type="dxa"/>
            <w:vAlign w:val="center"/>
          </w:tcPr>
          <w:p w14:paraId="5F848D93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324A" w14:textId="5BF2F09E" w:rsidR="003674A3" w:rsidRPr="00767E88" w:rsidRDefault="00D33AAF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1,829,252</w:t>
            </w:r>
          </w:p>
        </w:tc>
        <w:tc>
          <w:tcPr>
            <w:tcW w:w="270" w:type="dxa"/>
            <w:vAlign w:val="center"/>
          </w:tcPr>
          <w:p w14:paraId="35EE44AF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B489" w14:textId="6ADA3AC0" w:rsidR="003674A3" w:rsidRPr="00767E88" w:rsidRDefault="00726E1E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8,65</w:t>
            </w:r>
            <w:r w:rsidR="000E193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2,653</w:t>
            </w:r>
          </w:p>
        </w:tc>
        <w:tc>
          <w:tcPr>
            <w:tcW w:w="270" w:type="dxa"/>
            <w:vAlign w:val="center"/>
          </w:tcPr>
          <w:p w14:paraId="3E939FC5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524A7" w14:textId="6AB701DE" w:rsidR="003674A3" w:rsidRPr="00767E88" w:rsidRDefault="004E03C1" w:rsidP="003674A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206,662</w:t>
            </w:r>
          </w:p>
        </w:tc>
        <w:tc>
          <w:tcPr>
            <w:tcW w:w="270" w:type="dxa"/>
            <w:vAlign w:val="center"/>
          </w:tcPr>
          <w:p w14:paraId="033BFD94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BC140" w14:textId="2BAAD7CB" w:rsidR="003674A3" w:rsidRPr="00767E88" w:rsidRDefault="000E1939" w:rsidP="003674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39,038</w:t>
            </w:r>
          </w:p>
        </w:tc>
        <w:tc>
          <w:tcPr>
            <w:tcW w:w="270" w:type="dxa"/>
            <w:vAlign w:val="center"/>
          </w:tcPr>
          <w:p w14:paraId="39B18DB8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691AD" w14:textId="26A5B96E" w:rsidR="003674A3" w:rsidRPr="00767E88" w:rsidRDefault="00F13A47" w:rsidP="003674A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515,293</w:t>
            </w:r>
          </w:p>
        </w:tc>
        <w:tc>
          <w:tcPr>
            <w:tcW w:w="270" w:type="dxa"/>
            <w:vAlign w:val="center"/>
          </w:tcPr>
          <w:p w14:paraId="0A5F7EC8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658C" w14:textId="3BCEED33" w:rsidR="003674A3" w:rsidRPr="00767E88" w:rsidRDefault="00683080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84,46</w:t>
            </w:r>
            <w:r w:rsidR="002D3C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center"/>
          </w:tcPr>
          <w:p w14:paraId="743769BF" w14:textId="77777777" w:rsidR="003674A3" w:rsidRPr="00767E8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0C5F1" w14:textId="188AFB32" w:rsidR="003674A3" w:rsidRPr="00767E88" w:rsidRDefault="00AA5E29" w:rsidP="003674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11,</w:t>
            </w:r>
            <w:r w:rsidR="0098687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866</w:t>
            </w:r>
            <w:r w:rsidR="00AC730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8687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791</w:t>
            </w:r>
          </w:p>
        </w:tc>
      </w:tr>
    </w:tbl>
    <w:p w14:paraId="49D769EB" w14:textId="77777777" w:rsidR="009B0872" w:rsidRPr="00D26778" w:rsidRDefault="009B0872" w:rsidP="001B34C8">
      <w:r w:rsidRPr="00D26778">
        <w:br w:type="page"/>
      </w:r>
    </w:p>
    <w:tbl>
      <w:tblPr>
        <w:tblW w:w="14580" w:type="dxa"/>
        <w:jc w:val="center"/>
        <w:tblLayout w:type="fixed"/>
        <w:tblLook w:val="01E0" w:firstRow="1" w:lastRow="1" w:firstColumn="1" w:lastColumn="1" w:noHBand="0" w:noVBand="0"/>
      </w:tblPr>
      <w:tblGrid>
        <w:gridCol w:w="2790"/>
        <w:gridCol w:w="1080"/>
        <w:gridCol w:w="270"/>
        <w:gridCol w:w="1350"/>
        <w:gridCol w:w="270"/>
        <w:gridCol w:w="1260"/>
        <w:gridCol w:w="270"/>
        <w:gridCol w:w="1530"/>
        <w:gridCol w:w="253"/>
        <w:gridCol w:w="1187"/>
        <w:gridCol w:w="250"/>
        <w:gridCol w:w="13"/>
        <w:gridCol w:w="1260"/>
        <w:gridCol w:w="237"/>
        <w:gridCol w:w="1170"/>
        <w:gridCol w:w="270"/>
        <w:gridCol w:w="1120"/>
      </w:tblGrid>
      <w:tr w:rsidR="003306CC" w:rsidRPr="00D26778" w14:paraId="29A25BE6" w14:textId="77777777" w:rsidTr="00C03617">
        <w:trPr>
          <w:jc w:val="center"/>
        </w:trPr>
        <w:tc>
          <w:tcPr>
            <w:tcW w:w="2790" w:type="dxa"/>
          </w:tcPr>
          <w:p w14:paraId="6BF6C380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90" w:type="dxa"/>
            <w:gridSpan w:val="16"/>
            <w:vAlign w:val="bottom"/>
          </w:tcPr>
          <w:p w14:paraId="74B6F358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06CC" w:rsidRPr="00D26778" w14:paraId="263A154F" w14:textId="77777777" w:rsidTr="00C03617">
        <w:trPr>
          <w:jc w:val="center"/>
        </w:trPr>
        <w:tc>
          <w:tcPr>
            <w:tcW w:w="2790" w:type="dxa"/>
          </w:tcPr>
          <w:p w14:paraId="54AC53CE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17EA16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A7C4F8C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046396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796D2E08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8BE01D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4D21B870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1AD7CED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D267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53" w:type="dxa"/>
            <w:vAlign w:val="bottom"/>
          </w:tcPr>
          <w:p w14:paraId="179E5A94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3105A85F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3" w:type="dxa"/>
            <w:gridSpan w:val="2"/>
            <w:vAlign w:val="bottom"/>
          </w:tcPr>
          <w:p w14:paraId="41191EBA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BC93B8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vAlign w:val="bottom"/>
          </w:tcPr>
          <w:p w14:paraId="0C7BE4FF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0CB486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A7640C2" w14:textId="77777777" w:rsidR="003306CC" w:rsidRPr="00D26778" w:rsidRDefault="0028325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559F48A3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5AB28036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CED8025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E59CDD5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306CC" w:rsidRPr="00D26778" w14:paraId="755123FB" w14:textId="77777777" w:rsidTr="00C03617">
        <w:trPr>
          <w:trHeight w:val="155"/>
          <w:jc w:val="center"/>
        </w:trPr>
        <w:tc>
          <w:tcPr>
            <w:tcW w:w="2790" w:type="dxa"/>
          </w:tcPr>
          <w:p w14:paraId="1D5042A1" w14:textId="77777777" w:rsidR="003306CC" w:rsidRPr="00D26778" w:rsidRDefault="003306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90" w:type="dxa"/>
            <w:gridSpan w:val="16"/>
            <w:vAlign w:val="bottom"/>
          </w:tcPr>
          <w:p w14:paraId="2B18E68B" w14:textId="77777777" w:rsidR="003306CC" w:rsidRPr="00D26778" w:rsidRDefault="003306CC" w:rsidP="001B34C8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1114B" w:rsidRPr="00D26778" w14:paraId="19E238BF" w14:textId="77777777" w:rsidTr="00C03617">
        <w:trPr>
          <w:jc w:val="center"/>
        </w:trPr>
        <w:tc>
          <w:tcPr>
            <w:tcW w:w="2790" w:type="dxa"/>
          </w:tcPr>
          <w:p w14:paraId="18780D3F" w14:textId="77777777" w:rsidR="00A61BD0" w:rsidRPr="00D26778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A61BD0" w:rsidRPr="00D2677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</w:t>
            </w:r>
          </w:p>
          <w:p w14:paraId="44DE4AF2" w14:textId="7B020B4A" w:rsidR="0061114B" w:rsidRPr="00D26778" w:rsidRDefault="00A61BD0" w:rsidP="003A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080" w:type="dxa"/>
            <w:vAlign w:val="bottom"/>
          </w:tcPr>
          <w:p w14:paraId="1EEDFC02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E9A741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C229E0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3CD583C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BEB1D0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B8655B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2154A5F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  <w:vAlign w:val="bottom"/>
          </w:tcPr>
          <w:p w14:paraId="75D2F128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387A72C9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4C92482F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2E811A3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BF95688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7981B6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7208F2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20CDFFFC" w14:textId="77777777" w:rsidR="0061114B" w:rsidRPr="00D26778" w:rsidRDefault="0061114B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74A3" w:rsidRPr="00D26778" w14:paraId="282CEED4" w14:textId="77777777" w:rsidTr="005E17D3">
        <w:trPr>
          <w:jc w:val="center"/>
        </w:trPr>
        <w:tc>
          <w:tcPr>
            <w:tcW w:w="2790" w:type="dxa"/>
          </w:tcPr>
          <w:p w14:paraId="16A7B4D5" w14:textId="5D047C9F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26778">
              <w:rPr>
                <w:rFonts w:ascii="Angsana New" w:hAnsi="Angsana New"/>
                <w:sz w:val="26"/>
                <w:szCs w:val="26"/>
              </w:rPr>
              <w:t>25</w:t>
            </w: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3AD100C2" w14:textId="2BE92033" w:rsidR="003674A3" w:rsidRPr="00D26778" w:rsidRDefault="003674A3" w:rsidP="003674A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F16E0D9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BCE4E3" w14:textId="294B10A8" w:rsidR="003674A3" w:rsidRPr="003674A3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74A3">
              <w:rPr>
                <w:rFonts w:ascii="Angsana New" w:hAnsi="Angsana New"/>
                <w:sz w:val="26"/>
                <w:szCs w:val="26"/>
                <w:lang w:val="en-US"/>
              </w:rPr>
              <w:t>1,092,126</w:t>
            </w:r>
          </w:p>
        </w:tc>
        <w:tc>
          <w:tcPr>
            <w:tcW w:w="270" w:type="dxa"/>
            <w:vAlign w:val="bottom"/>
          </w:tcPr>
          <w:p w14:paraId="08A59C47" w14:textId="77777777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4691207" w14:textId="3FCAC783" w:rsidR="003674A3" w:rsidRPr="003674A3" w:rsidRDefault="003674A3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74A3">
              <w:rPr>
                <w:rFonts w:ascii="Angsana New" w:hAnsi="Angsana New"/>
                <w:sz w:val="26"/>
                <w:szCs w:val="26"/>
                <w:lang w:val="en-US" w:bidi="th-TH"/>
              </w:rPr>
              <w:t>6,917,970</w:t>
            </w:r>
          </w:p>
        </w:tc>
        <w:tc>
          <w:tcPr>
            <w:tcW w:w="270" w:type="dxa"/>
            <w:vAlign w:val="bottom"/>
          </w:tcPr>
          <w:p w14:paraId="5DE58642" w14:textId="77777777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95C8B83" w14:textId="6154B532" w:rsidR="003674A3" w:rsidRPr="003674A3" w:rsidRDefault="003674A3" w:rsidP="003674A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74A3">
              <w:rPr>
                <w:rFonts w:ascii="Angsana New" w:hAnsi="Angsana New"/>
                <w:sz w:val="26"/>
                <w:szCs w:val="26"/>
                <w:lang w:bidi="th-TH"/>
              </w:rPr>
              <w:t>173,222</w:t>
            </w:r>
          </w:p>
        </w:tc>
        <w:tc>
          <w:tcPr>
            <w:tcW w:w="253" w:type="dxa"/>
            <w:vAlign w:val="bottom"/>
          </w:tcPr>
          <w:p w14:paraId="7E60EBE4" w14:textId="77777777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87" w:type="dxa"/>
          </w:tcPr>
          <w:p w14:paraId="674678B8" w14:textId="09B81962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3674A3">
              <w:rPr>
                <w:rFonts w:ascii="Angsana New" w:hAnsi="Angsana New"/>
                <w:sz w:val="26"/>
                <w:szCs w:val="26"/>
              </w:rPr>
              <w:t>18,426</w:t>
            </w:r>
          </w:p>
        </w:tc>
        <w:tc>
          <w:tcPr>
            <w:tcW w:w="250" w:type="dxa"/>
          </w:tcPr>
          <w:p w14:paraId="15922475" w14:textId="77777777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28D486A" w14:textId="7E08908B" w:rsidR="003674A3" w:rsidRPr="003674A3" w:rsidRDefault="003674A3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3674A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11FCEEB" w14:textId="77777777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51E0FD" w14:textId="299E2C6B" w:rsidR="003674A3" w:rsidRPr="003674A3" w:rsidRDefault="003674A3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3674A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C313F06" w14:textId="77777777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184B9F5A" w14:textId="466F3160" w:rsidR="003674A3" w:rsidRPr="003674A3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74A3">
              <w:rPr>
                <w:rFonts w:ascii="Angsana New" w:hAnsi="Angsana New"/>
                <w:sz w:val="26"/>
                <w:szCs w:val="26"/>
                <w:lang w:val="en-US"/>
              </w:rPr>
              <w:t>8,201,744</w:t>
            </w:r>
          </w:p>
        </w:tc>
      </w:tr>
      <w:tr w:rsidR="003674A3" w:rsidRPr="00D26778" w14:paraId="3E58E62A" w14:textId="77777777" w:rsidTr="00672292">
        <w:trPr>
          <w:jc w:val="center"/>
        </w:trPr>
        <w:tc>
          <w:tcPr>
            <w:tcW w:w="2790" w:type="dxa"/>
          </w:tcPr>
          <w:p w14:paraId="5ED2F828" w14:textId="677FB3A2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5E86F8C3" w14:textId="02FEDEE7" w:rsidR="003674A3" w:rsidRPr="00D26778" w:rsidRDefault="003674A3" w:rsidP="003674A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022FB2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ECBE38" w14:textId="76B26C63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78,8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76</w:t>
            </w:r>
          </w:p>
        </w:tc>
        <w:tc>
          <w:tcPr>
            <w:tcW w:w="270" w:type="dxa"/>
            <w:vAlign w:val="bottom"/>
          </w:tcPr>
          <w:p w14:paraId="1E4A3C3E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F5DE75" w14:textId="35F4FD1D" w:rsidR="003674A3" w:rsidRPr="00D26778" w:rsidRDefault="003674A3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462,843</w:t>
            </w:r>
          </w:p>
        </w:tc>
        <w:tc>
          <w:tcPr>
            <w:tcW w:w="270" w:type="dxa"/>
            <w:vAlign w:val="bottom"/>
          </w:tcPr>
          <w:p w14:paraId="1363F05E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C091306" w14:textId="129F11C9" w:rsidR="003674A3" w:rsidRPr="00D26778" w:rsidRDefault="003674A3" w:rsidP="003674A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 w:bidi="th-TH"/>
              </w:rPr>
              <w:t>13,848</w:t>
            </w:r>
          </w:p>
        </w:tc>
        <w:tc>
          <w:tcPr>
            <w:tcW w:w="253" w:type="dxa"/>
            <w:vAlign w:val="bottom"/>
          </w:tcPr>
          <w:p w14:paraId="032BB4F6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3EC9E482" w14:textId="7B7A1419" w:rsidR="003674A3" w:rsidRPr="00D26778" w:rsidRDefault="003674A3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 w:bidi="th-TH"/>
              </w:rPr>
              <w:t>10,5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50" w:type="dxa"/>
          </w:tcPr>
          <w:p w14:paraId="62503056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395B2D4F" w14:textId="6FDD0BA8" w:rsidR="003674A3" w:rsidRPr="00D26778" w:rsidRDefault="003674A3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9E5EFE9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31B10A" w14:textId="0E15217C" w:rsidR="003674A3" w:rsidRPr="00D26778" w:rsidRDefault="003674A3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61759E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BEA15F3" w14:textId="32C603CC" w:rsidR="003674A3" w:rsidRPr="00D26778" w:rsidRDefault="003674A3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 w:bidi="th-TH"/>
              </w:rPr>
              <w:t>566,1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41</w:t>
            </w:r>
          </w:p>
        </w:tc>
      </w:tr>
      <w:tr w:rsidR="003674A3" w:rsidRPr="00D26778" w14:paraId="5EB2DB7E" w14:textId="77777777" w:rsidTr="00672292">
        <w:trPr>
          <w:jc w:val="center"/>
        </w:trPr>
        <w:tc>
          <w:tcPr>
            <w:tcW w:w="2790" w:type="dxa"/>
          </w:tcPr>
          <w:p w14:paraId="3D6F1BB2" w14:textId="291B4776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6A864AA3" w14:textId="6269A89B" w:rsidR="003674A3" w:rsidRPr="00D26778" w:rsidRDefault="003674A3" w:rsidP="003674A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EA3A4A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CAF204" w14:textId="1561F93F" w:rsidR="003674A3" w:rsidRPr="00D26778" w:rsidRDefault="003674A3" w:rsidP="003674A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4B341B9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ED0782" w14:textId="6AA3AA98" w:rsidR="003674A3" w:rsidRPr="00D26778" w:rsidRDefault="003674A3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(6,734)</w:t>
            </w:r>
          </w:p>
        </w:tc>
        <w:tc>
          <w:tcPr>
            <w:tcW w:w="270" w:type="dxa"/>
            <w:vAlign w:val="bottom"/>
          </w:tcPr>
          <w:p w14:paraId="7F45FF7D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B6769B4" w14:textId="23D478B7" w:rsidR="003674A3" w:rsidRPr="00D26778" w:rsidRDefault="003674A3" w:rsidP="003674A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45220">
              <w:rPr>
                <w:rFonts w:ascii="Angsana New" w:hAnsi="Angsana New"/>
                <w:sz w:val="26"/>
                <w:szCs w:val="26"/>
                <w:lang w:bidi="th-TH"/>
              </w:rPr>
              <w:t>(265)</w:t>
            </w:r>
          </w:p>
        </w:tc>
        <w:tc>
          <w:tcPr>
            <w:tcW w:w="253" w:type="dxa"/>
            <w:vAlign w:val="bottom"/>
          </w:tcPr>
          <w:p w14:paraId="094EEBA5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33B2D6D5" w14:textId="2927C2BF" w:rsidR="003674A3" w:rsidRPr="00D26778" w:rsidRDefault="003674A3" w:rsidP="003674A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6EE88490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9328AAF" w14:textId="2E9723D0" w:rsidR="003674A3" w:rsidRPr="00D26778" w:rsidRDefault="003674A3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2FF5DE0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C12F58" w14:textId="7745A685" w:rsidR="003674A3" w:rsidRPr="00D26778" w:rsidRDefault="003674A3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421C0E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4A3B442A" w14:textId="718C6D5E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(6,999)</w:t>
            </w:r>
          </w:p>
        </w:tc>
      </w:tr>
      <w:tr w:rsidR="003674A3" w:rsidRPr="00D26778" w14:paraId="325C8B26" w14:textId="77777777" w:rsidTr="00672292">
        <w:trPr>
          <w:jc w:val="center"/>
        </w:trPr>
        <w:tc>
          <w:tcPr>
            <w:tcW w:w="2790" w:type="dxa"/>
          </w:tcPr>
          <w:p w14:paraId="6BCD8A4B" w14:textId="16914C24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473F4A8B" w14:textId="776FF277" w:rsidR="003674A3" w:rsidRPr="00D26778" w:rsidRDefault="00527CCC" w:rsidP="003674A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21B9488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1DFDAC" w14:textId="7566F10D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(1,562)</w:t>
            </w:r>
          </w:p>
        </w:tc>
        <w:tc>
          <w:tcPr>
            <w:tcW w:w="270" w:type="dxa"/>
            <w:vAlign w:val="bottom"/>
          </w:tcPr>
          <w:p w14:paraId="34998847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0DC8A4" w14:textId="093A6D7F" w:rsidR="003674A3" w:rsidRPr="00D26778" w:rsidRDefault="003674A3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(416,680)</w:t>
            </w:r>
          </w:p>
        </w:tc>
        <w:tc>
          <w:tcPr>
            <w:tcW w:w="270" w:type="dxa"/>
            <w:vAlign w:val="bottom"/>
          </w:tcPr>
          <w:p w14:paraId="08D6DB94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5B25F62" w14:textId="218758A9" w:rsidR="003674A3" w:rsidRPr="00D26778" w:rsidRDefault="003674A3" w:rsidP="003674A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45220">
              <w:rPr>
                <w:rFonts w:ascii="Angsana New" w:hAnsi="Angsana New"/>
                <w:sz w:val="26"/>
                <w:szCs w:val="26"/>
                <w:lang w:bidi="th-TH"/>
              </w:rPr>
              <w:t>(21,935)</w:t>
            </w:r>
          </w:p>
        </w:tc>
        <w:tc>
          <w:tcPr>
            <w:tcW w:w="253" w:type="dxa"/>
            <w:vAlign w:val="bottom"/>
          </w:tcPr>
          <w:p w14:paraId="170214CC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45E49E57" w14:textId="606115B9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</w:rPr>
              <w:t>(9,405)</w:t>
            </w:r>
          </w:p>
        </w:tc>
        <w:tc>
          <w:tcPr>
            <w:tcW w:w="250" w:type="dxa"/>
          </w:tcPr>
          <w:p w14:paraId="6E9B4D57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56F2E55C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F55E3D9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12C51C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20B5BD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65E8E315" w14:textId="334C9B32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(449,582)</w:t>
            </w:r>
          </w:p>
        </w:tc>
      </w:tr>
      <w:tr w:rsidR="003674A3" w:rsidRPr="00D26778" w14:paraId="4657FA97" w14:textId="77777777" w:rsidTr="00672292">
        <w:trPr>
          <w:jc w:val="center"/>
        </w:trPr>
        <w:tc>
          <w:tcPr>
            <w:tcW w:w="2790" w:type="dxa"/>
          </w:tcPr>
          <w:p w14:paraId="7382BFC2" w14:textId="5F22C57C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ลดลงจากการจำหน่ายบริษัทย่อย</w:t>
            </w:r>
          </w:p>
        </w:tc>
        <w:tc>
          <w:tcPr>
            <w:tcW w:w="1080" w:type="dxa"/>
            <w:vAlign w:val="bottom"/>
          </w:tcPr>
          <w:p w14:paraId="7A0361E5" w14:textId="4335BCD2" w:rsidR="003674A3" w:rsidRPr="00D26778" w:rsidRDefault="003674A3" w:rsidP="003674A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CF8819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A5154E" w14:textId="078B3B3E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(2,129)</w:t>
            </w:r>
          </w:p>
        </w:tc>
        <w:tc>
          <w:tcPr>
            <w:tcW w:w="270" w:type="dxa"/>
            <w:vAlign w:val="bottom"/>
          </w:tcPr>
          <w:p w14:paraId="1A2F0C4F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F7E44E" w14:textId="036C759F" w:rsidR="003674A3" w:rsidRPr="00D26778" w:rsidRDefault="003674A3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(1,800)</w:t>
            </w:r>
          </w:p>
        </w:tc>
        <w:tc>
          <w:tcPr>
            <w:tcW w:w="270" w:type="dxa"/>
            <w:vAlign w:val="bottom"/>
          </w:tcPr>
          <w:p w14:paraId="55FE4140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61A27F1" w14:textId="72E8FBCC" w:rsidR="003674A3" w:rsidRPr="00D26778" w:rsidRDefault="003674A3" w:rsidP="003674A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45220">
              <w:rPr>
                <w:rFonts w:ascii="Angsana New" w:hAnsi="Angsana New"/>
                <w:sz w:val="26"/>
                <w:szCs w:val="26"/>
                <w:lang w:bidi="th-TH"/>
              </w:rPr>
              <w:t>(2,182)</w:t>
            </w:r>
          </w:p>
        </w:tc>
        <w:tc>
          <w:tcPr>
            <w:tcW w:w="253" w:type="dxa"/>
            <w:vAlign w:val="bottom"/>
          </w:tcPr>
          <w:p w14:paraId="047B0D6A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7FBE4C35" w14:textId="6F10B34C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945220">
              <w:rPr>
                <w:rFonts w:ascii="Angsana New" w:hAnsi="Angsana New"/>
                <w:sz w:val="26"/>
                <w:szCs w:val="26"/>
              </w:rPr>
              <w:t>(4,236)</w:t>
            </w:r>
          </w:p>
        </w:tc>
        <w:tc>
          <w:tcPr>
            <w:tcW w:w="250" w:type="dxa"/>
          </w:tcPr>
          <w:p w14:paraId="427E9001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0C674EDB" w14:textId="3B7E1D03" w:rsidR="003674A3" w:rsidRPr="00D26778" w:rsidRDefault="003674A3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248EEE3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0177AB" w14:textId="702BDCBF" w:rsidR="003674A3" w:rsidRPr="00D26778" w:rsidRDefault="003674A3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58C90B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B257074" w14:textId="1CEAA44F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sz w:val="26"/>
                <w:szCs w:val="26"/>
                <w:lang w:val="en-US"/>
              </w:rPr>
              <w:t>(10,347)</w:t>
            </w:r>
          </w:p>
        </w:tc>
      </w:tr>
      <w:tr w:rsidR="003674A3" w:rsidRPr="00D26778" w14:paraId="20F99A91" w14:textId="77777777" w:rsidTr="00672292">
        <w:trPr>
          <w:jc w:val="center"/>
        </w:trPr>
        <w:tc>
          <w:tcPr>
            <w:tcW w:w="2790" w:type="dxa"/>
          </w:tcPr>
          <w:p w14:paraId="383554A3" w14:textId="4738A378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D267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FCCCA0" w14:textId="57150FEF" w:rsidR="003674A3" w:rsidRPr="00D26778" w:rsidRDefault="003674A3" w:rsidP="003674A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43070B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7200A4" w14:textId="3A504416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38F9700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A0CBEB" w14:textId="7D8389F4" w:rsidR="003674A3" w:rsidRPr="00D26778" w:rsidRDefault="003674A3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BBC5F2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A5AB02" w14:textId="2105FB39" w:rsidR="003674A3" w:rsidRPr="00D26778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3" w:type="dxa"/>
            <w:vAlign w:val="bottom"/>
          </w:tcPr>
          <w:p w14:paraId="5D9E3A40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1A2D90E1" w14:textId="4A43AB0D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14:paraId="611BC33B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vAlign w:val="bottom"/>
          </w:tcPr>
          <w:p w14:paraId="011D90D2" w14:textId="28D19B4E" w:rsidR="003674A3" w:rsidRPr="00D26778" w:rsidRDefault="003674A3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6649685B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356160" w14:textId="2B3EF1DE" w:rsidR="003674A3" w:rsidRPr="00D26778" w:rsidRDefault="003674A3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E5578B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C5C6E21" w14:textId="799E32F5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3674A3" w:rsidRPr="00D26778" w14:paraId="4E52B453" w14:textId="77777777" w:rsidTr="00672292">
        <w:trPr>
          <w:jc w:val="center"/>
        </w:trPr>
        <w:tc>
          <w:tcPr>
            <w:tcW w:w="2790" w:type="dxa"/>
          </w:tcPr>
          <w:p w14:paraId="22AB7775" w14:textId="78C10DAB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2712819F" w14:textId="3A4F2EC8" w:rsidR="003674A3" w:rsidRPr="00D26778" w:rsidRDefault="003674A3" w:rsidP="003674A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037A7F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7F036B" w14:textId="102BCBE3" w:rsidR="003674A3" w:rsidRPr="00945220" w:rsidRDefault="003674A3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1,167,31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2FB3234C" w14:textId="77777777" w:rsidR="003674A3" w:rsidRPr="00945220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65DE52B" w14:textId="7B398B8B" w:rsidR="003674A3" w:rsidRPr="00945220" w:rsidRDefault="003674A3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6,955,599</w:t>
            </w:r>
          </w:p>
        </w:tc>
        <w:tc>
          <w:tcPr>
            <w:tcW w:w="270" w:type="dxa"/>
            <w:vAlign w:val="bottom"/>
          </w:tcPr>
          <w:p w14:paraId="5B2D4BD5" w14:textId="77777777" w:rsidR="003674A3" w:rsidRPr="00945220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3C30078" w14:textId="69AB49A8" w:rsidR="003674A3" w:rsidRPr="00945220" w:rsidRDefault="003674A3" w:rsidP="003674A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162,</w:t>
            </w: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688</w:t>
            </w:r>
          </w:p>
        </w:tc>
        <w:tc>
          <w:tcPr>
            <w:tcW w:w="253" w:type="dxa"/>
            <w:vAlign w:val="bottom"/>
          </w:tcPr>
          <w:p w14:paraId="1AF5F07C" w14:textId="77777777" w:rsidR="003674A3" w:rsidRPr="00945220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7" w:type="dxa"/>
          </w:tcPr>
          <w:p w14:paraId="6817864F" w14:textId="6B359D1A" w:rsidR="003674A3" w:rsidRPr="00945220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</w:rPr>
              <w:t>15,3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250" w:type="dxa"/>
          </w:tcPr>
          <w:p w14:paraId="6988668E" w14:textId="77777777" w:rsidR="003674A3" w:rsidRPr="00945220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30D337F8" w14:textId="4FCB23BE" w:rsidR="003674A3" w:rsidRPr="00945220" w:rsidRDefault="003674A3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216EB87" w14:textId="77777777" w:rsidR="003674A3" w:rsidRPr="00945220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5669FE" w14:textId="3F270B83" w:rsidR="003674A3" w:rsidRPr="00945220" w:rsidRDefault="003674A3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2D07D7" w14:textId="77777777" w:rsidR="003674A3" w:rsidRPr="00945220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4492C9C0" w14:textId="69646BC7" w:rsidR="003674A3" w:rsidRPr="00945220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452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8,300,9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57</w:t>
            </w:r>
          </w:p>
        </w:tc>
      </w:tr>
      <w:tr w:rsidR="003674A3" w:rsidRPr="00D26778" w14:paraId="39EF6D28" w14:textId="77777777" w:rsidTr="0060002A">
        <w:trPr>
          <w:jc w:val="center"/>
        </w:trPr>
        <w:tc>
          <w:tcPr>
            <w:tcW w:w="2790" w:type="dxa"/>
          </w:tcPr>
          <w:p w14:paraId="55DCAB5E" w14:textId="77777777" w:rsidR="003674A3" w:rsidRPr="00D26778" w:rsidRDefault="003674A3" w:rsidP="0036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0DA71F7A" w14:textId="5B7B68AC" w:rsidR="003674A3" w:rsidRPr="00D26778" w:rsidRDefault="00D11409" w:rsidP="003674A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6F3521" w14:textId="77777777" w:rsidR="003674A3" w:rsidRPr="00D26778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561A77" w14:textId="351E6123" w:rsidR="003674A3" w:rsidRPr="00945220" w:rsidRDefault="00D11409" w:rsidP="003674A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83,786</w:t>
            </w:r>
          </w:p>
        </w:tc>
        <w:tc>
          <w:tcPr>
            <w:tcW w:w="270" w:type="dxa"/>
            <w:vAlign w:val="bottom"/>
          </w:tcPr>
          <w:p w14:paraId="2A421B27" w14:textId="77777777" w:rsidR="003674A3" w:rsidRPr="00945220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186B6D" w14:textId="08068A37" w:rsidR="003674A3" w:rsidRPr="00945220" w:rsidRDefault="00A14B5F" w:rsidP="003674A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402,573</w:t>
            </w:r>
          </w:p>
        </w:tc>
        <w:tc>
          <w:tcPr>
            <w:tcW w:w="270" w:type="dxa"/>
            <w:vAlign w:val="bottom"/>
          </w:tcPr>
          <w:p w14:paraId="54DE20A5" w14:textId="77777777" w:rsidR="003674A3" w:rsidRPr="00945220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89730EE" w14:textId="5CC9F267" w:rsidR="003674A3" w:rsidRPr="00945220" w:rsidRDefault="00CA668E" w:rsidP="003674A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16,</w:t>
            </w:r>
            <w:r w:rsidR="00467399">
              <w:rPr>
                <w:rFonts w:ascii="Angsana New" w:hAnsi="Angsana New"/>
                <w:sz w:val="26"/>
                <w:szCs w:val="26"/>
                <w:lang w:val="en-US" w:bidi="th-TH"/>
              </w:rPr>
              <w:t>293</w:t>
            </w:r>
          </w:p>
        </w:tc>
        <w:tc>
          <w:tcPr>
            <w:tcW w:w="253" w:type="dxa"/>
            <w:vAlign w:val="bottom"/>
          </w:tcPr>
          <w:p w14:paraId="0B3D163F" w14:textId="77777777" w:rsidR="003674A3" w:rsidRPr="00945220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418B250F" w14:textId="56BBDF4C" w:rsidR="003674A3" w:rsidRPr="00945220" w:rsidRDefault="00792C94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7,150</w:t>
            </w:r>
          </w:p>
        </w:tc>
        <w:tc>
          <w:tcPr>
            <w:tcW w:w="250" w:type="dxa"/>
          </w:tcPr>
          <w:p w14:paraId="121996CE" w14:textId="77777777" w:rsidR="003674A3" w:rsidRPr="00945220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7ABB14F4" w14:textId="5E0EBF8F" w:rsidR="003674A3" w:rsidRPr="00945220" w:rsidRDefault="000D3D6A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61FD6B7" w14:textId="77777777" w:rsidR="003674A3" w:rsidRPr="00945220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7D10E8" w14:textId="0618F323" w:rsidR="003674A3" w:rsidRPr="00945220" w:rsidRDefault="00325DCF" w:rsidP="003674A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FE79CF" w14:textId="77777777" w:rsidR="003674A3" w:rsidRPr="00945220" w:rsidRDefault="003674A3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6393D8C2" w14:textId="1BA04CED" w:rsidR="003674A3" w:rsidRPr="00945220" w:rsidRDefault="00231EC8" w:rsidP="003674A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509,802</w:t>
            </w:r>
          </w:p>
        </w:tc>
      </w:tr>
      <w:tr w:rsidR="00B31993" w:rsidRPr="00D26778" w14:paraId="13892AEB" w14:textId="77777777" w:rsidTr="0060002A">
        <w:trPr>
          <w:jc w:val="center"/>
        </w:trPr>
        <w:tc>
          <w:tcPr>
            <w:tcW w:w="2790" w:type="dxa"/>
          </w:tcPr>
          <w:p w14:paraId="7648A501" w14:textId="6EE055E9" w:rsidR="00B31993" w:rsidRDefault="00B31993" w:rsidP="00B3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5BEF1E28" w14:textId="5104CFF7" w:rsidR="00B31993" w:rsidRDefault="00B31993" w:rsidP="00B3199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F64DC0A" w14:textId="77777777" w:rsidR="00B31993" w:rsidRPr="00D26778" w:rsidRDefault="00B31993" w:rsidP="00B3199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5A60F8" w14:textId="37A3EC1D" w:rsidR="00B31993" w:rsidRDefault="00B31993" w:rsidP="00B3199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(140)</w:t>
            </w:r>
          </w:p>
        </w:tc>
        <w:tc>
          <w:tcPr>
            <w:tcW w:w="270" w:type="dxa"/>
            <w:vAlign w:val="bottom"/>
          </w:tcPr>
          <w:p w14:paraId="3546F551" w14:textId="77777777" w:rsidR="00B31993" w:rsidRPr="00945220" w:rsidRDefault="00B31993" w:rsidP="00B3199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3DFB7D" w14:textId="44E4FF7F" w:rsidR="00B31993" w:rsidRDefault="00B31993" w:rsidP="00B3199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3,310</w:t>
            </w:r>
          </w:p>
        </w:tc>
        <w:tc>
          <w:tcPr>
            <w:tcW w:w="270" w:type="dxa"/>
            <w:vAlign w:val="bottom"/>
          </w:tcPr>
          <w:p w14:paraId="2AE5ED29" w14:textId="77777777" w:rsidR="00B31993" w:rsidRPr="00945220" w:rsidRDefault="00B31993" w:rsidP="00B3199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1C81662" w14:textId="1C7B22A1" w:rsidR="00B31993" w:rsidRDefault="00B31993" w:rsidP="00B31993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132</w:t>
            </w:r>
          </w:p>
        </w:tc>
        <w:tc>
          <w:tcPr>
            <w:tcW w:w="253" w:type="dxa"/>
            <w:vAlign w:val="bottom"/>
          </w:tcPr>
          <w:p w14:paraId="040F9B4D" w14:textId="77777777" w:rsidR="00B31993" w:rsidRPr="00945220" w:rsidRDefault="00B31993" w:rsidP="00B3199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65C58973" w14:textId="1491CD0A" w:rsidR="00B31993" w:rsidRDefault="00B31993" w:rsidP="00B3199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6636EE9F" w14:textId="77777777" w:rsidR="00B31993" w:rsidRPr="00945220" w:rsidRDefault="00B31993" w:rsidP="00B3199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46D2E8A" w14:textId="4A30EDBD" w:rsidR="00B31993" w:rsidRDefault="00B31993" w:rsidP="00B3199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237" w:type="dxa"/>
          </w:tcPr>
          <w:p w14:paraId="4B9F49BC" w14:textId="77777777" w:rsidR="00B31993" w:rsidRPr="00945220" w:rsidRDefault="00B31993" w:rsidP="00B3199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DC96D3" w14:textId="47B55489" w:rsidR="00B31993" w:rsidRDefault="00B31993" w:rsidP="00B3199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270" w:type="dxa"/>
          </w:tcPr>
          <w:p w14:paraId="0192FB37" w14:textId="77777777" w:rsidR="00B31993" w:rsidRPr="00945220" w:rsidRDefault="00B31993" w:rsidP="00B3199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7EBC294B" w14:textId="41CB71D4" w:rsidR="00B31993" w:rsidRDefault="00B31993" w:rsidP="00B3199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3,910</w:t>
            </w:r>
          </w:p>
        </w:tc>
      </w:tr>
      <w:tr w:rsidR="0007027E" w:rsidRPr="00D26778" w14:paraId="340576DC" w14:textId="77777777" w:rsidTr="0060002A">
        <w:trPr>
          <w:jc w:val="center"/>
        </w:trPr>
        <w:tc>
          <w:tcPr>
            <w:tcW w:w="2790" w:type="dxa"/>
          </w:tcPr>
          <w:p w14:paraId="35A729B8" w14:textId="7C5D2374" w:rsidR="0007027E" w:rsidRPr="00D26778" w:rsidRDefault="0007027E" w:rsidP="0007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68F83F2C" w14:textId="3E14CCBA" w:rsidR="0007027E" w:rsidRPr="00D26778" w:rsidRDefault="0007027E" w:rsidP="000702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9C7831" w14:textId="77777777" w:rsidR="0007027E" w:rsidRPr="00D26778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BBB749" w14:textId="256E0598" w:rsidR="0007027E" w:rsidRPr="00945220" w:rsidRDefault="0007027E" w:rsidP="0007027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(11,187)</w:t>
            </w:r>
          </w:p>
        </w:tc>
        <w:tc>
          <w:tcPr>
            <w:tcW w:w="270" w:type="dxa"/>
            <w:vAlign w:val="bottom"/>
          </w:tcPr>
          <w:p w14:paraId="3B7329EF" w14:textId="77777777" w:rsidR="0007027E" w:rsidRPr="00945220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1C9B6D" w14:textId="4B06A94D" w:rsidR="0007027E" w:rsidRPr="00945220" w:rsidRDefault="0007027E" w:rsidP="000702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</w:t>
            </w:r>
            <w:r w:rsidR="00E23716">
              <w:rPr>
                <w:rFonts w:ascii="Angsana New" w:hAnsi="Angsana New"/>
                <w:sz w:val="26"/>
                <w:szCs w:val="26"/>
                <w:lang w:val="en-US"/>
              </w:rPr>
              <w:t>42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E23716">
              <w:rPr>
                <w:rFonts w:ascii="Angsana New" w:hAnsi="Angsana New"/>
                <w:sz w:val="26"/>
                <w:szCs w:val="26"/>
                <w:lang w:val="en-US"/>
              </w:rPr>
              <w:t>852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0838A21" w14:textId="77777777" w:rsidR="0007027E" w:rsidRPr="00945220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156CC2F" w14:textId="1367BB45" w:rsidR="0007027E" w:rsidRPr="00945220" w:rsidRDefault="0007027E" w:rsidP="0007027E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(216)</w:t>
            </w:r>
          </w:p>
        </w:tc>
        <w:tc>
          <w:tcPr>
            <w:tcW w:w="253" w:type="dxa"/>
            <w:vAlign w:val="bottom"/>
          </w:tcPr>
          <w:p w14:paraId="09E409C2" w14:textId="77777777" w:rsidR="0007027E" w:rsidRPr="00945220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0C571EE3" w14:textId="5B496547" w:rsidR="0007027E" w:rsidRPr="00945220" w:rsidRDefault="0007027E" w:rsidP="0007027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23716">
              <w:rPr>
                <w:rFonts w:ascii="Angsana New" w:hAnsi="Angsana New"/>
                <w:sz w:val="26"/>
                <w:szCs w:val="26"/>
              </w:rPr>
              <w:t>6,743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0548A1EA" w14:textId="77777777" w:rsidR="0007027E" w:rsidRPr="00945220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4E78515E" w14:textId="5E349D4E" w:rsidR="0007027E" w:rsidRPr="00945220" w:rsidRDefault="0007027E" w:rsidP="0007027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8D6684C" w14:textId="77777777" w:rsidR="0007027E" w:rsidRPr="00945220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6C340E" w14:textId="06344362" w:rsidR="0007027E" w:rsidRPr="00945220" w:rsidRDefault="0007027E" w:rsidP="0007027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15CE15" w14:textId="77777777" w:rsidR="0007027E" w:rsidRPr="00945220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1D8FE308" w14:textId="1A0D7709" w:rsidR="0007027E" w:rsidRPr="00945220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7B2042">
              <w:rPr>
                <w:rFonts w:ascii="Angsana New" w:hAnsi="Angsana New"/>
                <w:sz w:val="26"/>
                <w:szCs w:val="26"/>
                <w:lang w:val="en-US"/>
              </w:rPr>
              <w:t>160,998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07027E" w:rsidRPr="00D26778" w14:paraId="3FB0EB16" w14:textId="77777777" w:rsidTr="00CA4E97">
        <w:trPr>
          <w:trHeight w:val="44"/>
          <w:jc w:val="center"/>
        </w:trPr>
        <w:tc>
          <w:tcPr>
            <w:tcW w:w="2790" w:type="dxa"/>
          </w:tcPr>
          <w:p w14:paraId="7B673CEF" w14:textId="4C2AA8D4" w:rsidR="0007027E" w:rsidRPr="00D26778" w:rsidRDefault="0007027E" w:rsidP="0007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99BD4" w14:textId="3EFECE71" w:rsidR="0007027E" w:rsidRPr="00D26778" w:rsidRDefault="0007027E" w:rsidP="0007027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FBE95D" w14:textId="77777777" w:rsidR="0007027E" w:rsidRPr="00D26778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443FD" w14:textId="3406B53D" w:rsidR="0007027E" w:rsidRPr="00945220" w:rsidRDefault="0007027E" w:rsidP="0007027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1,239,770</w:t>
            </w:r>
          </w:p>
        </w:tc>
        <w:tc>
          <w:tcPr>
            <w:tcW w:w="270" w:type="dxa"/>
            <w:vAlign w:val="bottom"/>
          </w:tcPr>
          <w:p w14:paraId="20212B63" w14:textId="77777777" w:rsidR="0007027E" w:rsidRPr="00945220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2CCA" w14:textId="5E7E3E9E" w:rsidR="0007027E" w:rsidRPr="00945220" w:rsidRDefault="0007027E" w:rsidP="000702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7,2</w:t>
            </w:r>
            <w:r w:rsidR="00E2371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18,630</w:t>
            </w:r>
          </w:p>
        </w:tc>
        <w:tc>
          <w:tcPr>
            <w:tcW w:w="270" w:type="dxa"/>
            <w:vAlign w:val="bottom"/>
          </w:tcPr>
          <w:p w14:paraId="56E50138" w14:textId="77777777" w:rsidR="0007027E" w:rsidRPr="00945220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CB842" w14:textId="2961D79B" w:rsidR="0007027E" w:rsidRPr="00945220" w:rsidRDefault="0007027E" w:rsidP="0007027E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</w:t>
            </w:r>
            <w:r w:rsidR="00792C9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792C9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897</w:t>
            </w:r>
          </w:p>
        </w:tc>
        <w:tc>
          <w:tcPr>
            <w:tcW w:w="253" w:type="dxa"/>
            <w:vAlign w:val="bottom"/>
          </w:tcPr>
          <w:p w14:paraId="27E57992" w14:textId="77777777" w:rsidR="0007027E" w:rsidRPr="00945220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975955B" w14:textId="61850DBB" w:rsidR="0007027E" w:rsidRPr="00945220" w:rsidRDefault="00792C94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E23716">
              <w:rPr>
                <w:rFonts w:ascii="Angsana New" w:hAnsi="Angsana New"/>
                <w:b/>
                <w:bCs/>
                <w:sz w:val="26"/>
                <w:szCs w:val="26"/>
              </w:rPr>
              <w:t>5,766</w:t>
            </w:r>
          </w:p>
        </w:tc>
        <w:tc>
          <w:tcPr>
            <w:tcW w:w="250" w:type="dxa"/>
          </w:tcPr>
          <w:p w14:paraId="1EEF8A32" w14:textId="77777777" w:rsidR="0007027E" w:rsidRPr="00945220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5543D" w14:textId="100C20E3" w:rsidR="0007027E" w:rsidRPr="00945220" w:rsidRDefault="0007027E" w:rsidP="0007027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400</w:t>
            </w:r>
          </w:p>
        </w:tc>
        <w:tc>
          <w:tcPr>
            <w:tcW w:w="237" w:type="dxa"/>
          </w:tcPr>
          <w:p w14:paraId="09CD8B38" w14:textId="77777777" w:rsidR="0007027E" w:rsidRPr="00945220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29BC4" w14:textId="50472B9E" w:rsidR="0007027E" w:rsidRPr="00945220" w:rsidRDefault="0007027E" w:rsidP="0007027E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208</w:t>
            </w:r>
          </w:p>
        </w:tc>
        <w:tc>
          <w:tcPr>
            <w:tcW w:w="270" w:type="dxa"/>
          </w:tcPr>
          <w:p w14:paraId="3AFE7F6D" w14:textId="77777777" w:rsidR="0007027E" w:rsidRPr="00945220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B4E8A" w14:textId="1C4704D6" w:rsidR="0007027E" w:rsidRPr="00945220" w:rsidRDefault="0007027E" w:rsidP="000702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8,6</w:t>
            </w:r>
            <w:r w:rsidR="007B204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53,671</w:t>
            </w:r>
          </w:p>
        </w:tc>
      </w:tr>
    </w:tbl>
    <w:p w14:paraId="11AEF72F" w14:textId="77777777" w:rsidR="009B0872" w:rsidRPr="00D26778" w:rsidRDefault="009B0872" w:rsidP="001B34C8">
      <w:r w:rsidRPr="00D26778">
        <w:br w:type="page"/>
      </w:r>
    </w:p>
    <w:tbl>
      <w:tblPr>
        <w:tblW w:w="14580" w:type="dxa"/>
        <w:jc w:val="center"/>
        <w:tblLayout w:type="fixed"/>
        <w:tblLook w:val="01E0" w:firstRow="1" w:lastRow="1" w:firstColumn="1" w:lastColumn="1" w:noHBand="0" w:noVBand="0"/>
      </w:tblPr>
      <w:tblGrid>
        <w:gridCol w:w="2815"/>
        <w:gridCol w:w="1055"/>
        <w:gridCol w:w="270"/>
        <w:gridCol w:w="1350"/>
        <w:gridCol w:w="270"/>
        <w:gridCol w:w="1260"/>
        <w:gridCol w:w="270"/>
        <w:gridCol w:w="1530"/>
        <w:gridCol w:w="253"/>
        <w:gridCol w:w="1187"/>
        <w:gridCol w:w="250"/>
        <w:gridCol w:w="13"/>
        <w:gridCol w:w="1260"/>
        <w:gridCol w:w="237"/>
        <w:gridCol w:w="13"/>
        <w:gridCol w:w="1157"/>
        <w:gridCol w:w="270"/>
        <w:gridCol w:w="1120"/>
      </w:tblGrid>
      <w:tr w:rsidR="00806E99" w:rsidRPr="00D26778" w14:paraId="649BFB05" w14:textId="77777777" w:rsidTr="002F45CC">
        <w:trPr>
          <w:jc w:val="center"/>
        </w:trPr>
        <w:tc>
          <w:tcPr>
            <w:tcW w:w="2815" w:type="dxa"/>
          </w:tcPr>
          <w:p w14:paraId="477D0D3E" w14:textId="16C7FFD9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65" w:type="dxa"/>
            <w:gridSpan w:val="17"/>
            <w:vAlign w:val="bottom"/>
          </w:tcPr>
          <w:p w14:paraId="2371ECF3" w14:textId="30A849B9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6E99" w:rsidRPr="00D26778" w14:paraId="20A2F310" w14:textId="77777777" w:rsidTr="002F45CC">
        <w:trPr>
          <w:jc w:val="center"/>
        </w:trPr>
        <w:tc>
          <w:tcPr>
            <w:tcW w:w="2815" w:type="dxa"/>
          </w:tcPr>
          <w:p w14:paraId="4EF9D95D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6214A9DD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DC55E66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C3441A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09185325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3A60AD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B9B8319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8011D0B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D267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53" w:type="dxa"/>
            <w:vAlign w:val="bottom"/>
          </w:tcPr>
          <w:p w14:paraId="2DC3E2FF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4EE82CB9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3" w:type="dxa"/>
            <w:gridSpan w:val="2"/>
            <w:vAlign w:val="bottom"/>
          </w:tcPr>
          <w:p w14:paraId="3C08981D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C06162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vAlign w:val="bottom"/>
          </w:tcPr>
          <w:p w14:paraId="5F64C610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80F4F5F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64B725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38D2D2CB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0AED931C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7315916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B337883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06E99" w:rsidRPr="00D26778" w14:paraId="7B6D3526" w14:textId="77777777" w:rsidTr="002F45CC">
        <w:trPr>
          <w:trHeight w:val="155"/>
          <w:jc w:val="center"/>
        </w:trPr>
        <w:tc>
          <w:tcPr>
            <w:tcW w:w="2815" w:type="dxa"/>
          </w:tcPr>
          <w:p w14:paraId="26536C81" w14:textId="77777777" w:rsidR="00806E99" w:rsidRPr="00D2677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65" w:type="dxa"/>
            <w:gridSpan w:val="17"/>
            <w:vAlign w:val="bottom"/>
          </w:tcPr>
          <w:p w14:paraId="69765379" w14:textId="77777777" w:rsidR="00806E99" w:rsidRPr="00D26778" w:rsidRDefault="00806E99" w:rsidP="001B34C8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06E99" w:rsidRPr="00D26778" w14:paraId="68E147A3" w14:textId="77777777" w:rsidTr="002F45CC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279CFE19" w14:textId="77777777" w:rsidR="00806E99" w:rsidRPr="00D26778" w:rsidRDefault="006837A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55" w:type="dxa"/>
            <w:vAlign w:val="bottom"/>
          </w:tcPr>
          <w:p w14:paraId="4CCCD255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ADEB21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3225289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C55426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39EB61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07BD35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BF27358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5F3FCFAF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</w:tcPr>
          <w:p w14:paraId="2E0F48D0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1B691E0B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AB2549A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6647229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267C5D0C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C0A5A26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04310D8B" w14:textId="77777777" w:rsidR="00806E99" w:rsidRPr="00D2677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6746E8" w:rsidRPr="00D26778" w14:paraId="7CA73E4B" w14:textId="77777777" w:rsidTr="006746E8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2586369F" w14:textId="1FC769EC" w:rsidR="006746E8" w:rsidRPr="00D26778" w:rsidRDefault="006837A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D267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 w:rsidR="0026472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55" w:type="dxa"/>
            <w:vAlign w:val="bottom"/>
          </w:tcPr>
          <w:p w14:paraId="28EA35A6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18EA83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E968D3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673A32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307E4F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6A7723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8695CC6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6D18D080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</w:tcPr>
          <w:p w14:paraId="6C039DA8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61C42A3E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3D95823C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2BB21F59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6B697438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79C6ED8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575540E4" w14:textId="77777777" w:rsidR="006746E8" w:rsidRPr="00D2677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26472D" w:rsidRPr="00D26778" w14:paraId="5C071665" w14:textId="77777777" w:rsidTr="00AE4545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0B197981" w14:textId="4F1345A2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55" w:type="dxa"/>
            <w:vAlign w:val="bottom"/>
          </w:tcPr>
          <w:p w14:paraId="6B56F372" w14:textId="2FD6D579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60974">
              <w:rPr>
                <w:rFonts w:ascii="Angsana New" w:hAnsi="Angsana New"/>
                <w:sz w:val="26"/>
                <w:szCs w:val="26"/>
                <w:lang w:val="en-US" w:bidi="th-TH"/>
              </w:rPr>
              <w:t>539,</w:t>
            </w:r>
            <w:r w:rsidRPr="00E6097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42</w:t>
            </w:r>
            <w:r w:rsidRPr="00E60974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1C6555A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0C517C4" w14:textId="5FC8621D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60974">
              <w:rPr>
                <w:rFonts w:ascii="Angsana New" w:hAnsi="Angsana New"/>
                <w:sz w:val="26"/>
                <w:szCs w:val="26"/>
                <w:lang w:val="en-US" w:bidi="th-TH"/>
              </w:rPr>
              <w:t>631,042</w:t>
            </w:r>
          </w:p>
        </w:tc>
        <w:tc>
          <w:tcPr>
            <w:tcW w:w="270" w:type="dxa"/>
            <w:vAlign w:val="bottom"/>
          </w:tcPr>
          <w:p w14:paraId="142D8B4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4501CE" w14:textId="2568E69A" w:rsidR="0026472D" w:rsidRPr="00D26778" w:rsidRDefault="0026472D" w:rsidP="0026472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1,61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2,378</w:t>
            </w:r>
          </w:p>
        </w:tc>
        <w:tc>
          <w:tcPr>
            <w:tcW w:w="270" w:type="dxa"/>
            <w:vAlign w:val="bottom"/>
          </w:tcPr>
          <w:p w14:paraId="1C62FB9A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C5B0C87" w14:textId="44636348" w:rsidR="0026472D" w:rsidRPr="00D26778" w:rsidRDefault="0026472D" w:rsidP="0026472D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27,971</w:t>
            </w:r>
          </w:p>
        </w:tc>
        <w:tc>
          <w:tcPr>
            <w:tcW w:w="253" w:type="dxa"/>
            <w:vAlign w:val="bottom"/>
          </w:tcPr>
          <w:p w14:paraId="6BFC58C1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</w:tcPr>
          <w:p w14:paraId="4AE5C96A" w14:textId="33E4A9FB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632</w:t>
            </w:r>
          </w:p>
        </w:tc>
        <w:tc>
          <w:tcPr>
            <w:tcW w:w="250" w:type="dxa"/>
          </w:tcPr>
          <w:p w14:paraId="6C6CD786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6951EBA" w14:textId="6659E071" w:rsidR="0026472D" w:rsidRPr="00D26778" w:rsidRDefault="0026472D" w:rsidP="0026472D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154,856</w:t>
            </w:r>
          </w:p>
        </w:tc>
        <w:tc>
          <w:tcPr>
            <w:tcW w:w="250" w:type="dxa"/>
            <w:gridSpan w:val="2"/>
          </w:tcPr>
          <w:p w14:paraId="41C8808A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43F80619" w14:textId="21043C39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80,273</w:t>
            </w:r>
          </w:p>
        </w:tc>
        <w:tc>
          <w:tcPr>
            <w:tcW w:w="270" w:type="dxa"/>
          </w:tcPr>
          <w:p w14:paraId="1D0ED05D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5C5C4D1C" w14:textId="3A872322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3,046,5</w:t>
            </w:r>
            <w:r w:rsidRPr="00634CE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80</w:t>
            </w:r>
          </w:p>
        </w:tc>
      </w:tr>
      <w:tr w:rsidR="0026472D" w:rsidRPr="00D26778" w14:paraId="39A12B82" w14:textId="77777777" w:rsidTr="009D2746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370DD0C9" w14:textId="2B7DD218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280F8D82" w14:textId="6D5BB3AE" w:rsidR="0026472D" w:rsidRPr="00D26778" w:rsidRDefault="0026472D" w:rsidP="0026472D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6097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B46993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4312D4" w14:textId="7208FC5D" w:rsidR="0026472D" w:rsidRPr="00D26778" w:rsidRDefault="0026472D" w:rsidP="0026472D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6097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B36348C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8A970E" w14:textId="5DC67A30" w:rsidR="0026472D" w:rsidRPr="00D26778" w:rsidRDefault="0026472D" w:rsidP="0026472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12,874</w:t>
            </w:r>
          </w:p>
        </w:tc>
        <w:tc>
          <w:tcPr>
            <w:tcW w:w="270" w:type="dxa"/>
            <w:vAlign w:val="bottom"/>
          </w:tcPr>
          <w:p w14:paraId="34D1D6C4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28FF82" w14:textId="224A6DC3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4CDF040E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22AB613C" w14:textId="1C61A204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9,641</w:t>
            </w:r>
          </w:p>
        </w:tc>
        <w:tc>
          <w:tcPr>
            <w:tcW w:w="250" w:type="dxa"/>
            <w:vAlign w:val="bottom"/>
          </w:tcPr>
          <w:p w14:paraId="23BDED9A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  <w:vAlign w:val="bottom"/>
          </w:tcPr>
          <w:p w14:paraId="4850E644" w14:textId="68913490" w:rsidR="0026472D" w:rsidRPr="00D26778" w:rsidRDefault="0026472D" w:rsidP="0026472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629E96D1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18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790CC124" w14:textId="259A7299" w:rsidR="0026472D" w:rsidRPr="00D26778" w:rsidRDefault="0026472D" w:rsidP="0026472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2677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5A6D86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D2899CE" w14:textId="312B1BD8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sz w:val="26"/>
                <w:szCs w:val="26"/>
                <w:lang w:val="en-US" w:bidi="th-TH"/>
              </w:rPr>
              <w:t>22,515</w:t>
            </w:r>
          </w:p>
        </w:tc>
      </w:tr>
      <w:tr w:rsidR="0026472D" w:rsidRPr="00D26778" w14:paraId="2A3E5AE8" w14:textId="77777777" w:rsidTr="00AE4545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770EF27D" w14:textId="77777777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1379A491" w14:textId="5DD7F32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6097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539,</w:t>
            </w:r>
            <w:r w:rsidRPr="00E6097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42</w:t>
            </w:r>
            <w:r w:rsidRPr="00E6097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CAB0B9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E8938C" w14:textId="4097F629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6097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631,042</w:t>
            </w:r>
          </w:p>
        </w:tc>
        <w:tc>
          <w:tcPr>
            <w:tcW w:w="270" w:type="dxa"/>
            <w:vAlign w:val="bottom"/>
          </w:tcPr>
          <w:p w14:paraId="5D7126B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E737E9" w14:textId="20CB5851" w:rsidR="0026472D" w:rsidRPr="00D26778" w:rsidRDefault="0026472D" w:rsidP="0026472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1,625,252</w:t>
            </w:r>
          </w:p>
        </w:tc>
        <w:tc>
          <w:tcPr>
            <w:tcW w:w="270" w:type="dxa"/>
            <w:vAlign w:val="bottom"/>
          </w:tcPr>
          <w:p w14:paraId="3958C20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D188553" w14:textId="3407D19A" w:rsidR="0026472D" w:rsidRPr="00D26778" w:rsidRDefault="0026472D" w:rsidP="0026472D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27,971</w:t>
            </w:r>
          </w:p>
        </w:tc>
        <w:tc>
          <w:tcPr>
            <w:tcW w:w="253" w:type="dxa"/>
            <w:vAlign w:val="bottom"/>
          </w:tcPr>
          <w:p w14:paraId="50BF8184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5DD87FEA" w14:textId="2B00C0F0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10,273</w:t>
            </w:r>
          </w:p>
        </w:tc>
        <w:tc>
          <w:tcPr>
            <w:tcW w:w="250" w:type="dxa"/>
          </w:tcPr>
          <w:p w14:paraId="55B0217A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vAlign w:val="bottom"/>
          </w:tcPr>
          <w:p w14:paraId="61012D9E" w14:textId="56F66F4F" w:rsidR="0026472D" w:rsidRPr="00D26778" w:rsidRDefault="0026472D" w:rsidP="0026472D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154,856</w:t>
            </w:r>
          </w:p>
        </w:tc>
        <w:tc>
          <w:tcPr>
            <w:tcW w:w="250" w:type="dxa"/>
            <w:gridSpan w:val="2"/>
          </w:tcPr>
          <w:p w14:paraId="0540009C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3641DF8" w14:textId="47190569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34CE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80,273</w:t>
            </w:r>
          </w:p>
        </w:tc>
        <w:tc>
          <w:tcPr>
            <w:tcW w:w="270" w:type="dxa"/>
          </w:tcPr>
          <w:p w14:paraId="32DE5689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6AA9C64" w14:textId="25F17393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4CE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3,069,0</w:t>
            </w:r>
            <w:r w:rsidRPr="00634CE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95</w:t>
            </w:r>
          </w:p>
        </w:tc>
      </w:tr>
      <w:tr w:rsidR="0026472D" w:rsidRPr="00D26778" w14:paraId="2B323B76" w14:textId="77777777" w:rsidTr="005F6BD0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50A5C67C" w14:textId="77777777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vAlign w:val="bottom"/>
          </w:tcPr>
          <w:p w14:paraId="02BC63EF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5275FC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84F3D4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8AEE1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DDD0601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3C34CC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7C24742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03347DF4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0FD0BE5A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56234BD4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  <w:vAlign w:val="bottom"/>
          </w:tcPr>
          <w:p w14:paraId="2320D949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3E3C941F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350B317E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9768C83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23F939FC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26472D" w:rsidRPr="00D26778" w14:paraId="63F9AEF8" w14:textId="77777777" w:rsidTr="003D7A50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35324110" w14:textId="21F0BE3D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55" w:type="dxa"/>
            <w:vAlign w:val="bottom"/>
          </w:tcPr>
          <w:p w14:paraId="63F6C0ED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543432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630B74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BB17D7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B8E5D83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A62C39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FB8B67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511FE2A2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</w:tcPr>
          <w:p w14:paraId="4F463020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52B11C35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F93FC43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B417C7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3A50D140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784CEE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272C27A5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26472D" w:rsidRPr="00D26778" w14:paraId="25E48B6F" w14:textId="77777777" w:rsidTr="002F45CC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7CBA4B9D" w14:textId="77777777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1F3B8FA" w14:textId="4CE3B81A" w:rsidR="0026472D" w:rsidRPr="00E60974" w:rsidRDefault="00512395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539,428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C1ADF" w14:textId="77777777" w:rsidR="0026472D" w:rsidRPr="00E60974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6FC4DD" w14:textId="4B72FB85" w:rsidR="0026472D" w:rsidRPr="00E60974" w:rsidRDefault="00693F2A" w:rsidP="0026472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589,482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022AE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9F6997" w14:textId="539F4DDB" w:rsidR="0026472D" w:rsidRPr="00634CE3" w:rsidRDefault="00CE17D3" w:rsidP="0026472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1,419,108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2B3C7" w14:textId="77777777" w:rsidR="0026472D" w:rsidRPr="00634CE3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D79EC1" w14:textId="485A2EF4" w:rsidR="0026472D" w:rsidRPr="00634CE3" w:rsidRDefault="00F96332" w:rsidP="0026472D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27,</w:t>
            </w:r>
            <w:r w:rsidR="00A67B08">
              <w:rPr>
                <w:rFonts w:ascii="Angsana New" w:hAnsi="Angsana New"/>
                <w:sz w:val="26"/>
                <w:szCs w:val="26"/>
                <w:lang w:val="en-US" w:bidi="th-TH"/>
              </w:rPr>
              <w:t>765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0F21434" w14:textId="77777777" w:rsidR="0026472D" w:rsidRPr="00634CE3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</w:tcPr>
          <w:p w14:paraId="61FDCA4F" w14:textId="78214AEB" w:rsidR="0026472D" w:rsidRPr="00634CE3" w:rsidRDefault="00C31E5B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10,</w:t>
            </w:r>
            <w:r w:rsidR="00A67B08">
              <w:rPr>
                <w:rFonts w:ascii="Angsana New" w:hAnsi="Angsana New"/>
                <w:sz w:val="26"/>
                <w:szCs w:val="26"/>
                <w:lang w:val="en-US" w:bidi="th-TH"/>
              </w:rPr>
              <w:t>306</w:t>
            </w:r>
          </w:p>
        </w:tc>
        <w:tc>
          <w:tcPr>
            <w:tcW w:w="250" w:type="dxa"/>
            <w:shd w:val="clear" w:color="auto" w:fill="auto"/>
          </w:tcPr>
          <w:p w14:paraId="6047141C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21DB728E" w14:textId="61C025CD" w:rsidR="0026472D" w:rsidRPr="00D26778" w:rsidRDefault="005C3C78" w:rsidP="0026472D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514,893</w:t>
            </w:r>
          </w:p>
        </w:tc>
        <w:tc>
          <w:tcPr>
            <w:tcW w:w="250" w:type="dxa"/>
            <w:gridSpan w:val="2"/>
          </w:tcPr>
          <w:p w14:paraId="7AC67924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2B2245D4" w14:textId="7A8B49FD" w:rsidR="0026472D" w:rsidRPr="00D26778" w:rsidRDefault="00A77217" w:rsidP="004669D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84,25</w:t>
            </w:r>
            <w:r w:rsidR="00B94AD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CDD914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3B1B6AFF" w14:textId="0BBEDD9E" w:rsidR="0026472D" w:rsidRPr="00634CE3" w:rsidRDefault="00CB62AE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3,1</w:t>
            </w:r>
            <w:r w:rsidR="005428AC">
              <w:rPr>
                <w:rFonts w:ascii="Angsana New" w:hAnsi="Angsana New"/>
                <w:sz w:val="26"/>
                <w:szCs w:val="26"/>
                <w:lang w:val="en-US" w:bidi="th-TH"/>
              </w:rPr>
              <w:t>85,23</w:t>
            </w:r>
            <w:r w:rsidR="00B94AD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</w:p>
        </w:tc>
      </w:tr>
      <w:tr w:rsidR="0026472D" w:rsidRPr="00D26778" w14:paraId="14BFD15E" w14:textId="77777777" w:rsidTr="009D2746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4BC5F026" w14:textId="05ECC59E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39ABEF2" w14:textId="571A9EC7" w:rsidR="0026472D" w:rsidRPr="00E60974" w:rsidRDefault="00512395" w:rsidP="0026472D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BF4EC" w14:textId="77777777" w:rsidR="0026472D" w:rsidRPr="00E60974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0FE59E" w14:textId="15280612" w:rsidR="0026472D" w:rsidRPr="00E60974" w:rsidRDefault="00693F2A" w:rsidP="0026472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896BF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EBE7A4" w14:textId="24303253" w:rsidR="0026472D" w:rsidRPr="00634CE3" w:rsidRDefault="006860AD" w:rsidP="0026472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14,915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2258A5" w14:textId="77777777" w:rsidR="0026472D" w:rsidRPr="00634CE3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AF7227" w14:textId="1BA18745" w:rsidR="0026472D" w:rsidRPr="00634CE3" w:rsidRDefault="00F96332" w:rsidP="0026472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BBB3590" w14:textId="77777777" w:rsidR="0026472D" w:rsidRPr="00634CE3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</w:tcPr>
          <w:p w14:paraId="28027E4D" w14:textId="3F689C43" w:rsidR="0026472D" w:rsidRPr="00634CE3" w:rsidRDefault="00153AF2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12,966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2B4112A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51032CC8" w14:textId="23771AD7" w:rsidR="0026472D" w:rsidRPr="00D26778" w:rsidRDefault="005C3C78" w:rsidP="0026472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01D9DB2A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569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vAlign w:val="bottom"/>
          </w:tcPr>
          <w:p w14:paraId="1DB990F5" w14:textId="3A6AACDD" w:rsidR="0026472D" w:rsidRPr="00D26778" w:rsidRDefault="00A77217" w:rsidP="0026472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FAD16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1B4081CA" w14:textId="795339CD" w:rsidR="0026472D" w:rsidRPr="00634CE3" w:rsidRDefault="005747B7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27,881</w:t>
            </w:r>
          </w:p>
        </w:tc>
      </w:tr>
      <w:tr w:rsidR="0026472D" w:rsidRPr="00D26778" w14:paraId="212B218C" w14:textId="77777777" w:rsidTr="00C3481F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1DCFB25B" w14:textId="77777777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A112B" w14:textId="27832610" w:rsidR="0026472D" w:rsidRPr="00E60974" w:rsidRDefault="00512395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58673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39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17CBB" w14:textId="77777777" w:rsidR="0026472D" w:rsidRPr="00E60974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CAF12A" w14:textId="40AC3763" w:rsidR="0026472D" w:rsidRPr="00E60974" w:rsidRDefault="00693F2A" w:rsidP="0026472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589,482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2D35E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38169" w14:textId="0C35126B" w:rsidR="0026472D" w:rsidRPr="00634CE3" w:rsidRDefault="00B73603" w:rsidP="0026472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1,434,023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485ED4" w14:textId="77777777" w:rsidR="0026472D" w:rsidRPr="00634CE3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AC203" w14:textId="6773033B" w:rsidR="0026472D" w:rsidRPr="00634CE3" w:rsidRDefault="00F96332" w:rsidP="0026472D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27,</w:t>
            </w:r>
            <w:r w:rsidR="00A67B0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765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AA19C24" w14:textId="77777777" w:rsidR="0026472D" w:rsidRPr="00634CE3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013FA" w14:textId="2DE16D3B" w:rsidR="0026472D" w:rsidRPr="00634CE3" w:rsidRDefault="00C31E5B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23,</w:t>
            </w:r>
            <w:r w:rsidR="00A67B0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272</w:t>
            </w:r>
          </w:p>
        </w:tc>
        <w:tc>
          <w:tcPr>
            <w:tcW w:w="250" w:type="dxa"/>
            <w:shd w:val="clear" w:color="auto" w:fill="auto"/>
          </w:tcPr>
          <w:p w14:paraId="193B442D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32A79" w14:textId="05F33CE7" w:rsidR="0026472D" w:rsidRPr="00D26778" w:rsidRDefault="005C3C78" w:rsidP="0026472D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514,893</w:t>
            </w:r>
          </w:p>
        </w:tc>
        <w:tc>
          <w:tcPr>
            <w:tcW w:w="250" w:type="dxa"/>
            <w:gridSpan w:val="2"/>
          </w:tcPr>
          <w:p w14:paraId="2171194F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4ABC4" w14:textId="7065B4B8" w:rsidR="0026472D" w:rsidRPr="00634CE3" w:rsidRDefault="00A77217" w:rsidP="009F0470">
            <w:pPr>
              <w:pStyle w:val="acctfourfigures"/>
              <w:tabs>
                <w:tab w:val="clear" w:pos="765"/>
              </w:tabs>
              <w:spacing w:line="240" w:lineRule="auto"/>
              <w:ind w:left="-70" w:right="8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84,25</w:t>
            </w:r>
            <w:r w:rsidR="00A67B0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19E3D4C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23DD7" w14:textId="301E04C8" w:rsidR="0026472D" w:rsidRPr="00634CE3" w:rsidRDefault="005747B7" w:rsidP="005747B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3,213,1</w:t>
            </w:r>
            <w:r w:rsidR="00B94AD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</w:t>
            </w:r>
          </w:p>
        </w:tc>
      </w:tr>
    </w:tbl>
    <w:p w14:paraId="0EB2BEEF" w14:textId="77777777" w:rsidR="00030124" w:rsidRPr="00D2677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color w:val="0000FF"/>
          <w:sz w:val="26"/>
          <w:szCs w:val="26"/>
        </w:rPr>
        <w:sectPr w:rsidR="00030124" w:rsidRPr="00D26778" w:rsidSect="008B0FBC">
          <w:headerReference w:type="default" r:id="rId3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67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90"/>
        <w:gridCol w:w="1080"/>
        <w:gridCol w:w="270"/>
        <w:gridCol w:w="1260"/>
        <w:gridCol w:w="270"/>
        <w:gridCol w:w="1356"/>
        <w:gridCol w:w="270"/>
        <w:gridCol w:w="1530"/>
        <w:gridCol w:w="266"/>
        <w:gridCol w:w="1174"/>
        <w:gridCol w:w="270"/>
        <w:gridCol w:w="1260"/>
        <w:gridCol w:w="264"/>
        <w:gridCol w:w="1176"/>
        <w:gridCol w:w="270"/>
        <w:gridCol w:w="1170"/>
      </w:tblGrid>
      <w:tr w:rsidR="00BF5955" w:rsidRPr="00D26778" w14:paraId="13DBB16B" w14:textId="77777777" w:rsidTr="00B82DB3">
        <w:trPr>
          <w:jc w:val="center"/>
        </w:trPr>
        <w:tc>
          <w:tcPr>
            <w:tcW w:w="2790" w:type="dxa"/>
          </w:tcPr>
          <w:p w14:paraId="7A538218" w14:textId="77777777" w:rsidR="00BF5955" w:rsidRPr="00D26778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886" w:type="dxa"/>
            <w:gridSpan w:val="15"/>
            <w:vAlign w:val="bottom"/>
          </w:tcPr>
          <w:p w14:paraId="70B2BBCE" w14:textId="77777777" w:rsidR="00BF5955" w:rsidRPr="00D26778" w:rsidRDefault="003C5AD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5955" w:rsidRPr="00D26778" w14:paraId="25613892" w14:textId="77777777" w:rsidTr="00E47C1C">
        <w:trPr>
          <w:trHeight w:val="60"/>
          <w:jc w:val="center"/>
        </w:trPr>
        <w:tc>
          <w:tcPr>
            <w:tcW w:w="2790" w:type="dxa"/>
          </w:tcPr>
          <w:p w14:paraId="6E3218C8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ED925E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F14CE3B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387C1C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3DFE0D5F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653CF20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683DE1C1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90A8EDE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1517A7C1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78B4711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5323A9B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FF2793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vAlign w:val="bottom"/>
          </w:tcPr>
          <w:p w14:paraId="019DEF06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</w:tcPr>
          <w:p w14:paraId="22E76AA2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F29E33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</w:t>
            </w:r>
            <w:r w:rsidR="0028325C"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0ABC53C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BA618E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3D6325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11651F" w14:textId="77777777" w:rsidR="000D3ED8" w:rsidRPr="00D26778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F5955" w:rsidRPr="00D26778" w14:paraId="50C4E305" w14:textId="77777777" w:rsidTr="00E47C1C">
        <w:trPr>
          <w:trHeight w:val="60"/>
          <w:jc w:val="center"/>
        </w:trPr>
        <w:tc>
          <w:tcPr>
            <w:tcW w:w="2790" w:type="dxa"/>
          </w:tcPr>
          <w:p w14:paraId="1DC3F881" w14:textId="77777777" w:rsidR="00BF5955" w:rsidRPr="00D26778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6" w:type="dxa"/>
            <w:gridSpan w:val="15"/>
            <w:vAlign w:val="bottom"/>
          </w:tcPr>
          <w:p w14:paraId="022140F0" w14:textId="77777777" w:rsidR="00BF5955" w:rsidRPr="00D26778" w:rsidRDefault="003C5AD7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D2677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F5955" w:rsidRPr="00D26778" w14:paraId="019C5905" w14:textId="77777777" w:rsidTr="00E47C1C">
        <w:trPr>
          <w:trHeight w:val="60"/>
          <w:jc w:val="center"/>
        </w:trPr>
        <w:tc>
          <w:tcPr>
            <w:tcW w:w="2790" w:type="dxa"/>
          </w:tcPr>
          <w:p w14:paraId="2C461AA0" w14:textId="77777777" w:rsidR="00BF5955" w:rsidRPr="00D26778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18783482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832489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1D764A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4F922F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58A7C960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E547D8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202069A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52C439AE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</w:tcPr>
          <w:p w14:paraId="4CE5AC3D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20D8CCF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CDFA335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</w:tcPr>
          <w:p w14:paraId="2A85296F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5193407E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91E1252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1B18086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6472D" w:rsidRPr="00D26778" w14:paraId="47FA8B48" w14:textId="77777777" w:rsidTr="00B36642">
        <w:trPr>
          <w:trHeight w:val="60"/>
          <w:jc w:val="center"/>
        </w:trPr>
        <w:tc>
          <w:tcPr>
            <w:tcW w:w="2790" w:type="dxa"/>
            <w:vAlign w:val="bottom"/>
          </w:tcPr>
          <w:p w14:paraId="660FBB1A" w14:textId="4903EF46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2677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D26778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0489CDAF" w14:textId="346F546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47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91,781</w:t>
            </w:r>
          </w:p>
        </w:tc>
        <w:tc>
          <w:tcPr>
            <w:tcW w:w="270" w:type="dxa"/>
            <w:vAlign w:val="bottom"/>
          </w:tcPr>
          <w:p w14:paraId="35A46D78" w14:textId="7777777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086598" w14:textId="2E05B402" w:rsidR="0026472D" w:rsidRPr="0026472D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647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534,643</w:t>
            </w:r>
          </w:p>
        </w:tc>
        <w:tc>
          <w:tcPr>
            <w:tcW w:w="270" w:type="dxa"/>
            <w:vAlign w:val="bottom"/>
          </w:tcPr>
          <w:p w14:paraId="5D2E3941" w14:textId="7777777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515765EE" w14:textId="2BD77A3C" w:rsidR="0026472D" w:rsidRPr="0026472D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47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3,392,176</w:t>
            </w:r>
          </w:p>
        </w:tc>
        <w:tc>
          <w:tcPr>
            <w:tcW w:w="270" w:type="dxa"/>
            <w:vAlign w:val="bottom"/>
          </w:tcPr>
          <w:p w14:paraId="20EE317B" w14:textId="7777777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CED033D" w14:textId="04790A8B" w:rsidR="0026472D" w:rsidRPr="0026472D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26472D">
              <w:rPr>
                <w:rFonts w:asciiTheme="majorBidi" w:hAnsiTheme="majorBidi" w:cstheme="majorBidi"/>
                <w:sz w:val="26"/>
                <w:szCs w:val="26"/>
              </w:rPr>
              <w:t>96,928</w:t>
            </w:r>
          </w:p>
        </w:tc>
        <w:tc>
          <w:tcPr>
            <w:tcW w:w="266" w:type="dxa"/>
            <w:vAlign w:val="bottom"/>
          </w:tcPr>
          <w:p w14:paraId="5BA226E8" w14:textId="7777777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76BB73E9" w14:textId="3296398F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26472D">
              <w:rPr>
                <w:rFonts w:asciiTheme="majorBidi" w:hAnsiTheme="majorBidi" w:cstheme="majorBidi"/>
                <w:sz w:val="26"/>
                <w:szCs w:val="26"/>
              </w:rPr>
              <w:t>14,394</w:t>
            </w:r>
          </w:p>
        </w:tc>
        <w:tc>
          <w:tcPr>
            <w:tcW w:w="270" w:type="dxa"/>
            <w:vAlign w:val="bottom"/>
          </w:tcPr>
          <w:p w14:paraId="105AA57D" w14:textId="7777777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8B58FF" w14:textId="482AEC3B" w:rsidR="0026472D" w:rsidRPr="0026472D" w:rsidRDefault="0026472D" w:rsidP="0026472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47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67,947</w:t>
            </w:r>
          </w:p>
        </w:tc>
        <w:tc>
          <w:tcPr>
            <w:tcW w:w="264" w:type="dxa"/>
            <w:vAlign w:val="bottom"/>
          </w:tcPr>
          <w:p w14:paraId="7CE1E508" w14:textId="7777777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011C5F2B" w14:textId="31B55FA3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47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17,353</w:t>
            </w:r>
          </w:p>
        </w:tc>
        <w:tc>
          <w:tcPr>
            <w:tcW w:w="270" w:type="dxa"/>
          </w:tcPr>
          <w:p w14:paraId="387BABFE" w14:textId="7777777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B821207" w14:textId="1622BFA4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47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4,215,222</w:t>
            </w:r>
          </w:p>
        </w:tc>
      </w:tr>
      <w:tr w:rsidR="0026472D" w:rsidRPr="00D26778" w14:paraId="645759F1" w14:textId="77777777" w:rsidTr="00672292">
        <w:trPr>
          <w:jc w:val="center"/>
        </w:trPr>
        <w:tc>
          <w:tcPr>
            <w:tcW w:w="2790" w:type="dxa"/>
          </w:tcPr>
          <w:p w14:paraId="71BE22FE" w14:textId="268C42DC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651624F" w14:textId="4E1EBEBC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354A3E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666DE252" w14:textId="0C880911" w:rsidR="0026472D" w:rsidRPr="00D26778" w:rsidRDefault="0026472D" w:rsidP="0026472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904DAA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5B003F7C" w14:textId="59D091B0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7,302</w:t>
            </w:r>
          </w:p>
        </w:tc>
        <w:tc>
          <w:tcPr>
            <w:tcW w:w="270" w:type="dxa"/>
            <w:vAlign w:val="bottom"/>
          </w:tcPr>
          <w:p w14:paraId="339051E3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2A24323" w14:textId="3171F5D7" w:rsidR="0026472D" w:rsidRPr="00D26778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5,937</w:t>
            </w:r>
          </w:p>
        </w:tc>
        <w:tc>
          <w:tcPr>
            <w:tcW w:w="266" w:type="dxa"/>
            <w:vAlign w:val="bottom"/>
          </w:tcPr>
          <w:p w14:paraId="65F66F1A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3A112D09" w14:textId="7BF0F7F8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5,514</w:t>
            </w:r>
          </w:p>
        </w:tc>
        <w:tc>
          <w:tcPr>
            <w:tcW w:w="270" w:type="dxa"/>
            <w:vAlign w:val="bottom"/>
          </w:tcPr>
          <w:p w14:paraId="3FF97E06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1647828" w14:textId="6665CE24" w:rsidR="0026472D" w:rsidRPr="00D26778" w:rsidRDefault="0026472D" w:rsidP="0026472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97,451</w:t>
            </w:r>
          </w:p>
        </w:tc>
        <w:tc>
          <w:tcPr>
            <w:tcW w:w="264" w:type="dxa"/>
            <w:vAlign w:val="bottom"/>
          </w:tcPr>
          <w:p w14:paraId="66627769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6A8BF206" w14:textId="6AA22E64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3,214</w:t>
            </w:r>
          </w:p>
        </w:tc>
        <w:tc>
          <w:tcPr>
            <w:tcW w:w="270" w:type="dxa"/>
          </w:tcPr>
          <w:p w14:paraId="15D0CC30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361885" w14:textId="6ADAA112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119,418</w:t>
            </w:r>
          </w:p>
        </w:tc>
      </w:tr>
      <w:tr w:rsidR="0026472D" w:rsidRPr="00D26778" w14:paraId="3B512AD5" w14:textId="77777777" w:rsidTr="00672292">
        <w:trPr>
          <w:jc w:val="center"/>
        </w:trPr>
        <w:tc>
          <w:tcPr>
            <w:tcW w:w="2790" w:type="dxa"/>
          </w:tcPr>
          <w:p w14:paraId="0622522A" w14:textId="5233DD1D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0" w:type="dxa"/>
          </w:tcPr>
          <w:p w14:paraId="6DB6C00A" w14:textId="60621B36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F234F9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4E6F950" w14:textId="2EBAC135" w:rsidR="0026472D" w:rsidRPr="00D26778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15,583</w:t>
            </w:r>
          </w:p>
        </w:tc>
        <w:tc>
          <w:tcPr>
            <w:tcW w:w="270" w:type="dxa"/>
            <w:vAlign w:val="bottom"/>
          </w:tcPr>
          <w:p w14:paraId="0BF76F7F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2E7D1129" w14:textId="4D92D8E2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165,952</w:t>
            </w:r>
          </w:p>
        </w:tc>
        <w:tc>
          <w:tcPr>
            <w:tcW w:w="270" w:type="dxa"/>
            <w:vAlign w:val="bottom"/>
          </w:tcPr>
          <w:p w14:paraId="0F082A50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74BFF6D" w14:textId="15972CA6" w:rsidR="0026472D" w:rsidRPr="00D26778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4,288</w:t>
            </w:r>
          </w:p>
        </w:tc>
        <w:tc>
          <w:tcPr>
            <w:tcW w:w="266" w:type="dxa"/>
            <w:vAlign w:val="bottom"/>
          </w:tcPr>
          <w:p w14:paraId="4992D38F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20CB026C" w14:textId="639887E9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28AB2C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3B8AD4" w14:textId="6DA2EAE8" w:rsidR="0026472D" w:rsidRPr="00D26778" w:rsidRDefault="0026472D" w:rsidP="0026472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(165,256)</w:t>
            </w:r>
          </w:p>
        </w:tc>
        <w:tc>
          <w:tcPr>
            <w:tcW w:w="264" w:type="dxa"/>
            <w:vAlign w:val="bottom"/>
          </w:tcPr>
          <w:p w14:paraId="2D49CAAC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02F0F24B" w14:textId="1E1AAA63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(20,567)</w:t>
            </w:r>
          </w:p>
        </w:tc>
        <w:tc>
          <w:tcPr>
            <w:tcW w:w="270" w:type="dxa"/>
          </w:tcPr>
          <w:p w14:paraId="708BD77F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D72271" w14:textId="00076538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6472D" w:rsidRPr="00D26778" w14:paraId="6A3A7234" w14:textId="77777777" w:rsidTr="00B36642">
        <w:trPr>
          <w:jc w:val="center"/>
        </w:trPr>
        <w:tc>
          <w:tcPr>
            <w:tcW w:w="2790" w:type="dxa"/>
          </w:tcPr>
          <w:p w14:paraId="4B29AE77" w14:textId="2AB675AE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14:paraId="1916FB2D" w14:textId="36C2D33C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(52,790)</w:t>
            </w:r>
          </w:p>
        </w:tc>
        <w:tc>
          <w:tcPr>
            <w:tcW w:w="270" w:type="dxa"/>
            <w:vAlign w:val="bottom"/>
          </w:tcPr>
          <w:p w14:paraId="21AEAF10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7EB7C1" w14:textId="6B2E7FFC" w:rsidR="0026472D" w:rsidRPr="00D26778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(79,141)</w:t>
            </w:r>
          </w:p>
        </w:tc>
        <w:tc>
          <w:tcPr>
            <w:tcW w:w="270" w:type="dxa"/>
            <w:vAlign w:val="bottom"/>
          </w:tcPr>
          <w:p w14:paraId="295C30C5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50C7BE3F" w14:textId="71F0D031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(140,934)</w:t>
            </w:r>
          </w:p>
        </w:tc>
        <w:tc>
          <w:tcPr>
            <w:tcW w:w="270" w:type="dxa"/>
            <w:vAlign w:val="bottom"/>
          </w:tcPr>
          <w:p w14:paraId="19DA5812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8717491" w14:textId="3E6FEC80" w:rsidR="0026472D" w:rsidRPr="00D26778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(19,018)</w:t>
            </w:r>
          </w:p>
        </w:tc>
        <w:tc>
          <w:tcPr>
            <w:tcW w:w="266" w:type="dxa"/>
            <w:vAlign w:val="bottom"/>
          </w:tcPr>
          <w:p w14:paraId="6391CA32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6B06D31A" w14:textId="66D0B859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(3,439)</w:t>
            </w:r>
          </w:p>
        </w:tc>
        <w:tc>
          <w:tcPr>
            <w:tcW w:w="270" w:type="dxa"/>
            <w:vAlign w:val="bottom"/>
          </w:tcPr>
          <w:p w14:paraId="7FDD7EB5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F52E61A" w14:textId="703D23F8" w:rsidR="0026472D" w:rsidRPr="00D26778" w:rsidRDefault="0026472D" w:rsidP="0026472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A52797E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290BAEF7" w14:textId="7499C1AC" w:rsidR="0026472D" w:rsidRPr="00D26778" w:rsidRDefault="0026472D" w:rsidP="00527CC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440B8D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D7C078D" w14:textId="49A7E8EE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(295,322)</w:t>
            </w:r>
          </w:p>
        </w:tc>
      </w:tr>
      <w:tr w:rsidR="0026472D" w:rsidRPr="00D26778" w14:paraId="670CBA50" w14:textId="77777777" w:rsidTr="00B36642">
        <w:trPr>
          <w:jc w:val="center"/>
        </w:trPr>
        <w:tc>
          <w:tcPr>
            <w:tcW w:w="2790" w:type="dxa"/>
          </w:tcPr>
          <w:p w14:paraId="33E508CB" w14:textId="280DBC49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BF4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ลดลงจากการปรับโครงสร้างธุรกิจ</w:t>
            </w:r>
          </w:p>
        </w:tc>
        <w:tc>
          <w:tcPr>
            <w:tcW w:w="1080" w:type="dxa"/>
          </w:tcPr>
          <w:p w14:paraId="748F1E4C" w14:textId="15531648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(25,279)</w:t>
            </w:r>
          </w:p>
        </w:tc>
        <w:tc>
          <w:tcPr>
            <w:tcW w:w="270" w:type="dxa"/>
            <w:vAlign w:val="bottom"/>
          </w:tcPr>
          <w:p w14:paraId="318A3F8C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FB4B41B" w14:textId="2F8A8620" w:rsidR="0026472D" w:rsidRPr="00D26778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(397,703)</w:t>
            </w:r>
          </w:p>
        </w:tc>
        <w:tc>
          <w:tcPr>
            <w:tcW w:w="270" w:type="dxa"/>
            <w:vAlign w:val="bottom"/>
          </w:tcPr>
          <w:p w14:paraId="726E25E7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06B114AB" w14:textId="7048356A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(3,375,764)</w:t>
            </w:r>
          </w:p>
        </w:tc>
        <w:tc>
          <w:tcPr>
            <w:tcW w:w="270" w:type="dxa"/>
            <w:vAlign w:val="bottom"/>
          </w:tcPr>
          <w:p w14:paraId="5272A070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281CAFF" w14:textId="1D3621C4" w:rsidR="0026472D" w:rsidRPr="00D26778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(18,295)</w:t>
            </w:r>
          </w:p>
        </w:tc>
        <w:tc>
          <w:tcPr>
            <w:tcW w:w="266" w:type="dxa"/>
            <w:vAlign w:val="bottom"/>
          </w:tcPr>
          <w:p w14:paraId="1855581B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1D21B184" w14:textId="40BA123A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(2,053)</w:t>
            </w:r>
          </w:p>
        </w:tc>
        <w:tc>
          <w:tcPr>
            <w:tcW w:w="270" w:type="dxa"/>
            <w:vAlign w:val="bottom"/>
          </w:tcPr>
          <w:p w14:paraId="30A3E727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E7809D" w14:textId="3D5A137C" w:rsidR="0026472D" w:rsidRPr="00D26778" w:rsidRDefault="0026472D" w:rsidP="0026472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E3DB86A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60D888E2" w14:textId="7A9C20E4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081FCA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B8727B" w14:textId="52A6B84C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(3,819,094)</w:t>
            </w:r>
          </w:p>
        </w:tc>
      </w:tr>
      <w:tr w:rsidR="0026472D" w:rsidRPr="00D26778" w14:paraId="40A4BC52" w14:textId="77777777" w:rsidTr="00B82DB3">
        <w:trPr>
          <w:jc w:val="center"/>
        </w:trPr>
        <w:tc>
          <w:tcPr>
            <w:tcW w:w="2790" w:type="dxa"/>
          </w:tcPr>
          <w:p w14:paraId="6E5482E6" w14:textId="74A6BA83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2EAAB7" w14:textId="773866BA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57FD62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A05658" w14:textId="0506F6D8" w:rsidR="0026472D" w:rsidRPr="00D26778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1D3B3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1875B79A" w14:textId="681B93EE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1143C4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61B893" w14:textId="75E18797" w:rsidR="0026472D" w:rsidRPr="00D26778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7BF2E1B3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FC98B70" w14:textId="6C1B7EEF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F70175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FFC111" w14:textId="1A9F4B61" w:rsidR="0026472D" w:rsidRPr="00D26778" w:rsidRDefault="0026472D" w:rsidP="0026472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  <w:vAlign w:val="bottom"/>
          </w:tcPr>
          <w:p w14:paraId="7D9E81AA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4E14474" w14:textId="1879FB02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10BECFC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8F4708" w14:textId="7E478303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26472D" w:rsidRPr="00D26778" w14:paraId="31824E70" w14:textId="77777777" w:rsidTr="00B82DB3">
        <w:trPr>
          <w:jc w:val="center"/>
        </w:trPr>
        <w:tc>
          <w:tcPr>
            <w:tcW w:w="2790" w:type="dxa"/>
          </w:tcPr>
          <w:p w14:paraId="0AD97B65" w14:textId="42AFBE49" w:rsidR="0026472D" w:rsidRPr="00665BF4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1 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545F90DB" w14:textId="71777AC0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13,712</w:t>
            </w:r>
          </w:p>
        </w:tc>
        <w:tc>
          <w:tcPr>
            <w:tcW w:w="270" w:type="dxa"/>
            <w:vAlign w:val="bottom"/>
          </w:tcPr>
          <w:p w14:paraId="7145001E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226193" w14:textId="0FAD1B41" w:rsidR="0026472D" w:rsidRPr="00665BF4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73,382</w:t>
            </w:r>
          </w:p>
        </w:tc>
        <w:tc>
          <w:tcPr>
            <w:tcW w:w="270" w:type="dxa"/>
            <w:vAlign w:val="bottom"/>
          </w:tcPr>
          <w:p w14:paraId="65064D25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3DCA7150" w14:textId="7EFB37B2" w:rsidR="0026472D" w:rsidRPr="00665BF4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48,732</w:t>
            </w:r>
          </w:p>
        </w:tc>
        <w:tc>
          <w:tcPr>
            <w:tcW w:w="270" w:type="dxa"/>
            <w:vAlign w:val="bottom"/>
          </w:tcPr>
          <w:p w14:paraId="1A69E0FB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AE8CBA2" w14:textId="06949284" w:rsidR="0026472D" w:rsidRPr="00665BF4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69,840</w:t>
            </w:r>
          </w:p>
        </w:tc>
        <w:tc>
          <w:tcPr>
            <w:tcW w:w="266" w:type="dxa"/>
            <w:vAlign w:val="bottom"/>
          </w:tcPr>
          <w:p w14:paraId="7FD8E681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3F0FEF5B" w14:textId="0CC58655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14,416</w:t>
            </w:r>
          </w:p>
        </w:tc>
        <w:tc>
          <w:tcPr>
            <w:tcW w:w="270" w:type="dxa"/>
            <w:vAlign w:val="bottom"/>
          </w:tcPr>
          <w:p w14:paraId="615E3FB6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BF1828" w14:textId="10BF1D16" w:rsidR="0026472D" w:rsidRPr="00665BF4" w:rsidRDefault="0026472D" w:rsidP="0026472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142</w:t>
            </w:r>
          </w:p>
        </w:tc>
        <w:tc>
          <w:tcPr>
            <w:tcW w:w="264" w:type="dxa"/>
            <w:vAlign w:val="bottom"/>
          </w:tcPr>
          <w:p w14:paraId="790EBE13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459ECF5F" w14:textId="0ECB7CEF" w:rsidR="0026472D" w:rsidRPr="00665BF4" w:rsidRDefault="0026472D" w:rsidP="0026472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863BB6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ADAAE7" w14:textId="2F84892F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220,224</w:t>
            </w:r>
          </w:p>
        </w:tc>
      </w:tr>
      <w:tr w:rsidR="0026472D" w:rsidRPr="00D26778" w14:paraId="6BBCEB02" w14:textId="77777777" w:rsidTr="007C72B3">
        <w:trPr>
          <w:jc w:val="center"/>
        </w:trPr>
        <w:tc>
          <w:tcPr>
            <w:tcW w:w="2790" w:type="dxa"/>
          </w:tcPr>
          <w:p w14:paraId="6F07F574" w14:textId="77777777" w:rsidR="0026472D" w:rsidRPr="00665BF4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F604A05" w14:textId="7168192B" w:rsidR="0026472D" w:rsidRPr="00665BF4" w:rsidRDefault="00204F75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04646D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5F8D95CB" w14:textId="28C02C84" w:rsidR="0026472D" w:rsidRPr="00665BF4" w:rsidRDefault="00073D37" w:rsidP="0026472D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B871AC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1FEDC707" w14:textId="20B8A237" w:rsidR="0026472D" w:rsidRPr="00665BF4" w:rsidRDefault="009C2002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913</w:t>
            </w:r>
          </w:p>
        </w:tc>
        <w:tc>
          <w:tcPr>
            <w:tcW w:w="270" w:type="dxa"/>
            <w:vAlign w:val="bottom"/>
          </w:tcPr>
          <w:p w14:paraId="7FF90E76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0ACCA8B" w14:textId="1CA98938" w:rsidR="0026472D" w:rsidRPr="00665BF4" w:rsidRDefault="004C094E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7,77</w:t>
            </w:r>
            <w:r w:rsidR="004B7C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66" w:type="dxa"/>
            <w:vAlign w:val="bottom"/>
          </w:tcPr>
          <w:p w14:paraId="4FE2EBC5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F7BC406" w14:textId="3BC0BA9A" w:rsidR="0026472D" w:rsidRPr="00665BF4" w:rsidRDefault="00C13B5F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8,614</w:t>
            </w:r>
          </w:p>
        </w:tc>
        <w:tc>
          <w:tcPr>
            <w:tcW w:w="270" w:type="dxa"/>
            <w:vAlign w:val="bottom"/>
          </w:tcPr>
          <w:p w14:paraId="5A1C03C1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C8DA54" w14:textId="4345C460" w:rsidR="0026472D" w:rsidRPr="00665BF4" w:rsidRDefault="001078EC" w:rsidP="001078EC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76CB2D6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</w:tcPr>
          <w:p w14:paraId="0015B25C" w14:textId="525E9FEE" w:rsidR="0026472D" w:rsidRPr="00665BF4" w:rsidRDefault="00DB7978" w:rsidP="00DB797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681523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2FFD5E1" w14:textId="77D9FAEE" w:rsidR="0026472D" w:rsidRPr="00665BF4" w:rsidRDefault="00DB7978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17,30</w:t>
            </w:r>
            <w:r w:rsidR="004B7C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</w:tr>
      <w:tr w:rsidR="0026472D" w:rsidRPr="00D26778" w14:paraId="4285750D" w14:textId="77777777" w:rsidTr="0050323B">
        <w:trPr>
          <w:jc w:val="center"/>
        </w:trPr>
        <w:tc>
          <w:tcPr>
            <w:tcW w:w="2790" w:type="dxa"/>
          </w:tcPr>
          <w:p w14:paraId="1AF1DDAE" w14:textId="77777777" w:rsidR="0026472D" w:rsidRPr="00665BF4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14:paraId="4BD2142F" w14:textId="5D505FB6" w:rsidR="0026472D" w:rsidRPr="00665BF4" w:rsidRDefault="00204F75" w:rsidP="00204F7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5D1CD9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0289F80" w14:textId="12CF45FD" w:rsidR="0026472D" w:rsidRPr="00665BF4" w:rsidRDefault="00073D37" w:rsidP="00073D3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7BD634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66D56786" w14:textId="0039C19E" w:rsidR="0026472D" w:rsidRPr="00665BF4" w:rsidRDefault="009C2002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(8,824)</w:t>
            </w:r>
          </w:p>
        </w:tc>
        <w:tc>
          <w:tcPr>
            <w:tcW w:w="270" w:type="dxa"/>
            <w:vAlign w:val="bottom"/>
          </w:tcPr>
          <w:p w14:paraId="23F16955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F6299B2" w14:textId="4B37D8F1" w:rsidR="0026472D" w:rsidRPr="00665BF4" w:rsidRDefault="004C094E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(5)</w:t>
            </w:r>
          </w:p>
        </w:tc>
        <w:tc>
          <w:tcPr>
            <w:tcW w:w="266" w:type="dxa"/>
            <w:vAlign w:val="bottom"/>
          </w:tcPr>
          <w:p w14:paraId="04AF4E3C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458FDFB" w14:textId="570FA1CA" w:rsidR="0026472D" w:rsidRPr="00665BF4" w:rsidRDefault="00C13B5F" w:rsidP="00527C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41D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7,483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5146A23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38A665" w14:textId="0CE8FFBE" w:rsidR="0026472D" w:rsidRPr="00665BF4" w:rsidRDefault="001078EC" w:rsidP="0026472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75436E6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34CAF6F6" w14:textId="1CDC94FB" w:rsidR="0026472D" w:rsidRPr="00665BF4" w:rsidRDefault="00667CC9" w:rsidP="00667CC9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711A4D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30ADB22" w14:textId="56273223" w:rsidR="0026472D" w:rsidRPr="00665BF4" w:rsidRDefault="00DB7978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</w:t>
            </w:r>
            <w:r w:rsidR="00E852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E852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26472D" w:rsidRPr="00D26778" w14:paraId="54DE013C" w14:textId="77777777" w:rsidTr="00B82DB3">
        <w:trPr>
          <w:jc w:val="center"/>
        </w:trPr>
        <w:tc>
          <w:tcPr>
            <w:tcW w:w="2790" w:type="dxa"/>
          </w:tcPr>
          <w:p w14:paraId="5B4F4030" w14:textId="58114A30" w:rsidR="0026472D" w:rsidRPr="00665BF4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E4B0E" w14:textId="1AE5C41A" w:rsidR="0026472D" w:rsidRPr="00665BF4" w:rsidRDefault="004B7CF8" w:rsidP="004B7CF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13,7</w:t>
            </w:r>
            <w:r w:rsidR="00CD1C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E7214DA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6D4F2" w14:textId="7135C551" w:rsidR="0026472D" w:rsidRPr="00665BF4" w:rsidRDefault="00073D37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73,382</w:t>
            </w:r>
          </w:p>
        </w:tc>
        <w:tc>
          <w:tcPr>
            <w:tcW w:w="270" w:type="dxa"/>
            <w:vAlign w:val="bottom"/>
          </w:tcPr>
          <w:p w14:paraId="0A743B62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CE8F" w14:textId="42AE9D3D" w:rsidR="0026472D" w:rsidRPr="00665BF4" w:rsidRDefault="004C094E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40,8</w:t>
            </w:r>
            <w:r w:rsidR="004B7CF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270" w:type="dxa"/>
            <w:vAlign w:val="bottom"/>
          </w:tcPr>
          <w:p w14:paraId="0DFF0105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D1B8" w14:textId="55EF56CF" w:rsidR="0026472D" w:rsidRPr="00665BF4" w:rsidRDefault="004C094E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77,6</w:t>
            </w:r>
            <w:r w:rsidR="00C94C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266" w:type="dxa"/>
            <w:vAlign w:val="bottom"/>
          </w:tcPr>
          <w:p w14:paraId="6E383C75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452AE" w14:textId="142D3A7F" w:rsidR="0026472D" w:rsidRPr="00665BF4" w:rsidRDefault="00C13B5F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="00F41DE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5,547</w:t>
            </w:r>
          </w:p>
        </w:tc>
        <w:tc>
          <w:tcPr>
            <w:tcW w:w="270" w:type="dxa"/>
            <w:vAlign w:val="bottom"/>
          </w:tcPr>
          <w:p w14:paraId="4F94D8EB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28504" w14:textId="7B12B09C" w:rsidR="0026472D" w:rsidRPr="00665BF4" w:rsidRDefault="001078EC" w:rsidP="0026472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142</w:t>
            </w:r>
          </w:p>
        </w:tc>
        <w:tc>
          <w:tcPr>
            <w:tcW w:w="264" w:type="dxa"/>
            <w:vAlign w:val="bottom"/>
          </w:tcPr>
          <w:p w14:paraId="24C5B589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FD1FC65" w14:textId="1EE98695" w:rsidR="0026472D" w:rsidRPr="00665BF4" w:rsidRDefault="00DB7978" w:rsidP="00527CC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CC8E4D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BF11E" w14:textId="723208CB" w:rsidR="0026472D" w:rsidRPr="00665BF4" w:rsidRDefault="000F0EBC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</w:t>
            </w:r>
            <w:r w:rsidR="00E852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E852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212</w:t>
            </w:r>
          </w:p>
        </w:tc>
      </w:tr>
    </w:tbl>
    <w:p w14:paraId="7FA0A97E" w14:textId="5F7636D4" w:rsidR="00807F67" w:rsidRPr="00D26778" w:rsidRDefault="00807F67" w:rsidP="001B34C8">
      <w:pPr>
        <w:spacing w:line="240" w:lineRule="auto"/>
        <w:rPr>
          <w:sz w:val="2"/>
          <w:szCs w:val="2"/>
        </w:rPr>
      </w:pPr>
      <w:r w:rsidRPr="00D26778">
        <w:br w:type="page"/>
      </w:r>
      <w:r w:rsidR="00436948" w:rsidRPr="00D26778">
        <w:rPr>
          <w:sz w:val="2"/>
          <w:szCs w:val="2"/>
        </w:rPr>
        <w:lastRenderedPageBreak/>
        <w:t xml:space="preserve">   </w:t>
      </w:r>
    </w:p>
    <w:tbl>
      <w:tblPr>
        <w:tblW w:w="1467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00"/>
        <w:gridCol w:w="1164"/>
        <w:gridCol w:w="276"/>
        <w:gridCol w:w="1260"/>
        <w:gridCol w:w="270"/>
        <w:gridCol w:w="1356"/>
        <w:gridCol w:w="270"/>
        <w:gridCol w:w="1530"/>
        <w:gridCol w:w="266"/>
        <w:gridCol w:w="28"/>
        <w:gridCol w:w="1146"/>
        <w:gridCol w:w="270"/>
        <w:gridCol w:w="1260"/>
        <w:gridCol w:w="250"/>
        <w:gridCol w:w="14"/>
        <w:gridCol w:w="1176"/>
        <w:gridCol w:w="270"/>
        <w:gridCol w:w="1170"/>
      </w:tblGrid>
      <w:tr w:rsidR="00807F67" w:rsidRPr="00D26778" w14:paraId="0C544FA3" w14:textId="77777777" w:rsidTr="00302449">
        <w:trPr>
          <w:jc w:val="center"/>
        </w:trPr>
        <w:tc>
          <w:tcPr>
            <w:tcW w:w="2700" w:type="dxa"/>
          </w:tcPr>
          <w:p w14:paraId="51933B83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976" w:type="dxa"/>
            <w:gridSpan w:val="17"/>
            <w:vAlign w:val="bottom"/>
          </w:tcPr>
          <w:p w14:paraId="185EEA6E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F67" w:rsidRPr="00D26778" w14:paraId="1DC881F2" w14:textId="77777777" w:rsidTr="00302449">
        <w:trPr>
          <w:jc w:val="center"/>
        </w:trPr>
        <w:tc>
          <w:tcPr>
            <w:tcW w:w="2700" w:type="dxa"/>
          </w:tcPr>
          <w:p w14:paraId="197FD33E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57D7BFBF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6" w:type="dxa"/>
            <w:vAlign w:val="bottom"/>
          </w:tcPr>
          <w:p w14:paraId="0AE3F482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27C4D7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1EB74CFD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9115A6D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9C7039B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2E21C76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D267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476ABBD3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4B46923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8325B99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F0EE66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gridSpan w:val="2"/>
            <w:vAlign w:val="bottom"/>
          </w:tcPr>
          <w:p w14:paraId="3BF69599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7DD5E08D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114767D" w14:textId="77777777" w:rsidR="00807F67" w:rsidRPr="00D26778" w:rsidRDefault="00683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5912573A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A9204B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6489705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9D65004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07F67" w:rsidRPr="00D26778" w14:paraId="111DC06B" w14:textId="77777777" w:rsidTr="00302449">
        <w:trPr>
          <w:trHeight w:val="389"/>
          <w:jc w:val="center"/>
        </w:trPr>
        <w:tc>
          <w:tcPr>
            <w:tcW w:w="2700" w:type="dxa"/>
          </w:tcPr>
          <w:p w14:paraId="302DE83F" w14:textId="77777777" w:rsidR="00807F67" w:rsidRPr="00D26778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6" w:type="dxa"/>
            <w:gridSpan w:val="17"/>
            <w:vAlign w:val="bottom"/>
          </w:tcPr>
          <w:p w14:paraId="6C338FBA" w14:textId="77777777" w:rsidR="00807F67" w:rsidRPr="00D26778" w:rsidRDefault="00807F67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F5955" w:rsidRPr="00D26778" w14:paraId="5959A8B0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3D6B8770" w14:textId="77777777" w:rsidR="00BF5955" w:rsidRPr="00D26778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64" w:type="dxa"/>
            <w:vAlign w:val="bottom"/>
          </w:tcPr>
          <w:p w14:paraId="6137A0DD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E231B93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E58F5A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B924F8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21CC1D8E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9693CC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1B0D053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5734EA79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4141A7F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493B40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72DA2C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57288E3E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gridSpan w:val="2"/>
          </w:tcPr>
          <w:p w14:paraId="49E5CC92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FE5D409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F040C52" w14:textId="77777777" w:rsidR="00BF5955" w:rsidRPr="00D26778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26472D" w:rsidRPr="00D26778" w14:paraId="749F2A39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5FA94E5D" w14:textId="0DA7F9D7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26778">
              <w:rPr>
                <w:rFonts w:ascii="Angsana New" w:hAnsi="Angsana New"/>
                <w:sz w:val="26"/>
                <w:szCs w:val="26"/>
              </w:rPr>
              <w:t>25</w:t>
            </w: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64" w:type="dxa"/>
            <w:vAlign w:val="bottom"/>
          </w:tcPr>
          <w:p w14:paraId="7D302B3C" w14:textId="61ED274D" w:rsidR="0026472D" w:rsidRPr="0026472D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6472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3BF79AC0" w14:textId="7777777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F89EA1" w14:textId="6209A450" w:rsidR="0026472D" w:rsidRPr="0026472D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6472D">
              <w:rPr>
                <w:rFonts w:ascii="Angsana New" w:hAnsi="Angsana New"/>
                <w:sz w:val="26"/>
                <w:szCs w:val="26"/>
                <w:lang w:val="en-US"/>
              </w:rPr>
              <w:t>312,229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EA4906" w14:textId="7777777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7005068" w14:textId="26F18E1F" w:rsidR="0026472D" w:rsidRPr="0026472D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6472D">
              <w:rPr>
                <w:rFonts w:ascii="Angsana New" w:hAnsi="Angsana New"/>
                <w:sz w:val="26"/>
                <w:szCs w:val="26"/>
                <w:lang w:val="en-US" w:bidi="th-TH"/>
              </w:rPr>
              <w:t>2,746,071</w:t>
            </w:r>
          </w:p>
        </w:tc>
        <w:tc>
          <w:tcPr>
            <w:tcW w:w="270" w:type="dxa"/>
            <w:vAlign w:val="bottom"/>
          </w:tcPr>
          <w:p w14:paraId="12198EE9" w14:textId="7777777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8C2E0C" w14:textId="1BE5F4CF" w:rsidR="0026472D" w:rsidRPr="0026472D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6472D">
              <w:rPr>
                <w:rFonts w:ascii="Angsana New" w:hAnsi="Angsana New"/>
                <w:sz w:val="26"/>
                <w:szCs w:val="26"/>
                <w:lang w:val="en-US" w:bidi="th-TH"/>
              </w:rPr>
              <w:t>79,710</w:t>
            </w:r>
          </w:p>
        </w:tc>
        <w:tc>
          <w:tcPr>
            <w:tcW w:w="294" w:type="dxa"/>
            <w:gridSpan w:val="2"/>
            <w:vAlign w:val="bottom"/>
          </w:tcPr>
          <w:p w14:paraId="11CF8569" w14:textId="7777777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6" w:type="dxa"/>
            <w:vAlign w:val="bottom"/>
          </w:tcPr>
          <w:p w14:paraId="613DDB25" w14:textId="5FED6FDB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6472D">
              <w:rPr>
                <w:rFonts w:ascii="Angsana New" w:hAnsi="Angsana New"/>
                <w:sz w:val="26"/>
                <w:szCs w:val="26"/>
                <w:lang w:val="en-US" w:bidi="th-TH"/>
              </w:rPr>
              <w:t>10,502</w:t>
            </w:r>
          </w:p>
        </w:tc>
        <w:tc>
          <w:tcPr>
            <w:tcW w:w="270" w:type="dxa"/>
            <w:vAlign w:val="bottom"/>
          </w:tcPr>
          <w:p w14:paraId="1D0CF7A8" w14:textId="7777777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5859A03" w14:textId="32E9096A" w:rsidR="0026472D" w:rsidRPr="0026472D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6472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1721E7C" w14:textId="7777777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2085A21" w14:textId="311AEDB8" w:rsidR="0026472D" w:rsidRPr="0026472D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6472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769116" w14:textId="77777777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A8BE73" w14:textId="711E66E2" w:rsidR="0026472D" w:rsidRPr="0026472D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26472D">
              <w:rPr>
                <w:rFonts w:ascii="Angsana New" w:hAnsi="Angsana New"/>
                <w:sz w:val="26"/>
                <w:szCs w:val="26"/>
                <w:lang w:val="en-US" w:bidi="th-TH"/>
              </w:rPr>
              <w:t>3,148,512</w:t>
            </w:r>
          </w:p>
        </w:tc>
      </w:tr>
      <w:tr w:rsidR="0026472D" w:rsidRPr="00D26778" w14:paraId="480313B3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1923D4DB" w14:textId="08194E13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64" w:type="dxa"/>
            <w:vAlign w:val="bottom"/>
          </w:tcPr>
          <w:p w14:paraId="0EA98AB0" w14:textId="365DF166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93A2D19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E0E388" w14:textId="4D02B54A" w:rsidR="0026472D" w:rsidRPr="00D26778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26,856</w:t>
            </w:r>
          </w:p>
        </w:tc>
        <w:tc>
          <w:tcPr>
            <w:tcW w:w="270" w:type="dxa"/>
            <w:vAlign w:val="bottom"/>
          </w:tcPr>
          <w:p w14:paraId="3985D53D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E525029" w14:textId="7BF1AC8C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162,832</w:t>
            </w:r>
          </w:p>
        </w:tc>
        <w:tc>
          <w:tcPr>
            <w:tcW w:w="270" w:type="dxa"/>
            <w:vAlign w:val="bottom"/>
          </w:tcPr>
          <w:p w14:paraId="16DA2E4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B2E3D86" w14:textId="017580CE" w:rsidR="0026472D" w:rsidRPr="00D26778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8,397</w:t>
            </w:r>
          </w:p>
        </w:tc>
        <w:tc>
          <w:tcPr>
            <w:tcW w:w="294" w:type="dxa"/>
            <w:gridSpan w:val="2"/>
            <w:vAlign w:val="bottom"/>
          </w:tcPr>
          <w:p w14:paraId="47FB0E74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5664AA4" w14:textId="13DB21C0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3,545</w:t>
            </w:r>
          </w:p>
        </w:tc>
        <w:tc>
          <w:tcPr>
            <w:tcW w:w="270" w:type="dxa"/>
            <w:vAlign w:val="bottom"/>
          </w:tcPr>
          <w:p w14:paraId="404A288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01B0A9" w14:textId="58AA7E18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73E339A1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F26C79A" w14:textId="1FB43EAB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C4515C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721E59" w14:textId="60D4DD1E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</w:rPr>
              <w:t>201,630</w:t>
            </w:r>
          </w:p>
        </w:tc>
      </w:tr>
      <w:tr w:rsidR="0026472D" w:rsidRPr="00D26778" w14:paraId="67CD8B2A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6C03FD99" w14:textId="4DD4D26B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5BF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64" w:type="dxa"/>
            <w:vAlign w:val="bottom"/>
          </w:tcPr>
          <w:p w14:paraId="7024C746" w14:textId="6133AE2D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4DFDA976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5AF667" w14:textId="16ADCBDE" w:rsidR="0026472D" w:rsidRPr="00D26778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</w:rPr>
              <w:t>(76,765)</w:t>
            </w:r>
          </w:p>
        </w:tc>
        <w:tc>
          <w:tcPr>
            <w:tcW w:w="270" w:type="dxa"/>
            <w:vAlign w:val="bottom"/>
          </w:tcPr>
          <w:p w14:paraId="17AB7B6D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28AACC4E" w14:textId="2472BD1F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(139,049)</w:t>
            </w:r>
          </w:p>
        </w:tc>
        <w:tc>
          <w:tcPr>
            <w:tcW w:w="270" w:type="dxa"/>
            <w:vAlign w:val="bottom"/>
          </w:tcPr>
          <w:p w14:paraId="3B6C9FA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135C945" w14:textId="60CE0DF3" w:rsidR="0026472D" w:rsidRPr="00D26778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(18,996)</w:t>
            </w:r>
          </w:p>
        </w:tc>
        <w:tc>
          <w:tcPr>
            <w:tcW w:w="294" w:type="dxa"/>
            <w:gridSpan w:val="2"/>
            <w:vAlign w:val="bottom"/>
          </w:tcPr>
          <w:p w14:paraId="177742B9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54760D6" w14:textId="5BFA0C40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(3,282)</w:t>
            </w:r>
          </w:p>
        </w:tc>
        <w:tc>
          <w:tcPr>
            <w:tcW w:w="270" w:type="dxa"/>
            <w:vAlign w:val="bottom"/>
          </w:tcPr>
          <w:p w14:paraId="2E5AE356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D01BCD" w14:textId="22B4DF73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DC78534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A4DEDF1" w14:textId="0FECFD59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ADE60E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5F8712" w14:textId="11BFE626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  <w:lang w:bidi="th-TH"/>
              </w:rPr>
              <w:t>(238,092)</w:t>
            </w:r>
          </w:p>
        </w:tc>
      </w:tr>
      <w:tr w:rsidR="0026472D" w:rsidRPr="00D26778" w14:paraId="3B5A0986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39178BED" w14:textId="374CC02E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5BF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ลดลงจากการปรับโครงสร้างธุรกิจ </w:t>
            </w:r>
          </w:p>
        </w:tc>
        <w:tc>
          <w:tcPr>
            <w:tcW w:w="1164" w:type="dxa"/>
            <w:vAlign w:val="bottom"/>
          </w:tcPr>
          <w:p w14:paraId="575FCB07" w14:textId="09ECF6BB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0FCB3C5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895971" w14:textId="62C21CE1" w:rsidR="0026472D" w:rsidRPr="00D26778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</w:rPr>
              <w:t>(206,014)</w:t>
            </w:r>
          </w:p>
        </w:tc>
        <w:tc>
          <w:tcPr>
            <w:tcW w:w="270" w:type="dxa"/>
            <w:vAlign w:val="bottom"/>
          </w:tcPr>
          <w:p w14:paraId="35392BD4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D532D71" w14:textId="4BDABF60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(2,730,790)</w:t>
            </w:r>
          </w:p>
        </w:tc>
        <w:tc>
          <w:tcPr>
            <w:tcW w:w="270" w:type="dxa"/>
            <w:vAlign w:val="bottom"/>
          </w:tcPr>
          <w:p w14:paraId="2B03488E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80336D8" w14:textId="21ECA556" w:rsidR="0026472D" w:rsidRPr="00D26778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(16,453)</w:t>
            </w:r>
          </w:p>
        </w:tc>
        <w:tc>
          <w:tcPr>
            <w:tcW w:w="294" w:type="dxa"/>
            <w:gridSpan w:val="2"/>
            <w:vAlign w:val="bottom"/>
          </w:tcPr>
          <w:p w14:paraId="6E5BCC57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2BB1792" w14:textId="0E8F9775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(1,917)</w:t>
            </w:r>
          </w:p>
        </w:tc>
        <w:tc>
          <w:tcPr>
            <w:tcW w:w="270" w:type="dxa"/>
            <w:vAlign w:val="bottom"/>
          </w:tcPr>
          <w:p w14:paraId="6E842084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E0580B" w14:textId="35B2145C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029E9403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8A0EDCA" w14:textId="0BC3D163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CF28C9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5CA606" w14:textId="72446CC6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  <w:lang w:bidi="th-TH"/>
              </w:rPr>
              <w:t>(2,955,174)</w:t>
            </w:r>
          </w:p>
        </w:tc>
      </w:tr>
      <w:tr w:rsidR="0026472D" w:rsidRPr="00D26778" w14:paraId="75385C3F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082C2F40" w14:textId="2B60DF86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D267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21D6E5D" w14:textId="458B3BB9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5E1F9D8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EB49A3" w14:textId="1E33D551" w:rsidR="0026472D" w:rsidRPr="00D26778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74ED3F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EBE6D9F" w14:textId="65F5B529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80172C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05C57B" w14:textId="74226125" w:rsidR="0026472D" w:rsidRPr="00D26778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7B75D8FF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73129C41" w14:textId="231B94A6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015FED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C9D9BE" w14:textId="0AC0D798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19B33547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vAlign w:val="bottom"/>
          </w:tcPr>
          <w:p w14:paraId="0B0FA3D0" w14:textId="7877107F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20C0CD2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54BF36" w14:textId="06976129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6472D" w:rsidRPr="00D26778" w14:paraId="6369CD56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0E37D0BB" w14:textId="497750EA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4" w:type="dxa"/>
            <w:vAlign w:val="bottom"/>
          </w:tcPr>
          <w:p w14:paraId="0E4F4285" w14:textId="0EADAE18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1B79EB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50A760" w14:textId="37FC75AF" w:rsidR="0026472D" w:rsidRPr="00D26778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56,306</w:t>
            </w:r>
          </w:p>
        </w:tc>
        <w:tc>
          <w:tcPr>
            <w:tcW w:w="270" w:type="dxa"/>
            <w:vAlign w:val="bottom"/>
          </w:tcPr>
          <w:p w14:paraId="4D31DFFF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D6B167A" w14:textId="6B3B7F6E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39,064</w:t>
            </w:r>
          </w:p>
        </w:tc>
        <w:tc>
          <w:tcPr>
            <w:tcW w:w="270" w:type="dxa"/>
            <w:vAlign w:val="bottom"/>
          </w:tcPr>
          <w:p w14:paraId="6049FBD1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14E754B" w14:textId="64949C64" w:rsidR="0026472D" w:rsidRPr="00D26778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52,658</w:t>
            </w:r>
          </w:p>
        </w:tc>
        <w:tc>
          <w:tcPr>
            <w:tcW w:w="294" w:type="dxa"/>
            <w:gridSpan w:val="2"/>
            <w:vAlign w:val="bottom"/>
          </w:tcPr>
          <w:p w14:paraId="09F67519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46" w:type="dxa"/>
            <w:vAlign w:val="bottom"/>
          </w:tcPr>
          <w:p w14:paraId="4EF6F20F" w14:textId="344084DE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8,848</w:t>
            </w:r>
          </w:p>
        </w:tc>
        <w:tc>
          <w:tcPr>
            <w:tcW w:w="270" w:type="dxa"/>
            <w:vAlign w:val="bottom"/>
          </w:tcPr>
          <w:p w14:paraId="72B10934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CBB1557" w14:textId="2A35F8A4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002E716B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0C1BBF0" w14:textId="739063B2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65BF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53A427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CD5CB0" w14:textId="054DA5BE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156,876</w:t>
            </w:r>
          </w:p>
        </w:tc>
      </w:tr>
      <w:tr w:rsidR="0026472D" w:rsidRPr="00D26778" w14:paraId="2CE711A5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6CF750C1" w14:textId="77777777" w:rsidR="0026472D" w:rsidRPr="00665BF4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64" w:type="dxa"/>
            <w:vAlign w:val="bottom"/>
          </w:tcPr>
          <w:p w14:paraId="66E1E742" w14:textId="6E6B8437" w:rsidR="0026472D" w:rsidRPr="00665BF4" w:rsidRDefault="00EC7FB1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0371C598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B5F9F0" w14:textId="5B749AD3" w:rsidR="0026472D" w:rsidRPr="00665BF4" w:rsidRDefault="00EC7FB1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1,725</w:t>
            </w:r>
          </w:p>
        </w:tc>
        <w:tc>
          <w:tcPr>
            <w:tcW w:w="270" w:type="dxa"/>
            <w:vAlign w:val="bottom"/>
          </w:tcPr>
          <w:p w14:paraId="66423BFC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16041D8C" w14:textId="5E527423" w:rsidR="0026472D" w:rsidRPr="00665BF4" w:rsidRDefault="00434781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4,031</w:t>
            </w:r>
          </w:p>
        </w:tc>
        <w:tc>
          <w:tcPr>
            <w:tcW w:w="270" w:type="dxa"/>
            <w:vAlign w:val="bottom"/>
          </w:tcPr>
          <w:p w14:paraId="36EE4606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011690" w14:textId="26662566" w:rsidR="0026472D" w:rsidRPr="00665BF4" w:rsidRDefault="00970F79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9,587</w:t>
            </w:r>
          </w:p>
        </w:tc>
        <w:tc>
          <w:tcPr>
            <w:tcW w:w="294" w:type="dxa"/>
            <w:gridSpan w:val="2"/>
            <w:vAlign w:val="bottom"/>
          </w:tcPr>
          <w:p w14:paraId="3ACB8FF8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E5EE819" w14:textId="02EC8ADB" w:rsidR="0026472D" w:rsidRPr="00665BF4" w:rsidRDefault="00970F79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2,819</w:t>
            </w:r>
          </w:p>
        </w:tc>
        <w:tc>
          <w:tcPr>
            <w:tcW w:w="270" w:type="dxa"/>
            <w:vAlign w:val="bottom"/>
          </w:tcPr>
          <w:p w14:paraId="09FADA1B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8DFB2C" w14:textId="52493E61" w:rsidR="0026472D" w:rsidRPr="00665BF4" w:rsidRDefault="00017D39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CE9BE1F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E2F7DE8" w14:textId="4D5EF924" w:rsidR="0026472D" w:rsidRPr="00665BF4" w:rsidRDefault="00017D39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FE1489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668AC9" w14:textId="5DF7F110" w:rsidR="0026472D" w:rsidRPr="00665BF4" w:rsidRDefault="00017D39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18,162</w:t>
            </w:r>
          </w:p>
        </w:tc>
      </w:tr>
      <w:tr w:rsidR="0026472D" w:rsidRPr="00D26778" w14:paraId="11E41B8C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379CAB80" w14:textId="77777777" w:rsidR="0026472D" w:rsidRPr="00665BF4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65BF4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64" w:type="dxa"/>
            <w:vAlign w:val="bottom"/>
          </w:tcPr>
          <w:p w14:paraId="106C2F0F" w14:textId="2DBC1A82" w:rsidR="0026472D" w:rsidRPr="00665BF4" w:rsidRDefault="00EC7FB1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215618F5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0845EB" w14:textId="236468EC" w:rsidR="0026472D" w:rsidRPr="00665BF4" w:rsidRDefault="00EC7FB1" w:rsidP="00CE39F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6F3D2E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58B14CE" w14:textId="110D9FE1" w:rsidR="0026472D" w:rsidRPr="00665BF4" w:rsidRDefault="00434781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(6,631)</w:t>
            </w:r>
          </w:p>
        </w:tc>
        <w:tc>
          <w:tcPr>
            <w:tcW w:w="270" w:type="dxa"/>
            <w:vAlign w:val="bottom"/>
          </w:tcPr>
          <w:p w14:paraId="73AA0FDB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E2F297C" w14:textId="37B57027" w:rsidR="0026472D" w:rsidRPr="00665BF4" w:rsidRDefault="00970F79" w:rsidP="008D50A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94" w:type="dxa"/>
            <w:gridSpan w:val="2"/>
            <w:vAlign w:val="bottom"/>
          </w:tcPr>
          <w:p w14:paraId="52576DA9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7F16D0A5" w14:textId="42DED78C" w:rsidR="0026472D" w:rsidRPr="00665BF4" w:rsidRDefault="00970F79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243AE7">
              <w:rPr>
                <w:rFonts w:ascii="Angsana New" w:hAnsi="Angsana New"/>
                <w:sz w:val="26"/>
                <w:szCs w:val="26"/>
                <w:lang w:val="en-US" w:bidi="th-TH"/>
              </w:rPr>
              <w:t>4,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243AE7">
              <w:rPr>
                <w:rFonts w:ascii="Angsana New" w:hAnsi="Angsana New"/>
                <w:sz w:val="26"/>
                <w:szCs w:val="26"/>
                <w:lang w:val="en-US" w:bidi="th-TH"/>
              </w:rPr>
              <w:t>62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94F4B7E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0FFCDC" w14:textId="5EEAE960" w:rsidR="0026472D" w:rsidRPr="00665BF4" w:rsidRDefault="00017D39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A6466D4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8C9A3DE" w14:textId="4F88A9E0" w:rsidR="0026472D" w:rsidRPr="00665BF4" w:rsidRDefault="00017D39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A02EC1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2E50F2" w14:textId="37476C1B" w:rsidR="0026472D" w:rsidRPr="00665BF4" w:rsidRDefault="00017D39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04627">
              <w:rPr>
                <w:rFonts w:ascii="Angsana New" w:hAnsi="Angsana New"/>
                <w:sz w:val="26"/>
                <w:szCs w:val="26"/>
                <w:lang w:bidi="th-TH"/>
              </w:rPr>
              <w:t>11,193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26472D" w:rsidRPr="00D26778" w14:paraId="4AF0D1B3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77019635" w14:textId="0EFD9243" w:rsidR="0026472D" w:rsidRPr="00665BF4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65BF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72FB" w14:textId="2451AFB1" w:rsidR="0026472D" w:rsidRPr="00665BF4" w:rsidRDefault="00EC7FB1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403C740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FA156" w14:textId="59EA0B4E" w:rsidR="0026472D" w:rsidRPr="00665BF4" w:rsidRDefault="00EC7FB1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58,031</w:t>
            </w:r>
          </w:p>
        </w:tc>
        <w:tc>
          <w:tcPr>
            <w:tcW w:w="270" w:type="dxa"/>
            <w:vAlign w:val="bottom"/>
          </w:tcPr>
          <w:p w14:paraId="3CDD5E32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38B0B" w14:textId="045C8400" w:rsidR="0026472D" w:rsidRPr="00665BF4" w:rsidRDefault="00434781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36,464</w:t>
            </w:r>
          </w:p>
        </w:tc>
        <w:tc>
          <w:tcPr>
            <w:tcW w:w="270" w:type="dxa"/>
            <w:vAlign w:val="bottom"/>
          </w:tcPr>
          <w:p w14:paraId="52A9E788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431A2" w14:textId="367C32B7" w:rsidR="0026472D" w:rsidRPr="00665BF4" w:rsidRDefault="00970F79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62,24</w:t>
            </w:r>
            <w:r w:rsidR="0023479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94" w:type="dxa"/>
            <w:gridSpan w:val="2"/>
            <w:vAlign w:val="bottom"/>
          </w:tcPr>
          <w:p w14:paraId="1690FCE7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2F6B8" w14:textId="234A4540" w:rsidR="0026472D" w:rsidRPr="00665BF4" w:rsidRDefault="00804627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970F7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270" w:type="dxa"/>
            <w:vAlign w:val="bottom"/>
          </w:tcPr>
          <w:p w14:paraId="4AFFD1A7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AC138" w14:textId="7507F56B" w:rsidR="0026472D" w:rsidRPr="00665BF4" w:rsidRDefault="00017D39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4735B1C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B0BE1" w14:textId="48E9E15F" w:rsidR="0026472D" w:rsidRPr="00665BF4" w:rsidRDefault="00017D39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836DE3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B6B51" w14:textId="69404E18" w:rsidR="0026472D" w:rsidRPr="00665BF4" w:rsidRDefault="00DF05F7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16</w:t>
            </w:r>
            <w:r w:rsidR="00922AF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922AF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845</w:t>
            </w:r>
          </w:p>
        </w:tc>
      </w:tr>
      <w:tr w:rsidR="0026472D" w:rsidRPr="00D26778" w14:paraId="73640CC0" w14:textId="77777777" w:rsidTr="0030244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13A9A09D" w14:textId="77777777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6D835FAE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63FA7C56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80DF43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01D605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37C5EFF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554D08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78F111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1EC4E5C1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2AEE905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2E185F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69A6CC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2A307FA5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vAlign w:val="bottom"/>
          </w:tcPr>
          <w:p w14:paraId="219DB996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6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AE56E82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CD41DA" w14:textId="77777777" w:rsidR="0026472D" w:rsidRPr="00D2677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4E296666" w14:textId="77777777" w:rsidR="00602103" w:rsidRPr="00D26778" w:rsidRDefault="00602103" w:rsidP="001B34C8">
      <w:r w:rsidRPr="00D26778">
        <w:br w:type="page"/>
      </w:r>
    </w:p>
    <w:tbl>
      <w:tblPr>
        <w:tblW w:w="1467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00"/>
        <w:gridCol w:w="1164"/>
        <w:gridCol w:w="276"/>
        <w:gridCol w:w="1260"/>
        <w:gridCol w:w="270"/>
        <w:gridCol w:w="1356"/>
        <w:gridCol w:w="270"/>
        <w:gridCol w:w="1530"/>
        <w:gridCol w:w="266"/>
        <w:gridCol w:w="28"/>
        <w:gridCol w:w="1146"/>
        <w:gridCol w:w="270"/>
        <w:gridCol w:w="1260"/>
        <w:gridCol w:w="250"/>
        <w:gridCol w:w="14"/>
        <w:gridCol w:w="1176"/>
        <w:gridCol w:w="270"/>
        <w:gridCol w:w="1170"/>
      </w:tblGrid>
      <w:tr w:rsidR="0025519A" w:rsidRPr="00D26778" w14:paraId="14368515" w14:textId="77777777" w:rsidTr="006B5763">
        <w:trPr>
          <w:jc w:val="center"/>
        </w:trPr>
        <w:tc>
          <w:tcPr>
            <w:tcW w:w="2700" w:type="dxa"/>
          </w:tcPr>
          <w:p w14:paraId="21573697" w14:textId="33D003AA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976" w:type="dxa"/>
            <w:gridSpan w:val="17"/>
            <w:vAlign w:val="bottom"/>
          </w:tcPr>
          <w:p w14:paraId="29D61028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19A" w:rsidRPr="00D26778" w14:paraId="5FC7C261" w14:textId="77777777" w:rsidTr="006B5763">
        <w:trPr>
          <w:jc w:val="center"/>
        </w:trPr>
        <w:tc>
          <w:tcPr>
            <w:tcW w:w="2700" w:type="dxa"/>
          </w:tcPr>
          <w:p w14:paraId="0A9C331A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25610FF7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6" w:type="dxa"/>
            <w:vAlign w:val="bottom"/>
          </w:tcPr>
          <w:p w14:paraId="17AE2DF5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25BE76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13088006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482420C6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D26778">
              <w:rPr>
                <w:rFonts w:ascii="Angsana New" w:hAnsi="Angsana New"/>
                <w:sz w:val="26"/>
                <w:szCs w:val="26"/>
              </w:rPr>
              <w:br/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D0A276B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970564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D267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31B6BF25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4ACFC4FC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FC4C985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73C237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gridSpan w:val="2"/>
            <w:vAlign w:val="bottom"/>
          </w:tcPr>
          <w:p w14:paraId="02EE9C17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16E6C53F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29BFC8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12AF277D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8A92FE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35F709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852E92A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5519A" w:rsidRPr="00D26778" w14:paraId="35DE7134" w14:textId="77777777" w:rsidTr="006B5763">
        <w:trPr>
          <w:trHeight w:val="389"/>
          <w:jc w:val="center"/>
        </w:trPr>
        <w:tc>
          <w:tcPr>
            <w:tcW w:w="2700" w:type="dxa"/>
          </w:tcPr>
          <w:p w14:paraId="0D78E014" w14:textId="77777777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6" w:type="dxa"/>
            <w:gridSpan w:val="17"/>
            <w:vAlign w:val="bottom"/>
          </w:tcPr>
          <w:p w14:paraId="713914C3" w14:textId="77777777" w:rsidR="0025519A" w:rsidRPr="00665BF4" w:rsidRDefault="0025519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665BF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5519A" w:rsidRPr="00D26778" w14:paraId="40275857" w14:textId="77777777" w:rsidTr="00700600">
        <w:trPr>
          <w:trHeight w:val="389"/>
          <w:jc w:val="center"/>
        </w:trPr>
        <w:tc>
          <w:tcPr>
            <w:tcW w:w="2700" w:type="dxa"/>
          </w:tcPr>
          <w:p w14:paraId="2E742EAC" w14:textId="549F8C45" w:rsidR="0025519A" w:rsidRPr="00D26778" w:rsidRDefault="0025519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976" w:type="dxa"/>
            <w:gridSpan w:val="17"/>
            <w:vAlign w:val="bottom"/>
          </w:tcPr>
          <w:p w14:paraId="3A2F3595" w14:textId="77777777" w:rsidR="0025519A" w:rsidRPr="00665BF4" w:rsidRDefault="0025519A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700600" w:rsidRPr="00D26778" w14:paraId="6405D660" w14:textId="77777777" w:rsidTr="007006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75B999FB" w14:textId="11D5A711" w:rsidR="00700600" w:rsidRPr="00D26778" w:rsidRDefault="0070060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1763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5F2398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25CA2"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26472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64" w:type="dxa"/>
            <w:vAlign w:val="bottom"/>
          </w:tcPr>
          <w:p w14:paraId="6C553814" w14:textId="7DE63055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1C5547E3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B3833E" w14:textId="0DD34AB8" w:rsidR="00700600" w:rsidRPr="00665BF4" w:rsidRDefault="00700600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BEA8B5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85AF0AA" w14:textId="279EB004" w:rsidR="00700600" w:rsidRPr="00665BF4" w:rsidRDefault="00700600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CF531F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3B489ED" w14:textId="7863CC39" w:rsidR="00700600" w:rsidRPr="00665BF4" w:rsidRDefault="00700600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201C35BF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</w:tcPr>
          <w:p w14:paraId="7546A265" w14:textId="1915E7A1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D0FDDE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A80D2F" w14:textId="0114E15A" w:rsidR="00700600" w:rsidRPr="00665BF4" w:rsidRDefault="00700600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7F0E8E40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</w:tcPr>
          <w:p w14:paraId="6C7426B5" w14:textId="22285A1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FDD887" w14:textId="77777777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6886BD" w14:textId="1A113B9B" w:rsidR="00700600" w:rsidRPr="00665BF4" w:rsidRDefault="00700600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6472D" w:rsidRPr="00D26778" w14:paraId="44EED074" w14:textId="77777777" w:rsidTr="007006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09C0A609" w14:textId="4A8B4B7E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164" w:type="dxa"/>
            <w:vAlign w:val="bottom"/>
          </w:tcPr>
          <w:p w14:paraId="3EAE6CCE" w14:textId="3629B516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</w:rPr>
              <w:t>13,712</w:t>
            </w:r>
          </w:p>
        </w:tc>
        <w:tc>
          <w:tcPr>
            <w:tcW w:w="276" w:type="dxa"/>
            <w:vAlign w:val="bottom"/>
          </w:tcPr>
          <w:p w14:paraId="4490E3E4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837F7E" w14:textId="317DEFD6" w:rsidR="0026472D" w:rsidRPr="00665BF4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sz w:val="26"/>
                <w:szCs w:val="26"/>
              </w:rPr>
              <w:t>17,076</w:t>
            </w:r>
          </w:p>
        </w:tc>
        <w:tc>
          <w:tcPr>
            <w:tcW w:w="270" w:type="dxa"/>
            <w:vAlign w:val="bottom"/>
          </w:tcPr>
          <w:p w14:paraId="20BEBA33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4FF9FD8F" w14:textId="4B766E21" w:rsidR="0026472D" w:rsidRPr="00665BF4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7,172</w:t>
            </w:r>
          </w:p>
        </w:tc>
        <w:tc>
          <w:tcPr>
            <w:tcW w:w="270" w:type="dxa"/>
            <w:vAlign w:val="bottom"/>
          </w:tcPr>
          <w:p w14:paraId="44813848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C58FA20" w14:textId="5584B8DC" w:rsidR="0026472D" w:rsidRPr="00665BF4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17,182</w:t>
            </w:r>
          </w:p>
        </w:tc>
        <w:tc>
          <w:tcPr>
            <w:tcW w:w="294" w:type="dxa"/>
            <w:gridSpan w:val="2"/>
            <w:vAlign w:val="bottom"/>
          </w:tcPr>
          <w:p w14:paraId="6C805A8A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</w:tcPr>
          <w:p w14:paraId="131E53D3" w14:textId="32851CA2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0D828A84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089AA8" w14:textId="4A93A203" w:rsidR="0026472D" w:rsidRPr="00665BF4" w:rsidRDefault="0026472D" w:rsidP="0026472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50" w:type="dxa"/>
            <w:vAlign w:val="bottom"/>
          </w:tcPr>
          <w:p w14:paraId="3921FB6B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</w:tcPr>
          <w:p w14:paraId="67B71049" w14:textId="54247ADF" w:rsidR="0026472D" w:rsidRPr="0026472D" w:rsidRDefault="0026472D" w:rsidP="0026472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2647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F8A73E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34F6DB" w14:textId="5F95E62C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55,300</w:t>
            </w:r>
          </w:p>
        </w:tc>
      </w:tr>
      <w:tr w:rsidR="0026472D" w:rsidRPr="00D26778" w14:paraId="1B7BA38C" w14:textId="77777777" w:rsidTr="00672292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4EFE1949" w14:textId="5CDBF6A4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color w:val="0000FF"/>
                <w:sz w:val="26"/>
                <w:szCs w:val="26"/>
                <w:shd w:val="clear" w:color="auto" w:fill="E6E6E6"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51CDB64" w14:textId="2A1C9E4D" w:rsidR="0026472D" w:rsidRPr="00B02C68" w:rsidRDefault="0026472D" w:rsidP="0026472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B02C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3F1944F3" w14:textId="77777777" w:rsidR="0026472D" w:rsidRPr="00B02C68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76EBE7" w14:textId="248785DC" w:rsidR="0026472D" w:rsidRPr="00B02C68" w:rsidRDefault="0026472D" w:rsidP="0026472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 w:rsidRPr="00B02C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844DDA7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4F81640" w14:textId="38A7E6FC" w:rsidR="0026472D" w:rsidRPr="00665BF4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2,496</w:t>
            </w:r>
          </w:p>
        </w:tc>
        <w:tc>
          <w:tcPr>
            <w:tcW w:w="270" w:type="dxa"/>
            <w:vAlign w:val="bottom"/>
          </w:tcPr>
          <w:p w14:paraId="7C7A7322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9FD00C" w14:textId="0B993931" w:rsidR="0026472D" w:rsidRPr="00B02C68" w:rsidRDefault="0026472D" w:rsidP="0026472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02C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4" w:type="dxa"/>
            <w:gridSpan w:val="2"/>
            <w:vAlign w:val="bottom"/>
          </w:tcPr>
          <w:p w14:paraId="0DFD1708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1694A00" w14:textId="2B56019F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5,552</w:t>
            </w:r>
          </w:p>
        </w:tc>
        <w:tc>
          <w:tcPr>
            <w:tcW w:w="270" w:type="dxa"/>
          </w:tcPr>
          <w:p w14:paraId="7F48BAE6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370A6F" w14:textId="2DE701EE" w:rsidR="0026472D" w:rsidRPr="00B02C68" w:rsidRDefault="0026472D" w:rsidP="0026472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B02C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6E9807FB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14:paraId="59772935" w14:textId="002E8989" w:rsidR="0026472D" w:rsidRPr="0026472D" w:rsidRDefault="0026472D" w:rsidP="0026472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2647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74CE5D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1DA624" w14:textId="19435D76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sz w:val="26"/>
                <w:szCs w:val="26"/>
              </w:rPr>
              <w:t>8,048</w:t>
            </w:r>
          </w:p>
        </w:tc>
      </w:tr>
      <w:tr w:rsidR="0026472D" w:rsidRPr="00D26778" w14:paraId="4DCCAFCF" w14:textId="77777777" w:rsidTr="0070060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68A0EF9A" w14:textId="77777777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color w:val="0000FF"/>
                <w:sz w:val="26"/>
                <w:szCs w:val="26"/>
                <w:shd w:val="clear" w:color="auto" w:fill="E6E6E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0114D0F9" w14:textId="704C79DB" w:rsidR="0026472D" w:rsidRPr="00665BF4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>13,712</w:t>
            </w:r>
          </w:p>
        </w:tc>
        <w:tc>
          <w:tcPr>
            <w:tcW w:w="276" w:type="dxa"/>
            <w:vAlign w:val="bottom"/>
          </w:tcPr>
          <w:p w14:paraId="16A194C3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D4A813" w14:textId="2CA2E1B7" w:rsidR="0026472D" w:rsidRPr="00282DFA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>17,076</w:t>
            </w:r>
          </w:p>
        </w:tc>
        <w:tc>
          <w:tcPr>
            <w:tcW w:w="270" w:type="dxa"/>
            <w:vAlign w:val="bottom"/>
          </w:tcPr>
          <w:p w14:paraId="2C40BED4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AE5859C" w14:textId="1A443ED3" w:rsidR="0026472D" w:rsidRPr="00282DFA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>9,668</w:t>
            </w:r>
          </w:p>
        </w:tc>
        <w:tc>
          <w:tcPr>
            <w:tcW w:w="270" w:type="dxa"/>
            <w:vAlign w:val="bottom"/>
          </w:tcPr>
          <w:p w14:paraId="62438D28" w14:textId="77777777" w:rsidR="0026472D" w:rsidRPr="00282DFA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48B2F6A" w14:textId="50C0C686" w:rsidR="0026472D" w:rsidRPr="00282DFA" w:rsidRDefault="0026472D" w:rsidP="0026472D">
            <w:pPr>
              <w:pStyle w:val="acctfourfigures"/>
              <w:tabs>
                <w:tab w:val="clear" w:pos="765"/>
                <w:tab w:val="decimal" w:pos="1062"/>
                <w:tab w:val="decimal" w:pos="1146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5BF4">
              <w:rPr>
                <w:rFonts w:ascii="Angsana New" w:hAnsi="Angsana New"/>
                <w:b/>
                <w:bCs/>
                <w:sz w:val="26"/>
                <w:szCs w:val="26"/>
              </w:rPr>
              <w:t>17,182</w:t>
            </w:r>
          </w:p>
        </w:tc>
        <w:tc>
          <w:tcPr>
            <w:tcW w:w="294" w:type="dxa"/>
            <w:gridSpan w:val="2"/>
            <w:vAlign w:val="bottom"/>
          </w:tcPr>
          <w:p w14:paraId="7AA6E752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005319E" w14:textId="4D05EB36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5,568</w:t>
            </w:r>
          </w:p>
        </w:tc>
        <w:tc>
          <w:tcPr>
            <w:tcW w:w="270" w:type="dxa"/>
          </w:tcPr>
          <w:p w14:paraId="124D6BEB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31D10A" w14:textId="3C9E536A" w:rsidR="0026472D" w:rsidRPr="00665BF4" w:rsidRDefault="0026472D" w:rsidP="0026472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</w:t>
            </w:r>
          </w:p>
        </w:tc>
        <w:tc>
          <w:tcPr>
            <w:tcW w:w="250" w:type="dxa"/>
            <w:vAlign w:val="bottom"/>
          </w:tcPr>
          <w:p w14:paraId="752D4F16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14:paraId="663FF2C1" w14:textId="21871951" w:rsidR="0026472D" w:rsidRPr="00665BF4" w:rsidRDefault="0026472D" w:rsidP="0026472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47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50C861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240B27" w14:textId="5C01FD42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B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63,348</w:t>
            </w:r>
          </w:p>
        </w:tc>
      </w:tr>
      <w:tr w:rsidR="0026472D" w:rsidRPr="00D26778" w14:paraId="3D84F954" w14:textId="77777777" w:rsidTr="00983970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0AD22A68" w14:textId="77777777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color w:val="0000FF"/>
                <w:sz w:val="26"/>
                <w:szCs w:val="26"/>
                <w:shd w:val="clear" w:color="auto" w:fill="E6E6E6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vAlign w:val="bottom"/>
          </w:tcPr>
          <w:p w14:paraId="3BB17E98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3526A82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BCCB62C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75919F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vAlign w:val="bottom"/>
          </w:tcPr>
          <w:p w14:paraId="24606039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582DEC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1E66796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2F20CFD1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18D1552D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BD676E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A35B6C2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09B11B7A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  <w:tcBorders>
              <w:top w:val="double" w:sz="4" w:space="0" w:color="auto"/>
            </w:tcBorders>
          </w:tcPr>
          <w:p w14:paraId="6A77D97B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2DF2C70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6B8759E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6472D" w:rsidRPr="00D26778" w14:paraId="377A74D7" w14:textId="77777777" w:rsidTr="00E15F4A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60EC81FB" w14:textId="0BA15CFD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2677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4" w:type="dxa"/>
            <w:vAlign w:val="bottom"/>
          </w:tcPr>
          <w:p w14:paraId="6C43749D" w14:textId="0F580424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72DDA398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D9E219" w14:textId="0B747FD0" w:rsidR="0026472D" w:rsidRPr="00665BF4" w:rsidRDefault="0026472D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C3B7DE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F7190DE" w14:textId="25E2DE3D" w:rsidR="0026472D" w:rsidRPr="00665BF4" w:rsidRDefault="0026472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CF90F5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FF8C798" w14:textId="30FE467C" w:rsidR="0026472D" w:rsidRPr="00665BF4" w:rsidRDefault="0026472D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560DDBB9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6" w:type="dxa"/>
          </w:tcPr>
          <w:p w14:paraId="6CB32950" w14:textId="58AAF1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4CB7D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3F43C4" w14:textId="26F323A3" w:rsidR="0026472D" w:rsidRPr="00665BF4" w:rsidRDefault="0026472D" w:rsidP="0026472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48178960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gridSpan w:val="2"/>
          </w:tcPr>
          <w:p w14:paraId="49FDF32D" w14:textId="73914439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6F43E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B4C1C5" w14:textId="19CD49B4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472D" w:rsidRPr="00D26778" w14:paraId="54E88D3F" w14:textId="77777777" w:rsidTr="00E15F4A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332E1688" w14:textId="198617D1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164" w:type="dxa"/>
            <w:vAlign w:val="bottom"/>
          </w:tcPr>
          <w:p w14:paraId="0A2338B9" w14:textId="669FCF1A" w:rsidR="0026472D" w:rsidRPr="00665BF4" w:rsidRDefault="00382507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13,712</w:t>
            </w:r>
          </w:p>
        </w:tc>
        <w:tc>
          <w:tcPr>
            <w:tcW w:w="276" w:type="dxa"/>
            <w:vAlign w:val="bottom"/>
          </w:tcPr>
          <w:p w14:paraId="0443D878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D41D1B" w14:textId="1F166557" w:rsidR="0026472D" w:rsidRPr="00665BF4" w:rsidRDefault="00382507" w:rsidP="0026472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15,35</w:t>
            </w:r>
            <w:r w:rsidR="00BE744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196D606A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1418808D" w14:textId="1EABC022" w:rsidR="0026472D" w:rsidRPr="00665BF4" w:rsidRDefault="003019B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4,35</w:t>
            </w:r>
            <w:r w:rsidR="00CE39F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B0863FD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BF08E51" w14:textId="45027CDC" w:rsidR="0026472D" w:rsidRPr="00665BF4" w:rsidRDefault="00D03B53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15,36</w:t>
            </w:r>
            <w:r w:rsidR="00CE39F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94" w:type="dxa"/>
            <w:gridSpan w:val="2"/>
            <w:vAlign w:val="bottom"/>
          </w:tcPr>
          <w:p w14:paraId="3690961D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6" w:type="dxa"/>
          </w:tcPr>
          <w:p w14:paraId="63DBA475" w14:textId="55A8EA9A" w:rsidR="0026472D" w:rsidRPr="00665BF4" w:rsidRDefault="005A3499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4,298</w:t>
            </w:r>
          </w:p>
        </w:tc>
        <w:tc>
          <w:tcPr>
            <w:tcW w:w="270" w:type="dxa"/>
          </w:tcPr>
          <w:p w14:paraId="7C41191B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6D23A2" w14:textId="31EC1E45" w:rsidR="0026472D" w:rsidRPr="00665BF4" w:rsidRDefault="000A7A56" w:rsidP="0026472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50" w:type="dxa"/>
            <w:vAlign w:val="bottom"/>
          </w:tcPr>
          <w:p w14:paraId="3DFCDD63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gridSpan w:val="2"/>
          </w:tcPr>
          <w:p w14:paraId="28C5E925" w14:textId="7342D43E" w:rsidR="0026472D" w:rsidRPr="00665BF4" w:rsidRDefault="000A7A56" w:rsidP="0026472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8E0389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2A8978" w14:textId="01D30F58" w:rsidR="0026472D" w:rsidRPr="00665BF4" w:rsidRDefault="000A7A56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53,22</w:t>
            </w:r>
            <w:r w:rsidR="00CE39F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26472D" w:rsidRPr="00D26778" w14:paraId="505FF496" w14:textId="77777777" w:rsidTr="00751839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54ED2E63" w14:textId="54487C70" w:rsidR="0026472D" w:rsidRPr="00D26778" w:rsidRDefault="0026472D" w:rsidP="0026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677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A197A90" w14:textId="1BD8F390" w:rsidR="0026472D" w:rsidRPr="00665BF4" w:rsidRDefault="00382507" w:rsidP="0026472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2E7F9DB0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12554" w14:textId="6981423C" w:rsidR="0026472D" w:rsidRPr="00665BF4" w:rsidRDefault="00E237A1" w:rsidP="0026472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291F0CB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3CF572A" w14:textId="2035468C" w:rsidR="0026472D" w:rsidRPr="00665BF4" w:rsidRDefault="003019BD" w:rsidP="003019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44FC1AB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C5AE0B" w14:textId="68D66D07" w:rsidR="0026472D" w:rsidRPr="00D03B53" w:rsidRDefault="00D03B53" w:rsidP="00D03B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D03B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4" w:type="dxa"/>
            <w:gridSpan w:val="2"/>
            <w:vAlign w:val="bottom"/>
          </w:tcPr>
          <w:p w14:paraId="44B28535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FAD185A" w14:textId="32734133" w:rsidR="0026472D" w:rsidRPr="00665BF4" w:rsidRDefault="005A3499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4,144</w:t>
            </w:r>
          </w:p>
        </w:tc>
        <w:tc>
          <w:tcPr>
            <w:tcW w:w="270" w:type="dxa"/>
          </w:tcPr>
          <w:p w14:paraId="7E8BDCDA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A4A52F" w14:textId="4A521B67" w:rsidR="0026472D" w:rsidRPr="00665BF4" w:rsidRDefault="000A7A56" w:rsidP="000A7A56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0561DE02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14:paraId="168EB5B7" w14:textId="65D5383F" w:rsidR="0026472D" w:rsidRPr="00665BF4" w:rsidRDefault="000A7A56" w:rsidP="0026472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DDEFCA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450F13" w14:textId="1855ED0E" w:rsidR="0026472D" w:rsidRPr="00665BF4" w:rsidRDefault="000A7A56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4,144</w:t>
            </w:r>
          </w:p>
        </w:tc>
      </w:tr>
      <w:tr w:rsidR="0026472D" w:rsidRPr="00D26778" w14:paraId="01AD7D48" w14:textId="77777777" w:rsidTr="00E15F4A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700" w:type="dxa"/>
          </w:tcPr>
          <w:p w14:paraId="4E1FCE64" w14:textId="77777777" w:rsidR="0026472D" w:rsidRPr="00D26778" w:rsidRDefault="0026472D" w:rsidP="0026472D">
            <w:pPr>
              <w:spacing w:line="240" w:lineRule="auto"/>
              <w:rPr>
                <w:rFonts w:asciiTheme="majorBidi" w:hAnsiTheme="majorBidi" w:cstheme="majorBidi"/>
                <w:spacing w:val="14"/>
                <w:sz w:val="26"/>
                <w:szCs w:val="2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DAAE5" w14:textId="67C46467" w:rsidR="0026472D" w:rsidRPr="00665BF4" w:rsidRDefault="00382507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13,712</w:t>
            </w:r>
          </w:p>
        </w:tc>
        <w:tc>
          <w:tcPr>
            <w:tcW w:w="276" w:type="dxa"/>
            <w:tcBorders>
              <w:bottom w:val="nil"/>
            </w:tcBorders>
            <w:vAlign w:val="bottom"/>
          </w:tcPr>
          <w:p w14:paraId="19D1E17E" w14:textId="77777777" w:rsidR="0026472D" w:rsidRPr="00665BF4" w:rsidRDefault="0026472D" w:rsidP="0026472D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4717F" w14:textId="3AF97D1A" w:rsidR="0026472D" w:rsidRPr="00096112" w:rsidRDefault="00E237A1" w:rsidP="0026472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6112">
              <w:rPr>
                <w:rFonts w:ascii="Angsana New" w:hAnsi="Angsana New"/>
                <w:b/>
                <w:bCs/>
                <w:sz w:val="26"/>
                <w:szCs w:val="26"/>
              </w:rPr>
              <w:t>15,</w:t>
            </w:r>
            <w:r w:rsidR="000D530E" w:rsidRPr="0009611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BC2EBF" w:rsidRPr="00096112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BE7443" w:rsidRPr="0009611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42DCFE" w14:textId="77777777" w:rsidR="0026472D" w:rsidRPr="00665BF4" w:rsidRDefault="0026472D" w:rsidP="0026472D">
            <w:pPr>
              <w:spacing w:line="240" w:lineRule="auto"/>
              <w:rPr>
                <w:rFonts w:ascii="Angsana New" w:hAnsi="Angsana New"/>
                <w:spacing w:val="14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4DD88" w14:textId="387B7D60" w:rsidR="0026472D" w:rsidRPr="00665BF4" w:rsidRDefault="003019BD" w:rsidP="0026472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4,35</w:t>
            </w:r>
            <w:r w:rsidR="00CE39F3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537B68" w14:textId="77777777" w:rsidR="0026472D" w:rsidRPr="00665BF4" w:rsidRDefault="0026472D" w:rsidP="0026472D">
            <w:pPr>
              <w:spacing w:line="240" w:lineRule="auto"/>
              <w:rPr>
                <w:rFonts w:asciiTheme="majorBidi" w:hAnsiTheme="majorBidi" w:cstheme="majorBidi"/>
                <w:spacing w:val="1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205D3" w14:textId="527C3AAE" w:rsidR="0026472D" w:rsidRPr="00665BF4" w:rsidRDefault="00D03B53" w:rsidP="0026472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15,36</w:t>
            </w:r>
            <w:r w:rsidR="00CE39F3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bottom"/>
          </w:tcPr>
          <w:p w14:paraId="3C96163E" w14:textId="77777777" w:rsidR="0026472D" w:rsidRPr="00665BF4" w:rsidRDefault="0026472D" w:rsidP="0026472D">
            <w:pPr>
              <w:spacing w:line="240" w:lineRule="auto"/>
              <w:rPr>
                <w:rFonts w:asciiTheme="majorBidi" w:hAnsiTheme="majorBidi" w:cstheme="majorBidi"/>
                <w:spacing w:val="14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4E010E7" w14:textId="3CCAB506" w:rsidR="0026472D" w:rsidRPr="00665BF4" w:rsidRDefault="00F000AA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8,442</w:t>
            </w:r>
          </w:p>
        </w:tc>
        <w:tc>
          <w:tcPr>
            <w:tcW w:w="270" w:type="dxa"/>
            <w:tcBorders>
              <w:bottom w:val="nil"/>
            </w:tcBorders>
          </w:tcPr>
          <w:p w14:paraId="02F55998" w14:textId="77777777" w:rsidR="0026472D" w:rsidRPr="00665BF4" w:rsidRDefault="0026472D" w:rsidP="0026472D">
            <w:pPr>
              <w:spacing w:line="240" w:lineRule="auto"/>
              <w:rPr>
                <w:rFonts w:asciiTheme="majorBidi" w:hAnsiTheme="majorBidi" w:cstheme="majorBidi"/>
                <w:spacing w:val="1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AD05F" w14:textId="72C7BA4B" w:rsidR="0026472D" w:rsidRPr="00665BF4" w:rsidRDefault="000A7A56" w:rsidP="0026472D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</w:t>
            </w:r>
          </w:p>
        </w:tc>
        <w:tc>
          <w:tcPr>
            <w:tcW w:w="250" w:type="dxa"/>
            <w:tcBorders>
              <w:bottom w:val="nil"/>
            </w:tcBorders>
            <w:vAlign w:val="bottom"/>
          </w:tcPr>
          <w:p w14:paraId="1798902D" w14:textId="77777777" w:rsidR="0026472D" w:rsidRPr="00665BF4" w:rsidRDefault="0026472D" w:rsidP="0026472D">
            <w:pPr>
              <w:tabs>
                <w:tab w:val="clear" w:pos="907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DFD9A6" w14:textId="3FDBAE1D" w:rsidR="0026472D" w:rsidRPr="00665BF4" w:rsidRDefault="000A7A56" w:rsidP="0026472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pacing w:val="1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1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0ADA432" w14:textId="77777777" w:rsidR="0026472D" w:rsidRPr="00665BF4" w:rsidRDefault="0026472D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10BC6" w14:textId="410E6819" w:rsidR="0026472D" w:rsidRPr="00665BF4" w:rsidRDefault="000A7A56" w:rsidP="0026472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57,36</w:t>
            </w:r>
            <w:r w:rsidR="00654D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</w:tbl>
    <w:p w14:paraId="713DFDFC" w14:textId="39B01EFB" w:rsidR="00807F67" w:rsidRPr="00D26778" w:rsidRDefault="00807F67" w:rsidP="001B34C8">
      <w:pPr>
        <w:spacing w:line="240" w:lineRule="auto"/>
        <w:rPr>
          <w:rFonts w:asciiTheme="majorBidi" w:hAnsiTheme="majorBidi" w:cstheme="majorBidi"/>
          <w:spacing w:val="14"/>
          <w:sz w:val="16"/>
          <w:szCs w:val="16"/>
        </w:rPr>
      </w:pPr>
    </w:p>
    <w:p w14:paraId="12F4552E" w14:textId="49861916" w:rsidR="00EE7CF0" w:rsidRPr="00D26778" w:rsidRDefault="00EE7CF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56</w:t>
      </w:r>
      <w:r w:rsidR="00B02C68">
        <w:rPr>
          <w:rFonts w:ascii="Angsana New" w:hAnsi="Angsana New"/>
          <w:sz w:val="30"/>
          <w:szCs w:val="30"/>
        </w:rPr>
        <w:t>5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มีจำนวน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AC2C73">
        <w:rPr>
          <w:rFonts w:ascii="Angsana New" w:hAnsi="Angsana New"/>
          <w:sz w:val="30"/>
          <w:szCs w:val="30"/>
        </w:rPr>
        <w:t>3,616</w:t>
      </w:r>
      <w:r w:rsidRPr="00D2677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ล้านบาท (</w:t>
      </w:r>
      <w:r w:rsidR="00925CA2" w:rsidRPr="00D26778">
        <w:rPr>
          <w:rFonts w:ascii="Angsana New" w:hAnsi="Angsana New"/>
          <w:i/>
          <w:iCs/>
          <w:sz w:val="30"/>
          <w:szCs w:val="30"/>
        </w:rPr>
        <w:t>2</w:t>
      </w:r>
      <w:r w:rsidRPr="00D26778">
        <w:rPr>
          <w:rFonts w:ascii="Angsana New" w:hAnsi="Angsana New"/>
          <w:i/>
          <w:iCs/>
          <w:sz w:val="30"/>
          <w:szCs w:val="30"/>
        </w:rPr>
        <w:t>56</w:t>
      </w:r>
      <w:r w:rsidR="00B02C68">
        <w:rPr>
          <w:rFonts w:ascii="Angsana New" w:hAnsi="Angsana New"/>
          <w:i/>
          <w:iCs/>
          <w:sz w:val="30"/>
          <w:szCs w:val="30"/>
        </w:rPr>
        <w:t>4</w:t>
      </w:r>
      <w:r w:rsidRPr="00D26778">
        <w:rPr>
          <w:rFonts w:ascii="Angsana New" w:hAnsi="Angsana New"/>
          <w:i/>
          <w:iCs/>
          <w:sz w:val="30"/>
          <w:szCs w:val="30"/>
        </w:rPr>
        <w:t xml:space="preserve">: </w:t>
      </w:r>
      <w:r w:rsidR="00B02C68">
        <w:rPr>
          <w:rFonts w:ascii="Angsana New" w:hAnsi="Angsana New"/>
          <w:i/>
          <w:iCs/>
          <w:sz w:val="30"/>
          <w:szCs w:val="30"/>
        </w:rPr>
        <w:t>3,</w:t>
      </w:r>
      <w:r w:rsidR="00AC2C73">
        <w:rPr>
          <w:rFonts w:ascii="Angsana New" w:hAnsi="Angsana New"/>
          <w:i/>
          <w:iCs/>
          <w:sz w:val="30"/>
          <w:szCs w:val="30"/>
        </w:rPr>
        <w:t>276</w:t>
      </w:r>
      <w:r w:rsidRPr="00D2677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2677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D26778">
        <w:rPr>
          <w:rFonts w:ascii="Angsana New" w:hAnsi="Angsana New"/>
          <w:sz w:val="30"/>
          <w:szCs w:val="30"/>
          <w:cs/>
        </w:rPr>
        <w:t>)</w:t>
      </w:r>
    </w:p>
    <w:p w14:paraId="75759180" w14:textId="3A5BDD80" w:rsidR="00CC6172" w:rsidRPr="00D26778" w:rsidRDefault="00CC617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F10BE73" w14:textId="63B88216" w:rsidR="00CC6172" w:rsidRPr="002B5F17" w:rsidRDefault="00CC617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B5F1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81763" w:rsidRPr="002B5F17">
        <w:rPr>
          <w:rFonts w:ascii="Angsana New" w:hAnsi="Angsana New"/>
          <w:sz w:val="30"/>
          <w:szCs w:val="30"/>
        </w:rPr>
        <w:t>3</w:t>
      </w:r>
      <w:r w:rsidR="005F2398" w:rsidRPr="002B5F17">
        <w:rPr>
          <w:rFonts w:ascii="Angsana New" w:hAnsi="Angsana New"/>
          <w:sz w:val="30"/>
          <w:szCs w:val="30"/>
        </w:rPr>
        <w:t>1</w:t>
      </w:r>
      <w:r w:rsidRPr="002B5F1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25CA2" w:rsidRPr="002B5F17">
        <w:rPr>
          <w:rFonts w:ascii="Angsana New" w:hAnsi="Angsana New"/>
          <w:sz w:val="30"/>
          <w:szCs w:val="30"/>
        </w:rPr>
        <w:t>2</w:t>
      </w:r>
      <w:r w:rsidRPr="002B5F17">
        <w:rPr>
          <w:rFonts w:ascii="Angsana New" w:hAnsi="Angsana New"/>
          <w:sz w:val="30"/>
          <w:szCs w:val="30"/>
        </w:rPr>
        <w:t>56</w:t>
      </w:r>
      <w:r w:rsidR="00B02C68" w:rsidRPr="002B5F17">
        <w:rPr>
          <w:rFonts w:ascii="Angsana New" w:hAnsi="Angsana New"/>
          <w:sz w:val="30"/>
          <w:szCs w:val="30"/>
        </w:rPr>
        <w:t>5</w:t>
      </w:r>
      <w:r w:rsidR="002B5F17" w:rsidRPr="002B5F17">
        <w:rPr>
          <w:rFonts w:ascii="Angsana New" w:hAnsi="Angsana New"/>
          <w:sz w:val="30"/>
          <w:szCs w:val="30"/>
        </w:rPr>
        <w:t xml:space="preserve"> </w:t>
      </w:r>
      <w:r w:rsidR="002B5F17" w:rsidRPr="002B5F17">
        <w:rPr>
          <w:rFonts w:ascii="Angsana New" w:hAnsi="Angsana New" w:hint="cs"/>
          <w:sz w:val="30"/>
          <w:szCs w:val="30"/>
          <w:cs/>
        </w:rPr>
        <w:t xml:space="preserve">และ </w:t>
      </w:r>
      <w:r w:rsidR="002B5F17" w:rsidRPr="002B5F17">
        <w:rPr>
          <w:rFonts w:ascii="Angsana New" w:hAnsi="Angsana New"/>
          <w:sz w:val="30"/>
          <w:szCs w:val="30"/>
        </w:rPr>
        <w:t>2564</w:t>
      </w:r>
      <w:r w:rsidRPr="002B5F17">
        <w:rPr>
          <w:rFonts w:ascii="Angsana New" w:hAnsi="Angsana New" w:hint="cs"/>
          <w:sz w:val="30"/>
          <w:szCs w:val="30"/>
          <w:cs/>
        </w:rPr>
        <w:t xml:space="preserve"> </w:t>
      </w:r>
      <w:r w:rsidRPr="002B5F17">
        <w:rPr>
          <w:rFonts w:ascii="Angsana New" w:hAnsi="Angsana New"/>
          <w:sz w:val="30"/>
          <w:szCs w:val="30"/>
          <w:cs/>
        </w:rPr>
        <w:t>ที่ดินของบริษัทมูลค่า</w:t>
      </w:r>
      <w:r w:rsidRPr="002B5F17">
        <w:rPr>
          <w:rFonts w:ascii="Angsana New" w:hAnsi="Angsana New"/>
          <w:sz w:val="30"/>
          <w:szCs w:val="30"/>
        </w:rPr>
        <w:t xml:space="preserve"> </w:t>
      </w:r>
      <w:r w:rsidR="00925CA2" w:rsidRPr="002B5F17">
        <w:rPr>
          <w:rFonts w:ascii="Angsana New" w:hAnsi="Angsana New"/>
          <w:sz w:val="30"/>
          <w:szCs w:val="30"/>
        </w:rPr>
        <w:t>2</w:t>
      </w:r>
      <w:r w:rsidR="008912F5" w:rsidRPr="002B5F17">
        <w:rPr>
          <w:rFonts w:ascii="Angsana New" w:hAnsi="Angsana New"/>
          <w:sz w:val="30"/>
          <w:szCs w:val="30"/>
        </w:rPr>
        <w:t>.</w:t>
      </w:r>
      <w:r w:rsidR="00881763" w:rsidRPr="002B5F17">
        <w:rPr>
          <w:rFonts w:ascii="Angsana New" w:hAnsi="Angsana New"/>
          <w:sz w:val="30"/>
          <w:szCs w:val="30"/>
        </w:rPr>
        <w:t>3</w:t>
      </w:r>
      <w:r w:rsidRPr="002B5F17">
        <w:rPr>
          <w:rFonts w:ascii="Angsana New" w:hAnsi="Angsana New"/>
          <w:sz w:val="30"/>
          <w:szCs w:val="30"/>
        </w:rPr>
        <w:t xml:space="preserve"> </w:t>
      </w:r>
      <w:r w:rsidRPr="002B5F17">
        <w:rPr>
          <w:rFonts w:ascii="Angsana New" w:hAnsi="Angsana New"/>
          <w:sz w:val="30"/>
          <w:szCs w:val="30"/>
          <w:cs/>
        </w:rPr>
        <w:t>ล้านบาท เป็นที่ดิน</w:t>
      </w:r>
      <w:r w:rsidRPr="002B5F17">
        <w:rPr>
          <w:rFonts w:ascii="Angsana New" w:hAnsi="Angsana New" w:hint="cs"/>
          <w:sz w:val="30"/>
          <w:szCs w:val="30"/>
          <w:cs/>
        </w:rPr>
        <w:t>ซึ่ง</w:t>
      </w:r>
      <w:r w:rsidRPr="002B5F17">
        <w:rPr>
          <w:rFonts w:ascii="Angsana New" w:hAnsi="Angsana New"/>
          <w:sz w:val="30"/>
          <w:szCs w:val="30"/>
          <w:cs/>
        </w:rPr>
        <w:t>ยังไม่ได้รับโอนกรรมสิทธิ์ตามกฎหมาย การโอนจะเป็นไปตามเงื่อนไขในสัญญาจะซื้อจะขายที่ดินดังกล่าว</w:t>
      </w:r>
    </w:p>
    <w:p w14:paraId="00671507" w14:textId="77777777" w:rsidR="00CC6172" w:rsidRPr="002B5F17" w:rsidRDefault="00CC617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14D5708" w14:textId="7E9A4B5A" w:rsidR="00CC6172" w:rsidRPr="00D26778" w:rsidRDefault="002E55C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B5F1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B5F17">
        <w:rPr>
          <w:rFonts w:ascii="Angsana New" w:hAnsi="Angsana New"/>
          <w:sz w:val="30"/>
          <w:szCs w:val="30"/>
        </w:rPr>
        <w:t>31</w:t>
      </w:r>
      <w:r w:rsidRPr="002B5F1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B5F17">
        <w:rPr>
          <w:rFonts w:ascii="Angsana New" w:hAnsi="Angsana New"/>
          <w:sz w:val="30"/>
          <w:szCs w:val="30"/>
        </w:rPr>
        <w:t>256</w:t>
      </w:r>
      <w:r w:rsidR="00F85116" w:rsidRPr="002B5F17">
        <w:rPr>
          <w:rFonts w:ascii="Angsana New" w:hAnsi="Angsana New"/>
          <w:sz w:val="30"/>
          <w:szCs w:val="30"/>
        </w:rPr>
        <w:t>4</w:t>
      </w:r>
      <w:r w:rsidRPr="002B5F17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D2304A" w:rsidRPr="002B5F17">
        <w:rPr>
          <w:rFonts w:ascii="Angsana New" w:hAnsi="Angsana New" w:hint="cs"/>
          <w:sz w:val="30"/>
          <w:szCs w:val="30"/>
          <w:cs/>
        </w:rPr>
        <w:t>ได้ไถ่ถอน</w:t>
      </w:r>
      <w:r w:rsidR="00D2304A" w:rsidRPr="002B5F17">
        <w:rPr>
          <w:rFonts w:ascii="Angsana New" w:hAnsi="Angsana New"/>
          <w:sz w:val="30"/>
          <w:szCs w:val="30"/>
          <w:cs/>
        </w:rPr>
        <w:t>ที่ดินพร้อมสิ่งปลูกสร้าง</w:t>
      </w:r>
      <w:r w:rsidRPr="002B5F17">
        <w:rPr>
          <w:rFonts w:ascii="Angsana New" w:hAnsi="Angsana New" w:hint="cs"/>
          <w:sz w:val="30"/>
          <w:szCs w:val="30"/>
          <w:cs/>
        </w:rPr>
        <w:t>ที่</w:t>
      </w:r>
      <w:r w:rsidR="00D2304A" w:rsidRPr="002B5F17">
        <w:rPr>
          <w:rFonts w:ascii="Angsana New" w:hAnsi="Angsana New"/>
          <w:sz w:val="30"/>
          <w:szCs w:val="30"/>
          <w:cs/>
        </w:rPr>
        <w:t>ค้ำประกันสินเชื่อ</w:t>
      </w:r>
      <w:r w:rsidRPr="002B5F17">
        <w:rPr>
          <w:rFonts w:ascii="Angsana New" w:hAnsi="Angsana New" w:hint="cs"/>
          <w:sz w:val="30"/>
          <w:szCs w:val="30"/>
          <w:cs/>
        </w:rPr>
        <w:t>กับ</w:t>
      </w:r>
      <w:r w:rsidR="00D2304A" w:rsidRPr="002B5F17">
        <w:rPr>
          <w:rFonts w:ascii="Angsana New" w:hAnsi="Angsana New"/>
          <w:sz w:val="30"/>
          <w:szCs w:val="30"/>
          <w:cs/>
        </w:rPr>
        <w:t>ธนาคารพาณิชย์</w:t>
      </w:r>
      <w:r w:rsidRPr="002B5F17">
        <w:rPr>
          <w:rFonts w:ascii="Angsana New" w:hAnsi="Angsana New" w:hint="cs"/>
          <w:sz w:val="30"/>
          <w:szCs w:val="30"/>
          <w:cs/>
        </w:rPr>
        <w:t>แล้ว</w:t>
      </w:r>
      <w:r w:rsidR="00D2304A" w:rsidRPr="002B5F17">
        <w:rPr>
          <w:rFonts w:ascii="Angsana New" w:hAnsi="Angsana New" w:hint="cs"/>
          <w:sz w:val="30"/>
          <w:szCs w:val="30"/>
          <w:cs/>
        </w:rPr>
        <w:t>ทั้งหมด</w:t>
      </w:r>
    </w:p>
    <w:p w14:paraId="2BC5150B" w14:textId="27B85D9B" w:rsidR="000E2E49" w:rsidRPr="00D26778" w:rsidRDefault="000E2E4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9"/>
        </w:tabs>
        <w:spacing w:line="100" w:lineRule="exact"/>
        <w:rPr>
          <w:rFonts w:asciiTheme="majorBidi" w:hAnsiTheme="majorBidi" w:cstheme="majorBidi"/>
          <w:sz w:val="30"/>
          <w:szCs w:val="30"/>
        </w:rPr>
      </w:pPr>
    </w:p>
    <w:p w14:paraId="1DDDBD6E" w14:textId="77777777" w:rsidR="00F06C71" w:rsidRPr="00D26778" w:rsidRDefault="00F06C7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F06C71" w:rsidRPr="00D26778" w:rsidSect="008B0FBC">
          <w:headerReference w:type="even" r:id="rId32"/>
          <w:headerReference w:type="default" r:id="rId33"/>
          <w:footerReference w:type="default" r:id="rId34"/>
          <w:headerReference w:type="first" r:id="rId3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1B01A2F" w14:textId="6A60A911" w:rsidR="00AD4B17" w:rsidRPr="008276C2" w:rsidRDefault="00AD4B17" w:rsidP="001B34C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63885578"/>
      <w:r w:rsidRPr="00B02C68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="00925CA2" w:rsidRPr="00B02C68">
        <w:rPr>
          <w:rFonts w:asciiTheme="majorBidi" w:hAnsiTheme="majorBidi" w:cstheme="majorBidi"/>
          <w:sz w:val="30"/>
          <w:szCs w:val="30"/>
        </w:rPr>
        <w:t>2</w:t>
      </w:r>
      <w:r w:rsidRPr="00B02C68">
        <w:rPr>
          <w:rFonts w:asciiTheme="majorBidi" w:hAnsiTheme="majorBidi" w:cstheme="majorBidi"/>
          <w:sz w:val="30"/>
          <w:szCs w:val="30"/>
        </w:rPr>
        <w:t>56</w:t>
      </w:r>
      <w:r w:rsidR="00B02C68" w:rsidRPr="00B02C68">
        <w:rPr>
          <w:rFonts w:asciiTheme="majorBidi" w:hAnsiTheme="majorBidi" w:cstheme="majorBidi"/>
          <w:sz w:val="30"/>
          <w:szCs w:val="30"/>
        </w:rPr>
        <w:t>5</w:t>
      </w:r>
      <w:r w:rsidRPr="00B02C68">
        <w:rPr>
          <w:rFonts w:asciiTheme="majorBidi" w:hAnsiTheme="majorBidi" w:cstheme="majorBidi"/>
          <w:sz w:val="30"/>
          <w:szCs w:val="30"/>
        </w:rPr>
        <w:t xml:space="preserve"> </w:t>
      </w:r>
      <w:r w:rsidRPr="00B02C6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51295" w:rsidRPr="00B02C68">
        <w:rPr>
          <w:rFonts w:asciiTheme="majorBidi" w:hAnsiTheme="majorBidi" w:cstheme="majorBidi"/>
          <w:sz w:val="30"/>
          <w:szCs w:val="30"/>
          <w:cs/>
        </w:rPr>
        <w:t>เช่า</w:t>
      </w:r>
      <w:r w:rsidRPr="00B02C68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69074C" w:rsidRPr="00B02C68">
        <w:rPr>
          <w:rFonts w:asciiTheme="majorBidi" w:hAnsiTheme="majorBidi" w:cstheme="majorBidi"/>
          <w:sz w:val="30"/>
          <w:szCs w:val="30"/>
          <w:cs/>
        </w:rPr>
        <w:t>จักร</w:t>
      </w:r>
      <w:r w:rsidRPr="00B02C68">
        <w:rPr>
          <w:rFonts w:asciiTheme="majorBidi" w:hAnsiTheme="majorBidi" w:cstheme="majorBidi"/>
          <w:sz w:val="30"/>
          <w:szCs w:val="30"/>
          <w:cs/>
        </w:rPr>
        <w:t>เป็น</w:t>
      </w:r>
      <w:r w:rsidRPr="008276C2">
        <w:rPr>
          <w:rFonts w:asciiTheme="majorBidi" w:hAnsiTheme="majorBidi" w:cstheme="majorBidi"/>
          <w:sz w:val="30"/>
          <w:szCs w:val="30"/>
          <w:cs/>
        </w:rPr>
        <w:t xml:space="preserve">เวลา </w:t>
      </w:r>
      <w:r w:rsidR="008276C2" w:rsidRPr="008276C2">
        <w:rPr>
          <w:rFonts w:asciiTheme="majorBidi" w:hAnsiTheme="majorBidi" w:cstheme="majorBidi"/>
          <w:sz w:val="30"/>
          <w:szCs w:val="30"/>
        </w:rPr>
        <w:t>3</w:t>
      </w:r>
      <w:r w:rsidR="00B96919">
        <w:rPr>
          <w:rFonts w:asciiTheme="majorBidi" w:hAnsiTheme="majorBidi" w:cstheme="majorBidi"/>
          <w:sz w:val="30"/>
          <w:szCs w:val="30"/>
        </w:rPr>
        <w:t xml:space="preserve"> </w:t>
      </w:r>
      <w:r w:rsidR="008276C2" w:rsidRPr="008276C2">
        <w:rPr>
          <w:rFonts w:asciiTheme="majorBidi" w:hAnsiTheme="majorBidi" w:cstheme="majorBidi"/>
          <w:sz w:val="30"/>
          <w:szCs w:val="30"/>
        </w:rPr>
        <w:t>-</w:t>
      </w:r>
      <w:r w:rsidR="00B96919">
        <w:rPr>
          <w:rFonts w:asciiTheme="majorBidi" w:hAnsiTheme="majorBidi" w:cstheme="majorBidi"/>
          <w:sz w:val="30"/>
          <w:szCs w:val="30"/>
        </w:rPr>
        <w:t xml:space="preserve"> </w:t>
      </w:r>
      <w:r w:rsidR="008276C2" w:rsidRPr="008276C2">
        <w:rPr>
          <w:rFonts w:asciiTheme="majorBidi" w:hAnsiTheme="majorBidi" w:cstheme="majorBidi"/>
          <w:sz w:val="30"/>
          <w:szCs w:val="30"/>
        </w:rPr>
        <w:t xml:space="preserve">4 </w:t>
      </w:r>
      <w:r w:rsidR="00E669EF" w:rsidRPr="008276C2">
        <w:rPr>
          <w:rFonts w:asciiTheme="majorBidi" w:hAnsiTheme="majorBidi" w:cstheme="majorBidi"/>
          <w:sz w:val="30"/>
          <w:szCs w:val="30"/>
        </w:rPr>
        <w:t xml:space="preserve"> </w:t>
      </w:r>
      <w:r w:rsidRPr="008276C2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69074C" w:rsidRPr="008276C2">
        <w:rPr>
          <w:rFonts w:asciiTheme="majorBidi" w:hAnsiTheme="majorBidi" w:cstheme="majorBidi"/>
          <w:sz w:val="30"/>
          <w:szCs w:val="30"/>
          <w:cs/>
        </w:rPr>
        <w:t>และ</w:t>
      </w:r>
      <w:r w:rsidR="00851295" w:rsidRPr="008276C2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A67331" w:rsidRPr="008276C2">
        <w:rPr>
          <w:rFonts w:asciiTheme="majorBidi" w:hAnsiTheme="majorBidi" w:cstheme="majorBidi"/>
          <w:sz w:val="30"/>
          <w:szCs w:val="30"/>
          <w:cs/>
        </w:rPr>
        <w:t>เช่า</w:t>
      </w:r>
      <w:r w:rsidR="0069074C" w:rsidRPr="008276C2">
        <w:rPr>
          <w:rFonts w:asciiTheme="majorBidi" w:hAnsiTheme="majorBidi" w:cstheme="majorBidi"/>
          <w:sz w:val="30"/>
          <w:szCs w:val="30"/>
          <w:cs/>
        </w:rPr>
        <w:t xml:space="preserve">ยานพาหนะเป็นเวลา </w:t>
      </w:r>
      <w:r w:rsidR="00E669EF" w:rsidRPr="008276C2">
        <w:rPr>
          <w:rFonts w:asciiTheme="majorBidi" w:hAnsiTheme="majorBidi" w:cstheme="majorBidi"/>
          <w:sz w:val="30"/>
          <w:szCs w:val="30"/>
        </w:rPr>
        <w:t>4</w:t>
      </w:r>
      <w:r w:rsidR="0069074C" w:rsidRPr="008276C2">
        <w:rPr>
          <w:rFonts w:asciiTheme="majorBidi" w:hAnsiTheme="majorBidi" w:cstheme="majorBidi"/>
          <w:sz w:val="30"/>
          <w:szCs w:val="30"/>
        </w:rPr>
        <w:t xml:space="preserve"> </w:t>
      </w:r>
      <w:r w:rsidR="008F5E90" w:rsidRPr="008276C2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8276C2">
        <w:rPr>
          <w:rFonts w:asciiTheme="majorBidi" w:hAnsiTheme="majorBidi" w:cstheme="majorBidi"/>
          <w:sz w:val="30"/>
          <w:szCs w:val="30"/>
          <w:cs/>
        </w:rPr>
        <w:t>และจ่ายค่าเช่าคงที่ซึ่งขึ้นอยู่กับการใช้งานสินทรัพย์ตลอดระยะเวลาเช่า</w:t>
      </w:r>
      <w:r w:rsidRPr="008276C2">
        <w:rPr>
          <w:rFonts w:asciiTheme="majorBidi" w:hAnsiTheme="majorBidi" w:cstheme="majorBidi"/>
          <w:sz w:val="30"/>
          <w:szCs w:val="30"/>
        </w:rPr>
        <w:t xml:space="preserve"> </w:t>
      </w:r>
    </w:p>
    <w:bookmarkEnd w:id="2"/>
    <w:p w14:paraId="57777340" w14:textId="14FBB821" w:rsidR="00B66D24" w:rsidRPr="008276C2" w:rsidRDefault="00B66D24" w:rsidP="001B34C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7D38BC7" w14:textId="5AFE7059" w:rsidR="0040106F" w:rsidRPr="00B02C68" w:rsidRDefault="0040106F" w:rsidP="001B34C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63885615"/>
      <w:r w:rsidRPr="008276C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925CA2" w:rsidRPr="008276C2">
        <w:rPr>
          <w:rFonts w:asciiTheme="majorBidi" w:hAnsiTheme="majorBidi" w:cstheme="majorBidi"/>
          <w:sz w:val="30"/>
          <w:szCs w:val="30"/>
        </w:rPr>
        <w:t>2</w:t>
      </w:r>
      <w:r w:rsidRPr="008276C2">
        <w:rPr>
          <w:rFonts w:asciiTheme="majorBidi" w:hAnsiTheme="majorBidi" w:cstheme="majorBidi"/>
          <w:sz w:val="30"/>
          <w:szCs w:val="30"/>
        </w:rPr>
        <w:t>56</w:t>
      </w:r>
      <w:r w:rsidR="00B02C68" w:rsidRPr="008276C2">
        <w:rPr>
          <w:rFonts w:asciiTheme="majorBidi" w:hAnsiTheme="majorBidi" w:cstheme="majorBidi"/>
          <w:sz w:val="30"/>
          <w:szCs w:val="30"/>
        </w:rPr>
        <w:t>5</w:t>
      </w:r>
      <w:r w:rsidRPr="008276C2">
        <w:rPr>
          <w:rFonts w:asciiTheme="majorBidi" w:hAnsiTheme="majorBidi" w:cstheme="majorBidi"/>
          <w:sz w:val="30"/>
          <w:szCs w:val="30"/>
        </w:rPr>
        <w:t xml:space="preserve"> </w:t>
      </w:r>
      <w:r w:rsidRPr="008276C2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</w:t>
      </w:r>
      <w:r w:rsidR="009D47DE" w:rsidRPr="008276C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276C2" w:rsidRPr="008276C2">
        <w:rPr>
          <w:rFonts w:asciiTheme="majorBidi" w:hAnsiTheme="majorBidi" w:cstheme="majorBidi"/>
          <w:sz w:val="30"/>
          <w:szCs w:val="30"/>
        </w:rPr>
        <w:t>18.19</w:t>
      </w:r>
      <w:r w:rsidR="009D47DE" w:rsidRPr="008276C2">
        <w:rPr>
          <w:rFonts w:asciiTheme="majorBidi" w:hAnsiTheme="majorBidi" w:cstheme="majorBidi"/>
          <w:sz w:val="30"/>
          <w:szCs w:val="30"/>
        </w:rPr>
        <w:t xml:space="preserve"> </w:t>
      </w:r>
      <w:r w:rsidR="009D47DE" w:rsidRPr="008276C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946AC" w:rsidRPr="008276C2">
        <w:rPr>
          <w:rFonts w:asciiTheme="majorBidi" w:hAnsiTheme="majorBidi" w:cstheme="majorBidi"/>
          <w:sz w:val="30"/>
          <w:szCs w:val="30"/>
        </w:rPr>
        <w:t xml:space="preserve"> </w:t>
      </w:r>
      <w:r w:rsidR="009D47DE" w:rsidRPr="008276C2">
        <w:rPr>
          <w:rFonts w:asciiTheme="majorBidi" w:hAnsiTheme="majorBidi" w:cstheme="majorBidi"/>
          <w:sz w:val="30"/>
          <w:szCs w:val="30"/>
          <w:cs/>
        </w:rPr>
        <w:t>และ</w:t>
      </w:r>
      <w:r w:rsidR="00540583" w:rsidRPr="008276C2">
        <w:rPr>
          <w:rFonts w:asciiTheme="majorBidi" w:hAnsiTheme="majorBidi" w:cstheme="majorBidi"/>
          <w:sz w:val="30"/>
          <w:szCs w:val="30"/>
        </w:rPr>
        <w:t xml:space="preserve"> </w:t>
      </w:r>
      <w:r w:rsidR="008276C2">
        <w:rPr>
          <w:rFonts w:asciiTheme="majorBidi" w:hAnsiTheme="majorBidi" w:cstheme="majorBidi"/>
          <w:sz w:val="30"/>
          <w:szCs w:val="30"/>
        </w:rPr>
        <w:t>3.34</w:t>
      </w:r>
      <w:r w:rsidR="009D47DE" w:rsidRPr="00B02C68">
        <w:rPr>
          <w:rFonts w:asciiTheme="majorBidi" w:hAnsiTheme="majorBidi" w:cstheme="majorBidi"/>
          <w:sz w:val="30"/>
          <w:szCs w:val="30"/>
        </w:rPr>
        <w:t xml:space="preserve"> </w:t>
      </w:r>
      <w:r w:rsidR="009D47DE" w:rsidRPr="00B02C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D47DE" w:rsidRPr="00B02C68">
        <w:rPr>
          <w:rFonts w:asciiTheme="majorBidi" w:hAnsiTheme="majorBidi" w:cstheme="majorBidi"/>
          <w:sz w:val="30"/>
          <w:szCs w:val="30"/>
        </w:rPr>
        <w:t xml:space="preserve"> </w:t>
      </w:r>
      <w:r w:rsidRPr="00B02C68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9D47DE" w:rsidRPr="00B02C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47DE" w:rsidRPr="00B02C6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25CA2" w:rsidRPr="00B02C68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D47DE" w:rsidRPr="00B02C68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B02C68" w:rsidRPr="00B02C68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E258FE" w:rsidRPr="00B02C68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9D47DE" w:rsidRPr="00B02C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02C68" w:rsidRPr="00B02C68">
        <w:rPr>
          <w:rFonts w:asciiTheme="majorBidi" w:hAnsiTheme="majorBidi" w:cstheme="majorBidi"/>
          <w:i/>
          <w:iCs/>
          <w:sz w:val="30"/>
          <w:szCs w:val="30"/>
        </w:rPr>
        <w:t>19.74</w:t>
      </w:r>
      <w:r w:rsidR="009D47DE" w:rsidRPr="00B02C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47DE" w:rsidRPr="00B02C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9D47DE" w:rsidRPr="00B02C6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B02C68" w:rsidRPr="00B02C68">
        <w:rPr>
          <w:rFonts w:asciiTheme="majorBidi" w:hAnsiTheme="majorBidi" w:cstheme="majorBidi"/>
          <w:i/>
          <w:iCs/>
          <w:sz w:val="30"/>
          <w:szCs w:val="30"/>
        </w:rPr>
        <w:t>.45</w:t>
      </w:r>
      <w:r w:rsidR="009D47DE" w:rsidRPr="00B02C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47DE" w:rsidRPr="00B02C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D47DE" w:rsidRPr="00B02C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47DE" w:rsidRPr="00B02C68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9D47DE" w:rsidRPr="00B02C68">
        <w:rPr>
          <w:rFonts w:asciiTheme="majorBidi" w:hAnsiTheme="majorBidi" w:cstheme="majorBidi"/>
          <w:i/>
          <w:iCs/>
          <w:sz w:val="30"/>
          <w:szCs w:val="30"/>
        </w:rPr>
        <w:t>)</w:t>
      </w:r>
    </w:p>
    <w:bookmarkEnd w:id="3"/>
    <w:p w14:paraId="6B7C3D5D" w14:textId="1A35AC36" w:rsidR="002915AF" w:rsidRPr="00DE47E3" w:rsidRDefault="002915A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31441BC" w14:textId="35C111FE" w:rsidR="00030124" w:rsidRPr="00D26778" w:rsidRDefault="005F23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26778">
        <w:rPr>
          <w:rFonts w:ascii="Angsana New" w:hAnsi="Angsana New"/>
          <w:b/>
          <w:bCs/>
          <w:sz w:val="30"/>
          <w:szCs w:val="30"/>
        </w:rPr>
        <w:t>1</w:t>
      </w:r>
      <w:r w:rsidR="007B5D47">
        <w:rPr>
          <w:rFonts w:ascii="Angsana New" w:hAnsi="Angsana New"/>
          <w:b/>
          <w:bCs/>
          <w:sz w:val="30"/>
          <w:szCs w:val="30"/>
        </w:rPr>
        <w:t>2</w:t>
      </w:r>
      <w:r w:rsidR="000F290E" w:rsidRPr="00D26778">
        <w:rPr>
          <w:rFonts w:ascii="Angsana New" w:hAnsi="Angsana New"/>
          <w:b/>
          <w:bCs/>
          <w:sz w:val="30"/>
          <w:szCs w:val="30"/>
        </w:rPr>
        <w:tab/>
      </w:r>
      <w:r w:rsidR="002F6FB0" w:rsidRPr="00D26778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p w14:paraId="4B2ABB43" w14:textId="77777777" w:rsidR="00BC03AA" w:rsidRPr="00D26778" w:rsidRDefault="00BC03AA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900"/>
        <w:gridCol w:w="1188"/>
        <w:gridCol w:w="270"/>
        <w:gridCol w:w="1242"/>
        <w:gridCol w:w="270"/>
        <w:gridCol w:w="1161"/>
        <w:gridCol w:w="306"/>
        <w:gridCol w:w="1179"/>
      </w:tblGrid>
      <w:tr w:rsidR="00DE2DCC" w:rsidRPr="00D26778" w14:paraId="795EEC2D" w14:textId="77777777" w:rsidTr="00493A8B">
        <w:tc>
          <w:tcPr>
            <w:tcW w:w="2862" w:type="dxa"/>
          </w:tcPr>
          <w:p w14:paraId="415EDDBE" w14:textId="77777777" w:rsidR="00DE2DCC" w:rsidRPr="00D26778" w:rsidRDefault="00DE2DC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F6DAB25" w14:textId="77777777" w:rsidR="00DE2DCC" w:rsidRPr="00D26778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D4BA493" w14:textId="77777777" w:rsidR="00DE2DCC" w:rsidRPr="00D26778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F5783D" w14:textId="77777777" w:rsidR="00DE2DCC" w:rsidRPr="00D26778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19129806" w14:textId="77777777" w:rsidR="00DE2DCC" w:rsidRPr="00D26778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A3B" w:rsidRPr="00D26778" w14:paraId="6E4AD4EA" w14:textId="77777777" w:rsidTr="00493A8B">
        <w:tc>
          <w:tcPr>
            <w:tcW w:w="2862" w:type="dxa"/>
          </w:tcPr>
          <w:p w14:paraId="49977DEC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3C69F13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05D17BAA" w14:textId="6ECDA364" w:rsidR="00986A3B" w:rsidRPr="00D26778" w:rsidRDefault="00DE47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081E17A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B3F26B" w14:textId="2F2D851A" w:rsidR="00986A3B" w:rsidRPr="00D26778" w:rsidRDefault="00DE47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F67B855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191756F8" w14:textId="490D21C5" w:rsidR="00986A3B" w:rsidRPr="00D26778" w:rsidRDefault="00DE47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306" w:type="dxa"/>
          </w:tcPr>
          <w:p w14:paraId="2F702383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C0F3400" w14:textId="0169907A" w:rsidR="00986A3B" w:rsidRPr="00D26778" w:rsidRDefault="00DE47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986A3B" w:rsidRPr="00D26778" w14:paraId="7730A3F7" w14:textId="77777777" w:rsidTr="00493A8B">
        <w:tc>
          <w:tcPr>
            <w:tcW w:w="2862" w:type="dxa"/>
          </w:tcPr>
          <w:p w14:paraId="47D70B05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FCE9BF4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16" w:type="dxa"/>
            <w:gridSpan w:val="7"/>
          </w:tcPr>
          <w:p w14:paraId="5441B103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7E3" w:rsidRPr="00D26778" w14:paraId="6DE2CE38" w14:textId="77777777" w:rsidTr="00493A8B">
        <w:tc>
          <w:tcPr>
            <w:tcW w:w="2862" w:type="dxa"/>
          </w:tcPr>
          <w:p w14:paraId="200F3FCE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40F8C18" w14:textId="55E9D62D" w:rsidR="00DE47E3" w:rsidRPr="00D26778" w:rsidRDefault="00DE47E3" w:rsidP="00DE47E3">
            <w:pPr>
              <w:pStyle w:val="acctfourfigures"/>
              <w:tabs>
                <w:tab w:val="clear" w:pos="765"/>
              </w:tabs>
              <w:spacing w:line="240" w:lineRule="auto"/>
              <w:ind w:left="-202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88" w:type="dxa"/>
            <w:vAlign w:val="bottom"/>
          </w:tcPr>
          <w:p w14:paraId="637E286B" w14:textId="585F31B1" w:rsidR="00DE47E3" w:rsidRPr="00F30DE0" w:rsidRDefault="00AA0282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0DE0">
              <w:rPr>
                <w:rFonts w:ascii="Angsana New" w:hAnsi="Angsana New"/>
                <w:sz w:val="30"/>
                <w:szCs w:val="30"/>
                <w:lang w:val="en-US" w:bidi="th-TH"/>
              </w:rPr>
              <w:t>2,738</w:t>
            </w:r>
          </w:p>
        </w:tc>
        <w:tc>
          <w:tcPr>
            <w:tcW w:w="270" w:type="dxa"/>
          </w:tcPr>
          <w:p w14:paraId="79E17772" w14:textId="77777777" w:rsidR="00DE47E3" w:rsidRPr="00F30DE0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9B043CD" w14:textId="11AF2157" w:rsidR="00DE47E3" w:rsidRPr="00F30DE0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0DE0">
              <w:rPr>
                <w:rFonts w:ascii="Angsana New" w:hAnsi="Angsana New"/>
                <w:sz w:val="30"/>
                <w:szCs w:val="30"/>
                <w:lang w:val="en-US" w:bidi="th-TH"/>
              </w:rPr>
              <w:t>1,625</w:t>
            </w:r>
          </w:p>
        </w:tc>
        <w:tc>
          <w:tcPr>
            <w:tcW w:w="270" w:type="dxa"/>
          </w:tcPr>
          <w:p w14:paraId="5A26052F" w14:textId="77777777" w:rsidR="00DE47E3" w:rsidRPr="00F30DE0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FA1C39F" w14:textId="4DE2B5C6" w:rsidR="00DE47E3" w:rsidRPr="00F30DE0" w:rsidRDefault="00415DCD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0DE0">
              <w:rPr>
                <w:rFonts w:ascii="Angsana New" w:hAnsi="Angsana New"/>
                <w:sz w:val="30"/>
                <w:szCs w:val="30"/>
                <w:lang w:val="en-US"/>
              </w:rPr>
              <w:t>3,344</w:t>
            </w:r>
          </w:p>
        </w:tc>
        <w:tc>
          <w:tcPr>
            <w:tcW w:w="306" w:type="dxa"/>
          </w:tcPr>
          <w:p w14:paraId="7BDAAC02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F05D5AC" w14:textId="3552E9FC" w:rsidR="00DE47E3" w:rsidRPr="00D26778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2,34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DE47E3" w:rsidRPr="00D26778" w14:paraId="187D80B2" w14:textId="77777777" w:rsidTr="00493A8B">
        <w:tc>
          <w:tcPr>
            <w:tcW w:w="2862" w:type="dxa"/>
          </w:tcPr>
          <w:p w14:paraId="310E3707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0961C49D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06C06FF0" w14:textId="77777777" w:rsidR="00DE47E3" w:rsidRPr="00F30DE0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306CF" w14:textId="77777777" w:rsidR="00DE47E3" w:rsidRPr="00F30DE0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78E4A6" w14:textId="77777777" w:rsidR="00DE47E3" w:rsidRPr="00F30DE0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E8B003" w14:textId="77777777" w:rsidR="00DE47E3" w:rsidRPr="00F30DE0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7B538A8" w14:textId="77777777" w:rsidR="00DE47E3" w:rsidRPr="00F30DE0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</w:tcPr>
          <w:p w14:paraId="2E4B6F81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F0185FA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47E3" w:rsidRPr="00D26778" w14:paraId="5C1B4C5B" w14:textId="77777777" w:rsidTr="00493A8B">
        <w:tc>
          <w:tcPr>
            <w:tcW w:w="2862" w:type="dxa"/>
          </w:tcPr>
          <w:p w14:paraId="21BEDAF9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่าย</w:t>
            </w:r>
          </w:p>
        </w:tc>
        <w:tc>
          <w:tcPr>
            <w:tcW w:w="900" w:type="dxa"/>
          </w:tcPr>
          <w:p w14:paraId="31E33FAD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760E92AE" w14:textId="47C7E5F9" w:rsidR="00DE47E3" w:rsidRPr="00F05EC9" w:rsidRDefault="00AA0282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EC9">
              <w:rPr>
                <w:rFonts w:ascii="Angsana New" w:hAnsi="Angsana New"/>
                <w:sz w:val="30"/>
                <w:szCs w:val="30"/>
                <w:lang w:val="en-US"/>
              </w:rPr>
              <w:t>214,191</w:t>
            </w:r>
          </w:p>
        </w:tc>
        <w:tc>
          <w:tcPr>
            <w:tcW w:w="270" w:type="dxa"/>
          </w:tcPr>
          <w:p w14:paraId="281E1E50" w14:textId="77777777" w:rsidR="00DE47E3" w:rsidRPr="00F05EC9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267DBBB4" w14:textId="14131542" w:rsidR="00DE47E3" w:rsidRPr="00F05EC9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EC9">
              <w:rPr>
                <w:rFonts w:ascii="Angsana New" w:hAnsi="Angsana New"/>
                <w:sz w:val="30"/>
                <w:szCs w:val="30"/>
                <w:lang w:val="en-US"/>
              </w:rPr>
              <w:t>285,105</w:t>
            </w:r>
          </w:p>
        </w:tc>
        <w:tc>
          <w:tcPr>
            <w:tcW w:w="270" w:type="dxa"/>
          </w:tcPr>
          <w:p w14:paraId="4096BDA9" w14:textId="77777777" w:rsidR="00DE47E3" w:rsidRPr="00F05EC9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1F6CAFE" w14:textId="61B73F61" w:rsidR="00DE47E3" w:rsidRPr="00F05EC9" w:rsidRDefault="00415DCD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05EC9">
              <w:rPr>
                <w:rFonts w:ascii="Angsana New" w:hAnsi="Angsana New"/>
                <w:sz w:val="30"/>
                <w:szCs w:val="30"/>
                <w:lang w:val="en-US"/>
              </w:rPr>
              <w:t>26,304</w:t>
            </w:r>
          </w:p>
        </w:tc>
        <w:tc>
          <w:tcPr>
            <w:tcW w:w="306" w:type="dxa"/>
          </w:tcPr>
          <w:p w14:paraId="23D660DF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24F0262" w14:textId="6A946584" w:rsidR="00DE47E3" w:rsidRPr="00D26778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155,282</w:t>
            </w:r>
          </w:p>
        </w:tc>
      </w:tr>
      <w:tr w:rsidR="00DE47E3" w:rsidRPr="00D26778" w14:paraId="57842FDD" w14:textId="77777777" w:rsidTr="00493A8B">
        <w:tc>
          <w:tcPr>
            <w:tcW w:w="2862" w:type="dxa"/>
          </w:tcPr>
          <w:p w14:paraId="1E4D287C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900" w:type="dxa"/>
          </w:tcPr>
          <w:p w14:paraId="1116E654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68EF0B8" w14:textId="2833341E" w:rsidR="00DE47E3" w:rsidRPr="00F05EC9" w:rsidRDefault="00415DCD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EC9">
              <w:rPr>
                <w:rFonts w:ascii="Angsana New" w:hAnsi="Angsana New"/>
                <w:sz w:val="30"/>
                <w:szCs w:val="30"/>
                <w:lang w:val="en-US"/>
              </w:rPr>
              <w:t>64,499</w:t>
            </w:r>
          </w:p>
        </w:tc>
        <w:tc>
          <w:tcPr>
            <w:tcW w:w="270" w:type="dxa"/>
          </w:tcPr>
          <w:p w14:paraId="24B59245" w14:textId="77777777" w:rsidR="00DE47E3" w:rsidRPr="00F05EC9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64B92938" w14:textId="532AD570" w:rsidR="00DE47E3" w:rsidRPr="00F05EC9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EC9">
              <w:rPr>
                <w:rFonts w:ascii="Angsana New" w:hAnsi="Angsana New"/>
                <w:sz w:val="30"/>
                <w:szCs w:val="30"/>
                <w:lang w:val="en-US"/>
              </w:rPr>
              <w:t>38,930</w:t>
            </w:r>
          </w:p>
        </w:tc>
        <w:tc>
          <w:tcPr>
            <w:tcW w:w="270" w:type="dxa"/>
          </w:tcPr>
          <w:p w14:paraId="2E6F467A" w14:textId="77777777" w:rsidR="00DE47E3" w:rsidRPr="00F05EC9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DEF76D5" w14:textId="03A70E6D" w:rsidR="00DE47E3" w:rsidRPr="00F05EC9" w:rsidRDefault="00415DCD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EC9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</w:p>
        </w:tc>
        <w:tc>
          <w:tcPr>
            <w:tcW w:w="306" w:type="dxa"/>
          </w:tcPr>
          <w:p w14:paraId="66AEB247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6FA3305" w14:textId="67367973" w:rsidR="00DE47E3" w:rsidRPr="00D26778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</w:tr>
      <w:tr w:rsidR="00DE47E3" w:rsidRPr="00D26778" w14:paraId="41BE3449" w14:textId="77777777" w:rsidTr="00493A8B">
        <w:tc>
          <w:tcPr>
            <w:tcW w:w="2862" w:type="dxa"/>
          </w:tcPr>
          <w:p w14:paraId="052D2474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900" w:type="dxa"/>
          </w:tcPr>
          <w:p w14:paraId="2FDC3096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2D40B80B" w14:textId="49F00CC5" w:rsidR="00DE47E3" w:rsidRPr="00F05EC9" w:rsidRDefault="00415DCD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EC9">
              <w:rPr>
                <w:rFonts w:ascii="Angsana New" w:hAnsi="Angsana New"/>
                <w:sz w:val="30"/>
                <w:szCs w:val="30"/>
                <w:lang w:val="en-US"/>
              </w:rPr>
              <w:t>28,8</w:t>
            </w:r>
            <w:r w:rsidR="00F30DE0" w:rsidRPr="00F05EC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05EC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26E157C3" w14:textId="77777777" w:rsidR="00DE47E3" w:rsidRPr="00F05EC9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2DF09E8B" w14:textId="342628F2" w:rsidR="00DE47E3" w:rsidRPr="00F05EC9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EC9">
              <w:rPr>
                <w:rFonts w:ascii="Angsana New" w:hAnsi="Angsana New"/>
                <w:sz w:val="30"/>
                <w:szCs w:val="30"/>
                <w:lang w:val="en-US"/>
              </w:rPr>
              <w:t>26,662</w:t>
            </w:r>
          </w:p>
        </w:tc>
        <w:tc>
          <w:tcPr>
            <w:tcW w:w="270" w:type="dxa"/>
          </w:tcPr>
          <w:p w14:paraId="02FF1803" w14:textId="77777777" w:rsidR="00DE47E3" w:rsidRPr="00F05EC9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F48D295" w14:textId="0A7CD353" w:rsidR="00DE47E3" w:rsidRPr="00F05EC9" w:rsidRDefault="00415DCD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EC9">
              <w:rPr>
                <w:rFonts w:ascii="Angsana New" w:hAnsi="Angsana New"/>
                <w:sz w:val="30"/>
                <w:szCs w:val="30"/>
                <w:lang w:val="en-US"/>
              </w:rPr>
              <w:t>12,135</w:t>
            </w:r>
          </w:p>
        </w:tc>
        <w:tc>
          <w:tcPr>
            <w:tcW w:w="306" w:type="dxa"/>
          </w:tcPr>
          <w:p w14:paraId="77C3470A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9894239" w14:textId="76834776" w:rsidR="00DE47E3" w:rsidRPr="00D26778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13,296</w:t>
            </w:r>
          </w:p>
        </w:tc>
      </w:tr>
      <w:tr w:rsidR="00DE47E3" w:rsidRPr="00D26778" w14:paraId="55FB0D0B" w14:textId="77777777" w:rsidTr="00493A8B">
        <w:tc>
          <w:tcPr>
            <w:tcW w:w="2862" w:type="dxa"/>
          </w:tcPr>
          <w:p w14:paraId="38E8BB79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536CDA76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205C1FA" w14:textId="0120B1BB" w:rsidR="00DE47E3" w:rsidRPr="00F05EC9" w:rsidRDefault="00415DCD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EC9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AA0282" w:rsidRPr="00F05EC9"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 w:rsidR="00F30DE0" w:rsidRPr="00F05EC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A0282" w:rsidRPr="00F05EC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1EF56E3" w14:textId="77777777" w:rsidR="00DE47E3" w:rsidRPr="00F05EC9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5E4E561" w14:textId="3A5F9F36" w:rsidR="00DE47E3" w:rsidRPr="00F05EC9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EC9">
              <w:rPr>
                <w:rFonts w:ascii="Angsana New" w:hAnsi="Angsana New"/>
                <w:sz w:val="30"/>
                <w:szCs w:val="30"/>
                <w:lang w:val="en-US"/>
              </w:rPr>
              <w:t>113,455</w:t>
            </w:r>
          </w:p>
        </w:tc>
        <w:tc>
          <w:tcPr>
            <w:tcW w:w="270" w:type="dxa"/>
          </w:tcPr>
          <w:p w14:paraId="4940ACCE" w14:textId="77777777" w:rsidR="00DE47E3" w:rsidRPr="00F05EC9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1324143" w14:textId="060E879C" w:rsidR="00DE47E3" w:rsidRPr="00F05EC9" w:rsidRDefault="00415DCD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5EC9">
              <w:rPr>
                <w:rFonts w:ascii="Angsana New" w:hAnsi="Angsana New"/>
                <w:sz w:val="30"/>
                <w:szCs w:val="30"/>
                <w:lang w:val="en-US"/>
              </w:rPr>
              <w:t>9,309</w:t>
            </w:r>
          </w:p>
        </w:tc>
        <w:tc>
          <w:tcPr>
            <w:tcW w:w="306" w:type="dxa"/>
          </w:tcPr>
          <w:p w14:paraId="0FFE8CCC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36C1F57" w14:textId="730EE8E8" w:rsidR="00DE47E3" w:rsidRPr="00D26778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/>
              </w:rPr>
              <w:t>19,13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E47E3" w:rsidRPr="00D26778" w14:paraId="5D1EB246" w14:textId="77777777" w:rsidTr="00493A8B">
        <w:tc>
          <w:tcPr>
            <w:tcW w:w="2862" w:type="dxa"/>
          </w:tcPr>
          <w:p w14:paraId="1B3040EE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537AD73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5D716" w14:textId="33B1D9EE" w:rsidR="00DE47E3" w:rsidRPr="00F30DE0" w:rsidRDefault="00415DCD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30D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</w:t>
            </w:r>
            <w:r w:rsidR="00F30DE0" w:rsidRPr="00F30D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F30D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,64</w:t>
            </w:r>
            <w:r w:rsidR="00F30DE0" w:rsidRPr="00F30D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F195DAE" w14:textId="77777777" w:rsidR="00DE47E3" w:rsidRPr="00F30DE0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BAB43" w14:textId="19D7769F" w:rsidR="00DE47E3" w:rsidRPr="00F30DE0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0D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465,777</w:t>
            </w:r>
          </w:p>
        </w:tc>
        <w:tc>
          <w:tcPr>
            <w:tcW w:w="270" w:type="dxa"/>
          </w:tcPr>
          <w:p w14:paraId="7555F504" w14:textId="77777777" w:rsidR="00DE47E3" w:rsidRPr="00F30DE0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85D2" w14:textId="6562F4D4" w:rsidR="00DE47E3" w:rsidRPr="00F30DE0" w:rsidRDefault="00F30DE0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0D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51,616</w:t>
            </w:r>
          </w:p>
        </w:tc>
        <w:tc>
          <w:tcPr>
            <w:tcW w:w="306" w:type="dxa"/>
          </w:tcPr>
          <w:p w14:paraId="520BD4BB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CE51F" w14:textId="0079FACC" w:rsidR="00DE47E3" w:rsidRPr="00D26778" w:rsidRDefault="00DE47E3" w:rsidP="00DE47E3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190,675</w:t>
            </w:r>
          </w:p>
        </w:tc>
      </w:tr>
    </w:tbl>
    <w:p w14:paraId="7DAA035D" w14:textId="0BBA168F" w:rsidR="00095103" w:rsidRPr="00D26778" w:rsidRDefault="0009510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50021D" w14:textId="768F7ACD" w:rsidR="00277F91" w:rsidRPr="00D26778" w:rsidRDefault="005F239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1</w:t>
      </w:r>
      <w:r w:rsidR="007B5D47">
        <w:rPr>
          <w:rFonts w:ascii="Angsana New" w:hAnsi="Angsana New"/>
          <w:b/>
          <w:bCs/>
          <w:sz w:val="30"/>
          <w:szCs w:val="30"/>
        </w:rPr>
        <w:t>3</w:t>
      </w:r>
      <w:r w:rsidR="000B3A29" w:rsidRPr="00D26778">
        <w:rPr>
          <w:rFonts w:ascii="Angsana New" w:hAnsi="Angsana New"/>
          <w:b/>
          <w:bCs/>
          <w:sz w:val="30"/>
          <w:szCs w:val="30"/>
          <w:cs/>
        </w:rPr>
        <w:tab/>
      </w:r>
      <w:r w:rsidR="00136AE4" w:rsidRPr="00D26778">
        <w:rPr>
          <w:rFonts w:hint="cs"/>
          <w:b/>
          <w:bCs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E6E1223" w14:textId="77777777" w:rsidR="000B3A29" w:rsidRPr="00D26778" w:rsidRDefault="000B3A29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487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97"/>
        <w:gridCol w:w="268"/>
        <w:gridCol w:w="1082"/>
        <w:gridCol w:w="236"/>
        <w:gridCol w:w="1297"/>
        <w:gridCol w:w="270"/>
        <w:gridCol w:w="1164"/>
        <w:gridCol w:w="270"/>
        <w:gridCol w:w="1175"/>
      </w:tblGrid>
      <w:tr w:rsidR="00277F91" w:rsidRPr="00D26778" w14:paraId="1BEDB9F8" w14:textId="77777777" w:rsidTr="001D3C05">
        <w:trPr>
          <w:trHeight w:val="435"/>
          <w:tblHeader/>
        </w:trPr>
        <w:tc>
          <w:tcPr>
            <w:tcW w:w="1922" w:type="pct"/>
            <w:vMerge w:val="restart"/>
            <w:shd w:val="clear" w:color="auto" w:fill="auto"/>
          </w:tcPr>
          <w:p w14:paraId="3C572243" w14:textId="77777777" w:rsidR="00277F91" w:rsidRPr="00D26778" w:rsidRDefault="00277F91" w:rsidP="001B34C8">
            <w:pPr>
              <w:tabs>
                <w:tab w:val="clear" w:pos="227"/>
              </w:tabs>
              <w:spacing w:line="240" w:lineRule="auto"/>
              <w:ind w:left="-2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FBAAF71" w14:textId="7CE17A7F" w:rsidR="00122C0D" w:rsidRPr="00D26778" w:rsidRDefault="00122C0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81763" w:rsidRPr="00D2677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t>3</w:t>
            </w:r>
            <w:r w:rsidR="005F2398" w:rsidRPr="00D2677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t>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43" w:type="pct"/>
          </w:tcPr>
          <w:p w14:paraId="77E95D03" w14:textId="77777777" w:rsidR="00277F91" w:rsidRPr="00D26778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1" w:type="pct"/>
            <w:gridSpan w:val="4"/>
          </w:tcPr>
          <w:p w14:paraId="4EA2298F" w14:textId="77777777" w:rsidR="00277F91" w:rsidRPr="00D26778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D26778"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94" w:type="pct"/>
            <w:gridSpan w:val="3"/>
          </w:tcPr>
          <w:p w14:paraId="3E213B53" w14:textId="77777777" w:rsidR="00277F91" w:rsidRPr="00D26778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7E3" w:rsidRPr="00D26778" w14:paraId="5E28CA18" w14:textId="77777777" w:rsidTr="001D3C05">
        <w:trPr>
          <w:trHeight w:val="420"/>
          <w:tblHeader/>
        </w:trPr>
        <w:tc>
          <w:tcPr>
            <w:tcW w:w="1922" w:type="pct"/>
            <w:vMerge/>
            <w:shd w:val="clear" w:color="auto" w:fill="auto"/>
          </w:tcPr>
          <w:p w14:paraId="0A041845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A23B2E2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3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6925B33" w14:textId="4F437BC9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26" w:type="pct"/>
          </w:tcPr>
          <w:p w14:paraId="57C177DC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3" w:type="pct"/>
          </w:tcPr>
          <w:p w14:paraId="342025F0" w14:textId="2E27EBCD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505C3B0F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7D52843D" w14:textId="7AA3706C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61A81789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089BDAE2" w14:textId="4EB751CB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DE47E3" w:rsidRPr="00D26778" w14:paraId="4375B7A1" w14:textId="77777777" w:rsidTr="001D3C05">
        <w:trPr>
          <w:trHeight w:val="420"/>
          <w:tblHeader/>
        </w:trPr>
        <w:tc>
          <w:tcPr>
            <w:tcW w:w="1922" w:type="pct"/>
          </w:tcPr>
          <w:p w14:paraId="5DDDEB2F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5945C91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47AFEF22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D26778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D2677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DE47E3" w:rsidRPr="00D26778" w14:paraId="252F2ADD" w14:textId="77777777" w:rsidTr="001D3C05">
        <w:trPr>
          <w:trHeight w:val="420"/>
        </w:trPr>
        <w:tc>
          <w:tcPr>
            <w:tcW w:w="1922" w:type="pct"/>
          </w:tcPr>
          <w:p w14:paraId="161271E2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78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3" w:type="pct"/>
          </w:tcPr>
          <w:p w14:paraId="5CA7AF23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27F6A8DC" w14:textId="1935EB08" w:rsidR="00DE47E3" w:rsidRPr="00D26778" w:rsidRDefault="00F74574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282,169</w:t>
            </w:r>
          </w:p>
        </w:tc>
        <w:tc>
          <w:tcPr>
            <w:tcW w:w="126" w:type="pct"/>
            <w:tcBorders>
              <w:bottom w:val="nil"/>
            </w:tcBorders>
          </w:tcPr>
          <w:p w14:paraId="3CB8BCEA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nil"/>
            </w:tcBorders>
          </w:tcPr>
          <w:p w14:paraId="1634314E" w14:textId="5F379DC2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78">
              <w:rPr>
                <w:rFonts w:ascii="Angsana New" w:hAnsi="Angsana New"/>
                <w:color w:val="000000"/>
                <w:sz w:val="30"/>
                <w:szCs w:val="30"/>
              </w:rPr>
              <w:t>253,228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6B543E12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19DE3659" w14:textId="0D85B325" w:rsidR="00DE47E3" w:rsidRPr="00D26778" w:rsidRDefault="00A1142E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81,139</w:t>
            </w:r>
          </w:p>
        </w:tc>
        <w:tc>
          <w:tcPr>
            <w:tcW w:w="144" w:type="pct"/>
            <w:tcBorders>
              <w:bottom w:val="nil"/>
            </w:tcBorders>
          </w:tcPr>
          <w:p w14:paraId="7CD7A6E8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782B036B" w14:textId="54373002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78">
              <w:rPr>
                <w:rFonts w:ascii="Angsana New" w:hAnsi="Angsana New"/>
                <w:color w:val="000000"/>
                <w:sz w:val="30"/>
                <w:szCs w:val="30"/>
              </w:rPr>
              <w:t>58,200</w:t>
            </w:r>
          </w:p>
        </w:tc>
      </w:tr>
      <w:tr w:rsidR="00DE47E3" w:rsidRPr="00D26778" w14:paraId="296F58FE" w14:textId="77777777" w:rsidTr="001D3C05">
        <w:trPr>
          <w:trHeight w:val="420"/>
        </w:trPr>
        <w:tc>
          <w:tcPr>
            <w:tcW w:w="1922" w:type="pct"/>
          </w:tcPr>
          <w:p w14:paraId="1D8C3807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3" w:type="pct"/>
          </w:tcPr>
          <w:p w14:paraId="274E32EB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</w:tcPr>
          <w:p w14:paraId="7E043B0F" w14:textId="30BF244C" w:rsidR="00DE47E3" w:rsidRPr="00D26778" w:rsidRDefault="00F74574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23,645</w:t>
            </w:r>
          </w:p>
        </w:tc>
        <w:tc>
          <w:tcPr>
            <w:tcW w:w="126" w:type="pct"/>
            <w:tcBorders>
              <w:bottom w:val="nil"/>
            </w:tcBorders>
          </w:tcPr>
          <w:p w14:paraId="035A988D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nil"/>
            </w:tcBorders>
          </w:tcPr>
          <w:p w14:paraId="459B147E" w14:textId="2A7E2D1A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color w:val="000000"/>
                <w:sz w:val="30"/>
                <w:szCs w:val="30"/>
              </w:rPr>
              <w:t>22,967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696DF33F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3A19B10C" w14:textId="17AE3998" w:rsidR="00DE47E3" w:rsidRPr="00D26778" w:rsidRDefault="00A1142E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1,777</w:t>
            </w:r>
          </w:p>
        </w:tc>
        <w:tc>
          <w:tcPr>
            <w:tcW w:w="144" w:type="pct"/>
            <w:tcBorders>
              <w:bottom w:val="nil"/>
            </w:tcBorders>
          </w:tcPr>
          <w:p w14:paraId="06A9E830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3F3D3036" w14:textId="14291E1F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color w:val="000000"/>
                <w:sz w:val="30"/>
                <w:szCs w:val="30"/>
              </w:rPr>
              <w:t>1,743</w:t>
            </w:r>
          </w:p>
        </w:tc>
      </w:tr>
      <w:tr w:rsidR="00DE47E3" w:rsidRPr="00D26778" w14:paraId="012D8577" w14:textId="77777777" w:rsidTr="001D3C05">
        <w:trPr>
          <w:trHeight w:val="420"/>
        </w:trPr>
        <w:tc>
          <w:tcPr>
            <w:tcW w:w="1922" w:type="pct"/>
            <w:tcBorders>
              <w:bottom w:val="nil"/>
            </w:tcBorders>
            <w:noWrap/>
            <w:vAlign w:val="bottom"/>
          </w:tcPr>
          <w:p w14:paraId="2FB5C5CA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3" w:type="pct"/>
            <w:tcBorders>
              <w:bottom w:val="nil"/>
            </w:tcBorders>
          </w:tcPr>
          <w:p w14:paraId="6B71B517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43D23FA" w14:textId="0903EC61" w:rsidR="00DE47E3" w:rsidRPr="00D26778" w:rsidRDefault="00F74574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305,814</w:t>
            </w:r>
          </w:p>
        </w:tc>
        <w:tc>
          <w:tcPr>
            <w:tcW w:w="126" w:type="pct"/>
            <w:tcBorders>
              <w:top w:val="nil"/>
              <w:bottom w:val="nil"/>
            </w:tcBorders>
          </w:tcPr>
          <w:p w14:paraId="3899E199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027071C5" w14:textId="03757E55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276,195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2EC9351C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80742E5" w14:textId="419B9FEB" w:rsidR="00DE47E3" w:rsidRPr="00D26778" w:rsidRDefault="00A1142E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82,91</w:t>
            </w:r>
            <w:r w:rsidR="00D434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499E4639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7F8DC6F" w14:textId="166499C8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59,943</w:t>
            </w:r>
          </w:p>
        </w:tc>
      </w:tr>
    </w:tbl>
    <w:p w14:paraId="4A65D25D" w14:textId="77777777" w:rsidR="00277F91" w:rsidRPr="00D26778" w:rsidRDefault="00277F91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F44131A" w14:textId="0828501F" w:rsidR="00277F91" w:rsidRPr="00D26778" w:rsidRDefault="00277F91" w:rsidP="001B34C8">
      <w:pPr>
        <w:tabs>
          <w:tab w:val="clear" w:pos="3742"/>
          <w:tab w:val="left" w:pos="375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ผลประโยชน์หลังออกจากงานและบำเหน็จบำนาญพนักงานตามข้อกำหนดของพระราชบัญญัติคุ้มครองแรงงาน พ.ศ.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54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319D9F2B" w14:textId="239A0E46" w:rsidR="00277F91" w:rsidRDefault="00277F9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</w:p>
    <w:p w14:paraId="682267CC" w14:textId="0AF4EB2F" w:rsidR="0023638A" w:rsidRDefault="0023638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</w:p>
    <w:tbl>
      <w:tblPr>
        <w:tblW w:w="9317" w:type="dxa"/>
        <w:tblInd w:w="450" w:type="dxa"/>
        <w:tblLook w:val="01E0" w:firstRow="1" w:lastRow="1" w:firstColumn="1" w:lastColumn="1" w:noHBand="0" w:noVBand="0"/>
      </w:tblPr>
      <w:tblGrid>
        <w:gridCol w:w="3560"/>
        <w:gridCol w:w="894"/>
        <w:gridCol w:w="1018"/>
        <w:gridCol w:w="236"/>
        <w:gridCol w:w="1037"/>
        <w:gridCol w:w="268"/>
        <w:gridCol w:w="1018"/>
        <w:gridCol w:w="268"/>
        <w:gridCol w:w="1018"/>
      </w:tblGrid>
      <w:tr w:rsidR="00A14123" w:rsidRPr="00D26778" w14:paraId="0B487DE2" w14:textId="77777777" w:rsidTr="00F80A0A">
        <w:trPr>
          <w:tblHeader/>
        </w:trPr>
        <w:tc>
          <w:tcPr>
            <w:tcW w:w="3560" w:type="dxa"/>
            <w:shd w:val="clear" w:color="auto" w:fill="auto"/>
          </w:tcPr>
          <w:p w14:paraId="646BD043" w14:textId="289D8CD7" w:rsidR="00A14123" w:rsidRPr="00D26778" w:rsidRDefault="00A14123" w:rsidP="00A1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894" w:type="dxa"/>
            <w:shd w:val="clear" w:color="auto" w:fill="auto"/>
          </w:tcPr>
          <w:p w14:paraId="17217A67" w14:textId="77777777" w:rsidR="00A14123" w:rsidRPr="00D26778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91" w:type="dxa"/>
            <w:gridSpan w:val="3"/>
            <w:shd w:val="clear" w:color="auto" w:fill="auto"/>
          </w:tcPr>
          <w:p w14:paraId="7A616FA5" w14:textId="77777777" w:rsidR="00A14123" w:rsidRPr="00D26778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07050FEB" w14:textId="77777777" w:rsidR="00A14123" w:rsidRPr="00D26778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68407153" w14:textId="77777777" w:rsidR="00A14123" w:rsidRPr="00D26778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A14123" w:rsidRPr="00D26778" w14:paraId="0CDE2CB4" w14:textId="77777777" w:rsidTr="00F80A0A">
        <w:trPr>
          <w:tblHeader/>
        </w:trPr>
        <w:tc>
          <w:tcPr>
            <w:tcW w:w="3560" w:type="dxa"/>
            <w:shd w:val="clear" w:color="auto" w:fill="auto"/>
          </w:tcPr>
          <w:p w14:paraId="3FB5B594" w14:textId="77777777" w:rsidR="00A14123" w:rsidRPr="00D26778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94" w:type="dxa"/>
            <w:shd w:val="clear" w:color="auto" w:fill="auto"/>
          </w:tcPr>
          <w:p w14:paraId="3903BFC4" w14:textId="77777777" w:rsidR="00A14123" w:rsidRPr="00D26778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91" w:type="dxa"/>
            <w:gridSpan w:val="3"/>
            <w:shd w:val="clear" w:color="auto" w:fill="auto"/>
          </w:tcPr>
          <w:p w14:paraId="5FE0833D" w14:textId="77777777" w:rsidR="00A14123" w:rsidRPr="00D26778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14:paraId="4317AE7A" w14:textId="77777777" w:rsidR="00A14123" w:rsidRPr="00D26778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7E8D46B3" w14:textId="77777777" w:rsidR="00A14123" w:rsidRPr="00D26778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123" w:rsidRPr="00D26778" w14:paraId="20EBFFB9" w14:textId="77777777" w:rsidTr="00F80A0A">
        <w:trPr>
          <w:tblHeader/>
        </w:trPr>
        <w:tc>
          <w:tcPr>
            <w:tcW w:w="3560" w:type="dxa"/>
            <w:shd w:val="clear" w:color="auto" w:fill="auto"/>
          </w:tcPr>
          <w:p w14:paraId="4265A99E" w14:textId="77777777" w:rsidR="00A14123" w:rsidRPr="00D26778" w:rsidRDefault="00A1412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shd w:val="clear" w:color="auto" w:fill="auto"/>
          </w:tcPr>
          <w:p w14:paraId="5128DD07" w14:textId="033D2D8B" w:rsidR="00A14123" w:rsidRPr="00D26778" w:rsidRDefault="00A1412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" w:right="-97" w:hanging="10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14:paraId="27B42C16" w14:textId="0C34DC4E" w:rsidR="00A14123" w:rsidRPr="00D26778" w:rsidRDefault="00A1412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60C19F7" w14:textId="77777777" w:rsidR="00A14123" w:rsidRPr="00D26778" w:rsidRDefault="00A1412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594CE7A1" w14:textId="5105B77A" w:rsidR="00A14123" w:rsidRPr="00D26778" w:rsidRDefault="00A1412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765EEF97" w14:textId="77777777" w:rsidR="00A14123" w:rsidRPr="00D26778" w:rsidRDefault="00A1412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331A6779" w14:textId="730BBF4E" w:rsidR="00A14123" w:rsidRPr="00D26778" w:rsidRDefault="00A1412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14:paraId="17004AED" w14:textId="77777777" w:rsidR="00A14123" w:rsidRPr="00D26778" w:rsidRDefault="00A1412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14721E5" w14:textId="1D27F5E2" w:rsidR="00A14123" w:rsidRPr="00D26778" w:rsidRDefault="00A1412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986A3B" w:rsidRPr="00D26778" w14:paraId="7B7016E3" w14:textId="77777777" w:rsidTr="00F80A0A">
        <w:trPr>
          <w:tblHeader/>
        </w:trPr>
        <w:tc>
          <w:tcPr>
            <w:tcW w:w="3560" w:type="dxa"/>
            <w:shd w:val="clear" w:color="auto" w:fill="auto"/>
          </w:tcPr>
          <w:p w14:paraId="18BE1229" w14:textId="77777777" w:rsidR="00986A3B" w:rsidRPr="00D26778" w:rsidRDefault="00986A3B" w:rsidP="001B34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  <w:shd w:val="clear" w:color="auto" w:fill="auto"/>
          </w:tcPr>
          <w:p w14:paraId="4ECB657B" w14:textId="77777777" w:rsidR="00986A3B" w:rsidRPr="00D2677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63" w:type="dxa"/>
            <w:gridSpan w:val="7"/>
            <w:shd w:val="clear" w:color="auto" w:fill="auto"/>
          </w:tcPr>
          <w:p w14:paraId="6C00F2D0" w14:textId="77777777" w:rsidR="00986A3B" w:rsidRPr="00D2677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E47E3" w:rsidRPr="00D26778" w14:paraId="5F223D0C" w14:textId="77777777" w:rsidTr="00F80A0A">
        <w:tc>
          <w:tcPr>
            <w:tcW w:w="3560" w:type="dxa"/>
            <w:shd w:val="clear" w:color="auto" w:fill="auto"/>
          </w:tcPr>
          <w:p w14:paraId="162AF016" w14:textId="5D067A4C" w:rsidR="00DE47E3" w:rsidRPr="00D26778" w:rsidRDefault="00DE47E3" w:rsidP="00DE47E3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94" w:type="dxa"/>
            <w:shd w:val="clear" w:color="auto" w:fill="auto"/>
          </w:tcPr>
          <w:p w14:paraId="08494BF2" w14:textId="77777777" w:rsidR="00DE47E3" w:rsidRPr="00D26778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EF32F1E" w14:textId="72C1452B" w:rsidR="00DE47E3" w:rsidRPr="00D26778" w:rsidRDefault="00414A7E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276,195</w:t>
            </w:r>
          </w:p>
        </w:tc>
        <w:tc>
          <w:tcPr>
            <w:tcW w:w="236" w:type="dxa"/>
            <w:shd w:val="clear" w:color="auto" w:fill="auto"/>
          </w:tcPr>
          <w:p w14:paraId="5263988B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1DFF612" w14:textId="0198388E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292,877</w:t>
            </w:r>
          </w:p>
        </w:tc>
        <w:tc>
          <w:tcPr>
            <w:tcW w:w="268" w:type="dxa"/>
            <w:shd w:val="clear" w:color="auto" w:fill="auto"/>
          </w:tcPr>
          <w:p w14:paraId="17EFE7C2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99AC16F" w14:textId="71A299A8" w:rsidR="00DE47E3" w:rsidRPr="00D26778" w:rsidRDefault="00F5785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59,94</w:t>
            </w:r>
            <w:r w:rsidR="00F51F0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70FBB5DC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37CA067" w14:textId="29A49F4C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125,354</w:t>
            </w:r>
          </w:p>
        </w:tc>
      </w:tr>
      <w:tr w:rsidR="00DE47E3" w:rsidRPr="00D26778" w14:paraId="4D1210B0" w14:textId="77777777" w:rsidTr="00F80A0A">
        <w:tc>
          <w:tcPr>
            <w:tcW w:w="3560" w:type="dxa"/>
            <w:shd w:val="clear" w:color="auto" w:fill="auto"/>
          </w:tcPr>
          <w:p w14:paraId="0A355098" w14:textId="77777777" w:rsidR="00DE47E3" w:rsidRPr="005420CD" w:rsidRDefault="00DE47E3" w:rsidP="00DE47E3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20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5420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5420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894" w:type="dxa"/>
            <w:shd w:val="clear" w:color="auto" w:fill="auto"/>
          </w:tcPr>
          <w:p w14:paraId="3A61A080" w14:textId="77777777" w:rsidR="00DE47E3" w:rsidRPr="00D26778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E571AB4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A83AD0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6E52C16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0D8F878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EC10170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5D610A9D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EE11C92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E47E3" w:rsidRPr="00D26778" w14:paraId="79825E05" w14:textId="77777777" w:rsidTr="00F80A0A">
        <w:tc>
          <w:tcPr>
            <w:tcW w:w="3560" w:type="dxa"/>
            <w:shd w:val="clear" w:color="auto" w:fill="auto"/>
          </w:tcPr>
          <w:p w14:paraId="49170F52" w14:textId="77777777" w:rsidR="00DE47E3" w:rsidRPr="00D26778" w:rsidRDefault="00DE47E3" w:rsidP="00DE47E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94" w:type="dxa"/>
            <w:shd w:val="clear" w:color="auto" w:fill="auto"/>
          </w:tcPr>
          <w:p w14:paraId="14B39F66" w14:textId="77777777" w:rsidR="00DE47E3" w:rsidRPr="00D26778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9F6C107" w14:textId="26FD9185" w:rsidR="00DE47E3" w:rsidRPr="00D26778" w:rsidRDefault="00B2543D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65E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330D3"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1A58137F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FF09C78" w14:textId="6B0F83C9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18,484</w:t>
            </w:r>
          </w:p>
        </w:tc>
        <w:tc>
          <w:tcPr>
            <w:tcW w:w="268" w:type="dxa"/>
            <w:shd w:val="clear" w:color="auto" w:fill="auto"/>
          </w:tcPr>
          <w:p w14:paraId="0CAF7D51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367381C" w14:textId="769E342B" w:rsidR="00DE47E3" w:rsidRPr="00D26778" w:rsidRDefault="00F51F08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7,107</w:t>
            </w:r>
          </w:p>
        </w:tc>
        <w:tc>
          <w:tcPr>
            <w:tcW w:w="268" w:type="dxa"/>
            <w:shd w:val="clear" w:color="auto" w:fill="auto"/>
          </w:tcPr>
          <w:p w14:paraId="69E0600A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FD13F9D" w14:textId="650BF693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7,788</w:t>
            </w:r>
          </w:p>
        </w:tc>
      </w:tr>
      <w:tr w:rsidR="00DE47E3" w:rsidRPr="00D26778" w14:paraId="02B7EC24" w14:textId="77777777" w:rsidTr="00F80A0A">
        <w:tc>
          <w:tcPr>
            <w:tcW w:w="3560" w:type="dxa"/>
            <w:shd w:val="clear" w:color="auto" w:fill="auto"/>
          </w:tcPr>
          <w:p w14:paraId="44263B49" w14:textId="77777777" w:rsidR="00DE47E3" w:rsidRPr="00D26778" w:rsidRDefault="00DE47E3" w:rsidP="00DE47E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94" w:type="dxa"/>
            <w:shd w:val="clear" w:color="auto" w:fill="auto"/>
          </w:tcPr>
          <w:p w14:paraId="09BD3790" w14:textId="77777777" w:rsidR="00DE47E3" w:rsidRPr="00D26778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B095333" w14:textId="149AAB7A" w:rsidR="00DE47E3" w:rsidRPr="00D26778" w:rsidRDefault="00DF3672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6,222</w:t>
            </w:r>
          </w:p>
        </w:tc>
        <w:tc>
          <w:tcPr>
            <w:tcW w:w="236" w:type="dxa"/>
            <w:shd w:val="clear" w:color="auto" w:fill="auto"/>
          </w:tcPr>
          <w:p w14:paraId="6FC994BB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35BB588" w14:textId="1E784EE4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4,496</w:t>
            </w:r>
          </w:p>
        </w:tc>
        <w:tc>
          <w:tcPr>
            <w:tcW w:w="268" w:type="dxa"/>
            <w:shd w:val="clear" w:color="auto" w:fill="auto"/>
          </w:tcPr>
          <w:p w14:paraId="104FF5F4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69B596B" w14:textId="64A0FD4A" w:rsidR="00DE47E3" w:rsidRPr="00D26778" w:rsidRDefault="003A62AD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1,374</w:t>
            </w:r>
          </w:p>
        </w:tc>
        <w:tc>
          <w:tcPr>
            <w:tcW w:w="268" w:type="dxa"/>
            <w:shd w:val="clear" w:color="auto" w:fill="auto"/>
          </w:tcPr>
          <w:p w14:paraId="70C25E85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BB10FCC" w14:textId="5A04755E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1,967</w:t>
            </w:r>
          </w:p>
        </w:tc>
      </w:tr>
      <w:tr w:rsidR="00DE47E3" w:rsidRPr="00D26778" w14:paraId="7F26A3AF" w14:textId="77777777" w:rsidTr="00F80A0A">
        <w:tc>
          <w:tcPr>
            <w:tcW w:w="3560" w:type="dxa"/>
          </w:tcPr>
          <w:p w14:paraId="1DFF3A17" w14:textId="77777777" w:rsidR="00DE47E3" w:rsidRPr="005420CD" w:rsidRDefault="00DE47E3" w:rsidP="00DE47E3">
            <w:pPr>
              <w:ind w:left="342" w:hanging="34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420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94" w:type="dxa"/>
          </w:tcPr>
          <w:p w14:paraId="636447CA" w14:textId="77777777" w:rsidR="00DE47E3" w:rsidRPr="00D26778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vAlign w:val="bottom"/>
          </w:tcPr>
          <w:p w14:paraId="1922FC82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3DBED2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1CE75F3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788FC843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F029C24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622CD6D6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D3AADB3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E47E3" w:rsidRPr="00D26778" w14:paraId="72183BCB" w14:textId="77777777" w:rsidTr="00F80A0A">
        <w:tc>
          <w:tcPr>
            <w:tcW w:w="3560" w:type="dxa"/>
          </w:tcPr>
          <w:p w14:paraId="5C7FE4F8" w14:textId="77777777" w:rsidR="00F51F08" w:rsidRDefault="00DE47E3" w:rsidP="00DE47E3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</w:t>
            </w:r>
          </w:p>
          <w:p w14:paraId="086273ED" w14:textId="440A5C33" w:rsidR="00DE47E3" w:rsidRPr="00D26778" w:rsidRDefault="00DE47E3" w:rsidP="00F51F08">
            <w:pPr>
              <w:ind w:left="342" w:hanging="10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894" w:type="dxa"/>
          </w:tcPr>
          <w:p w14:paraId="44060E9C" w14:textId="77777777" w:rsidR="00DE47E3" w:rsidRPr="00D26778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vAlign w:val="bottom"/>
          </w:tcPr>
          <w:p w14:paraId="376B4366" w14:textId="65EF34BA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90579E5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22217DD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00FA52AE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E428513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78F7F5A7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B980582" w14:textId="77777777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E47E3" w:rsidRPr="00D26778" w14:paraId="75ECAAF8" w14:textId="77777777" w:rsidTr="00F80A0A">
        <w:tc>
          <w:tcPr>
            <w:tcW w:w="3560" w:type="dxa"/>
          </w:tcPr>
          <w:p w14:paraId="196BAFD7" w14:textId="77777777" w:rsidR="00DE47E3" w:rsidRPr="00D26778" w:rsidRDefault="00DE47E3" w:rsidP="00DE47E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94" w:type="dxa"/>
          </w:tcPr>
          <w:p w14:paraId="5345846D" w14:textId="77777777" w:rsidR="00DE47E3" w:rsidRPr="00D26778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vAlign w:val="bottom"/>
          </w:tcPr>
          <w:p w14:paraId="2CF621B7" w14:textId="20645879" w:rsidR="00DE47E3" w:rsidRPr="00D26778" w:rsidRDefault="003A10AE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(14,377)</w:t>
            </w:r>
          </w:p>
        </w:tc>
        <w:tc>
          <w:tcPr>
            <w:tcW w:w="236" w:type="dxa"/>
          </w:tcPr>
          <w:p w14:paraId="79783455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37C8C54" w14:textId="566B0FED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(18,940)</w:t>
            </w:r>
          </w:p>
        </w:tc>
        <w:tc>
          <w:tcPr>
            <w:tcW w:w="268" w:type="dxa"/>
          </w:tcPr>
          <w:p w14:paraId="2C203847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B1BB363" w14:textId="04C37E42" w:rsidR="00DE47E3" w:rsidRPr="00D26778" w:rsidRDefault="0084389B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(2,962)</w:t>
            </w:r>
          </w:p>
        </w:tc>
        <w:tc>
          <w:tcPr>
            <w:tcW w:w="268" w:type="dxa"/>
          </w:tcPr>
          <w:p w14:paraId="20BDD4A1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D92DB1D" w14:textId="1172C611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(6,653)</w:t>
            </w:r>
          </w:p>
        </w:tc>
      </w:tr>
      <w:tr w:rsidR="00DE47E3" w:rsidRPr="00D26778" w14:paraId="36B0AC2D" w14:textId="77777777" w:rsidTr="00F80A0A">
        <w:tc>
          <w:tcPr>
            <w:tcW w:w="3560" w:type="dxa"/>
          </w:tcPr>
          <w:p w14:paraId="1367D838" w14:textId="77777777" w:rsidR="00DE47E3" w:rsidRPr="00D26778" w:rsidRDefault="00DE47E3" w:rsidP="00DE47E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894" w:type="dxa"/>
          </w:tcPr>
          <w:p w14:paraId="11DE9405" w14:textId="77777777" w:rsidR="00DE47E3" w:rsidRPr="00D26778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vAlign w:val="bottom"/>
          </w:tcPr>
          <w:p w14:paraId="22E135B9" w14:textId="7BC15211" w:rsidR="00DE47E3" w:rsidRPr="00D26778" w:rsidRDefault="003A10AE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24,160</w:t>
            </w:r>
          </w:p>
        </w:tc>
        <w:tc>
          <w:tcPr>
            <w:tcW w:w="236" w:type="dxa"/>
          </w:tcPr>
          <w:p w14:paraId="34D6ACA3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AA9A60F" w14:textId="3E509D42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13,483</w:t>
            </w:r>
          </w:p>
        </w:tc>
        <w:tc>
          <w:tcPr>
            <w:tcW w:w="268" w:type="dxa"/>
          </w:tcPr>
          <w:p w14:paraId="495453CF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431FF52E" w14:textId="53DF7A31" w:rsidR="00DE47E3" w:rsidRPr="00D26778" w:rsidRDefault="0084389B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18,325</w:t>
            </w:r>
          </w:p>
        </w:tc>
        <w:tc>
          <w:tcPr>
            <w:tcW w:w="268" w:type="dxa"/>
          </w:tcPr>
          <w:p w14:paraId="3C0DBC67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76019B53" w14:textId="5F6BADC6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1,612</w:t>
            </w:r>
          </w:p>
        </w:tc>
      </w:tr>
      <w:tr w:rsidR="00DE47E3" w:rsidRPr="00D26778" w14:paraId="79AF2F3C" w14:textId="77777777" w:rsidTr="00F80A0A">
        <w:tc>
          <w:tcPr>
            <w:tcW w:w="3560" w:type="dxa"/>
          </w:tcPr>
          <w:p w14:paraId="4706B869" w14:textId="77777777" w:rsidR="00DE47E3" w:rsidRPr="00D26778" w:rsidRDefault="00DE47E3" w:rsidP="00DE47E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94" w:type="dxa"/>
          </w:tcPr>
          <w:p w14:paraId="67DD7074" w14:textId="77777777" w:rsidR="00DE47E3" w:rsidRPr="00D26778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vAlign w:val="bottom"/>
          </w:tcPr>
          <w:p w14:paraId="353009F4" w14:textId="074ECB46" w:rsidR="00DE47E3" w:rsidRPr="00D26778" w:rsidRDefault="00C947A0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774EF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330D3"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EFA9A21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EF79837" w14:textId="381E1CB7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(24,118)</w:t>
            </w:r>
          </w:p>
        </w:tc>
        <w:tc>
          <w:tcPr>
            <w:tcW w:w="268" w:type="dxa"/>
          </w:tcPr>
          <w:p w14:paraId="3B97409C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4967737" w14:textId="6AC1C7F5" w:rsidR="00DE47E3" w:rsidRPr="00D26778" w:rsidRDefault="000201F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062EA">
              <w:rPr>
                <w:rFonts w:ascii="Angsana New" w:hAnsi="Angsana New"/>
                <w:sz w:val="30"/>
                <w:szCs w:val="30"/>
                <w:lang w:bidi="th-TH"/>
              </w:rPr>
              <w:t>871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0B684AF5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B10418A" w14:textId="344A9C08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(7,863)</w:t>
            </w:r>
          </w:p>
        </w:tc>
      </w:tr>
      <w:tr w:rsidR="00DE47E3" w:rsidRPr="00D26778" w14:paraId="159B12D2" w14:textId="77777777" w:rsidTr="0043522D">
        <w:tc>
          <w:tcPr>
            <w:tcW w:w="3560" w:type="dxa"/>
          </w:tcPr>
          <w:p w14:paraId="3769666F" w14:textId="3077A18B" w:rsidR="00DE47E3" w:rsidRPr="00D26778" w:rsidRDefault="00DE47E3" w:rsidP="00DE47E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โอนพนักงานจากการปรับโครงสร้างธุรกิจ</w:t>
            </w:r>
          </w:p>
        </w:tc>
        <w:tc>
          <w:tcPr>
            <w:tcW w:w="894" w:type="dxa"/>
          </w:tcPr>
          <w:p w14:paraId="618B8AE9" w14:textId="77CAD8D7" w:rsidR="00DE47E3" w:rsidRPr="00D26778" w:rsidRDefault="00DE47E3" w:rsidP="00F05E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vAlign w:val="bottom"/>
          </w:tcPr>
          <w:p w14:paraId="415CFDA3" w14:textId="23A9FD13" w:rsidR="00DE47E3" w:rsidRPr="00D26778" w:rsidRDefault="00C62F62" w:rsidP="00C62F6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7B2CC2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B70E073" w14:textId="200455C2" w:rsidR="00DE47E3" w:rsidRPr="00D26778" w:rsidRDefault="00DE47E3" w:rsidP="00DE47E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45F6AAD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0B8C52F5" w14:textId="43971DFF" w:rsidR="00DE47E3" w:rsidRPr="00D26778" w:rsidRDefault="00F94814" w:rsidP="00F9481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215727E5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7A23A16" w14:textId="0965503F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(62,262)</w:t>
            </w:r>
          </w:p>
        </w:tc>
      </w:tr>
      <w:tr w:rsidR="00DE47E3" w:rsidRPr="00D26778" w14:paraId="53A79A83" w14:textId="77777777" w:rsidTr="0043522D">
        <w:tc>
          <w:tcPr>
            <w:tcW w:w="3560" w:type="dxa"/>
          </w:tcPr>
          <w:p w14:paraId="50B40469" w14:textId="4608E8FD" w:rsidR="00DE47E3" w:rsidRPr="00D26778" w:rsidRDefault="00DE47E3" w:rsidP="00DE47E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894" w:type="dxa"/>
          </w:tcPr>
          <w:p w14:paraId="251A147A" w14:textId="77777777" w:rsidR="00DE47E3" w:rsidRPr="00D26778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7490481C" w14:textId="10289278" w:rsidR="00DE47E3" w:rsidRPr="00D26778" w:rsidRDefault="00C947A0" w:rsidP="00C947A0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2B586D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FEC29FC" w14:textId="70C60DA7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(10,087)</w:t>
            </w:r>
          </w:p>
        </w:tc>
        <w:tc>
          <w:tcPr>
            <w:tcW w:w="268" w:type="dxa"/>
          </w:tcPr>
          <w:p w14:paraId="621380F6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21474419" w14:textId="08FF8381" w:rsidR="00DE47E3" w:rsidRPr="00D26778" w:rsidRDefault="00CC0208" w:rsidP="00B2556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460C27AF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5B5B2BAE" w14:textId="1B3021E5" w:rsidR="00DE47E3" w:rsidRPr="00D26778" w:rsidRDefault="00DE47E3" w:rsidP="00DE47E3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E47E3" w:rsidRPr="00D26778" w14:paraId="6CF45D12" w14:textId="77777777" w:rsidTr="0043522D">
        <w:tc>
          <w:tcPr>
            <w:tcW w:w="3560" w:type="dxa"/>
          </w:tcPr>
          <w:p w14:paraId="24321E5C" w14:textId="503F30FD" w:rsidR="00DE47E3" w:rsidRPr="00D26778" w:rsidRDefault="00DE47E3" w:rsidP="00DE47E3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4" w:type="dxa"/>
          </w:tcPr>
          <w:p w14:paraId="31C387FD" w14:textId="77777777" w:rsidR="00DE47E3" w:rsidRPr="00D26778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4C336" w14:textId="2D5433D8" w:rsidR="00DE47E3" w:rsidRPr="00D26778" w:rsidRDefault="008C7C70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305</w:t>
            </w:r>
            <w:r w:rsidR="009D787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814</w:t>
            </w:r>
          </w:p>
        </w:tc>
        <w:tc>
          <w:tcPr>
            <w:tcW w:w="236" w:type="dxa"/>
            <w:vAlign w:val="bottom"/>
          </w:tcPr>
          <w:p w14:paraId="2A01C157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2EE77" w14:textId="38130995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276,195</w:t>
            </w:r>
          </w:p>
        </w:tc>
        <w:tc>
          <w:tcPr>
            <w:tcW w:w="268" w:type="dxa"/>
            <w:vAlign w:val="bottom"/>
          </w:tcPr>
          <w:p w14:paraId="0E630621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ECAA0" w14:textId="28901C04" w:rsidR="00DE47E3" w:rsidRPr="00D26778" w:rsidRDefault="00877468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C631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,916</w:t>
            </w:r>
          </w:p>
        </w:tc>
        <w:tc>
          <w:tcPr>
            <w:tcW w:w="268" w:type="dxa"/>
            <w:vAlign w:val="bottom"/>
          </w:tcPr>
          <w:p w14:paraId="6EE01D29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BA136" w14:textId="19849A87" w:rsidR="00DE47E3" w:rsidRPr="00D26778" w:rsidRDefault="00DE47E3" w:rsidP="00DE47E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59,943</w:t>
            </w:r>
          </w:p>
        </w:tc>
      </w:tr>
    </w:tbl>
    <w:p w14:paraId="75A36E2D" w14:textId="77777777" w:rsidR="00F54F79" w:rsidRPr="00D26778" w:rsidRDefault="00F54F7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187" w:type="dxa"/>
        <w:tblInd w:w="450" w:type="dxa"/>
        <w:tblLook w:val="01E0" w:firstRow="1" w:lastRow="1" w:firstColumn="1" w:lastColumn="1" w:noHBand="0" w:noVBand="0"/>
      </w:tblPr>
      <w:tblGrid>
        <w:gridCol w:w="3960"/>
        <w:gridCol w:w="1087"/>
        <w:gridCol w:w="236"/>
        <w:gridCol w:w="1089"/>
        <w:gridCol w:w="270"/>
        <w:gridCol w:w="1105"/>
        <w:gridCol w:w="270"/>
        <w:gridCol w:w="1170"/>
      </w:tblGrid>
      <w:tr w:rsidR="00A33364" w:rsidRPr="00D26778" w14:paraId="2684E95F" w14:textId="77777777" w:rsidTr="00493A8B">
        <w:trPr>
          <w:trHeight w:val="20"/>
          <w:tblHeader/>
        </w:trPr>
        <w:tc>
          <w:tcPr>
            <w:tcW w:w="3960" w:type="dxa"/>
          </w:tcPr>
          <w:p w14:paraId="5F80B0F7" w14:textId="0BC06B2A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64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412" w:type="dxa"/>
            <w:gridSpan w:val="3"/>
            <w:vAlign w:val="bottom"/>
          </w:tcPr>
          <w:p w14:paraId="6711CB52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0B1EF98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vAlign w:val="bottom"/>
          </w:tcPr>
          <w:p w14:paraId="354155CA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A33364" w:rsidRPr="00D26778" w14:paraId="739C1687" w14:textId="77777777" w:rsidTr="00493A8B">
        <w:trPr>
          <w:trHeight w:val="20"/>
          <w:tblHeader/>
        </w:trPr>
        <w:tc>
          <w:tcPr>
            <w:tcW w:w="3960" w:type="dxa"/>
          </w:tcPr>
          <w:p w14:paraId="48401543" w14:textId="6FDBD869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64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2677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412" w:type="dxa"/>
            <w:gridSpan w:val="3"/>
            <w:vAlign w:val="bottom"/>
          </w:tcPr>
          <w:p w14:paraId="5D7C8B79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DFF7C86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vAlign w:val="bottom"/>
          </w:tcPr>
          <w:p w14:paraId="1D58D2CF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364" w:rsidRPr="00D26778" w14:paraId="50A7B20F" w14:textId="77777777" w:rsidTr="00493A8B">
        <w:trPr>
          <w:trHeight w:val="20"/>
          <w:tblHeader/>
        </w:trPr>
        <w:tc>
          <w:tcPr>
            <w:tcW w:w="3960" w:type="dxa"/>
          </w:tcPr>
          <w:p w14:paraId="46193640" w14:textId="0A184CFF" w:rsidR="00A33364" w:rsidRPr="00D26778" w:rsidRDefault="00A33364" w:rsidP="00A33364">
            <w:pPr>
              <w:ind w:hanging="5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5042FCCE" w14:textId="0607E5A9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4E95695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6AB739C" w14:textId="4A2F605A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A7F0D93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7389B70" w14:textId="630E9214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1B00C21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CE0BCE" w14:textId="20F276F4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A33364" w:rsidRPr="00D26778" w14:paraId="379F7735" w14:textId="77777777" w:rsidTr="00493A8B">
        <w:trPr>
          <w:trHeight w:val="20"/>
          <w:tblHeader/>
        </w:trPr>
        <w:tc>
          <w:tcPr>
            <w:tcW w:w="3960" w:type="dxa"/>
          </w:tcPr>
          <w:p w14:paraId="4C66BA39" w14:textId="77777777" w:rsidR="00A33364" w:rsidRPr="00D26778" w:rsidRDefault="00A33364" w:rsidP="00A33364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7" w:type="dxa"/>
            <w:gridSpan w:val="7"/>
          </w:tcPr>
          <w:p w14:paraId="1C02EF35" w14:textId="77777777" w:rsidR="00A33364" w:rsidRPr="00D26778" w:rsidRDefault="00A33364" w:rsidP="00A3336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A33364" w:rsidRPr="00D26778" w14:paraId="1582BC1E" w14:textId="77777777" w:rsidTr="00493A8B">
        <w:trPr>
          <w:trHeight w:val="20"/>
        </w:trPr>
        <w:tc>
          <w:tcPr>
            <w:tcW w:w="3960" w:type="dxa"/>
          </w:tcPr>
          <w:p w14:paraId="7BACF382" w14:textId="77777777" w:rsidR="00A33364" w:rsidRPr="00D26778" w:rsidRDefault="00A33364" w:rsidP="00A33364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7" w:type="dxa"/>
          </w:tcPr>
          <w:p w14:paraId="3506B877" w14:textId="02249011" w:rsidR="00A33364" w:rsidRPr="00D26778" w:rsidRDefault="00A33364" w:rsidP="00A333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2.90</w:t>
            </w:r>
          </w:p>
        </w:tc>
        <w:tc>
          <w:tcPr>
            <w:tcW w:w="236" w:type="dxa"/>
          </w:tcPr>
          <w:p w14:paraId="5DDF78FB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61312786" w14:textId="7D6F18D4" w:rsidR="00A33364" w:rsidRPr="00D26778" w:rsidRDefault="00A33364" w:rsidP="00A333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2.3</w:t>
            </w: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5C62090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0CDC08D6" w14:textId="0E9FB4C9" w:rsidR="00A33364" w:rsidRPr="00D26778" w:rsidRDefault="00A33364" w:rsidP="00A333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2.90</w:t>
            </w:r>
          </w:p>
        </w:tc>
        <w:tc>
          <w:tcPr>
            <w:tcW w:w="270" w:type="dxa"/>
          </w:tcPr>
          <w:p w14:paraId="704BA905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01643" w14:textId="1B61D95E" w:rsidR="00A33364" w:rsidRPr="00D26778" w:rsidRDefault="00A33364" w:rsidP="00A333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2.30</w:t>
            </w:r>
          </w:p>
        </w:tc>
      </w:tr>
      <w:tr w:rsidR="00A33364" w:rsidRPr="00D26778" w14:paraId="55A253A1" w14:textId="77777777" w:rsidTr="00493A8B">
        <w:trPr>
          <w:trHeight w:val="20"/>
        </w:trPr>
        <w:tc>
          <w:tcPr>
            <w:tcW w:w="3960" w:type="dxa"/>
          </w:tcPr>
          <w:p w14:paraId="53779214" w14:textId="77777777" w:rsidR="00A33364" w:rsidRPr="00D26778" w:rsidRDefault="00A33364" w:rsidP="00A33364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7" w:type="dxa"/>
          </w:tcPr>
          <w:p w14:paraId="2D2BF889" w14:textId="6ABA1009" w:rsidR="00A33364" w:rsidRPr="00D26778" w:rsidRDefault="00A33364" w:rsidP="00A333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36" w:type="dxa"/>
          </w:tcPr>
          <w:p w14:paraId="0AEA6F7F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C418CD" w14:textId="054CC457" w:rsidR="00A33364" w:rsidRPr="00D26778" w:rsidRDefault="00A33364" w:rsidP="00A333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23F85D1F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0A193047" w14:textId="720E52BC" w:rsidR="00A33364" w:rsidRPr="00D26778" w:rsidRDefault="00A33364" w:rsidP="00A333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035DC83F" w14:textId="77777777" w:rsidR="00A33364" w:rsidRPr="00D26778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D7D20F" w14:textId="117EF4A5" w:rsidR="00A33364" w:rsidRPr="00D26778" w:rsidRDefault="00A33364" w:rsidP="00A333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</w:tr>
    </w:tbl>
    <w:p w14:paraId="4F6F1A95" w14:textId="77777777" w:rsidR="00534A66" w:rsidRPr="00D26778" w:rsidRDefault="009538A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tab/>
      </w:r>
    </w:p>
    <w:p w14:paraId="745BB0D3" w14:textId="3405FF97" w:rsidR="00E02D7F" w:rsidRPr="00D26778" w:rsidRDefault="00EC5B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Pr="00D26778">
        <w:rPr>
          <w:rFonts w:ascii="Angsana New" w:hAnsi="Angsana New"/>
          <w:sz w:val="30"/>
          <w:szCs w:val="30"/>
        </w:rPr>
        <w:t> </w:t>
      </w:r>
    </w:p>
    <w:p w14:paraId="4694E016" w14:textId="77777777" w:rsidR="00D85A5B" w:rsidRDefault="00D85A5B" w:rsidP="007B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D9BC68" w14:textId="0519B72D" w:rsidR="000D4B2D" w:rsidRDefault="001E25F1" w:rsidP="007B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="005F2398" w:rsidRPr="00D26778">
        <w:rPr>
          <w:rFonts w:ascii="Angsana New" w:hAnsi="Angsana New"/>
          <w:sz w:val="30"/>
          <w:szCs w:val="30"/>
        </w:rPr>
        <w:t>1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 xml:space="preserve">ธันวาคม </w:t>
      </w:r>
      <w:r w:rsidR="00925CA2" w:rsidRPr="00D26778">
        <w:rPr>
          <w:rFonts w:ascii="Angsana New" w:hAnsi="Angsana New"/>
          <w:sz w:val="30"/>
          <w:szCs w:val="30"/>
        </w:rPr>
        <w:t>2</w:t>
      </w:r>
      <w:r w:rsidRPr="00D26778">
        <w:rPr>
          <w:rFonts w:ascii="Angsana New" w:hAnsi="Angsana New"/>
          <w:sz w:val="30"/>
          <w:szCs w:val="30"/>
        </w:rPr>
        <w:t>5</w:t>
      </w:r>
      <w:r w:rsidR="00986A3B" w:rsidRPr="00D26778">
        <w:rPr>
          <w:rFonts w:ascii="Angsana New" w:hAnsi="Angsana New"/>
          <w:sz w:val="30"/>
          <w:szCs w:val="30"/>
        </w:rPr>
        <w:t>6</w:t>
      </w:r>
      <w:r w:rsidR="00DE47E3">
        <w:rPr>
          <w:rFonts w:ascii="Angsana New" w:hAnsi="Angsana New"/>
          <w:sz w:val="30"/>
          <w:szCs w:val="30"/>
        </w:rPr>
        <w:t>5</w:t>
      </w:r>
      <w:r w:rsidR="00986A3B"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8389A" w:rsidRPr="00D26778">
        <w:rPr>
          <w:rFonts w:ascii="Angsana New" w:hAnsi="Angsana New"/>
          <w:sz w:val="30"/>
          <w:szCs w:val="30"/>
        </w:rPr>
        <w:t xml:space="preserve"> </w:t>
      </w:r>
      <w:r w:rsidR="004306F3">
        <w:rPr>
          <w:rFonts w:ascii="Angsana New" w:hAnsi="Angsana New"/>
          <w:sz w:val="30"/>
          <w:szCs w:val="30"/>
        </w:rPr>
        <w:t>8</w:t>
      </w:r>
      <w:r w:rsidR="0098389A" w:rsidRPr="00D26778">
        <w:rPr>
          <w:rFonts w:ascii="Angsana New" w:hAnsi="Angsana New"/>
          <w:sz w:val="30"/>
          <w:szCs w:val="30"/>
        </w:rPr>
        <w:t xml:space="preserve"> - </w:t>
      </w:r>
      <w:r w:rsidR="004306F3">
        <w:rPr>
          <w:rFonts w:ascii="Angsana New" w:hAnsi="Angsana New"/>
          <w:sz w:val="30"/>
          <w:szCs w:val="30"/>
        </w:rPr>
        <w:t>9</w:t>
      </w:r>
      <w:r w:rsidR="002B1382" w:rsidRPr="00D26778">
        <w:rPr>
          <w:rFonts w:ascii="Angsana New" w:hAnsi="Angsana New"/>
          <w:sz w:val="30"/>
          <w:szCs w:val="30"/>
        </w:rPr>
        <w:t xml:space="preserve"> </w:t>
      </w:r>
      <w:r w:rsidRPr="00D26778">
        <w:rPr>
          <w:rFonts w:ascii="Angsana New" w:hAnsi="Angsana New"/>
          <w:sz w:val="30"/>
          <w:szCs w:val="30"/>
          <w:cs/>
        </w:rPr>
        <w:t>ปี</w:t>
      </w:r>
      <w:r w:rsidR="00F03966" w:rsidRPr="00D26778">
        <w:rPr>
          <w:rFonts w:ascii="Angsana New" w:hAnsi="Angsana New"/>
          <w:sz w:val="30"/>
          <w:szCs w:val="30"/>
        </w:rPr>
        <w:t xml:space="preserve">         </w:t>
      </w:r>
      <w:r w:rsidR="00EF352C" w:rsidRPr="00D26778">
        <w:rPr>
          <w:rFonts w:ascii="Angsana New" w:hAnsi="Angsana New"/>
          <w:i/>
          <w:iCs/>
          <w:sz w:val="30"/>
          <w:szCs w:val="30"/>
        </w:rPr>
        <w:t>(</w:t>
      </w:r>
      <w:r w:rsidR="00925CA2" w:rsidRPr="00D26778">
        <w:rPr>
          <w:rFonts w:ascii="Angsana New" w:hAnsi="Angsana New"/>
          <w:i/>
          <w:iCs/>
          <w:sz w:val="30"/>
          <w:szCs w:val="30"/>
        </w:rPr>
        <w:t>2</w:t>
      </w:r>
      <w:r w:rsidR="00EF352C" w:rsidRPr="00D26778">
        <w:rPr>
          <w:rFonts w:ascii="Angsana New" w:hAnsi="Angsana New"/>
          <w:i/>
          <w:iCs/>
          <w:sz w:val="30"/>
          <w:szCs w:val="30"/>
        </w:rPr>
        <w:t>5</w:t>
      </w:r>
      <w:r w:rsidR="002B1382" w:rsidRPr="00D26778">
        <w:rPr>
          <w:rFonts w:ascii="Angsana New" w:hAnsi="Angsana New"/>
          <w:i/>
          <w:iCs/>
          <w:sz w:val="30"/>
          <w:szCs w:val="30"/>
        </w:rPr>
        <w:t>6</w:t>
      </w:r>
      <w:r w:rsidR="00DE47E3">
        <w:rPr>
          <w:rFonts w:ascii="Angsana New" w:hAnsi="Angsana New"/>
          <w:i/>
          <w:iCs/>
          <w:sz w:val="30"/>
          <w:szCs w:val="30"/>
        </w:rPr>
        <w:t>4</w:t>
      </w:r>
      <w:r w:rsidR="00277F91" w:rsidRPr="00D26778">
        <w:rPr>
          <w:rFonts w:ascii="Angsana New" w:hAnsi="Angsana New"/>
          <w:i/>
          <w:iCs/>
          <w:sz w:val="30"/>
          <w:szCs w:val="30"/>
        </w:rPr>
        <w:t xml:space="preserve"> </w:t>
      </w:r>
      <w:r w:rsidR="00CA7EA3" w:rsidRPr="00D26778">
        <w:rPr>
          <w:rFonts w:ascii="Angsana New" w:hAnsi="Angsana New"/>
          <w:i/>
          <w:iCs/>
          <w:sz w:val="30"/>
          <w:szCs w:val="30"/>
        </w:rPr>
        <w:t xml:space="preserve">: </w:t>
      </w:r>
      <w:r w:rsidR="00DE47E3">
        <w:rPr>
          <w:rFonts w:ascii="Angsana New" w:hAnsi="Angsana New"/>
          <w:i/>
          <w:iCs/>
          <w:sz w:val="30"/>
          <w:szCs w:val="30"/>
        </w:rPr>
        <w:t>9</w:t>
      </w:r>
      <w:r w:rsidR="00493A8B" w:rsidRPr="00D26778">
        <w:rPr>
          <w:rFonts w:ascii="Angsana New" w:hAnsi="Angsana New"/>
          <w:i/>
          <w:iCs/>
          <w:sz w:val="30"/>
          <w:szCs w:val="30"/>
        </w:rPr>
        <w:t xml:space="preserve"> - </w:t>
      </w:r>
      <w:r w:rsidR="005F2398" w:rsidRPr="00D26778">
        <w:rPr>
          <w:rFonts w:ascii="Angsana New" w:hAnsi="Angsana New"/>
          <w:i/>
          <w:iCs/>
          <w:sz w:val="30"/>
          <w:szCs w:val="30"/>
        </w:rPr>
        <w:t>1</w:t>
      </w:r>
      <w:r w:rsidR="00497703" w:rsidRPr="00D26778">
        <w:rPr>
          <w:rFonts w:ascii="Angsana New" w:hAnsi="Angsana New"/>
          <w:i/>
          <w:iCs/>
          <w:sz w:val="30"/>
          <w:szCs w:val="30"/>
        </w:rPr>
        <w:t>0</w:t>
      </w:r>
      <w:r w:rsidR="00CA7EA3" w:rsidRPr="00D26778">
        <w:rPr>
          <w:rFonts w:ascii="Angsana New" w:hAnsi="Angsana New"/>
          <w:i/>
          <w:iCs/>
          <w:sz w:val="30"/>
          <w:szCs w:val="30"/>
        </w:rPr>
        <w:t xml:space="preserve"> </w:t>
      </w:r>
      <w:r w:rsidR="00CA7EA3" w:rsidRPr="00D26778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277F91" w:rsidRPr="00D26778">
        <w:rPr>
          <w:rFonts w:ascii="Angsana New" w:hAnsi="Angsana New"/>
          <w:sz w:val="30"/>
          <w:szCs w:val="30"/>
        </w:rPr>
        <w:t>)</w:t>
      </w:r>
      <w:r w:rsidR="000D4B2D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10D0B821" w14:textId="0BFC8728" w:rsidR="004A607E" w:rsidRPr="000D4B2D" w:rsidRDefault="00534A6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D4B2D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32348B8D" w14:textId="77777777" w:rsidR="00EE1A48" w:rsidRPr="00D26778" w:rsidRDefault="00EE1A4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6C2AADC0" w14:textId="1CBE4E10" w:rsidR="00F07EF2" w:rsidRPr="00D26778" w:rsidRDefault="00F07EF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A62CF56" w14:textId="77777777" w:rsidR="008F5D4F" w:rsidRPr="00D26778" w:rsidRDefault="008F5D4F" w:rsidP="001B34C8">
      <w:p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201"/>
        <w:gridCol w:w="1047"/>
        <w:gridCol w:w="234"/>
        <w:gridCol w:w="1047"/>
        <w:gridCol w:w="263"/>
        <w:gridCol w:w="1047"/>
        <w:gridCol w:w="263"/>
        <w:gridCol w:w="1051"/>
      </w:tblGrid>
      <w:tr w:rsidR="00AF49EA" w:rsidRPr="00D26778" w14:paraId="3681D642" w14:textId="77777777" w:rsidTr="00497703">
        <w:tc>
          <w:tcPr>
            <w:tcW w:w="4201" w:type="dxa"/>
          </w:tcPr>
          <w:p w14:paraId="2C27C739" w14:textId="54BDEEB5" w:rsidR="00AF49EA" w:rsidRPr="00D26778" w:rsidRDefault="008F5D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</w:t>
            </w:r>
            <w:r w:rsidR="00050286"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28" w:type="dxa"/>
            <w:gridSpan w:val="3"/>
          </w:tcPr>
          <w:p w14:paraId="0D12A296" w14:textId="77777777" w:rsidR="00AF49EA" w:rsidRPr="00D26778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D2677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</w:tcPr>
          <w:p w14:paraId="1EF415E8" w14:textId="77777777" w:rsidR="00AF49EA" w:rsidRPr="00D26778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1" w:type="dxa"/>
            <w:gridSpan w:val="3"/>
          </w:tcPr>
          <w:p w14:paraId="14F92EB7" w14:textId="77777777" w:rsidR="00AF49EA" w:rsidRPr="00D26778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7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F5D4F" w:rsidRPr="00D26778" w14:paraId="7B4B97F1" w14:textId="77777777" w:rsidTr="00497703">
        <w:tc>
          <w:tcPr>
            <w:tcW w:w="4201" w:type="dxa"/>
          </w:tcPr>
          <w:p w14:paraId="77B62325" w14:textId="1ED7AA49" w:rsidR="008F5D4F" w:rsidRPr="00D26778" w:rsidRDefault="008F5D4F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216F4B6A" w14:textId="644AEC3E" w:rsidR="008F5D4F" w:rsidRPr="00D26778" w:rsidRDefault="008F5D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4" w:type="dxa"/>
          </w:tcPr>
          <w:p w14:paraId="45ACD67B" w14:textId="77777777" w:rsidR="008F5D4F" w:rsidRPr="00D26778" w:rsidRDefault="008F5D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12AD16A3" w14:textId="2955E070" w:rsidR="008F5D4F" w:rsidRPr="00D26778" w:rsidRDefault="008F5D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3" w:type="dxa"/>
          </w:tcPr>
          <w:p w14:paraId="154A188D" w14:textId="77777777" w:rsidR="008F5D4F" w:rsidRPr="00D26778" w:rsidRDefault="008F5D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569C8894" w14:textId="5E900153" w:rsidR="008F5D4F" w:rsidRPr="00D26778" w:rsidRDefault="008F5D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3" w:type="dxa"/>
          </w:tcPr>
          <w:p w14:paraId="4E3067D0" w14:textId="77777777" w:rsidR="008F5D4F" w:rsidRPr="00D26778" w:rsidRDefault="008F5D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320B6C6E" w14:textId="558FC8C8" w:rsidR="008F5D4F" w:rsidRPr="00D26778" w:rsidRDefault="008F5D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A621F" w:rsidRPr="00D26778" w14:paraId="71E2D9DD" w14:textId="77777777" w:rsidTr="00497703">
        <w:tc>
          <w:tcPr>
            <w:tcW w:w="4201" w:type="dxa"/>
          </w:tcPr>
          <w:p w14:paraId="740CCE2F" w14:textId="77777777" w:rsidR="005A621F" w:rsidRPr="00D26778" w:rsidRDefault="005A621F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7"/>
          </w:tcPr>
          <w:p w14:paraId="71735DD0" w14:textId="4889E65F" w:rsidR="005A621F" w:rsidRPr="00D2677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677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2677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A621F" w:rsidRPr="00D26778" w14:paraId="5FB2662F" w14:textId="77777777" w:rsidTr="00497703">
        <w:tc>
          <w:tcPr>
            <w:tcW w:w="4201" w:type="dxa"/>
          </w:tcPr>
          <w:p w14:paraId="1950EAFD" w14:textId="754552FB" w:rsidR="005A621F" w:rsidRPr="00D26778" w:rsidRDefault="00492D68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81763"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F2398"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</w:t>
            </w: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="00925CA2"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="00DE4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47" w:type="dxa"/>
          </w:tcPr>
          <w:p w14:paraId="5053B498" w14:textId="77777777" w:rsidR="005A621F" w:rsidRPr="00D2677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3643FD0B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694F4FF5" w14:textId="77777777" w:rsidR="005A621F" w:rsidRPr="00D2677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22BB565A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07EC8733" w14:textId="77777777" w:rsidR="005A621F" w:rsidRPr="00D2677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180B7477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A7FB0E8" w14:textId="77777777" w:rsidR="005A621F" w:rsidRPr="00D2677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A621F" w:rsidRPr="00D26778" w14:paraId="7ED70565" w14:textId="77777777" w:rsidTr="00497703">
        <w:tc>
          <w:tcPr>
            <w:tcW w:w="4201" w:type="dxa"/>
          </w:tcPr>
          <w:p w14:paraId="573DA7F9" w14:textId="77777777" w:rsidR="005A621F" w:rsidRPr="00D26778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7361E601" w14:textId="652520E3" w:rsidR="005A621F" w:rsidRPr="00D26778" w:rsidRDefault="008F524B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(12,043)</w:t>
            </w:r>
          </w:p>
        </w:tc>
        <w:tc>
          <w:tcPr>
            <w:tcW w:w="234" w:type="dxa"/>
            <w:vAlign w:val="center"/>
          </w:tcPr>
          <w:p w14:paraId="0DC19972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7285F3D" w14:textId="6C0A4F92" w:rsidR="005A621F" w:rsidRPr="00D26778" w:rsidRDefault="008E46E1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12,881</w:t>
            </w:r>
          </w:p>
        </w:tc>
        <w:tc>
          <w:tcPr>
            <w:tcW w:w="263" w:type="dxa"/>
            <w:vAlign w:val="center"/>
          </w:tcPr>
          <w:p w14:paraId="42DA832C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3E70AEC" w14:textId="7562CBF8" w:rsidR="005A621F" w:rsidRPr="00D26778" w:rsidRDefault="00B44AC2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(2,426)</w:t>
            </w:r>
          </w:p>
        </w:tc>
        <w:tc>
          <w:tcPr>
            <w:tcW w:w="263" w:type="dxa"/>
            <w:vAlign w:val="center"/>
          </w:tcPr>
          <w:p w14:paraId="619AD4B4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0BDED67C" w14:textId="4DDF87BC" w:rsidR="005A621F" w:rsidRPr="00D26778" w:rsidRDefault="00B44AC2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2,574</w:t>
            </w:r>
          </w:p>
        </w:tc>
      </w:tr>
      <w:tr w:rsidR="005A621F" w:rsidRPr="00D26778" w14:paraId="773D28B4" w14:textId="77777777" w:rsidTr="00497703">
        <w:tc>
          <w:tcPr>
            <w:tcW w:w="4201" w:type="dxa"/>
          </w:tcPr>
          <w:p w14:paraId="19F6F64B" w14:textId="77777777" w:rsidR="005A621F" w:rsidRPr="00D26778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14:paraId="325365CD" w14:textId="6AEB1B3D" w:rsidR="005A621F" w:rsidRPr="00D26778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5F2398" w:rsidRPr="00D2677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4475390C" w14:textId="4FB33624" w:rsidR="005A621F" w:rsidRPr="00D26778" w:rsidRDefault="008F524B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15,806</w:t>
            </w:r>
          </w:p>
        </w:tc>
        <w:tc>
          <w:tcPr>
            <w:tcW w:w="234" w:type="dxa"/>
            <w:vAlign w:val="bottom"/>
          </w:tcPr>
          <w:p w14:paraId="601A5773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6D99CBAA" w14:textId="66BC4AEB" w:rsidR="005A621F" w:rsidRPr="00D26778" w:rsidRDefault="008E46E1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(12,803)</w:t>
            </w:r>
          </w:p>
        </w:tc>
        <w:tc>
          <w:tcPr>
            <w:tcW w:w="263" w:type="dxa"/>
            <w:vAlign w:val="bottom"/>
          </w:tcPr>
          <w:p w14:paraId="40272062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38123189" w14:textId="6D6B03AE" w:rsidR="005A621F" w:rsidRPr="00D26778" w:rsidRDefault="008E46E1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5,116</w:t>
            </w:r>
          </w:p>
        </w:tc>
        <w:tc>
          <w:tcPr>
            <w:tcW w:w="263" w:type="dxa"/>
            <w:vAlign w:val="bottom"/>
          </w:tcPr>
          <w:p w14:paraId="2D0317C2" w14:textId="77777777" w:rsidR="005A621F" w:rsidRPr="00D2677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AB32FC9" w14:textId="696058A7" w:rsidR="005A621F" w:rsidRPr="00D26778" w:rsidRDefault="00F05EC9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44A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92D68" w:rsidRPr="00D26778" w14:paraId="181FDD34" w14:textId="77777777" w:rsidTr="00497703">
        <w:tc>
          <w:tcPr>
            <w:tcW w:w="4201" w:type="dxa"/>
          </w:tcPr>
          <w:p w14:paraId="3A005CCA" w14:textId="77777777" w:rsidR="00492D68" w:rsidRPr="00D26778" w:rsidRDefault="00492D68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3AF471F9" w14:textId="77777777" w:rsidR="00492D68" w:rsidRPr="00D26778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4EC526F6" w14:textId="77777777" w:rsidR="00492D68" w:rsidRPr="00D26778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7C748C79" w14:textId="77777777" w:rsidR="00492D68" w:rsidRPr="00D26778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1E3DE762" w14:textId="77777777" w:rsidR="00492D68" w:rsidRPr="00D26778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7E263F5" w14:textId="77777777" w:rsidR="00492D68" w:rsidRPr="00D26778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5321812C" w14:textId="77777777" w:rsidR="00492D68" w:rsidRPr="00D26778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476566A7" w14:textId="77777777" w:rsidR="00492D68" w:rsidRPr="00D26778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47E3" w:rsidRPr="00D26778" w14:paraId="095C02DB" w14:textId="77777777" w:rsidTr="00492D68">
        <w:tc>
          <w:tcPr>
            <w:tcW w:w="4201" w:type="dxa"/>
          </w:tcPr>
          <w:p w14:paraId="4FC9D6C3" w14:textId="1259890C" w:rsidR="00DE47E3" w:rsidRPr="00D26778" w:rsidRDefault="00DE47E3" w:rsidP="00DE47E3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</w:t>
            </w:r>
            <w:r w:rsidRPr="00D26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4952" w:type="dxa"/>
            <w:gridSpan w:val="7"/>
          </w:tcPr>
          <w:p w14:paraId="0D40C897" w14:textId="77777777" w:rsidR="00DE47E3" w:rsidRPr="00D26778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DE47E3" w:rsidRPr="00D26778" w14:paraId="5B3E53F5" w14:textId="77777777" w:rsidTr="00492D68">
        <w:tc>
          <w:tcPr>
            <w:tcW w:w="4201" w:type="dxa"/>
          </w:tcPr>
          <w:p w14:paraId="39445C4F" w14:textId="734C676D" w:rsidR="00DE47E3" w:rsidRPr="00D26778" w:rsidRDefault="00DE47E3" w:rsidP="00DE47E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0E96241C" w14:textId="175C8B84" w:rsidR="00DE47E3" w:rsidRPr="00D26778" w:rsidRDefault="00DE47E3" w:rsidP="00DE47E3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(12,629)</w:t>
            </w:r>
          </w:p>
        </w:tc>
        <w:tc>
          <w:tcPr>
            <w:tcW w:w="234" w:type="dxa"/>
            <w:vAlign w:val="center"/>
          </w:tcPr>
          <w:p w14:paraId="30F3FEBE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1B809E2F" w14:textId="28DB6F78" w:rsidR="00DE47E3" w:rsidRPr="00D26778" w:rsidRDefault="00DE47E3" w:rsidP="00DE47E3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13,547</w:t>
            </w:r>
          </w:p>
        </w:tc>
        <w:tc>
          <w:tcPr>
            <w:tcW w:w="263" w:type="dxa"/>
            <w:vAlign w:val="center"/>
          </w:tcPr>
          <w:p w14:paraId="30413EC7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21219A1" w14:textId="6CA53918" w:rsidR="00DE47E3" w:rsidRPr="00D26778" w:rsidRDefault="00DE47E3" w:rsidP="00DE47E3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(2,370)</w:t>
            </w:r>
          </w:p>
        </w:tc>
        <w:tc>
          <w:tcPr>
            <w:tcW w:w="263" w:type="dxa"/>
            <w:vAlign w:val="center"/>
          </w:tcPr>
          <w:p w14:paraId="1B6E1E51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6A8DC152" w14:textId="31BF4026" w:rsidR="00DE47E3" w:rsidRPr="00D26778" w:rsidRDefault="00DE47E3" w:rsidP="00DE47E3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1,794</w:t>
            </w:r>
          </w:p>
        </w:tc>
      </w:tr>
      <w:tr w:rsidR="00DE47E3" w:rsidRPr="00D26778" w14:paraId="6357EB3E" w14:textId="77777777" w:rsidTr="00492D68">
        <w:tc>
          <w:tcPr>
            <w:tcW w:w="4201" w:type="dxa"/>
          </w:tcPr>
          <w:p w14:paraId="2ED419D2" w14:textId="77777777" w:rsidR="00DE47E3" w:rsidRPr="00D26778" w:rsidRDefault="00DE47E3" w:rsidP="00DE47E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14:paraId="6F81E013" w14:textId="19EF4856" w:rsidR="00DE47E3" w:rsidRPr="00D26778" w:rsidRDefault="00DE47E3" w:rsidP="00DE47E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647E1B0F" w14:textId="7D82E1B8" w:rsidR="00DE47E3" w:rsidRPr="00D26778" w:rsidRDefault="00DE47E3" w:rsidP="00DE47E3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27,439</w:t>
            </w:r>
          </w:p>
        </w:tc>
        <w:tc>
          <w:tcPr>
            <w:tcW w:w="234" w:type="dxa"/>
            <w:vAlign w:val="bottom"/>
          </w:tcPr>
          <w:p w14:paraId="54E0F1E1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54AC2000" w14:textId="07AC0310" w:rsidR="00DE47E3" w:rsidRPr="00D26778" w:rsidRDefault="00DE47E3" w:rsidP="00DE47E3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(24,194)</w:t>
            </w:r>
          </w:p>
        </w:tc>
        <w:tc>
          <w:tcPr>
            <w:tcW w:w="263" w:type="dxa"/>
            <w:vAlign w:val="bottom"/>
          </w:tcPr>
          <w:p w14:paraId="6A5482FA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731AF00" w14:textId="6C19D4E0" w:rsidR="00DE47E3" w:rsidRPr="00D26778" w:rsidRDefault="00DE47E3" w:rsidP="00DE47E3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5,327</w:t>
            </w:r>
          </w:p>
        </w:tc>
        <w:tc>
          <w:tcPr>
            <w:tcW w:w="263" w:type="dxa"/>
            <w:vAlign w:val="bottom"/>
          </w:tcPr>
          <w:p w14:paraId="58136858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B96CD89" w14:textId="7F964095" w:rsidR="00DE47E3" w:rsidRPr="00D26778" w:rsidRDefault="00DE47E3" w:rsidP="00DE47E3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(4,782)</w:t>
            </w:r>
          </w:p>
        </w:tc>
      </w:tr>
    </w:tbl>
    <w:p w14:paraId="0AFE48D6" w14:textId="3035F50E" w:rsidR="00357CEA" w:rsidRPr="00D26778" w:rsidRDefault="00357CE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4E1BD00" w14:textId="7273AFD9" w:rsidR="00030124" w:rsidRPr="00DE47E3" w:rsidRDefault="005F23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DE47E3">
        <w:rPr>
          <w:rFonts w:ascii="Angsana New" w:hAnsi="Angsana New"/>
          <w:b/>
          <w:bCs/>
          <w:sz w:val="30"/>
          <w:szCs w:val="30"/>
        </w:rPr>
        <w:t>1</w:t>
      </w:r>
      <w:r w:rsidR="007B5D47">
        <w:rPr>
          <w:rFonts w:ascii="Angsana New" w:hAnsi="Angsana New"/>
          <w:b/>
          <w:bCs/>
          <w:sz w:val="30"/>
          <w:szCs w:val="30"/>
        </w:rPr>
        <w:t>4</w:t>
      </w:r>
      <w:r w:rsidR="008A259F" w:rsidRPr="00DE47E3">
        <w:rPr>
          <w:rFonts w:ascii="Angsana New" w:hAnsi="Angsana New"/>
          <w:b/>
          <w:bCs/>
          <w:sz w:val="30"/>
          <w:szCs w:val="30"/>
          <w:cs/>
        </w:rPr>
        <w:tab/>
      </w:r>
      <w:r w:rsidR="00030124" w:rsidRPr="00DE47E3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544ED1" w:rsidRPr="00DE47E3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14:paraId="731C7A85" w14:textId="77777777" w:rsidR="00030124" w:rsidRPr="00DE47E3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914DB29" w14:textId="3264174D" w:rsidR="00030124" w:rsidRPr="00DE47E3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E47E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925CA2" w:rsidRPr="00DE47E3">
        <w:rPr>
          <w:rFonts w:ascii="Angsana New" w:hAnsi="Angsana New"/>
          <w:sz w:val="30"/>
          <w:szCs w:val="30"/>
        </w:rPr>
        <w:t>2</w:t>
      </w:r>
      <w:r w:rsidRPr="00DE47E3">
        <w:rPr>
          <w:rFonts w:ascii="Angsana New" w:hAnsi="Angsana New"/>
          <w:sz w:val="30"/>
          <w:szCs w:val="30"/>
        </w:rPr>
        <w:t>5</w:t>
      </w:r>
      <w:r w:rsidR="00881763" w:rsidRPr="00DE47E3">
        <w:rPr>
          <w:rFonts w:ascii="Angsana New" w:hAnsi="Angsana New"/>
          <w:sz w:val="30"/>
          <w:szCs w:val="30"/>
        </w:rPr>
        <w:t>3</w:t>
      </w:r>
      <w:r w:rsidRPr="00DE47E3">
        <w:rPr>
          <w:rFonts w:ascii="Angsana New" w:hAnsi="Angsana New"/>
          <w:sz w:val="30"/>
          <w:szCs w:val="30"/>
        </w:rPr>
        <w:t>5</w:t>
      </w:r>
      <w:r w:rsidRPr="00DE47E3">
        <w:rPr>
          <w:rFonts w:ascii="Angsana New" w:hAnsi="Angsana New"/>
          <w:sz w:val="30"/>
          <w:szCs w:val="30"/>
          <w:cs/>
        </w:rPr>
        <w:t xml:space="preserve"> มาตรา </w:t>
      </w:r>
      <w:r w:rsidR="005F2398" w:rsidRPr="00DE47E3">
        <w:rPr>
          <w:rFonts w:ascii="Angsana New" w:hAnsi="Angsana New"/>
          <w:sz w:val="30"/>
          <w:szCs w:val="30"/>
        </w:rPr>
        <w:t>11</w:t>
      </w:r>
      <w:r w:rsidRPr="00DE47E3">
        <w:rPr>
          <w:rFonts w:ascii="Angsana New" w:hAnsi="Angsana New"/>
          <w:sz w:val="30"/>
          <w:szCs w:val="30"/>
        </w:rPr>
        <w:t>6</w:t>
      </w:r>
      <w:r w:rsidRPr="00DE47E3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DE47E3">
        <w:rPr>
          <w:rFonts w:ascii="Angsana New" w:hAnsi="Angsana New"/>
          <w:sz w:val="30"/>
          <w:szCs w:val="30"/>
        </w:rPr>
        <w:t>“</w:t>
      </w:r>
      <w:r w:rsidRPr="00DE47E3">
        <w:rPr>
          <w:rFonts w:ascii="Angsana New" w:hAnsi="Angsana New"/>
          <w:sz w:val="30"/>
          <w:szCs w:val="30"/>
          <w:cs/>
        </w:rPr>
        <w:t>สำรองตามกฎหมาย</w:t>
      </w:r>
      <w:r w:rsidRPr="00DE47E3">
        <w:rPr>
          <w:rFonts w:ascii="Angsana New" w:hAnsi="Angsana New"/>
          <w:sz w:val="30"/>
          <w:szCs w:val="30"/>
        </w:rPr>
        <w:t>”</w:t>
      </w:r>
      <w:r w:rsidRPr="00DE47E3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DE47E3">
        <w:rPr>
          <w:rFonts w:ascii="Angsana New" w:hAnsi="Angsana New"/>
          <w:sz w:val="30"/>
          <w:szCs w:val="30"/>
        </w:rPr>
        <w:t xml:space="preserve">5 </w:t>
      </w:r>
      <w:r w:rsidRPr="00DE47E3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F2398" w:rsidRPr="00DE47E3">
        <w:rPr>
          <w:rFonts w:ascii="Angsana New" w:hAnsi="Angsana New"/>
          <w:sz w:val="30"/>
          <w:szCs w:val="30"/>
        </w:rPr>
        <w:t>1</w:t>
      </w:r>
      <w:r w:rsidRPr="00DE47E3">
        <w:rPr>
          <w:rFonts w:ascii="Angsana New" w:hAnsi="Angsana New"/>
          <w:sz w:val="30"/>
          <w:szCs w:val="30"/>
        </w:rPr>
        <w:t xml:space="preserve">0 </w:t>
      </w:r>
      <w:r w:rsidRPr="00DE47E3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028A929" w14:textId="1E290766" w:rsidR="00F05EC9" w:rsidRDefault="00F05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p w14:paraId="2D4C0D36" w14:textId="135417E6" w:rsidR="00AA40A8" w:rsidRPr="00DE47E3" w:rsidRDefault="005F23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E47E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B5D47">
        <w:rPr>
          <w:rFonts w:ascii="Angsana New" w:hAnsi="Angsana New"/>
          <w:b/>
          <w:bCs/>
          <w:sz w:val="30"/>
          <w:szCs w:val="30"/>
        </w:rPr>
        <w:t>5</w:t>
      </w:r>
      <w:r w:rsidR="00AA40A8" w:rsidRPr="00DE47E3">
        <w:rPr>
          <w:rFonts w:ascii="Angsana New" w:hAnsi="Angsana New"/>
          <w:b/>
          <w:bCs/>
          <w:sz w:val="30"/>
          <w:szCs w:val="30"/>
        </w:rPr>
        <w:tab/>
      </w:r>
      <w:r w:rsidR="00AA40A8" w:rsidRPr="00DE47E3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AA40A8" w:rsidRPr="00DE47E3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="0091730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9A3921A" w14:textId="77777777" w:rsidR="00AA40A8" w:rsidRPr="00DE47E3" w:rsidRDefault="00AA40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4FE43A7" w14:textId="77777777" w:rsidR="00917305" w:rsidRPr="00D26778" w:rsidRDefault="00917305" w:rsidP="00917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sz w:val="30"/>
          <w:szCs w:val="30"/>
          <w:cs/>
        </w:rPr>
      </w:pPr>
      <w:r w:rsidRPr="00D26778">
        <w:rPr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  <w:r w:rsidRPr="00D26778">
        <w:rPr>
          <w:sz w:val="30"/>
          <w:szCs w:val="30"/>
        </w:rPr>
        <w:t xml:space="preserve"> </w:t>
      </w:r>
      <w:r w:rsidRPr="00D26778">
        <w:rPr>
          <w:sz w:val="30"/>
          <w:szCs w:val="30"/>
          <w:cs/>
        </w:rPr>
        <w:t>(ทรัพย์สินที่สำนักงานใหญ่) ค่าใช้จ่ายสำนักงานใหญ่ และสินทรัพย์หรือหนี้สินภาษีเงินได้</w:t>
      </w:r>
    </w:p>
    <w:p w14:paraId="2F8BE5DE" w14:textId="77777777" w:rsidR="00917305" w:rsidRDefault="0091730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328E634" w14:textId="509615BA" w:rsidR="00AA40A8" w:rsidRDefault="00E6759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696E06" w:rsidRPr="00DE47E3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="00696E06" w:rsidRPr="00DE47E3">
        <w:rPr>
          <w:rFonts w:ascii="Angsana New" w:hAnsi="Angsana New"/>
          <w:sz w:val="30"/>
          <w:szCs w:val="30"/>
          <w:cs/>
        </w:rPr>
        <w:t xml:space="preserve"> </w:t>
      </w:r>
      <w:r w:rsidR="00925CA2" w:rsidRPr="00DE47E3">
        <w:rPr>
          <w:rFonts w:ascii="Angsana New" w:hAnsi="Angsana New"/>
          <w:sz w:val="30"/>
          <w:szCs w:val="30"/>
        </w:rPr>
        <w:t>2</w:t>
      </w:r>
      <w:r w:rsidR="00696E06" w:rsidRPr="00DE47E3">
        <w:rPr>
          <w:rFonts w:ascii="Angsana New" w:hAnsi="Angsana New"/>
          <w:sz w:val="30"/>
          <w:szCs w:val="30"/>
          <w:cs/>
        </w:rPr>
        <w:t xml:space="preserve"> </w:t>
      </w:r>
      <w:r w:rsidR="00696E06" w:rsidRPr="00DE47E3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="00696E06" w:rsidRPr="00DE47E3">
        <w:rPr>
          <w:rFonts w:ascii="Angsana New" w:hAnsi="Angsana New"/>
          <w:sz w:val="30"/>
          <w:szCs w:val="30"/>
          <w:cs/>
        </w:rPr>
        <w:t xml:space="preserve"> </w:t>
      </w:r>
      <w:r w:rsidR="00696E06" w:rsidRPr="00DE47E3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="00696E06" w:rsidRPr="00DE47E3">
        <w:rPr>
          <w:rFonts w:ascii="Angsana New" w:hAnsi="Angsana New"/>
          <w:sz w:val="30"/>
          <w:szCs w:val="30"/>
          <w:cs/>
        </w:rPr>
        <w:t xml:space="preserve"> </w:t>
      </w:r>
      <w:r w:rsidR="00696E06" w:rsidRPr="00DE47E3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="00696E06" w:rsidRPr="00DE47E3">
        <w:rPr>
          <w:rFonts w:ascii="Angsana New" w:hAnsi="Angsana New"/>
          <w:sz w:val="30"/>
          <w:szCs w:val="30"/>
          <w:cs/>
        </w:rPr>
        <w:t xml:space="preserve"> </w:t>
      </w:r>
      <w:r w:rsidR="00696E06" w:rsidRPr="00DE47E3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="00696E06" w:rsidRPr="00DE47E3">
        <w:rPr>
          <w:rFonts w:ascii="Angsana New" w:hAnsi="Angsana New"/>
          <w:sz w:val="30"/>
          <w:szCs w:val="30"/>
          <w:cs/>
        </w:rPr>
        <w:t xml:space="preserve"> </w:t>
      </w:r>
      <w:r w:rsidR="00696E06" w:rsidRPr="00DE47E3">
        <w:rPr>
          <w:rFonts w:ascii="Angsana New" w:hAnsi="Angsana New" w:hint="cs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  <w:r w:rsidR="00696E06" w:rsidRPr="00DE47E3">
        <w:rPr>
          <w:rFonts w:ascii="Angsana New" w:hAnsi="Angsana New"/>
          <w:sz w:val="30"/>
          <w:szCs w:val="30"/>
          <w:cs/>
        </w:rPr>
        <w:t xml:space="preserve"> </w:t>
      </w:r>
      <w:r w:rsidR="00696E06" w:rsidRPr="00DE47E3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696E06" w:rsidRPr="00DE47E3">
        <w:rPr>
          <w:rFonts w:ascii="Angsana New" w:hAnsi="Angsana New"/>
          <w:sz w:val="30"/>
          <w:szCs w:val="30"/>
          <w:cs/>
        </w:rPr>
        <w:t xml:space="preserve"> </w:t>
      </w:r>
      <w:r w:rsidR="00696E06" w:rsidRPr="00DE47E3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</w:t>
      </w:r>
      <w:r>
        <w:rPr>
          <w:rFonts w:ascii="Angsana New" w:hAnsi="Angsana New"/>
          <w:sz w:val="30"/>
          <w:szCs w:val="30"/>
          <w:cs/>
        </w:rPr>
        <w:br/>
      </w:r>
      <w:r w:rsidR="00696E06" w:rsidRPr="00DE47E3">
        <w:rPr>
          <w:rFonts w:ascii="Angsana New" w:hAnsi="Angsana New" w:hint="cs"/>
          <w:sz w:val="30"/>
          <w:szCs w:val="30"/>
          <w:cs/>
        </w:rPr>
        <w:t>กลุ่มบริษัทโดยสรุปมีดังนี้</w:t>
      </w:r>
    </w:p>
    <w:p w14:paraId="28CC6C8B" w14:textId="77777777" w:rsidR="00F05EC9" w:rsidRPr="00DE47E3" w:rsidRDefault="00F05EC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E1825FD" w14:textId="315B9E1B" w:rsidR="00AA40A8" w:rsidRPr="00DE47E3" w:rsidRDefault="008F0097" w:rsidP="001B34C8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DE47E3">
        <w:rPr>
          <w:rFonts w:ascii="Angsana New" w:hAnsi="Angsana New"/>
          <w:i/>
          <w:iCs/>
          <w:sz w:val="30"/>
          <w:szCs w:val="30"/>
          <w:cs/>
        </w:rPr>
        <w:t>ส่</w:t>
      </w:r>
      <w:r w:rsidR="00AA40A8" w:rsidRPr="00DE47E3">
        <w:rPr>
          <w:rFonts w:ascii="Angsana New" w:hAnsi="Angsana New"/>
          <w:i/>
          <w:iCs/>
          <w:sz w:val="30"/>
          <w:szCs w:val="30"/>
          <w:cs/>
        </w:rPr>
        <w:t xml:space="preserve">วนงาน </w:t>
      </w:r>
      <w:r w:rsidR="005F2398" w:rsidRPr="00DE47E3">
        <w:rPr>
          <w:rFonts w:ascii="Angsana New" w:hAnsi="Angsana New"/>
          <w:i/>
          <w:iCs/>
          <w:sz w:val="30"/>
          <w:szCs w:val="30"/>
        </w:rPr>
        <w:t>1</w:t>
      </w:r>
      <w:r w:rsidR="00AA40A8" w:rsidRPr="00DE47E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A40A8" w:rsidRPr="00DE47E3">
        <w:rPr>
          <w:rFonts w:ascii="Angsana New" w:hAnsi="Angsana New"/>
          <w:sz w:val="30"/>
          <w:szCs w:val="30"/>
          <w:cs/>
        </w:rPr>
        <w:t>ผลิตภัณฑ์เพลาข้างและเพลารองแหนบ</w:t>
      </w:r>
    </w:p>
    <w:p w14:paraId="3F76204C" w14:textId="45608BFC" w:rsidR="00AA40A8" w:rsidRPr="00DE47E3" w:rsidRDefault="008F0097" w:rsidP="001B34C8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DE47E3">
        <w:rPr>
          <w:rFonts w:ascii="Angsana New" w:hAnsi="Angsana New"/>
          <w:i/>
          <w:iCs/>
          <w:sz w:val="30"/>
          <w:szCs w:val="30"/>
          <w:cs/>
        </w:rPr>
        <w:t>ส่</w:t>
      </w:r>
      <w:r w:rsidR="00AA40A8" w:rsidRPr="00DE47E3">
        <w:rPr>
          <w:rFonts w:ascii="Angsana New" w:hAnsi="Angsana New"/>
          <w:i/>
          <w:iCs/>
          <w:sz w:val="30"/>
          <w:szCs w:val="30"/>
          <w:cs/>
        </w:rPr>
        <w:t xml:space="preserve">วนงาน </w:t>
      </w:r>
      <w:r w:rsidR="00925CA2" w:rsidRPr="00DE47E3">
        <w:rPr>
          <w:rFonts w:ascii="Angsana New" w:hAnsi="Angsana New"/>
          <w:i/>
          <w:iCs/>
          <w:sz w:val="30"/>
          <w:szCs w:val="30"/>
        </w:rPr>
        <w:t>2</w:t>
      </w:r>
      <w:r w:rsidR="00AA40A8" w:rsidRPr="00DE47E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A40A8" w:rsidRPr="00DE47E3">
        <w:rPr>
          <w:rFonts w:ascii="Angsana New" w:hAnsi="Angsana New"/>
          <w:sz w:val="30"/>
          <w:szCs w:val="30"/>
          <w:cs/>
        </w:rPr>
        <w:t>ผลิตภัณฑ์ชิ้นส่วนอะไหล่ยานยนต์อื่นๆ</w:t>
      </w:r>
      <w:r w:rsidR="009E55E4">
        <w:rPr>
          <w:rFonts w:ascii="Angsana New" w:hAnsi="Angsana New" w:hint="cs"/>
          <w:sz w:val="30"/>
          <w:szCs w:val="30"/>
          <w:cs/>
        </w:rPr>
        <w:t xml:space="preserve"> และอื่นๆ</w:t>
      </w:r>
    </w:p>
    <w:p w14:paraId="31C1D5BB" w14:textId="77777777" w:rsidR="00AA40A8" w:rsidRPr="00DE47E3" w:rsidRDefault="00AA40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43143C4" w14:textId="7CEE27DA" w:rsidR="000C1B3F" w:rsidRPr="00DE47E3" w:rsidRDefault="00F07EF2" w:rsidP="001B34C8">
      <w:pPr>
        <w:ind w:left="518"/>
        <w:jc w:val="thaiDistribute"/>
        <w:rPr>
          <w:rFonts w:ascii="Angsana New" w:hAnsi="Angsana New"/>
          <w:sz w:val="30"/>
          <w:szCs w:val="30"/>
        </w:rPr>
        <w:sectPr w:rsidR="000C1B3F" w:rsidRPr="00DE47E3" w:rsidSect="008B0FBC">
          <w:footerReference w:type="default" r:id="rId3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DE47E3">
        <w:rPr>
          <w:rFonts w:ascii="Angsana New" w:hAnsi="Angsana New" w:hint="cs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</w:t>
      </w:r>
      <w:r w:rsidR="009A08DD" w:rsidRPr="00DE47E3">
        <w:rPr>
          <w:rFonts w:ascii="Angsana New" w:hAnsi="Angsana New" w:hint="cs"/>
          <w:sz w:val="30"/>
          <w:szCs w:val="30"/>
          <w:cs/>
        </w:rPr>
        <w:t>น</w:t>
      </w:r>
      <w:r w:rsidRPr="00DE47E3">
        <w:rPr>
          <w:rFonts w:ascii="Angsana New" w:hAnsi="Angsana New" w:hint="cs"/>
          <w:sz w:val="30"/>
          <w:szCs w:val="30"/>
          <w:cs/>
        </w:rPr>
        <w:t>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</w:t>
      </w:r>
      <w:r w:rsidR="000C1B3F" w:rsidRPr="00DE47E3">
        <w:rPr>
          <w:rFonts w:ascii="Angsana New" w:hAnsi="Angsana New" w:hint="cs"/>
          <w:sz w:val="30"/>
          <w:szCs w:val="30"/>
          <w:cs/>
        </w:rPr>
        <w:t>ม</w:t>
      </w:r>
      <w:r w:rsidRPr="00DE47E3">
        <w:rPr>
          <w:rFonts w:ascii="Angsana New" w:hAnsi="Angsana New" w:hint="cs"/>
          <w:sz w:val="30"/>
          <w:szCs w:val="30"/>
          <w:cs/>
        </w:rPr>
        <w:t>เดียวกัน</w:t>
      </w:r>
      <w:r w:rsidR="00E6759F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14578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654"/>
        <w:gridCol w:w="900"/>
        <w:gridCol w:w="270"/>
        <w:gridCol w:w="810"/>
        <w:gridCol w:w="270"/>
        <w:gridCol w:w="900"/>
        <w:gridCol w:w="270"/>
        <w:gridCol w:w="99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3"/>
      </w:tblGrid>
      <w:tr w:rsidR="00990890" w:rsidRPr="00D27D83" w14:paraId="31D104F0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47CE5EB1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53139892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09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90890" w:rsidRPr="00D27D83" w14:paraId="54F4C5E9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3AB7343E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C0C30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634C42DC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ADDF50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5D07C2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น</w:t>
            </w: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อะไหล่</w:t>
            </w:r>
          </w:p>
          <w:p w14:paraId="27FF7585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ยานยนต์อื่นๆ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4C3334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1C551B19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7FD5352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C721DF9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0F4A13D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23DA7B73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0FBEBFE6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gridSpan w:val="3"/>
          </w:tcPr>
          <w:p w14:paraId="23D49B38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2E5383D1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990890" w:rsidRPr="00D27D83" w14:paraId="5D0D9F4F" w14:textId="77777777" w:rsidTr="00043AA5">
        <w:tc>
          <w:tcPr>
            <w:tcW w:w="36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596571" w14:textId="77F1C366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ปี</w:t>
            </w:r>
            <w:r w:rsidRPr="00D2677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D2677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58C2B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F51F1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67825D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00EE58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C48787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00C8C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3E5423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EB788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396B3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F93700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C00372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E50FD69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168C8C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AA3D0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0B2AF1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C7B4B3A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101A438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05E25D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37CA0AD0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990890" w:rsidRPr="00D27D83" w14:paraId="3BED22CA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6EA57A0E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5D485B8D" w14:textId="77777777" w:rsidR="00990890" w:rsidRPr="00D27D83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D27D83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990890" w:rsidRPr="00D27D83" w14:paraId="59B848C6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35C6ECF" w14:textId="77777777" w:rsidR="00990890" w:rsidRPr="00D27D83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C13C35B" w14:textId="1AA26C11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3A50D2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3B9587" w14:textId="195552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2,532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E44505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13896A6" w14:textId="0E442C6D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F8433C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93821F8" w14:textId="23025866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6,071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7C2ABD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809A69" w14:textId="7FEF641F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8,934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B06A75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F1132D" w14:textId="58E0B238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8,603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7964D1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1D53A3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1E400C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8BF02A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895300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2141F561" w14:textId="153C3826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8,934</w:t>
            </w:r>
          </w:p>
        </w:tc>
        <w:tc>
          <w:tcPr>
            <w:tcW w:w="270" w:type="dxa"/>
            <w:vAlign w:val="bottom"/>
          </w:tcPr>
          <w:p w14:paraId="7A6F3D90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1899A76A" w14:textId="18AB9F11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8,603</w:t>
            </w:r>
          </w:p>
        </w:tc>
      </w:tr>
      <w:tr w:rsidR="00990890" w:rsidRPr="00D27D83" w14:paraId="386C0FB4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DCCC7C6" w14:textId="77777777" w:rsidR="00990890" w:rsidRPr="00D27D83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18A35E" w14:textId="182249A3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3FF59C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BE3ECE" w14:textId="33A76F50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D7C5C92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F83112" w14:textId="1B1845FF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7F45D2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671AA" w14:textId="376DD7A8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2,466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F636193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2A2FD93" w14:textId="21208D9A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2,859</w:t>
            </w:r>
          </w:p>
        </w:tc>
        <w:tc>
          <w:tcPr>
            <w:tcW w:w="270" w:type="dxa"/>
            <w:vAlign w:val="bottom"/>
          </w:tcPr>
          <w:p w14:paraId="01E6BA96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B90B93A" w14:textId="075BDDBC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2,634</w:t>
            </w:r>
          </w:p>
        </w:tc>
        <w:tc>
          <w:tcPr>
            <w:tcW w:w="270" w:type="dxa"/>
            <w:vAlign w:val="bottom"/>
          </w:tcPr>
          <w:p w14:paraId="4A1EAA68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7C3B6E" w14:textId="0519949B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(2,859)</w:t>
            </w:r>
          </w:p>
        </w:tc>
        <w:tc>
          <w:tcPr>
            <w:tcW w:w="270" w:type="dxa"/>
          </w:tcPr>
          <w:p w14:paraId="5A00A57B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5D93433" w14:textId="25F1AB8B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(2,634)</w:t>
            </w:r>
          </w:p>
        </w:tc>
        <w:tc>
          <w:tcPr>
            <w:tcW w:w="270" w:type="dxa"/>
            <w:vAlign w:val="bottom"/>
          </w:tcPr>
          <w:p w14:paraId="58B48488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204D46DA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A3CCD2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9F573E5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990890" w:rsidRPr="00D27D83" w14:paraId="6612C856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24A33B5E" w14:textId="77777777" w:rsidR="00990890" w:rsidRPr="00D27D83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949DC" w14:textId="1FA2E662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03460D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34559" w14:textId="39833CC6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2,700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A8655C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456831" w14:textId="18D062D2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8,134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BAFD9D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03365" w14:textId="79750E8C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8,537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E08ED7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4D68E" w14:textId="391E84A2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11,793</w:t>
            </w:r>
          </w:p>
        </w:tc>
        <w:tc>
          <w:tcPr>
            <w:tcW w:w="270" w:type="dxa"/>
            <w:vAlign w:val="bottom"/>
          </w:tcPr>
          <w:p w14:paraId="0B37B039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03BBE" w14:textId="55B6C884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11,237</w:t>
            </w:r>
          </w:p>
        </w:tc>
        <w:tc>
          <w:tcPr>
            <w:tcW w:w="270" w:type="dxa"/>
          </w:tcPr>
          <w:p w14:paraId="56B0DB56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B610F" w14:textId="4351EBF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(2,859)</w:t>
            </w:r>
          </w:p>
        </w:tc>
        <w:tc>
          <w:tcPr>
            <w:tcW w:w="270" w:type="dxa"/>
          </w:tcPr>
          <w:p w14:paraId="50276F17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D9BC0" w14:textId="0AF3205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(2,634)</w:t>
            </w:r>
          </w:p>
        </w:tc>
        <w:tc>
          <w:tcPr>
            <w:tcW w:w="270" w:type="dxa"/>
            <w:vAlign w:val="bottom"/>
          </w:tcPr>
          <w:p w14:paraId="37ACD8C9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56E28" w14:textId="3C8305BC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8,934</w:t>
            </w:r>
          </w:p>
        </w:tc>
        <w:tc>
          <w:tcPr>
            <w:tcW w:w="270" w:type="dxa"/>
            <w:vAlign w:val="bottom"/>
          </w:tcPr>
          <w:p w14:paraId="545FFE40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9B1B3" w14:textId="058D4C7F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8,603</w:t>
            </w:r>
          </w:p>
        </w:tc>
      </w:tr>
      <w:tr w:rsidR="00990890" w:rsidRPr="00F66A41" w14:paraId="07FD9D2E" w14:textId="77777777" w:rsidTr="00F66A41">
        <w:trPr>
          <w:trHeight w:val="224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799C80CD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643EB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684331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E6B12D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27E748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E0B07C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DF84A7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0BB08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43FCDE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348BE1E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8B26D45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016F13D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31B70F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4884B3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217C774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54B93DE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F74869C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345CFC25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E41D973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6F4011F3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990890" w:rsidRPr="00D27D83" w14:paraId="019FEC2A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3919A" w14:textId="77777777" w:rsidR="00990890" w:rsidRPr="00D27D83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D759B01" w14:textId="282903D2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C8824E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E3BB770" w14:textId="22DC3E61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762</w:t>
            </w:r>
            <w:r w:rsidRPr="00D2677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*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F91A02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6677BCA" w14:textId="3E5F01D6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04F601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85E8DDC" w14:textId="7FF35613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74F063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36DA09" w14:textId="0FCC019D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1,717</w:t>
            </w:r>
          </w:p>
        </w:tc>
        <w:tc>
          <w:tcPr>
            <w:tcW w:w="270" w:type="dxa"/>
            <w:vAlign w:val="bottom"/>
          </w:tcPr>
          <w:p w14:paraId="6E575D77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A98209" w14:textId="190642D4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1,567</w:t>
            </w:r>
          </w:p>
        </w:tc>
        <w:tc>
          <w:tcPr>
            <w:tcW w:w="270" w:type="dxa"/>
          </w:tcPr>
          <w:p w14:paraId="09EE6B04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8C2078" w14:textId="171FB8EC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(642)</w:t>
            </w:r>
          </w:p>
        </w:tc>
        <w:tc>
          <w:tcPr>
            <w:tcW w:w="270" w:type="dxa"/>
          </w:tcPr>
          <w:p w14:paraId="0CC64EEC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CE7779" w14:textId="7A20DF28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(453)</w:t>
            </w:r>
          </w:p>
        </w:tc>
        <w:tc>
          <w:tcPr>
            <w:tcW w:w="270" w:type="dxa"/>
          </w:tcPr>
          <w:p w14:paraId="41CA183A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0110368D" w14:textId="48DFA18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1,075</w:t>
            </w:r>
          </w:p>
        </w:tc>
        <w:tc>
          <w:tcPr>
            <w:tcW w:w="270" w:type="dxa"/>
            <w:vAlign w:val="bottom"/>
          </w:tcPr>
          <w:p w14:paraId="66096BA7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1273DADC" w14:textId="5115EBD5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1,114</w:t>
            </w:r>
          </w:p>
        </w:tc>
      </w:tr>
      <w:tr w:rsidR="00990890" w:rsidRPr="00F66A41" w14:paraId="28008487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AA3F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172C6C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100214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2C80BF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54042B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30A4DC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317174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DA2755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23F0EC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76DE701D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E7FF555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1DF38DD4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94D097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F12EAC7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C5976E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3E4F2736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A00AB2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Align w:val="bottom"/>
          </w:tcPr>
          <w:p w14:paraId="7FC744D3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AA83DBA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83" w:type="dxa"/>
            <w:vAlign w:val="bottom"/>
          </w:tcPr>
          <w:p w14:paraId="4354D1C6" w14:textId="77777777" w:rsidR="00990890" w:rsidRPr="00F66A41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990890" w:rsidRPr="00D27D83" w14:paraId="323EAF96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61BDC" w14:textId="754910DC" w:rsidR="00990890" w:rsidRPr="00D27D83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796A4" w14:textId="337C7AE9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</w:t>
            </w:r>
            <w:r w:rsidR="00957B8C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B1BF8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E5D0" w14:textId="379B5329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5,912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94BE9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1D9FA" w14:textId="0166985B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4055D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EADCE" w14:textId="1E529764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8,731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E9CB0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EDF881" w14:textId="5ED57F42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14,</w:t>
            </w:r>
            <w:r w:rsidR="00957B8C">
              <w:rPr>
                <w:rFonts w:ascii="Angsana New" w:hAnsi="Angsana New"/>
                <w:color w:val="000000"/>
                <w:sz w:val="28"/>
                <w:szCs w:val="28"/>
              </w:rPr>
              <w:t>944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374B5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8129BB" w14:textId="6FD61175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14,643</w:t>
            </w:r>
          </w:p>
        </w:tc>
        <w:tc>
          <w:tcPr>
            <w:tcW w:w="270" w:type="dxa"/>
            <w:shd w:val="clear" w:color="auto" w:fill="auto"/>
          </w:tcPr>
          <w:p w14:paraId="6C2ACCF0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050381" w14:textId="210DEF14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(4,5</w:t>
            </w:r>
            <w:r w:rsidR="00957B8C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64507D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B70C971" w14:textId="2F36DE5E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(4,813)</w:t>
            </w:r>
          </w:p>
        </w:tc>
        <w:tc>
          <w:tcPr>
            <w:tcW w:w="270" w:type="dxa"/>
            <w:shd w:val="clear" w:color="auto" w:fill="auto"/>
          </w:tcPr>
          <w:p w14:paraId="70ECBB9B" w14:textId="77777777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4E6150E" w14:textId="264C2BC2" w:rsidR="00990890" w:rsidRPr="003F404A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10,351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C29BB8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49DCAF52" w14:textId="13D48084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9,830</w:t>
            </w:r>
          </w:p>
        </w:tc>
      </w:tr>
      <w:tr w:rsidR="00990890" w:rsidRPr="00D27D83" w14:paraId="549807B0" w14:textId="77777777" w:rsidTr="00E0478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AD895" w14:textId="27609AAC" w:rsidR="00990890" w:rsidRPr="00D27D83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3B8C7" w14:textId="3E3F28B8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46C75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186E4" w14:textId="4DCC53F9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677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D2677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0B01E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16031" w14:textId="4AAE48E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</w:t>
            </w:r>
            <w:r w:rsidR="00957B8C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403DB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4AA0C" w14:textId="5AC3C596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2,296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C5EC2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2FFC0E7F" w14:textId="7E5F6A99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2,99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3C4E5B1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3ACA30C" w14:textId="0A30DF30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3,039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F7E4FD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118B1BF" w14:textId="5AF0716E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(607)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B67E5B2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BE3BA80" w14:textId="093F7D4B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(851)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769C5D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nil"/>
            </w:tcBorders>
            <w:shd w:val="clear" w:color="auto" w:fill="auto"/>
            <w:vAlign w:val="bottom"/>
          </w:tcPr>
          <w:p w14:paraId="235969CA" w14:textId="674EEC59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2,38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83C213B" w14:textId="77777777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75D3ACC5" w14:textId="5053D2D5" w:rsidR="00990890" w:rsidRPr="006568C7" w:rsidRDefault="00990890" w:rsidP="0099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109F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Pr="0087109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188</w:t>
            </w:r>
          </w:p>
        </w:tc>
      </w:tr>
    </w:tbl>
    <w:p w14:paraId="53CE154D" w14:textId="77777777" w:rsidR="00990890" w:rsidRPr="00F66A41" w:rsidRDefault="0099089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08B4667E" w14:textId="77777777" w:rsidR="000C1B3F" w:rsidRPr="00D26778" w:rsidRDefault="00E952E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2677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D2677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267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0BCC9C0F" w14:textId="77777777" w:rsidR="00BE781D" w:rsidRPr="00D26778" w:rsidRDefault="00BE781D" w:rsidP="00F6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438BAC56" w14:textId="49B776D4" w:rsidR="008035C0" w:rsidRPr="00D26778" w:rsidRDefault="008035C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267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เวลาใดเวลาหนึ่ง</w:t>
      </w:r>
    </w:p>
    <w:p w14:paraId="605F449E" w14:textId="77777777" w:rsidR="000C1B3F" w:rsidRPr="00D26778" w:rsidRDefault="000C1B3F" w:rsidP="00F6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41D85863" w14:textId="55C9575A" w:rsidR="00E952EA" w:rsidRPr="00D26778" w:rsidRDefault="004034C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37D2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*</w:t>
      </w:r>
      <w:r w:rsidRPr="00537D2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กำไรก่อนภาษีเงินได้รวม</w:t>
      </w:r>
      <w:r w:rsidR="00A73C27" w:rsidRPr="00537D2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</w:t>
      </w:r>
      <w:r w:rsidRPr="00537D2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เงินปันผลจาก</w:t>
      </w:r>
      <w:r w:rsidR="00B96BED" w:rsidRPr="00537D2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บริษัทย่อยจำนวน </w:t>
      </w:r>
      <w:r w:rsidR="00F05EC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235</w:t>
      </w:r>
      <w:r w:rsidR="00B96BED" w:rsidRPr="00537D2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B96BED" w:rsidRPr="00537D2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ล้านบาทสำหรับ</w:t>
      </w:r>
      <w:r w:rsidR="00F37546" w:rsidRPr="00537D2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ปี</w:t>
      </w:r>
      <w:r w:rsidR="00B96BED" w:rsidRPr="00537D2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925CA2" w:rsidRPr="00537D2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</w:t>
      </w:r>
      <w:r w:rsidR="00B96BED" w:rsidRPr="00537D2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56</w:t>
      </w:r>
      <w:r w:rsidR="00F05EC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4</w:t>
      </w:r>
    </w:p>
    <w:p w14:paraId="683210AB" w14:textId="77777777" w:rsidR="00F66A41" w:rsidRPr="00F66A41" w:rsidRDefault="00F66A41" w:rsidP="001B34C8">
      <w:pPr>
        <w:tabs>
          <w:tab w:val="clear" w:pos="680"/>
          <w:tab w:val="clear" w:pos="907"/>
          <w:tab w:val="left" w:pos="540"/>
          <w:tab w:val="left" w:pos="900"/>
        </w:tabs>
        <w:ind w:left="540"/>
        <w:rPr>
          <w:rFonts w:ascii="Angsana New" w:hAnsi="Angsana New"/>
          <w:sz w:val="24"/>
          <w:szCs w:val="24"/>
        </w:rPr>
      </w:pPr>
    </w:p>
    <w:p w14:paraId="63B66528" w14:textId="77777777" w:rsidR="00F66A41" w:rsidRPr="00F66A41" w:rsidRDefault="00F66A41" w:rsidP="00F6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66A41">
        <w:rPr>
          <w:rFonts w:ascii="Angsana New" w:hAnsi="Angsana New"/>
          <w:sz w:val="30"/>
          <w:szCs w:val="30"/>
          <w:cs/>
        </w:rPr>
        <w:tab/>
      </w:r>
      <w:r w:rsidRPr="00F66A41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6753A517" w14:textId="77777777" w:rsidR="00F66A41" w:rsidRPr="00F66A41" w:rsidRDefault="00F66A41" w:rsidP="00F6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  <w:r w:rsidRPr="00F66A41">
        <w:rPr>
          <w:rFonts w:ascii="Angsana New" w:hAnsi="Angsana New"/>
          <w:snapToGrid w:val="0"/>
          <w:color w:val="000000"/>
          <w:sz w:val="20"/>
          <w:szCs w:val="20"/>
          <w:cs/>
          <w:lang w:eastAsia="th-TH"/>
        </w:rPr>
        <w:tab/>
      </w:r>
    </w:p>
    <w:p w14:paraId="0EF16356" w14:textId="54269064" w:rsidR="00F66A41" w:rsidRDefault="00F66A41" w:rsidP="00F6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10DF">
        <w:rPr>
          <w:rFonts w:ascii="Angsana New" w:hAnsi="Angsana New" w:hint="cs"/>
          <w:sz w:val="30"/>
          <w:szCs w:val="30"/>
          <w:cs/>
        </w:rPr>
        <w:t>รายได้จากลูกค้าบางรายของกลุ่มบริษัทเป็นจำนวนเงินประมาณ</w:t>
      </w:r>
      <w:r w:rsidRPr="000F10DF">
        <w:rPr>
          <w:rFonts w:ascii="Angsana New" w:hAnsi="Angsana New"/>
          <w:sz w:val="30"/>
          <w:szCs w:val="30"/>
        </w:rPr>
        <w:t xml:space="preserve"> </w:t>
      </w:r>
      <w:r w:rsidR="000F10DF" w:rsidRPr="000F10DF">
        <w:rPr>
          <w:rFonts w:ascii="Angsana New" w:hAnsi="Angsana New"/>
          <w:sz w:val="30"/>
          <w:szCs w:val="30"/>
        </w:rPr>
        <w:t>6,810</w:t>
      </w:r>
      <w:r w:rsidRPr="000F10DF">
        <w:rPr>
          <w:rFonts w:ascii="Angsana New" w:hAnsi="Angsana New"/>
          <w:sz w:val="30"/>
          <w:szCs w:val="30"/>
        </w:rPr>
        <w:t xml:space="preserve"> </w:t>
      </w:r>
      <w:r w:rsidRPr="000F10DF">
        <w:rPr>
          <w:rFonts w:ascii="Angsana New" w:hAnsi="Angsana New"/>
          <w:sz w:val="30"/>
          <w:szCs w:val="30"/>
          <w:cs/>
        </w:rPr>
        <w:t>ล้าน</w:t>
      </w:r>
      <w:r w:rsidRPr="000F10DF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0F10D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F10DF">
        <w:rPr>
          <w:rFonts w:ascii="Angsana New" w:hAnsi="Angsana New"/>
          <w:i/>
          <w:iCs/>
          <w:sz w:val="30"/>
          <w:szCs w:val="30"/>
        </w:rPr>
        <w:t>25</w:t>
      </w:r>
      <w:r w:rsidRPr="000F10DF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Pr="000F10DF">
        <w:rPr>
          <w:rFonts w:ascii="Angsana New" w:hAnsi="Angsana New"/>
          <w:i/>
          <w:iCs/>
          <w:sz w:val="30"/>
          <w:szCs w:val="30"/>
        </w:rPr>
        <w:t xml:space="preserve">4: 6,476 </w:t>
      </w:r>
      <w:r w:rsidRPr="000F10DF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0F10DF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</w:p>
    <w:p w14:paraId="23C39287" w14:textId="482FADF9" w:rsidR="00F66A41" w:rsidRPr="00D26778" w:rsidRDefault="00F66A41" w:rsidP="001B34C8">
      <w:pPr>
        <w:tabs>
          <w:tab w:val="clear" w:pos="680"/>
          <w:tab w:val="clear" w:pos="907"/>
          <w:tab w:val="left" w:pos="540"/>
          <w:tab w:val="left" w:pos="900"/>
        </w:tabs>
        <w:ind w:left="540"/>
        <w:rPr>
          <w:rFonts w:ascii="Angsana New" w:hAnsi="Angsana New"/>
          <w:sz w:val="30"/>
          <w:szCs w:val="30"/>
        </w:rPr>
        <w:sectPr w:rsidR="00F66A41" w:rsidRPr="00D26778" w:rsidSect="008B0FBC">
          <w:headerReference w:type="default" r:id="rId3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239179E" w14:textId="55BD492D" w:rsidR="00F66A41" w:rsidRPr="00F66A41" w:rsidRDefault="00F66A41" w:rsidP="00F6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</w:rPr>
        <w:lastRenderedPageBreak/>
        <w:tab/>
      </w:r>
      <w:r w:rsidRPr="00F66A41">
        <w:rPr>
          <w:rFonts w:ascii="Angsana New" w:hAnsi="Angsana New"/>
          <w:i/>
          <w:iCs/>
          <w:sz w:val="30"/>
          <w:szCs w:val="30"/>
          <w:cs/>
        </w:rPr>
        <w:t xml:space="preserve">สิทธิประโยชน์จากการส่งเสริมการลงทุน  </w:t>
      </w:r>
    </w:p>
    <w:p w14:paraId="634BC46A" w14:textId="77777777" w:rsidR="00F66A41" w:rsidRPr="00D26778" w:rsidRDefault="00F66A41" w:rsidP="00F66A41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6CBB034E" w14:textId="77777777" w:rsidR="00F66A41" w:rsidRPr="00D26778" w:rsidRDefault="00F66A41" w:rsidP="00F66A4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D26778">
        <w:rPr>
          <w:rFonts w:ascii="Angsana New" w:hAnsi="Angsana New" w:hint="cs"/>
          <w:sz w:val="30"/>
          <w:szCs w:val="30"/>
        </w:rPr>
        <w:t>2520</w:t>
      </w:r>
      <w:r w:rsidRPr="00D26778">
        <w:rPr>
          <w:rFonts w:ascii="Angsana New" w:hAnsi="Angsana New" w:hint="cs"/>
          <w:sz w:val="30"/>
          <w:szCs w:val="30"/>
          <w:cs/>
        </w:rPr>
        <w:t xml:space="preserve"> เกี่ยวกับ ซึ่งพอสรุปสาระสำคัญได้ดังนี้ </w:t>
      </w:r>
    </w:p>
    <w:p w14:paraId="5D7AAE49" w14:textId="77777777" w:rsidR="00F66A41" w:rsidRPr="00D26778" w:rsidRDefault="00F66A41" w:rsidP="00F66A41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467D168A" w14:textId="77777777" w:rsidR="00F66A41" w:rsidRPr="00D26778" w:rsidRDefault="00F66A41" w:rsidP="00F66A41">
      <w:pPr>
        <w:tabs>
          <w:tab w:val="clear" w:pos="227"/>
          <w:tab w:val="clear" w:pos="454"/>
          <w:tab w:val="left" w:pos="562"/>
        </w:tabs>
        <w:spacing w:line="240" w:lineRule="auto"/>
        <w:ind w:left="1134" w:hanging="594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(ก)</w:t>
      </w:r>
      <w:r w:rsidRPr="00D26778">
        <w:rPr>
          <w:rFonts w:ascii="Angsana New" w:hAnsi="Angsana New" w:hint="cs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47D674D0" w14:textId="77777777" w:rsidR="00F66A41" w:rsidRPr="00D26778" w:rsidRDefault="00F66A41" w:rsidP="00F66A41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094C30C0" w14:textId="77777777" w:rsidR="00F66A41" w:rsidRPr="00D26778" w:rsidRDefault="00F66A41" w:rsidP="00F66A41">
      <w:pPr>
        <w:tabs>
          <w:tab w:val="clear" w:pos="227"/>
          <w:tab w:val="clear" w:pos="454"/>
          <w:tab w:val="clear" w:pos="907"/>
          <w:tab w:val="left" w:pos="562"/>
        </w:tabs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(ข)</w:t>
      </w:r>
      <w:r w:rsidRPr="00D26778">
        <w:rPr>
          <w:rFonts w:ascii="Angsana New" w:hAnsi="Angsana New" w:hint="cs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 เป็นจำนวนไม่เกินจำนวนเงินลงทุนโดยไม่รวมค่าที่ดินและทุนหมุนเวียน</w:t>
      </w:r>
    </w:p>
    <w:p w14:paraId="4AF6D96A" w14:textId="77777777" w:rsidR="00F66A41" w:rsidRPr="00D26778" w:rsidRDefault="00F66A41" w:rsidP="00F66A41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7AFFA307" w14:textId="77777777" w:rsidR="00F66A41" w:rsidRPr="00D26778" w:rsidRDefault="00F66A41" w:rsidP="00F66A41">
      <w:p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(ค)</w:t>
      </w:r>
      <w:r w:rsidRPr="00D26778">
        <w:rPr>
          <w:rFonts w:ascii="Angsana New" w:hAnsi="Angsana New" w:hint="cs"/>
          <w:sz w:val="30"/>
          <w:szCs w:val="30"/>
          <w:cs/>
        </w:rPr>
        <w:tab/>
        <w:t xml:space="preserve">ให้ได้รับลดหย่อนภาษีเงินได้นิติบุคคลร้อยละ </w:t>
      </w:r>
      <w:r w:rsidRPr="00D26778">
        <w:rPr>
          <w:rFonts w:ascii="Angsana New" w:hAnsi="Angsana New"/>
          <w:sz w:val="30"/>
          <w:szCs w:val="30"/>
        </w:rPr>
        <w:t>50</w:t>
      </w:r>
      <w:r w:rsidRPr="00D26778">
        <w:rPr>
          <w:rFonts w:ascii="Angsana New" w:hAnsi="Angsana New" w:hint="cs"/>
          <w:sz w:val="30"/>
          <w:szCs w:val="30"/>
          <w:cs/>
        </w:rPr>
        <w:t xml:space="preserve"> 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 </w:t>
      </w:r>
    </w:p>
    <w:p w14:paraId="3C1E367C" w14:textId="77777777" w:rsidR="00F66A41" w:rsidRPr="00D26778" w:rsidRDefault="00F66A41" w:rsidP="00F66A41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6E1CFF19" w14:textId="77777777" w:rsidR="00F66A41" w:rsidRPr="00D26778" w:rsidRDefault="00F66A41" w:rsidP="00F66A41">
      <w:pPr>
        <w:tabs>
          <w:tab w:val="clear" w:pos="227"/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697349EE" w14:textId="77777777" w:rsidR="00F66A41" w:rsidRPr="00D26778" w:rsidRDefault="00F66A41" w:rsidP="00F66A41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20"/>
          <w:szCs w:val="20"/>
        </w:rPr>
      </w:pPr>
    </w:p>
    <w:p w14:paraId="06E82660" w14:textId="77777777" w:rsidR="00F66A41" w:rsidRPr="00D26778" w:rsidRDefault="00F66A41" w:rsidP="00F66A4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4A290555" w14:textId="6D75A164" w:rsidR="00F66A41" w:rsidRDefault="00F66A4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5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1712"/>
        <w:gridCol w:w="991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36"/>
        <w:gridCol w:w="1006"/>
      </w:tblGrid>
      <w:tr w:rsidR="008E0404" w:rsidRPr="00D26778" w14:paraId="45D62B45" w14:textId="77777777" w:rsidTr="00525E20">
        <w:tc>
          <w:tcPr>
            <w:tcW w:w="1712" w:type="dxa"/>
          </w:tcPr>
          <w:p w14:paraId="7EEFE192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3" w:type="dxa"/>
            <w:gridSpan w:val="11"/>
            <w:hideMark/>
          </w:tcPr>
          <w:p w14:paraId="53AD9912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8E0404" w:rsidRPr="00D26778" w14:paraId="6AC49774" w14:textId="77777777" w:rsidTr="00525E20">
        <w:tc>
          <w:tcPr>
            <w:tcW w:w="1712" w:type="dxa"/>
          </w:tcPr>
          <w:p w14:paraId="4446C6D7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46F899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FBC0543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22A299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8E0404" w:rsidRPr="00D26778" w14:paraId="0AC9A096" w14:textId="77777777" w:rsidTr="00525E20">
        <w:tc>
          <w:tcPr>
            <w:tcW w:w="1712" w:type="dxa"/>
          </w:tcPr>
          <w:p w14:paraId="37C4D933" w14:textId="77777777" w:rsidR="00B02580" w:rsidRDefault="00B02580" w:rsidP="00525E2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025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</w:p>
          <w:p w14:paraId="12F32F1C" w14:textId="472028AA" w:rsidR="00B02580" w:rsidRPr="00B02580" w:rsidRDefault="00B02580" w:rsidP="00B02580">
            <w:pPr>
              <w:tabs>
                <w:tab w:val="clear" w:pos="227"/>
                <w:tab w:val="clear" w:pos="454"/>
                <w:tab w:val="left" w:pos="540"/>
              </w:tabs>
              <w:ind w:firstLine="150"/>
              <w:rPr>
                <w:rFonts w:ascii="Angsana New" w:hAnsi="Angsana New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B025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025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63034A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1F79C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0511AF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443B6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66E7D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369954B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04911699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4D1C8F79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</w:tcPr>
          <w:p w14:paraId="5BB8EF05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60B67964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กิจการที่</w:t>
            </w:r>
            <w:r w:rsidRPr="00D2677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ไม่ได้รับการ</w:t>
            </w: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36" w:type="dxa"/>
          </w:tcPr>
          <w:p w14:paraId="535BE4B8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7623632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DC5DD5A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8E0404" w:rsidRPr="00D26778" w14:paraId="28D7C431" w14:textId="77777777" w:rsidTr="00525E20">
        <w:tc>
          <w:tcPr>
            <w:tcW w:w="1712" w:type="dxa"/>
          </w:tcPr>
          <w:p w14:paraId="74225AA1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3" w:type="dxa"/>
            <w:gridSpan w:val="11"/>
            <w:hideMark/>
          </w:tcPr>
          <w:p w14:paraId="64FBBEE8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E0404" w:rsidRPr="00E66C9D" w14:paraId="3371446A" w14:textId="77777777" w:rsidTr="00525E20">
        <w:tc>
          <w:tcPr>
            <w:tcW w:w="1712" w:type="dxa"/>
            <w:vAlign w:val="bottom"/>
            <w:hideMark/>
          </w:tcPr>
          <w:p w14:paraId="788E5394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991" w:type="dxa"/>
            <w:vAlign w:val="bottom"/>
          </w:tcPr>
          <w:p w14:paraId="0729556C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228,502</w:t>
            </w:r>
          </w:p>
        </w:tc>
        <w:tc>
          <w:tcPr>
            <w:tcW w:w="270" w:type="dxa"/>
            <w:vAlign w:val="bottom"/>
          </w:tcPr>
          <w:p w14:paraId="57BEBF10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B4B6CF" w14:textId="1106CB62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F40635">
              <w:rPr>
                <w:rFonts w:ascii="Angsana New" w:hAnsi="Angsana New"/>
                <w:sz w:val="24"/>
                <w:szCs w:val="24"/>
              </w:rPr>
              <w:t>91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40635">
              <w:rPr>
                <w:rFonts w:ascii="Angsana New" w:hAnsi="Angsana New"/>
                <w:sz w:val="24"/>
                <w:szCs w:val="24"/>
              </w:rPr>
              <w:t>52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6ED5EF8C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53D196" w14:textId="7B257097" w:rsidR="008E0404" w:rsidRPr="00E66C9D" w:rsidRDefault="00F40635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420,</w:t>
            </w:r>
            <w:r w:rsidR="00FE1D96">
              <w:rPr>
                <w:rFonts w:ascii="Angsana New" w:hAnsi="Angsana New"/>
                <w:sz w:val="24"/>
                <w:szCs w:val="24"/>
              </w:rPr>
              <w:t>027</w:t>
            </w:r>
          </w:p>
        </w:tc>
        <w:tc>
          <w:tcPr>
            <w:tcW w:w="270" w:type="dxa"/>
            <w:vAlign w:val="bottom"/>
          </w:tcPr>
          <w:p w14:paraId="4A9C278E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8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A65809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192,609</w:t>
            </w:r>
          </w:p>
        </w:tc>
        <w:tc>
          <w:tcPr>
            <w:tcW w:w="270" w:type="dxa"/>
            <w:vAlign w:val="bottom"/>
          </w:tcPr>
          <w:p w14:paraId="7F8C4F38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C82482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357,985</w:t>
            </w:r>
          </w:p>
        </w:tc>
        <w:tc>
          <w:tcPr>
            <w:tcW w:w="236" w:type="dxa"/>
            <w:vAlign w:val="bottom"/>
          </w:tcPr>
          <w:p w14:paraId="4D2D7128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35AF4E1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550,594</w:t>
            </w:r>
          </w:p>
        </w:tc>
      </w:tr>
      <w:tr w:rsidR="008E0404" w:rsidRPr="00E66C9D" w14:paraId="64F2AD4A" w14:textId="77777777" w:rsidTr="00525E20">
        <w:tc>
          <w:tcPr>
            <w:tcW w:w="1712" w:type="dxa"/>
            <w:vAlign w:val="bottom"/>
            <w:hideMark/>
          </w:tcPr>
          <w:p w14:paraId="1B5A66D5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991" w:type="dxa"/>
            <w:vAlign w:val="bottom"/>
          </w:tcPr>
          <w:p w14:paraId="7627C86D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327,903</w:t>
            </w:r>
          </w:p>
        </w:tc>
        <w:tc>
          <w:tcPr>
            <w:tcW w:w="270" w:type="dxa"/>
            <w:vAlign w:val="bottom"/>
          </w:tcPr>
          <w:p w14:paraId="6F40EFA3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362BBD" w14:textId="360AF612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</w:t>
            </w:r>
            <w:r w:rsidR="00F40635">
              <w:rPr>
                <w:rFonts w:ascii="Angsana New" w:hAnsi="Angsana New"/>
                <w:sz w:val="24"/>
                <w:szCs w:val="24"/>
              </w:rPr>
              <w:t>793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40635">
              <w:rPr>
                <w:rFonts w:ascii="Angsana New" w:hAnsi="Angsana New"/>
                <w:sz w:val="24"/>
                <w:szCs w:val="24"/>
              </w:rPr>
              <w:t>409</w:t>
            </w:r>
          </w:p>
        </w:tc>
        <w:tc>
          <w:tcPr>
            <w:tcW w:w="270" w:type="dxa"/>
            <w:vAlign w:val="bottom"/>
          </w:tcPr>
          <w:p w14:paraId="1E38BE50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E9D5F0" w14:textId="56CC11A3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</w:t>
            </w:r>
            <w:r w:rsidR="00FE1D96">
              <w:rPr>
                <w:rFonts w:ascii="Angsana New" w:hAnsi="Angsana New"/>
                <w:sz w:val="24"/>
                <w:szCs w:val="24"/>
              </w:rPr>
              <w:t>21,312</w:t>
            </w:r>
          </w:p>
        </w:tc>
        <w:tc>
          <w:tcPr>
            <w:tcW w:w="270" w:type="dxa"/>
            <w:vAlign w:val="bottom"/>
          </w:tcPr>
          <w:p w14:paraId="02C1079F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8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4E116A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1,181,948</w:t>
            </w:r>
          </w:p>
        </w:tc>
        <w:tc>
          <w:tcPr>
            <w:tcW w:w="270" w:type="dxa"/>
            <w:vAlign w:val="bottom"/>
          </w:tcPr>
          <w:p w14:paraId="47FEF841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86A544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9,416,245</w:t>
            </w:r>
          </w:p>
        </w:tc>
        <w:tc>
          <w:tcPr>
            <w:tcW w:w="236" w:type="dxa"/>
            <w:vAlign w:val="bottom"/>
          </w:tcPr>
          <w:p w14:paraId="177ED867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840B1D2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10,598,193</w:t>
            </w:r>
          </w:p>
        </w:tc>
      </w:tr>
      <w:tr w:rsidR="008E0404" w:rsidRPr="00E66C9D" w14:paraId="60F94F61" w14:textId="77777777" w:rsidTr="00525E20">
        <w:tc>
          <w:tcPr>
            <w:tcW w:w="1712" w:type="dxa"/>
            <w:vAlign w:val="bottom"/>
            <w:hideMark/>
          </w:tcPr>
          <w:p w14:paraId="4CEECE38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A0820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(855)</w:t>
            </w:r>
          </w:p>
        </w:tc>
        <w:tc>
          <w:tcPr>
            <w:tcW w:w="270" w:type="dxa"/>
            <w:vAlign w:val="bottom"/>
          </w:tcPr>
          <w:p w14:paraId="7EC65590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D8062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(2,609,112)</w:t>
            </w:r>
          </w:p>
        </w:tc>
        <w:tc>
          <w:tcPr>
            <w:tcW w:w="270" w:type="dxa"/>
            <w:vAlign w:val="bottom"/>
          </w:tcPr>
          <w:p w14:paraId="7BC2F641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E26D6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(2,609,967)</w:t>
            </w:r>
          </w:p>
        </w:tc>
        <w:tc>
          <w:tcPr>
            <w:tcW w:w="270" w:type="dxa"/>
            <w:vAlign w:val="bottom"/>
          </w:tcPr>
          <w:p w14:paraId="79D47FBC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8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53EA4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(13,210)</w:t>
            </w:r>
          </w:p>
        </w:tc>
        <w:tc>
          <w:tcPr>
            <w:tcW w:w="270" w:type="dxa"/>
            <w:vAlign w:val="bottom"/>
          </w:tcPr>
          <w:p w14:paraId="5DB0FBCF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9130E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(2,537,397)</w:t>
            </w:r>
          </w:p>
        </w:tc>
        <w:tc>
          <w:tcPr>
            <w:tcW w:w="236" w:type="dxa"/>
            <w:vAlign w:val="bottom"/>
          </w:tcPr>
          <w:p w14:paraId="7C1CFEA3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1AB65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(2,550,607)</w:t>
            </w:r>
          </w:p>
        </w:tc>
      </w:tr>
      <w:tr w:rsidR="008E0404" w:rsidRPr="00E66C9D" w14:paraId="1086790F" w14:textId="77777777" w:rsidTr="00525E20">
        <w:tc>
          <w:tcPr>
            <w:tcW w:w="1712" w:type="dxa"/>
            <w:vAlign w:val="bottom"/>
            <w:hideMark/>
          </w:tcPr>
          <w:p w14:paraId="576728A9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FAEDE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555,550</w:t>
            </w:r>
          </w:p>
        </w:tc>
        <w:tc>
          <w:tcPr>
            <w:tcW w:w="270" w:type="dxa"/>
            <w:vAlign w:val="bottom"/>
          </w:tcPr>
          <w:p w14:paraId="42343B76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D9FC46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8,375,822</w:t>
            </w:r>
          </w:p>
        </w:tc>
        <w:tc>
          <w:tcPr>
            <w:tcW w:w="270" w:type="dxa"/>
            <w:vAlign w:val="bottom"/>
          </w:tcPr>
          <w:p w14:paraId="0DB0048A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AE652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8,931,372</w:t>
            </w:r>
          </w:p>
        </w:tc>
        <w:tc>
          <w:tcPr>
            <w:tcW w:w="270" w:type="dxa"/>
            <w:vAlign w:val="bottom"/>
          </w:tcPr>
          <w:p w14:paraId="1B529682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8"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64ADFA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1,361,347</w:t>
            </w:r>
          </w:p>
        </w:tc>
        <w:tc>
          <w:tcPr>
            <w:tcW w:w="270" w:type="dxa"/>
            <w:vAlign w:val="bottom"/>
          </w:tcPr>
          <w:p w14:paraId="137324DE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5A1258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7,236,833</w:t>
            </w:r>
          </w:p>
        </w:tc>
        <w:tc>
          <w:tcPr>
            <w:tcW w:w="236" w:type="dxa"/>
            <w:vAlign w:val="bottom"/>
          </w:tcPr>
          <w:p w14:paraId="717E8E8F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3006ED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73" w:right="-100"/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8,598,180</w:t>
            </w:r>
          </w:p>
        </w:tc>
      </w:tr>
    </w:tbl>
    <w:p w14:paraId="11DEE874" w14:textId="77777777" w:rsidR="008E0404" w:rsidRPr="00E66C9D" w:rsidRDefault="008E0404" w:rsidP="008E040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1710"/>
        <w:gridCol w:w="990"/>
        <w:gridCol w:w="270"/>
        <w:gridCol w:w="1080"/>
        <w:gridCol w:w="270"/>
        <w:gridCol w:w="1089"/>
        <w:gridCol w:w="270"/>
        <w:gridCol w:w="1099"/>
        <w:gridCol w:w="242"/>
        <w:gridCol w:w="1008"/>
        <w:gridCol w:w="236"/>
        <w:gridCol w:w="1006"/>
      </w:tblGrid>
      <w:tr w:rsidR="008E0404" w:rsidRPr="00E66C9D" w14:paraId="30261CA6" w14:textId="77777777" w:rsidTr="00525E20">
        <w:tc>
          <w:tcPr>
            <w:tcW w:w="1710" w:type="dxa"/>
          </w:tcPr>
          <w:p w14:paraId="2F885FDE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66C9D">
              <w:br w:type="page"/>
            </w:r>
            <w:r w:rsidRPr="00E66C9D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7560" w:type="dxa"/>
            <w:gridSpan w:val="11"/>
            <w:hideMark/>
          </w:tcPr>
          <w:p w14:paraId="1DD28431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E0404" w:rsidRPr="00E66C9D" w14:paraId="3DD9E10F" w14:textId="77777777" w:rsidTr="00525E20">
        <w:tc>
          <w:tcPr>
            <w:tcW w:w="1710" w:type="dxa"/>
          </w:tcPr>
          <w:p w14:paraId="4125E5C5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EC8BC2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EBA7F79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B91150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8E0404" w:rsidRPr="00E66C9D" w14:paraId="01DFC09B" w14:textId="77777777" w:rsidTr="00525E20">
        <w:tc>
          <w:tcPr>
            <w:tcW w:w="1710" w:type="dxa"/>
          </w:tcPr>
          <w:p w14:paraId="06D3D593" w14:textId="77777777" w:rsidR="00B02580" w:rsidRDefault="00B02580" w:rsidP="00B0258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025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</w:p>
          <w:p w14:paraId="6A9BE2B9" w14:textId="07B51ECE" w:rsidR="008E0404" w:rsidRPr="00E66C9D" w:rsidRDefault="00B02580" w:rsidP="00B02580">
            <w:pPr>
              <w:tabs>
                <w:tab w:val="clear" w:pos="227"/>
                <w:tab w:val="clear" w:pos="454"/>
                <w:tab w:val="left" w:pos="540"/>
              </w:tabs>
              <w:ind w:firstLine="150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  <w:r w:rsidRPr="00B025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025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55D115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318D3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1C3CC7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48E51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45BBE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A06935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64F0E048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hideMark/>
          </w:tcPr>
          <w:p w14:paraId="07D915AF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42" w:type="dxa"/>
          </w:tcPr>
          <w:p w14:paraId="2E2180CA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14:paraId="56569149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กิจการที่</w:t>
            </w:r>
            <w:r w:rsidRPr="00E66C9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ไม่ได้รับการ</w:t>
            </w: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36" w:type="dxa"/>
          </w:tcPr>
          <w:p w14:paraId="5210776F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CC2B5F7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4CB9A00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8E0404" w:rsidRPr="00E66C9D" w14:paraId="5E4A4763" w14:textId="77777777" w:rsidTr="00525E20">
        <w:tc>
          <w:tcPr>
            <w:tcW w:w="1710" w:type="dxa"/>
          </w:tcPr>
          <w:p w14:paraId="7FEC9C2C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0" w:type="dxa"/>
            <w:gridSpan w:val="11"/>
            <w:hideMark/>
          </w:tcPr>
          <w:p w14:paraId="33304816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E0404" w:rsidRPr="00E66C9D" w14:paraId="3BEDF38B" w14:textId="77777777" w:rsidTr="00525E20">
        <w:tc>
          <w:tcPr>
            <w:tcW w:w="1710" w:type="dxa"/>
            <w:vAlign w:val="bottom"/>
            <w:hideMark/>
          </w:tcPr>
          <w:p w14:paraId="62A1812C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990" w:type="dxa"/>
            <w:vAlign w:val="bottom"/>
          </w:tcPr>
          <w:p w14:paraId="68E55783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</w:tabs>
              <w:ind w:left="-1920" w:right="170" w:firstLine="9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15B3753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6632DB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</w:tabs>
              <w:ind w:left="-1920" w:right="170" w:firstLine="9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2B9F53E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130224C4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</w:tabs>
              <w:ind w:left="-1920" w:right="170" w:firstLine="9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449337E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07"/>
              </w:tabs>
              <w:ind w:left="-178" w:right="-109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7493CC5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192,609</w:t>
            </w:r>
          </w:p>
        </w:tc>
        <w:tc>
          <w:tcPr>
            <w:tcW w:w="242" w:type="dxa"/>
            <w:vAlign w:val="bottom"/>
          </w:tcPr>
          <w:p w14:paraId="6FAD1CCB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F367FAC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336,923</w:t>
            </w:r>
          </w:p>
        </w:tc>
        <w:tc>
          <w:tcPr>
            <w:tcW w:w="236" w:type="dxa"/>
            <w:vAlign w:val="bottom"/>
          </w:tcPr>
          <w:p w14:paraId="48CCC0ED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2121CF6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529,532</w:t>
            </w:r>
          </w:p>
        </w:tc>
      </w:tr>
      <w:tr w:rsidR="008E0404" w:rsidRPr="00E66C9D" w14:paraId="1BF36FFB" w14:textId="77777777" w:rsidTr="00525E20">
        <w:tc>
          <w:tcPr>
            <w:tcW w:w="1710" w:type="dxa"/>
            <w:vAlign w:val="bottom"/>
            <w:hideMark/>
          </w:tcPr>
          <w:p w14:paraId="32A4DDCF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990" w:type="dxa"/>
            <w:vAlign w:val="bottom"/>
          </w:tcPr>
          <w:p w14:paraId="79DE1E85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</w:tabs>
              <w:ind w:left="-1920" w:right="170" w:firstLine="9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945C9BA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58D6AF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</w:tabs>
              <w:ind w:left="-1920" w:right="170" w:firstLine="9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C30E9EB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1B8A96E5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</w:tabs>
              <w:ind w:left="-1920" w:right="170" w:firstLine="9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ECB7D59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07"/>
              </w:tabs>
              <w:ind w:left="-178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F9494F9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111,502</w:t>
            </w:r>
          </w:p>
        </w:tc>
        <w:tc>
          <w:tcPr>
            <w:tcW w:w="242" w:type="dxa"/>
            <w:vAlign w:val="bottom"/>
          </w:tcPr>
          <w:p w14:paraId="122405E7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B03228C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2,059,048</w:t>
            </w:r>
          </w:p>
        </w:tc>
        <w:tc>
          <w:tcPr>
            <w:tcW w:w="236" w:type="dxa"/>
            <w:vAlign w:val="bottom"/>
          </w:tcPr>
          <w:p w14:paraId="12510E1C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A96F2F5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/>
                <w:sz w:val="24"/>
                <w:szCs w:val="24"/>
              </w:rPr>
              <w:t>2,170,550</w:t>
            </w:r>
          </w:p>
        </w:tc>
      </w:tr>
      <w:tr w:rsidR="008E0404" w:rsidRPr="00D26778" w14:paraId="6659CE3B" w14:textId="77777777" w:rsidTr="00525E20">
        <w:tc>
          <w:tcPr>
            <w:tcW w:w="1710" w:type="dxa"/>
            <w:vAlign w:val="bottom"/>
            <w:hideMark/>
          </w:tcPr>
          <w:p w14:paraId="651BB4E4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E66C9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F77E52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</w:tabs>
              <w:ind w:left="-1920" w:right="170" w:firstLine="9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BB5F46C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6E849D" w14:textId="77777777" w:rsidR="008E0404" w:rsidRPr="00185048" w:rsidRDefault="008E0404" w:rsidP="00525E20">
            <w:pPr>
              <w:tabs>
                <w:tab w:val="clear" w:pos="227"/>
                <w:tab w:val="clear" w:pos="454"/>
                <w:tab w:val="clear" w:pos="680"/>
              </w:tabs>
              <w:ind w:left="-1920" w:right="170" w:firstLine="9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504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0E24969" w14:textId="77777777" w:rsidR="008E0404" w:rsidRPr="00185048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271AD5" w14:textId="77777777" w:rsidR="008E0404" w:rsidRPr="00185048" w:rsidRDefault="008E0404" w:rsidP="00525E20">
            <w:pPr>
              <w:tabs>
                <w:tab w:val="clear" w:pos="227"/>
                <w:tab w:val="clear" w:pos="454"/>
                <w:tab w:val="clear" w:pos="680"/>
              </w:tabs>
              <w:ind w:left="-1920" w:right="170" w:firstLine="90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504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B3D477A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07"/>
                <w:tab w:val="decimal" w:pos="814"/>
              </w:tabs>
              <w:ind w:left="-1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EBF4F5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304,111</w:t>
            </w:r>
          </w:p>
        </w:tc>
        <w:tc>
          <w:tcPr>
            <w:tcW w:w="242" w:type="dxa"/>
            <w:vAlign w:val="bottom"/>
          </w:tcPr>
          <w:p w14:paraId="5F21021D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5B0BB3" w14:textId="57518EEF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2,395,97</w:t>
            </w:r>
            <w:r w:rsidR="005A78C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0FDC7A7E" w14:textId="77777777" w:rsidR="008E0404" w:rsidRPr="00E66C9D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3EA8C" w14:textId="77777777" w:rsidR="008E0404" w:rsidRPr="00D26778" w:rsidRDefault="008E0404" w:rsidP="00525E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66C9D">
              <w:rPr>
                <w:rFonts w:ascii="Angsana New" w:hAnsi="Angsana New"/>
                <w:b/>
                <w:bCs/>
                <w:sz w:val="24"/>
                <w:szCs w:val="24"/>
              </w:rPr>
              <w:t>2,700,082</w:t>
            </w:r>
          </w:p>
        </w:tc>
      </w:tr>
    </w:tbl>
    <w:p w14:paraId="61E54315" w14:textId="77777777" w:rsidR="00254BED" w:rsidRPr="00CC3B16" w:rsidRDefault="00254BE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6CCBD3E" w14:textId="28D6E901" w:rsidR="00030124" w:rsidRPr="00D26778" w:rsidRDefault="004F517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B5D47">
        <w:rPr>
          <w:rFonts w:ascii="Angsana New" w:hAnsi="Angsana New"/>
          <w:b/>
          <w:bCs/>
          <w:sz w:val="30"/>
          <w:szCs w:val="30"/>
        </w:rPr>
        <w:t>6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2784EA96" w14:textId="7A56DCB6" w:rsidR="003229C8" w:rsidRPr="00CC3B16" w:rsidRDefault="003229C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3AEB3003" w14:textId="77777777" w:rsidR="00490487" w:rsidRPr="00CC3B16" w:rsidRDefault="0049048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66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662"/>
        <w:gridCol w:w="1063"/>
        <w:gridCol w:w="269"/>
        <w:gridCol w:w="1080"/>
        <w:gridCol w:w="269"/>
        <w:gridCol w:w="1006"/>
        <w:gridCol w:w="236"/>
        <w:gridCol w:w="1069"/>
        <w:gridCol w:w="6"/>
      </w:tblGrid>
      <w:tr w:rsidR="0007268E" w:rsidRPr="00D26778" w14:paraId="7EC204ED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31284819" w14:textId="77777777" w:rsidR="0007268E" w:rsidRPr="00D26778" w:rsidRDefault="0007268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7162A51F" w14:textId="77777777" w:rsidR="0007268E" w:rsidRPr="00D26778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" w:type="dxa"/>
          </w:tcPr>
          <w:p w14:paraId="70657F62" w14:textId="77777777" w:rsidR="0007268E" w:rsidRPr="00D26778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1" w:type="dxa"/>
            <w:gridSpan w:val="3"/>
          </w:tcPr>
          <w:p w14:paraId="00D4CCD0" w14:textId="77777777" w:rsidR="0007268E" w:rsidRPr="00D26778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86A3B" w:rsidRPr="00D26778" w14:paraId="79B407D8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7443EF3B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D3DAED4" w14:textId="446BE1E0" w:rsidR="00986A3B" w:rsidRPr="00D26778" w:rsidRDefault="00DE47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7268F9B7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0E7AD" w14:textId="35F08122" w:rsidR="00986A3B" w:rsidRPr="00D26778" w:rsidRDefault="00DE47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1504BDFA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71F8E966" w14:textId="74D6501B" w:rsidR="00986A3B" w:rsidRPr="00D26778" w:rsidRDefault="00DE47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51ED621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3B09955E" w14:textId="6EEDAE9B" w:rsidR="00986A3B" w:rsidRPr="00D26778" w:rsidRDefault="00DE47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986A3B" w:rsidRPr="00D26778" w14:paraId="2E1FFFCE" w14:textId="77777777" w:rsidTr="00626169">
        <w:tc>
          <w:tcPr>
            <w:tcW w:w="4662" w:type="dxa"/>
          </w:tcPr>
          <w:p w14:paraId="0A9DDB5D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8" w:type="dxa"/>
            <w:gridSpan w:val="8"/>
          </w:tcPr>
          <w:p w14:paraId="64F535DB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7E3" w:rsidRPr="00D26778" w14:paraId="1A5331C4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1CA5553C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4" w:name="_Hlk32070387"/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63" w:type="dxa"/>
            <w:vAlign w:val="bottom"/>
          </w:tcPr>
          <w:p w14:paraId="0DC398A5" w14:textId="2AE7147C" w:rsidR="00DE47E3" w:rsidRPr="00B90363" w:rsidRDefault="0049385F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1,256,</w:t>
            </w:r>
            <w:r w:rsidR="007D36B4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69" w:type="dxa"/>
          </w:tcPr>
          <w:p w14:paraId="23C3AE1C" w14:textId="77777777" w:rsidR="00DE47E3" w:rsidRPr="00B90363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B3C8B" w14:textId="73637739" w:rsidR="00DE47E3" w:rsidRPr="00B90363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1,213,080</w:t>
            </w:r>
          </w:p>
        </w:tc>
        <w:tc>
          <w:tcPr>
            <w:tcW w:w="269" w:type="dxa"/>
          </w:tcPr>
          <w:p w14:paraId="554E6834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3C006636" w14:textId="158940E7" w:rsidR="00DE47E3" w:rsidRPr="00D26778" w:rsidRDefault="00231FA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237,313</w:t>
            </w:r>
          </w:p>
        </w:tc>
        <w:tc>
          <w:tcPr>
            <w:tcW w:w="236" w:type="dxa"/>
          </w:tcPr>
          <w:p w14:paraId="765DFEDB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F06FE37" w14:textId="52F5F05A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450,811</w:t>
            </w:r>
          </w:p>
        </w:tc>
      </w:tr>
      <w:tr w:rsidR="00DE47E3" w:rsidRPr="00D26778" w14:paraId="53342CAC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04A8DF02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63" w:type="dxa"/>
          </w:tcPr>
          <w:p w14:paraId="5D80090C" w14:textId="2EFB1093" w:rsidR="00DE47E3" w:rsidRPr="00B90363" w:rsidRDefault="0049385F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D36B4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D36B4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69" w:type="dxa"/>
          </w:tcPr>
          <w:p w14:paraId="13E7E97A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4B82C" w14:textId="74AA865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574,354</w:t>
            </w:r>
          </w:p>
        </w:tc>
        <w:tc>
          <w:tcPr>
            <w:tcW w:w="269" w:type="dxa"/>
          </w:tcPr>
          <w:p w14:paraId="414A5B6F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CA276EE" w14:textId="5ECDF386" w:rsidR="00DE47E3" w:rsidRPr="00D26778" w:rsidRDefault="00231FA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20,183</w:t>
            </w:r>
          </w:p>
        </w:tc>
        <w:tc>
          <w:tcPr>
            <w:tcW w:w="236" w:type="dxa"/>
          </w:tcPr>
          <w:p w14:paraId="5FB97ED9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A44245E" w14:textId="25B999A9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203,933</w:t>
            </w:r>
          </w:p>
        </w:tc>
      </w:tr>
      <w:tr w:rsidR="00DE47E3" w:rsidRPr="00D26778" w14:paraId="3EB83582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13A2AC5C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63" w:type="dxa"/>
          </w:tcPr>
          <w:p w14:paraId="62BB1226" w14:textId="426E5DE5" w:rsidR="00DE47E3" w:rsidRPr="00B90363" w:rsidRDefault="0049385F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4,796,267</w:t>
            </w:r>
          </w:p>
        </w:tc>
        <w:tc>
          <w:tcPr>
            <w:tcW w:w="269" w:type="dxa"/>
          </w:tcPr>
          <w:p w14:paraId="3DB415A5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F2C9D" w14:textId="472A902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4,209,970</w:t>
            </w:r>
          </w:p>
        </w:tc>
        <w:tc>
          <w:tcPr>
            <w:tcW w:w="269" w:type="dxa"/>
          </w:tcPr>
          <w:p w14:paraId="1B4F5C6D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E998FD2" w14:textId="1E043359" w:rsidR="00DE47E3" w:rsidRPr="00D26778" w:rsidRDefault="00231FA3" w:rsidP="00C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2F5D67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81F2AC2" w14:textId="6E16CC0E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1,318,425</w:t>
            </w:r>
          </w:p>
        </w:tc>
      </w:tr>
      <w:tr w:rsidR="00DE47E3" w:rsidRPr="00D26778" w14:paraId="65CD5845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3BE99EAF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063" w:type="dxa"/>
          </w:tcPr>
          <w:p w14:paraId="0C796CFB" w14:textId="67973C5E" w:rsidR="00DE47E3" w:rsidRPr="00B90363" w:rsidRDefault="007D36B4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(172,979)</w:t>
            </w:r>
          </w:p>
        </w:tc>
        <w:tc>
          <w:tcPr>
            <w:tcW w:w="269" w:type="dxa"/>
          </w:tcPr>
          <w:p w14:paraId="29567EA6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5793F" w14:textId="762F5F2D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(69,113)</w:t>
            </w:r>
          </w:p>
        </w:tc>
        <w:tc>
          <w:tcPr>
            <w:tcW w:w="269" w:type="dxa"/>
          </w:tcPr>
          <w:p w14:paraId="62496902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54E6D22" w14:textId="2232A4BE" w:rsidR="00DE47E3" w:rsidRPr="00D26778" w:rsidRDefault="00231FA3" w:rsidP="00C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BD916A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F803DBD" w14:textId="20D5A2CB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83,180</w:t>
            </w:r>
          </w:p>
        </w:tc>
      </w:tr>
      <w:tr w:rsidR="00DE47E3" w:rsidRPr="00D26778" w14:paraId="25F6758D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11C03C64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การปรับลดมูลค่าสินค้าคงเหลือ</w:t>
            </w:r>
          </w:p>
        </w:tc>
        <w:tc>
          <w:tcPr>
            <w:tcW w:w="1063" w:type="dxa"/>
          </w:tcPr>
          <w:p w14:paraId="16D97C55" w14:textId="12683758" w:rsidR="00DE47E3" w:rsidRPr="00B90363" w:rsidRDefault="0049385F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</w:t>
            </w:r>
            <w:r w:rsidR="007D36B4">
              <w:rPr>
                <w:rFonts w:ascii="Angsana New" w:hAnsi="Angsana New"/>
                <w:sz w:val="30"/>
                <w:szCs w:val="30"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30837E9B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CBCDA" w14:textId="0512ED2F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9,818</w:t>
            </w:r>
          </w:p>
        </w:tc>
        <w:tc>
          <w:tcPr>
            <w:tcW w:w="269" w:type="dxa"/>
          </w:tcPr>
          <w:p w14:paraId="7B05C80A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27D82776" w14:textId="0BE6C479" w:rsidR="00DE47E3" w:rsidRPr="00D26778" w:rsidRDefault="00231FA3" w:rsidP="00C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6EAF36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344802F" w14:textId="426FE62F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(5,658)</w:t>
            </w:r>
          </w:p>
        </w:tc>
      </w:tr>
      <w:tr w:rsidR="00DE47E3" w:rsidRPr="00D26778" w14:paraId="4EA4BE87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7B085A0A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63" w:type="dxa"/>
          </w:tcPr>
          <w:p w14:paraId="0A733E34" w14:textId="66CBD27E" w:rsidR="00DE47E3" w:rsidRPr="00B90363" w:rsidRDefault="00166011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="007D36B4">
              <w:rPr>
                <w:rFonts w:ascii="Angsana New" w:hAnsi="Angsana New"/>
                <w:sz w:val="30"/>
                <w:szCs w:val="30"/>
              </w:rPr>
              <w:t>8,513</w:t>
            </w:r>
          </w:p>
        </w:tc>
        <w:tc>
          <w:tcPr>
            <w:tcW w:w="269" w:type="dxa"/>
          </w:tcPr>
          <w:p w14:paraId="0225FB14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DEBDC" w14:textId="25CD3F9D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542,534</w:t>
            </w:r>
          </w:p>
        </w:tc>
        <w:tc>
          <w:tcPr>
            <w:tcW w:w="269" w:type="dxa"/>
          </w:tcPr>
          <w:p w14:paraId="44EE163D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CD7FF49" w14:textId="455AEBD4" w:rsidR="00DE47E3" w:rsidRPr="00D26778" w:rsidRDefault="00231FA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3,031</w:t>
            </w:r>
          </w:p>
        </w:tc>
        <w:tc>
          <w:tcPr>
            <w:tcW w:w="236" w:type="dxa"/>
          </w:tcPr>
          <w:p w14:paraId="05697BF9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C5BB07" w14:textId="468C4570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133,535</w:t>
            </w:r>
          </w:p>
        </w:tc>
      </w:tr>
      <w:tr w:rsidR="00DE47E3" w:rsidRPr="00D26778" w14:paraId="34065ECF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212E29B8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3" w:type="dxa"/>
          </w:tcPr>
          <w:p w14:paraId="0303482C" w14:textId="61BC6786" w:rsidR="00DE47E3" w:rsidRPr="00B90363" w:rsidRDefault="00166011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269" w:type="dxa"/>
          </w:tcPr>
          <w:p w14:paraId="2FF468AC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605A2A" w14:textId="129CAD94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5,790</w:t>
            </w:r>
          </w:p>
        </w:tc>
        <w:tc>
          <w:tcPr>
            <w:tcW w:w="269" w:type="dxa"/>
          </w:tcPr>
          <w:p w14:paraId="616FD945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AEF0802" w14:textId="403F5759" w:rsidR="00DE47E3" w:rsidRPr="00D26778" w:rsidRDefault="00231FA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36" w:type="dxa"/>
          </w:tcPr>
          <w:p w14:paraId="5F12E355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2A80CF7" w14:textId="48DBD586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2,664</w:t>
            </w:r>
          </w:p>
        </w:tc>
      </w:tr>
      <w:tr w:rsidR="00DE47E3" w:rsidRPr="00D26778" w14:paraId="6646A805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65BE1214" w14:textId="7034ECB6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063" w:type="dxa"/>
          </w:tcPr>
          <w:p w14:paraId="47C86D38" w14:textId="13DC7AB7" w:rsidR="00DE47E3" w:rsidRPr="00B90363" w:rsidRDefault="00166011" w:rsidP="0084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F12E305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C2350" w14:textId="0118405D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B90363">
              <w:rPr>
                <w:rFonts w:ascii="Angsana New" w:hAnsi="Angsana New"/>
                <w:sz w:val="30"/>
                <w:szCs w:val="30"/>
              </w:rPr>
              <w:t>11,501</w:t>
            </w:r>
          </w:p>
        </w:tc>
        <w:tc>
          <w:tcPr>
            <w:tcW w:w="269" w:type="dxa"/>
          </w:tcPr>
          <w:p w14:paraId="7B038E7F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27EA78E" w14:textId="5906BF1C" w:rsidR="00DE47E3" w:rsidRPr="00D26778" w:rsidRDefault="00231FA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EED185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7E8BA79" w14:textId="481AD266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47E3" w:rsidRPr="00D26778" w14:paraId="452EB6CE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6BD9B1D7" w14:textId="10979ADD" w:rsidR="00DE47E3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063" w:type="dxa"/>
          </w:tcPr>
          <w:p w14:paraId="198880D1" w14:textId="2EA614A4" w:rsidR="00DE47E3" w:rsidRPr="00B90363" w:rsidRDefault="00166011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C1411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14115">
              <w:rPr>
                <w:rFonts w:ascii="Angsana New" w:hAnsi="Angsana New"/>
                <w:sz w:val="30"/>
                <w:szCs w:val="30"/>
              </w:rPr>
              <w:t>014</w:t>
            </w:r>
          </w:p>
        </w:tc>
        <w:tc>
          <w:tcPr>
            <w:tcW w:w="269" w:type="dxa"/>
          </w:tcPr>
          <w:p w14:paraId="24C28135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39955" w14:textId="6857D482" w:rsidR="00DE47E3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342,691</w:t>
            </w:r>
          </w:p>
        </w:tc>
        <w:tc>
          <w:tcPr>
            <w:tcW w:w="269" w:type="dxa"/>
          </w:tcPr>
          <w:p w14:paraId="3A7E2BDE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565C343" w14:textId="7A13CFA5" w:rsidR="00DE47E3" w:rsidRDefault="00231FA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236" w:type="dxa"/>
          </w:tcPr>
          <w:p w14:paraId="7C008C1F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C0C769A" w14:textId="3913A44C" w:rsidR="00DE47E3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98,425</w:t>
            </w:r>
          </w:p>
        </w:tc>
      </w:tr>
      <w:tr w:rsidR="00DE47E3" w:rsidRPr="00D26778" w14:paraId="3B824724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257C2763" w14:textId="6A646EFC" w:rsidR="00DE47E3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3" w:type="dxa"/>
          </w:tcPr>
          <w:p w14:paraId="26FFD1F7" w14:textId="129F27D5" w:rsidR="00DE47E3" w:rsidRPr="00B90363" w:rsidRDefault="00166011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208,651</w:t>
            </w:r>
          </w:p>
        </w:tc>
        <w:tc>
          <w:tcPr>
            <w:tcW w:w="269" w:type="dxa"/>
          </w:tcPr>
          <w:p w14:paraId="3F26B1C5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E9F84" w14:textId="33881B81" w:rsidR="00DE47E3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197,805</w:t>
            </w:r>
          </w:p>
        </w:tc>
        <w:tc>
          <w:tcPr>
            <w:tcW w:w="269" w:type="dxa"/>
          </w:tcPr>
          <w:p w14:paraId="76BA79B2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ADB8D55" w14:textId="740162F2" w:rsidR="00DE47E3" w:rsidRDefault="00C14115" w:rsidP="00C1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C9F6D6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60F1414" w14:textId="359A1B8F" w:rsidR="00DE47E3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142,928</w:t>
            </w:r>
          </w:p>
        </w:tc>
      </w:tr>
      <w:tr w:rsidR="00DE47E3" w:rsidRPr="00D26778" w14:paraId="0AC58658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595B636F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2027962" w14:textId="0B8270B9" w:rsidR="00DE47E3" w:rsidRPr="00B90363" w:rsidRDefault="007D36B4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426,6</w:t>
            </w:r>
            <w:r w:rsidR="00C14115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14:paraId="53F77932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F14FC6" w14:textId="527BBF71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659,158</w:t>
            </w:r>
          </w:p>
        </w:tc>
        <w:tc>
          <w:tcPr>
            <w:tcW w:w="269" w:type="dxa"/>
          </w:tcPr>
          <w:p w14:paraId="5F8E4C40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71100D9C" w14:textId="09C7439F" w:rsidR="00DE47E3" w:rsidRPr="00D26778" w:rsidRDefault="00231FA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C1411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14115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36" w:type="dxa"/>
          </w:tcPr>
          <w:p w14:paraId="0FE71C20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02EB43E" w14:textId="0B25F6F1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115,704</w:t>
            </w:r>
          </w:p>
        </w:tc>
      </w:tr>
      <w:tr w:rsidR="00DE47E3" w:rsidRPr="00D26778" w14:paraId="48199140" w14:textId="77777777" w:rsidTr="00626169">
        <w:trPr>
          <w:gridAfter w:val="1"/>
          <w:wAfter w:w="6" w:type="dxa"/>
        </w:trPr>
        <w:tc>
          <w:tcPr>
            <w:tcW w:w="4662" w:type="dxa"/>
          </w:tcPr>
          <w:p w14:paraId="56BF8CF3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F1BD9" w14:textId="3FBA3C99" w:rsidR="00DE47E3" w:rsidRPr="00B90363" w:rsidRDefault="00B22E18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</w:t>
            </w:r>
            <w:r w:rsidR="009C5F23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C5F23"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69" w:type="dxa"/>
            <w:vAlign w:val="bottom"/>
          </w:tcPr>
          <w:p w14:paraId="462C17F1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F56AA" w14:textId="03663E4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0363">
              <w:rPr>
                <w:rFonts w:ascii="Angsana New" w:hAnsi="Angsana New"/>
                <w:b/>
                <w:bCs/>
                <w:sz w:val="30"/>
                <w:szCs w:val="30"/>
              </w:rPr>
              <w:t>7,697,588</w:t>
            </w:r>
          </w:p>
        </w:tc>
        <w:tc>
          <w:tcPr>
            <w:tcW w:w="269" w:type="dxa"/>
            <w:vAlign w:val="bottom"/>
          </w:tcPr>
          <w:p w14:paraId="0FCC70A2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9A529" w14:textId="24211076" w:rsidR="00DE47E3" w:rsidRPr="00D26778" w:rsidRDefault="00231FA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364,13</w:t>
            </w:r>
            <w:r w:rsidR="0096709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5A11D31C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CC25E" w14:textId="0CFF686D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2,543,947</w:t>
            </w:r>
          </w:p>
        </w:tc>
      </w:tr>
      <w:bookmarkEnd w:id="4"/>
    </w:tbl>
    <w:p w14:paraId="7AA102AD" w14:textId="77777777" w:rsidR="007B5D47" w:rsidRDefault="007B5D4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7B5FB28D" w14:textId="0306BA46" w:rsidR="007B5D47" w:rsidRPr="007B5D47" w:rsidRDefault="007B5D47" w:rsidP="007B5D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5D47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7B5D47">
        <w:rPr>
          <w:rFonts w:ascii="Angsana New" w:hAnsi="Angsana New"/>
          <w:sz w:val="30"/>
          <w:szCs w:val="30"/>
        </w:rPr>
        <w:t>3</w:t>
      </w:r>
      <w:r w:rsidRPr="007B5D47">
        <w:rPr>
          <w:rFonts w:ascii="Angsana New" w:hAnsi="Angsana New" w:hint="cs"/>
          <w:sz w:val="30"/>
          <w:szCs w:val="30"/>
          <w:cs/>
        </w:rPr>
        <w:t xml:space="preserve"> ถึง อัตราร้อยละ </w:t>
      </w:r>
      <w:r w:rsidRPr="007B5D47">
        <w:rPr>
          <w:rFonts w:ascii="Angsana New" w:hAnsi="Angsana New"/>
          <w:sz w:val="30"/>
          <w:szCs w:val="30"/>
        </w:rPr>
        <w:t>15</w:t>
      </w:r>
      <w:r w:rsidRPr="007B5D47">
        <w:rPr>
          <w:rFonts w:ascii="Angsana New" w:hAnsi="Angsana New" w:hint="cs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7B5D47">
        <w:rPr>
          <w:rFonts w:ascii="Angsana New" w:hAnsi="Angsana New"/>
          <w:sz w:val="30"/>
          <w:szCs w:val="30"/>
        </w:rPr>
        <w:t>3</w:t>
      </w:r>
      <w:r w:rsidRPr="007B5D47">
        <w:rPr>
          <w:rFonts w:ascii="Angsana New" w:hAnsi="Angsana New" w:hint="cs"/>
          <w:sz w:val="30"/>
          <w:szCs w:val="30"/>
          <w:cs/>
        </w:rPr>
        <w:t xml:space="preserve"> ถึง อัตราร้อยละ </w:t>
      </w:r>
      <w:r w:rsidRPr="007B5D47">
        <w:rPr>
          <w:rFonts w:ascii="Angsana New" w:hAnsi="Angsana New"/>
          <w:sz w:val="30"/>
          <w:szCs w:val="30"/>
        </w:rPr>
        <w:t>6</w:t>
      </w:r>
      <w:r w:rsidRPr="007B5D47"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ในปี </w:t>
      </w:r>
      <w:r w:rsidRPr="007B5D47">
        <w:rPr>
          <w:rFonts w:ascii="Angsana New" w:hAnsi="Angsana New"/>
          <w:sz w:val="30"/>
          <w:szCs w:val="30"/>
        </w:rPr>
        <w:t>2565</w:t>
      </w:r>
      <w:r w:rsidRPr="007B5D47">
        <w:rPr>
          <w:rFonts w:ascii="Angsana New" w:hAnsi="Angsana New" w:hint="cs"/>
          <w:sz w:val="30"/>
          <w:szCs w:val="30"/>
          <w:cs/>
        </w:rPr>
        <w:t xml:space="preserve"> กลุ่มบริษัทและบริษัทจ่ายสมทบกองทุนสำรองเลี้ยงชีพเป็นจำนวนเงิน </w:t>
      </w:r>
      <w:r w:rsidR="00D64E93">
        <w:rPr>
          <w:rFonts w:ascii="Angsana New" w:hAnsi="Angsana New"/>
          <w:sz w:val="30"/>
          <w:szCs w:val="30"/>
        </w:rPr>
        <w:t>16.9</w:t>
      </w:r>
      <w:r w:rsidRPr="007B5D47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D64E93">
        <w:rPr>
          <w:rFonts w:ascii="Angsana New" w:hAnsi="Angsana New"/>
          <w:sz w:val="30"/>
          <w:szCs w:val="30"/>
        </w:rPr>
        <w:t>5.5</w:t>
      </w:r>
      <w:r w:rsidRPr="007B5D47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7B5D47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7B5D47">
        <w:rPr>
          <w:rFonts w:ascii="Angsana New" w:hAnsi="Angsana New"/>
          <w:i/>
          <w:iCs/>
          <w:sz w:val="30"/>
          <w:szCs w:val="30"/>
        </w:rPr>
        <w:t>2564</w:t>
      </w:r>
      <w:r w:rsidRPr="007B5D47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7B5D47">
        <w:rPr>
          <w:rFonts w:ascii="Angsana New" w:hAnsi="Angsana New"/>
          <w:i/>
          <w:iCs/>
          <w:sz w:val="30"/>
          <w:szCs w:val="30"/>
        </w:rPr>
        <w:t>15</w:t>
      </w:r>
      <w:r w:rsidRPr="007B5D47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Pr="007B5D47">
        <w:rPr>
          <w:rFonts w:ascii="Angsana New" w:hAnsi="Angsana New"/>
          <w:i/>
          <w:iCs/>
          <w:sz w:val="30"/>
          <w:szCs w:val="30"/>
        </w:rPr>
        <w:t>4</w:t>
      </w:r>
      <w:r w:rsidRPr="007B5D4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 </w:t>
      </w:r>
      <w:r w:rsidRPr="007B5D47">
        <w:rPr>
          <w:rFonts w:ascii="Angsana New" w:hAnsi="Angsana New"/>
          <w:i/>
          <w:iCs/>
          <w:sz w:val="30"/>
          <w:szCs w:val="30"/>
        </w:rPr>
        <w:t>7</w:t>
      </w:r>
      <w:r w:rsidRPr="007B5D47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Pr="007B5D47">
        <w:rPr>
          <w:rFonts w:ascii="Angsana New" w:hAnsi="Angsana New"/>
          <w:i/>
          <w:iCs/>
          <w:sz w:val="30"/>
          <w:szCs w:val="30"/>
        </w:rPr>
        <w:t>4</w:t>
      </w:r>
      <w:r w:rsidRPr="007B5D47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ตามลำดับ)</w:t>
      </w:r>
      <w:r w:rsidRPr="007B5D47">
        <w:rPr>
          <w:rFonts w:ascii="Angsana New" w:hAnsi="Angsana New" w:hint="cs"/>
          <w:sz w:val="30"/>
          <w:szCs w:val="30"/>
          <w:cs/>
        </w:rPr>
        <w:t xml:space="preserve">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1EF2C18" w14:textId="04908663" w:rsidR="00030124" w:rsidRPr="00D26778" w:rsidRDefault="00D336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F517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B5D47">
        <w:rPr>
          <w:rFonts w:ascii="Angsana New" w:hAnsi="Angsana New"/>
          <w:b/>
          <w:bCs/>
          <w:sz w:val="30"/>
          <w:szCs w:val="30"/>
        </w:rPr>
        <w:t>7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F7B89AE" w14:textId="77777777" w:rsidR="00517D4E" w:rsidRPr="00D26778" w:rsidRDefault="00517D4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23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267"/>
        <w:gridCol w:w="810"/>
        <w:gridCol w:w="270"/>
        <w:gridCol w:w="990"/>
        <w:gridCol w:w="270"/>
        <w:gridCol w:w="1080"/>
        <w:gridCol w:w="270"/>
        <w:gridCol w:w="990"/>
        <w:gridCol w:w="270"/>
        <w:gridCol w:w="963"/>
      </w:tblGrid>
      <w:tr w:rsidR="00517D4E" w:rsidRPr="00D26778" w14:paraId="7C53E95B" w14:textId="77777777" w:rsidTr="0011712D">
        <w:tc>
          <w:tcPr>
            <w:tcW w:w="3267" w:type="dxa"/>
          </w:tcPr>
          <w:p w14:paraId="415DC6E1" w14:textId="77777777" w:rsidR="00517D4E" w:rsidRPr="00D26778" w:rsidRDefault="0059754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D2677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D2677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45A38A84" w14:textId="77777777" w:rsidR="00517D4E" w:rsidRPr="00D26778" w:rsidRDefault="00517D4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5CF8F" w14:textId="77777777" w:rsidR="00517D4E" w:rsidRPr="00D26778" w:rsidRDefault="00517D4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FF8601D" w14:textId="77777777" w:rsidR="00517D4E" w:rsidRPr="00D26778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D2677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68C1718" w14:textId="77777777" w:rsidR="00517D4E" w:rsidRPr="00D26778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23" w:type="dxa"/>
            <w:gridSpan w:val="3"/>
          </w:tcPr>
          <w:p w14:paraId="275ED667" w14:textId="77777777" w:rsidR="00517D4E" w:rsidRPr="00D26778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7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97703" w:rsidRPr="00D26778" w14:paraId="20665EAB" w14:textId="77777777" w:rsidTr="0011712D">
        <w:tc>
          <w:tcPr>
            <w:tcW w:w="3267" w:type="dxa"/>
          </w:tcPr>
          <w:p w14:paraId="3A2C5440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1A8EF65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4CEDB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B0873E" w14:textId="6B6B957A" w:rsidR="00497703" w:rsidRPr="00D26778" w:rsidRDefault="00DE47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9412DA5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0B76F" w14:textId="4C578A7B" w:rsidR="00497703" w:rsidRPr="00D26778" w:rsidRDefault="00DE47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909E268" w14:textId="77777777" w:rsidR="00497703" w:rsidRPr="00D26778" w:rsidRDefault="00497703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3F9BC2" w14:textId="10A4D7D9" w:rsidR="00497703" w:rsidRPr="00D26778" w:rsidRDefault="00DE47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2470B37" w14:textId="77777777" w:rsidR="00497703" w:rsidRPr="00D26778" w:rsidRDefault="0049770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1A85F721" w14:textId="1CF1FA4C" w:rsidR="00497703" w:rsidRPr="00D26778" w:rsidRDefault="00DE47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986A3B" w:rsidRPr="00D26778" w14:paraId="0946616C" w14:textId="77777777" w:rsidTr="0011712D">
        <w:tc>
          <w:tcPr>
            <w:tcW w:w="3267" w:type="dxa"/>
          </w:tcPr>
          <w:p w14:paraId="124A8A02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09D37EE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910F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33" w:type="dxa"/>
            <w:gridSpan w:val="7"/>
          </w:tcPr>
          <w:p w14:paraId="1804BFFF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A3B" w:rsidRPr="00D26778" w14:paraId="69446B22" w14:textId="77777777" w:rsidTr="0011712D">
        <w:tc>
          <w:tcPr>
            <w:tcW w:w="4077" w:type="dxa"/>
            <w:gridSpan w:val="2"/>
          </w:tcPr>
          <w:p w14:paraId="6C142028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D26778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B229A03" w14:textId="77777777" w:rsidR="00986A3B" w:rsidRPr="00D2677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7B4C1D" w14:textId="77777777" w:rsidR="00986A3B" w:rsidRPr="00D2677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3EB5F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09787F" w14:textId="77777777" w:rsidR="00986A3B" w:rsidRPr="00D2677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089F0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9881F1" w14:textId="77777777" w:rsidR="00986A3B" w:rsidRPr="00D2677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BDFEE0" w14:textId="77777777" w:rsidR="00986A3B" w:rsidRPr="00D2677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3E7A8D3" w14:textId="77777777" w:rsidR="00986A3B" w:rsidRPr="00D2677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7E3" w:rsidRPr="00D26778" w14:paraId="12F0493D" w14:textId="77777777" w:rsidTr="0011712D">
        <w:tc>
          <w:tcPr>
            <w:tcW w:w="3267" w:type="dxa"/>
          </w:tcPr>
          <w:p w14:paraId="00CEF84F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F1892F8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AE447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A42EE7" w14:textId="28D8A91C" w:rsidR="00DE47E3" w:rsidRPr="004A1BC2" w:rsidRDefault="002E46E1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1BC2">
              <w:rPr>
                <w:rFonts w:ascii="Angsana New" w:hAnsi="Angsana New"/>
                <w:b/>
                <w:bCs/>
                <w:sz w:val="30"/>
                <w:szCs w:val="30"/>
              </w:rPr>
              <w:t>160,563</w:t>
            </w:r>
          </w:p>
        </w:tc>
        <w:tc>
          <w:tcPr>
            <w:tcW w:w="270" w:type="dxa"/>
          </w:tcPr>
          <w:p w14:paraId="5BA83177" w14:textId="77777777" w:rsidR="00DE47E3" w:rsidRPr="004A1BC2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7E86C8" w14:textId="497E23ED" w:rsidR="00DE47E3" w:rsidRPr="004A1BC2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1BC2">
              <w:rPr>
                <w:rFonts w:ascii="Angsana New" w:hAnsi="Angsana New"/>
                <w:b/>
                <w:bCs/>
                <w:sz w:val="30"/>
                <w:szCs w:val="30"/>
              </w:rPr>
              <w:t>144,404</w:t>
            </w:r>
          </w:p>
        </w:tc>
        <w:tc>
          <w:tcPr>
            <w:tcW w:w="270" w:type="dxa"/>
          </w:tcPr>
          <w:p w14:paraId="37059DB8" w14:textId="77777777" w:rsidR="00DE47E3" w:rsidRPr="004A1BC2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80675E" w14:textId="66B903E0" w:rsidR="00DE47E3" w:rsidRPr="004A1BC2" w:rsidRDefault="002E46E1" w:rsidP="002E4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1BC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A84F2" w14:textId="77777777" w:rsidR="00DE47E3" w:rsidRPr="004A1BC2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189B253D" w14:textId="266639DC" w:rsidR="00DE47E3" w:rsidRPr="004A1BC2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1BC2">
              <w:rPr>
                <w:rFonts w:ascii="Angsana New" w:hAnsi="Angsana New"/>
                <w:b/>
                <w:bCs/>
                <w:sz w:val="30"/>
                <w:szCs w:val="30"/>
              </w:rPr>
              <w:t>71,420</w:t>
            </w:r>
          </w:p>
        </w:tc>
      </w:tr>
      <w:tr w:rsidR="00DE47E3" w:rsidRPr="00D26778" w14:paraId="6751C672" w14:textId="77777777" w:rsidTr="00C6309E">
        <w:tc>
          <w:tcPr>
            <w:tcW w:w="3267" w:type="dxa"/>
          </w:tcPr>
          <w:p w14:paraId="273665DB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CEE3AFA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98069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9FEBBA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2FF28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A39166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DD729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5042951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1F812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58696BE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7E3" w:rsidRPr="00D26778" w14:paraId="3F1CB331" w14:textId="77777777" w:rsidTr="0011712D">
        <w:tc>
          <w:tcPr>
            <w:tcW w:w="3267" w:type="dxa"/>
            <w:shd w:val="clear" w:color="auto" w:fill="auto"/>
          </w:tcPr>
          <w:p w14:paraId="4736F1EF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26778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1EC3498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AA6BBB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3CDD6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C499B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10A85D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179E3A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DD184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0FB8282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BCA68A1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7E3" w:rsidRPr="00D26778" w14:paraId="4B15DBCF" w14:textId="77777777" w:rsidTr="0011712D">
        <w:tc>
          <w:tcPr>
            <w:tcW w:w="3267" w:type="dxa"/>
            <w:shd w:val="clear" w:color="auto" w:fill="auto"/>
          </w:tcPr>
          <w:p w14:paraId="4B133C50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14:paraId="3BFD96EA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935E49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94D0BD" w14:textId="715655CB" w:rsidR="00DE47E3" w:rsidRPr="00D26778" w:rsidRDefault="002E46E1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(20,904)</w:t>
            </w:r>
          </w:p>
        </w:tc>
        <w:tc>
          <w:tcPr>
            <w:tcW w:w="270" w:type="dxa"/>
            <w:shd w:val="clear" w:color="auto" w:fill="auto"/>
          </w:tcPr>
          <w:p w14:paraId="3218C1AC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CAA33F" w14:textId="14303B7D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14,356</w:t>
            </w:r>
          </w:p>
        </w:tc>
        <w:tc>
          <w:tcPr>
            <w:tcW w:w="270" w:type="dxa"/>
            <w:shd w:val="clear" w:color="auto" w:fill="auto"/>
          </w:tcPr>
          <w:p w14:paraId="4AE597D4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FE883D" w14:textId="663A45E1" w:rsidR="00DE47E3" w:rsidRPr="00D26778" w:rsidRDefault="002E46E1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(1,52</w:t>
            </w:r>
            <w:r w:rsidR="0034570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3BD7F67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7CD53D4" w14:textId="734F2D7B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13,217</w:t>
            </w:r>
          </w:p>
        </w:tc>
      </w:tr>
      <w:tr w:rsidR="00DE47E3" w:rsidRPr="00D26778" w14:paraId="4759FEF2" w14:textId="77777777" w:rsidTr="0011712D">
        <w:tc>
          <w:tcPr>
            <w:tcW w:w="3267" w:type="dxa"/>
            <w:shd w:val="clear" w:color="auto" w:fill="auto"/>
          </w:tcPr>
          <w:p w14:paraId="209E6E57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8FBC6C9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05FC49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C72AE" w14:textId="7FE5883F" w:rsidR="00DE47E3" w:rsidRPr="00D26778" w:rsidRDefault="002E46E1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139,659</w:t>
            </w:r>
          </w:p>
        </w:tc>
        <w:tc>
          <w:tcPr>
            <w:tcW w:w="270" w:type="dxa"/>
            <w:shd w:val="clear" w:color="auto" w:fill="auto"/>
          </w:tcPr>
          <w:p w14:paraId="50B86848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581B9" w14:textId="1A42B03D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158,760</w:t>
            </w:r>
          </w:p>
        </w:tc>
        <w:tc>
          <w:tcPr>
            <w:tcW w:w="270" w:type="dxa"/>
            <w:shd w:val="clear" w:color="auto" w:fill="auto"/>
          </w:tcPr>
          <w:p w14:paraId="15CE81CF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68F62" w14:textId="2B7AF474" w:rsidR="00DE47E3" w:rsidRPr="00D26778" w:rsidRDefault="002E46E1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(1,52</w:t>
            </w:r>
            <w:r w:rsidR="0034570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C76A62" w14:textId="77777777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90BE5" w14:textId="2FFDC50A" w:rsidR="00DE47E3" w:rsidRPr="00D26778" w:rsidRDefault="00DE47E3" w:rsidP="00DE4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84,637</w:t>
            </w:r>
          </w:p>
        </w:tc>
      </w:tr>
    </w:tbl>
    <w:p w14:paraId="629670F1" w14:textId="77777777" w:rsidR="00517D4E" w:rsidRPr="00D26778" w:rsidRDefault="00517D4E" w:rsidP="001B34C8">
      <w:pPr>
        <w:tabs>
          <w:tab w:val="clear" w:pos="227"/>
          <w:tab w:val="clear" w:pos="454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7"/>
        <w:gridCol w:w="927"/>
        <w:gridCol w:w="180"/>
        <w:gridCol w:w="945"/>
        <w:gridCol w:w="180"/>
        <w:gridCol w:w="963"/>
        <w:gridCol w:w="180"/>
        <w:gridCol w:w="1080"/>
        <w:gridCol w:w="180"/>
        <w:gridCol w:w="1080"/>
        <w:gridCol w:w="180"/>
        <w:gridCol w:w="1053"/>
      </w:tblGrid>
      <w:tr w:rsidR="00517D4E" w:rsidRPr="00D26778" w14:paraId="0807167E" w14:textId="77777777" w:rsidTr="0011712D">
        <w:trPr>
          <w:cantSplit/>
        </w:trPr>
        <w:tc>
          <w:tcPr>
            <w:tcW w:w="2257" w:type="dxa"/>
          </w:tcPr>
          <w:p w14:paraId="4077B507" w14:textId="77777777" w:rsidR="00517D4E" w:rsidRPr="00D26778" w:rsidRDefault="00517D4E" w:rsidP="001B34C8">
            <w:pPr>
              <w:tabs>
                <w:tab w:val="clear" w:pos="227"/>
                <w:tab w:val="clear" w:pos="454"/>
              </w:tabs>
            </w:pPr>
          </w:p>
        </w:tc>
        <w:tc>
          <w:tcPr>
            <w:tcW w:w="6948" w:type="dxa"/>
            <w:gridSpan w:val="11"/>
            <w:vAlign w:val="center"/>
          </w:tcPr>
          <w:p w14:paraId="4B68A176" w14:textId="77777777" w:rsidR="00517D4E" w:rsidRPr="00D26778" w:rsidRDefault="00517D4E" w:rsidP="001B34C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17D4E" w:rsidRPr="00D26778" w14:paraId="238DB49E" w14:textId="77777777" w:rsidTr="0011712D">
        <w:trPr>
          <w:cantSplit/>
        </w:trPr>
        <w:tc>
          <w:tcPr>
            <w:tcW w:w="2257" w:type="dxa"/>
          </w:tcPr>
          <w:p w14:paraId="12F6A576" w14:textId="77777777" w:rsidR="00517D4E" w:rsidRPr="00D26778" w:rsidRDefault="00517D4E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5" w:type="dxa"/>
            <w:gridSpan w:val="5"/>
          </w:tcPr>
          <w:p w14:paraId="1B365080" w14:textId="1EEAFBFD" w:rsidR="00517D4E" w:rsidRPr="00D26778" w:rsidRDefault="00DE47E3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DBAED8F" w14:textId="77777777" w:rsidR="00517D4E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5"/>
          </w:tcPr>
          <w:p w14:paraId="57383D1F" w14:textId="49EDD823" w:rsidR="00517D4E" w:rsidRPr="00D26778" w:rsidRDefault="00DE47E3" w:rsidP="001B34C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</w:tr>
      <w:tr w:rsidR="00517D4E" w:rsidRPr="00D26778" w14:paraId="7C16C463" w14:textId="77777777" w:rsidTr="0011712D">
        <w:trPr>
          <w:cantSplit/>
        </w:trPr>
        <w:tc>
          <w:tcPr>
            <w:tcW w:w="2257" w:type="dxa"/>
            <w:vAlign w:val="bottom"/>
          </w:tcPr>
          <w:p w14:paraId="0E56C986" w14:textId="77777777" w:rsidR="00517D4E" w:rsidRPr="00D26778" w:rsidRDefault="0010482A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27" w:type="dxa"/>
            <w:vAlign w:val="bottom"/>
          </w:tcPr>
          <w:p w14:paraId="327DCF08" w14:textId="77777777" w:rsidR="00072622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F7C25F9" w14:textId="77777777" w:rsidR="00517D4E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C9808B" w14:textId="77777777" w:rsidR="00517D4E" w:rsidRPr="00D2677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D47C5C4" w14:textId="77777777" w:rsidR="004A1BC2" w:rsidRDefault="004A1BC2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65555273" w14:textId="04B5609B" w:rsidR="00517D4E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48ECA8" w14:textId="77777777" w:rsidR="00517D4E" w:rsidRPr="00D2677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9ABAB92" w14:textId="77777777" w:rsidR="00072622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39E1BEE8" w14:textId="77777777" w:rsidR="00517D4E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658CF8" w14:textId="77777777" w:rsidR="00517D4E" w:rsidRPr="00D2677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DDD2E5" w14:textId="77777777" w:rsidR="00072622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6F07BFF" w14:textId="77777777" w:rsidR="00517D4E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D1D98D" w14:textId="77777777" w:rsidR="00517D4E" w:rsidRPr="00D2677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93CFFD" w14:textId="24D1D14F" w:rsidR="00517D4E" w:rsidRPr="00D26778" w:rsidRDefault="003C491D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517D4E"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9EE79D" w14:textId="77777777" w:rsidR="00517D4E" w:rsidRPr="00D2677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7284F8C" w14:textId="77777777" w:rsidR="00072622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0807BB6" w14:textId="77777777" w:rsidR="00517D4E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17D4E" w:rsidRPr="00D26778" w14:paraId="533861AA" w14:textId="77777777" w:rsidTr="0011712D">
        <w:trPr>
          <w:cantSplit/>
        </w:trPr>
        <w:tc>
          <w:tcPr>
            <w:tcW w:w="2257" w:type="dxa"/>
          </w:tcPr>
          <w:p w14:paraId="107910EA" w14:textId="77777777" w:rsidR="00517D4E" w:rsidRPr="00D26778" w:rsidRDefault="00517D4E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8" w:type="dxa"/>
            <w:gridSpan w:val="11"/>
          </w:tcPr>
          <w:p w14:paraId="0F8A99BB" w14:textId="77777777" w:rsidR="00517D4E" w:rsidRPr="00D2677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15351F"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D267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75882" w:rsidRPr="00D26778" w14:paraId="6D9547B0" w14:textId="77777777" w:rsidTr="00F670E8">
        <w:trPr>
          <w:cantSplit/>
        </w:trPr>
        <w:tc>
          <w:tcPr>
            <w:tcW w:w="2257" w:type="dxa"/>
          </w:tcPr>
          <w:p w14:paraId="3507A295" w14:textId="77777777" w:rsidR="00175882" w:rsidRPr="00D26778" w:rsidRDefault="00314854" w:rsidP="001B34C8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27" w:type="dxa"/>
            <w:vAlign w:val="bottom"/>
          </w:tcPr>
          <w:p w14:paraId="00F4F038" w14:textId="77777777" w:rsidR="00175882" w:rsidRPr="00D2677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B04FC3" w14:textId="77777777" w:rsidR="00175882" w:rsidRPr="00D2677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9F0C741" w14:textId="77777777" w:rsidR="00175882" w:rsidRPr="00D2677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8DEA1" w14:textId="77777777" w:rsidR="00175882" w:rsidRPr="00D2677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621B469" w14:textId="77777777" w:rsidR="00175882" w:rsidRPr="00D2677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612E587" w14:textId="77777777" w:rsidR="00175882" w:rsidRPr="00D2677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FC4D87" w14:textId="77777777" w:rsidR="00175882" w:rsidRPr="00D2677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36F395" w14:textId="77777777" w:rsidR="00175882" w:rsidRPr="00D2677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2B762B" w14:textId="77777777" w:rsidR="00175882" w:rsidRPr="00D2677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611DB2" w14:textId="77777777" w:rsidR="00175882" w:rsidRPr="00D2677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</w:tcBorders>
            <w:vAlign w:val="bottom"/>
          </w:tcPr>
          <w:p w14:paraId="2CBD19D8" w14:textId="77777777" w:rsidR="00175882" w:rsidRPr="00D2677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E47E3" w:rsidRPr="00D26778" w14:paraId="100805AE" w14:textId="77777777" w:rsidTr="00F670E8">
        <w:trPr>
          <w:cantSplit/>
        </w:trPr>
        <w:tc>
          <w:tcPr>
            <w:tcW w:w="2257" w:type="dxa"/>
          </w:tcPr>
          <w:p w14:paraId="55BB3215" w14:textId="618E3179" w:rsidR="00DE47E3" w:rsidRPr="00D26778" w:rsidRDefault="00DE47E3" w:rsidP="00DE47E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27" w:type="dxa"/>
            <w:vAlign w:val="bottom"/>
          </w:tcPr>
          <w:p w14:paraId="097D35FC" w14:textId="4734A077" w:rsidR="00DE47E3" w:rsidRPr="00D26778" w:rsidRDefault="00FD11BF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6,040</w:t>
            </w:r>
          </w:p>
        </w:tc>
        <w:tc>
          <w:tcPr>
            <w:tcW w:w="180" w:type="dxa"/>
          </w:tcPr>
          <w:p w14:paraId="238CBCAC" w14:textId="0D5A90DF" w:rsidR="00DE47E3" w:rsidRPr="00D26778" w:rsidRDefault="00DE47E3" w:rsidP="00DE47E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692EC7D5" w14:textId="7A2DA130" w:rsidR="00DE47E3" w:rsidRPr="00D26778" w:rsidRDefault="00FD11BF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(1,208)</w:t>
            </w:r>
          </w:p>
        </w:tc>
        <w:tc>
          <w:tcPr>
            <w:tcW w:w="180" w:type="dxa"/>
          </w:tcPr>
          <w:p w14:paraId="42B51CCE" w14:textId="77777777" w:rsidR="00DE47E3" w:rsidRPr="00D26778" w:rsidRDefault="00DE47E3" w:rsidP="00DE47E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391EF04A" w14:textId="64F81AB6" w:rsidR="00DE47E3" w:rsidRPr="00D26778" w:rsidRDefault="00FD11BF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4,832</w:t>
            </w:r>
          </w:p>
        </w:tc>
        <w:tc>
          <w:tcPr>
            <w:tcW w:w="180" w:type="dxa"/>
          </w:tcPr>
          <w:p w14:paraId="72F51E79" w14:textId="77777777" w:rsidR="00DE47E3" w:rsidRPr="00D26778" w:rsidRDefault="00DE47E3" w:rsidP="00DE47E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9EEEC2" w14:textId="2EB31B3A" w:rsidR="00DE47E3" w:rsidRPr="00D26778" w:rsidRDefault="00DE47E3" w:rsidP="00DE47E3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20,725</w:t>
            </w:r>
          </w:p>
        </w:tc>
        <w:tc>
          <w:tcPr>
            <w:tcW w:w="180" w:type="dxa"/>
          </w:tcPr>
          <w:p w14:paraId="2C3A6A69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110121" w14:textId="2D92A264" w:rsidR="00DE47E3" w:rsidRPr="00D26778" w:rsidRDefault="00DE47E3" w:rsidP="00DE47E3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(4,144)</w:t>
            </w:r>
          </w:p>
        </w:tc>
        <w:tc>
          <w:tcPr>
            <w:tcW w:w="180" w:type="dxa"/>
          </w:tcPr>
          <w:p w14:paraId="1F6537AA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</w:tcBorders>
            <w:vAlign w:val="bottom"/>
          </w:tcPr>
          <w:p w14:paraId="09154516" w14:textId="78E6AA62" w:rsidR="00DE47E3" w:rsidRPr="00D26778" w:rsidRDefault="00DE47E3" w:rsidP="00DE47E3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16,581</w:t>
            </w:r>
          </w:p>
        </w:tc>
      </w:tr>
      <w:tr w:rsidR="00DE47E3" w:rsidRPr="00D26778" w14:paraId="30265AE3" w14:textId="77777777" w:rsidTr="00F670E8">
        <w:trPr>
          <w:cantSplit/>
        </w:trPr>
        <w:tc>
          <w:tcPr>
            <w:tcW w:w="2257" w:type="dxa"/>
          </w:tcPr>
          <w:p w14:paraId="717F9DA7" w14:textId="303544F7" w:rsidR="00DE47E3" w:rsidRPr="00D26778" w:rsidRDefault="00DE47E3" w:rsidP="00DE47E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47D00AC6" w14:textId="3FC62931" w:rsidR="00DE47E3" w:rsidRPr="00D26778" w:rsidRDefault="00FD11BF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(9,783)</w:t>
            </w:r>
          </w:p>
        </w:tc>
        <w:tc>
          <w:tcPr>
            <w:tcW w:w="180" w:type="dxa"/>
          </w:tcPr>
          <w:p w14:paraId="133A388E" w14:textId="77777777" w:rsidR="00DE47E3" w:rsidRPr="00D26778" w:rsidRDefault="00DE47E3" w:rsidP="00DE47E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3B986545" w14:textId="74A972A6" w:rsidR="00DE47E3" w:rsidRPr="00D26778" w:rsidRDefault="00FD11BF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2,369</w:t>
            </w:r>
          </w:p>
        </w:tc>
        <w:tc>
          <w:tcPr>
            <w:tcW w:w="180" w:type="dxa"/>
          </w:tcPr>
          <w:p w14:paraId="6071DF0E" w14:textId="77777777" w:rsidR="00DE47E3" w:rsidRPr="00D26778" w:rsidRDefault="00DE47E3" w:rsidP="00DE47E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B8717DF" w14:textId="71A0133D" w:rsidR="00DE47E3" w:rsidRPr="00D26778" w:rsidRDefault="00FD11BF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(7,414)</w:t>
            </w:r>
          </w:p>
        </w:tc>
        <w:tc>
          <w:tcPr>
            <w:tcW w:w="180" w:type="dxa"/>
          </w:tcPr>
          <w:p w14:paraId="58AB7C2F" w14:textId="77777777" w:rsidR="00DE47E3" w:rsidRPr="00D26778" w:rsidRDefault="00DE47E3" w:rsidP="00DE47E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C7FD6D" w14:textId="1D61CE24" w:rsidR="00DE47E3" w:rsidRPr="00D26778" w:rsidRDefault="00DE47E3" w:rsidP="00DE47E3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5,457</w:t>
            </w:r>
          </w:p>
        </w:tc>
        <w:tc>
          <w:tcPr>
            <w:tcW w:w="180" w:type="dxa"/>
          </w:tcPr>
          <w:p w14:paraId="24521D16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328A56" w14:textId="18AFB490" w:rsidR="00DE47E3" w:rsidRPr="00D26778" w:rsidRDefault="00DE47E3" w:rsidP="00DE47E3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(2,412)</w:t>
            </w:r>
          </w:p>
        </w:tc>
        <w:tc>
          <w:tcPr>
            <w:tcW w:w="180" w:type="dxa"/>
          </w:tcPr>
          <w:p w14:paraId="16F21209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bottom w:val="single" w:sz="4" w:space="0" w:color="auto"/>
            </w:tcBorders>
            <w:vAlign w:val="bottom"/>
          </w:tcPr>
          <w:p w14:paraId="5FAAA26F" w14:textId="7542FC0F" w:rsidR="00DE47E3" w:rsidRPr="00D26778" w:rsidRDefault="00DE47E3" w:rsidP="00DE47E3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3,045</w:t>
            </w:r>
          </w:p>
        </w:tc>
      </w:tr>
      <w:tr w:rsidR="00DE47E3" w:rsidRPr="00D26778" w14:paraId="2497F1F1" w14:textId="77777777" w:rsidTr="0011712D">
        <w:trPr>
          <w:cantSplit/>
        </w:trPr>
        <w:tc>
          <w:tcPr>
            <w:tcW w:w="2257" w:type="dxa"/>
          </w:tcPr>
          <w:p w14:paraId="1ECEAFE4" w14:textId="77777777" w:rsidR="00DE47E3" w:rsidRPr="00D26778" w:rsidRDefault="00DE47E3" w:rsidP="00DE47E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E82D5" w14:textId="1B099021" w:rsidR="00DE47E3" w:rsidRPr="00D26778" w:rsidRDefault="00FD11BF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(3,743)</w:t>
            </w:r>
          </w:p>
        </w:tc>
        <w:tc>
          <w:tcPr>
            <w:tcW w:w="180" w:type="dxa"/>
          </w:tcPr>
          <w:p w14:paraId="4B2E30BF" w14:textId="77777777" w:rsidR="00DE47E3" w:rsidRPr="00D26778" w:rsidRDefault="00DE47E3" w:rsidP="00DE47E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0E388" w14:textId="7EE1D3A8" w:rsidR="00DE47E3" w:rsidRPr="00D26778" w:rsidRDefault="00FD11BF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1,161</w:t>
            </w:r>
          </w:p>
        </w:tc>
        <w:tc>
          <w:tcPr>
            <w:tcW w:w="180" w:type="dxa"/>
          </w:tcPr>
          <w:p w14:paraId="10F5B193" w14:textId="77777777" w:rsidR="00DE47E3" w:rsidRPr="00D26778" w:rsidRDefault="00DE47E3" w:rsidP="00DE47E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A0DB9" w14:textId="1CC68205" w:rsidR="00DE47E3" w:rsidRPr="00D26778" w:rsidRDefault="00FD11BF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(2,582)</w:t>
            </w:r>
          </w:p>
        </w:tc>
        <w:tc>
          <w:tcPr>
            <w:tcW w:w="180" w:type="dxa"/>
          </w:tcPr>
          <w:p w14:paraId="62DD4A52" w14:textId="77777777" w:rsidR="00DE47E3" w:rsidRPr="00D26778" w:rsidRDefault="00DE47E3" w:rsidP="00DE47E3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91D01" w14:textId="39355F74" w:rsidR="00DE47E3" w:rsidRPr="00D26778" w:rsidRDefault="00DE47E3" w:rsidP="00DE47E3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26,182</w:t>
            </w:r>
          </w:p>
        </w:tc>
        <w:tc>
          <w:tcPr>
            <w:tcW w:w="180" w:type="dxa"/>
          </w:tcPr>
          <w:p w14:paraId="675A9ACF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1E32C" w14:textId="225CB2FE" w:rsidR="00DE47E3" w:rsidRPr="00D26778" w:rsidRDefault="00DE47E3" w:rsidP="00DE47E3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(6,556)</w:t>
            </w:r>
          </w:p>
        </w:tc>
        <w:tc>
          <w:tcPr>
            <w:tcW w:w="180" w:type="dxa"/>
          </w:tcPr>
          <w:p w14:paraId="6FA4DF01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30C2945" w14:textId="3DD80F42" w:rsidR="00DE47E3" w:rsidRPr="00D26778" w:rsidRDefault="00DE47E3" w:rsidP="00DE47E3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19,626</w:t>
            </w:r>
          </w:p>
        </w:tc>
      </w:tr>
    </w:tbl>
    <w:p w14:paraId="0103D051" w14:textId="1BF29317" w:rsidR="00CA787C" w:rsidRPr="00D26778" w:rsidRDefault="00CA787C" w:rsidP="001B34C8">
      <w:pPr>
        <w:spacing w:line="240" w:lineRule="auto"/>
        <w:ind w:firstLine="706"/>
        <w:rPr>
          <w:rFonts w:ascii="Angsana New" w:hAnsi="Angsana New"/>
          <w:sz w:val="30"/>
          <w:szCs w:val="30"/>
        </w:rPr>
      </w:pPr>
    </w:p>
    <w:p w14:paraId="4401A5DB" w14:textId="77777777" w:rsidR="00CA787C" w:rsidRPr="00D26778" w:rsidRDefault="00CA787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br w:type="page"/>
      </w:r>
    </w:p>
    <w:p w14:paraId="43B899D7" w14:textId="77777777" w:rsidR="00D649DB" w:rsidRPr="00D26778" w:rsidRDefault="00D649DB" w:rsidP="001B34C8">
      <w:pPr>
        <w:spacing w:line="240" w:lineRule="auto"/>
        <w:ind w:firstLine="706"/>
        <w:rPr>
          <w:sz w:val="2"/>
          <w:szCs w:val="2"/>
        </w:rPr>
      </w:pPr>
    </w:p>
    <w:tbl>
      <w:tblPr>
        <w:tblW w:w="9388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53"/>
        <w:gridCol w:w="859"/>
        <w:gridCol w:w="180"/>
        <w:gridCol w:w="875"/>
        <w:gridCol w:w="180"/>
        <w:gridCol w:w="892"/>
        <w:gridCol w:w="180"/>
        <w:gridCol w:w="1008"/>
        <w:gridCol w:w="180"/>
        <w:gridCol w:w="1008"/>
        <w:gridCol w:w="180"/>
        <w:gridCol w:w="993"/>
      </w:tblGrid>
      <w:tr w:rsidR="001852B0" w:rsidRPr="00D26778" w14:paraId="3F797CA9" w14:textId="77777777" w:rsidTr="00420A93">
        <w:trPr>
          <w:cantSplit/>
        </w:trPr>
        <w:tc>
          <w:tcPr>
            <w:tcW w:w="2853" w:type="dxa"/>
          </w:tcPr>
          <w:p w14:paraId="0A5B760A" w14:textId="77777777" w:rsidR="001852B0" w:rsidRPr="00D26778" w:rsidRDefault="001852B0" w:rsidP="001B34C8">
            <w:pPr>
              <w:tabs>
                <w:tab w:val="clear" w:pos="227"/>
                <w:tab w:val="clear" w:pos="454"/>
              </w:tabs>
            </w:pPr>
          </w:p>
        </w:tc>
        <w:tc>
          <w:tcPr>
            <w:tcW w:w="6535" w:type="dxa"/>
            <w:gridSpan w:val="11"/>
            <w:vAlign w:val="center"/>
          </w:tcPr>
          <w:p w14:paraId="71CC2377" w14:textId="77777777" w:rsidR="001852B0" w:rsidRPr="00D26778" w:rsidRDefault="001852B0" w:rsidP="001B34C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52B0" w:rsidRPr="00D26778" w14:paraId="0851BB05" w14:textId="77777777" w:rsidTr="00420A93">
        <w:trPr>
          <w:cantSplit/>
        </w:trPr>
        <w:tc>
          <w:tcPr>
            <w:tcW w:w="2853" w:type="dxa"/>
          </w:tcPr>
          <w:p w14:paraId="32B03B55" w14:textId="77777777" w:rsidR="001852B0" w:rsidRPr="00D26778" w:rsidRDefault="001852B0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6" w:type="dxa"/>
            <w:gridSpan w:val="5"/>
          </w:tcPr>
          <w:p w14:paraId="2DE100D9" w14:textId="27167077" w:rsidR="001852B0" w:rsidRPr="00D26778" w:rsidRDefault="00DE47E3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BEA5DEC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9" w:type="dxa"/>
            <w:gridSpan w:val="5"/>
          </w:tcPr>
          <w:p w14:paraId="5921FF73" w14:textId="20BA8FD9" w:rsidR="001852B0" w:rsidRPr="00D26778" w:rsidRDefault="00DE47E3" w:rsidP="001B34C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</w:tr>
      <w:tr w:rsidR="001852B0" w:rsidRPr="00D26778" w14:paraId="14CE2324" w14:textId="77777777" w:rsidTr="00420A93">
        <w:trPr>
          <w:cantSplit/>
        </w:trPr>
        <w:tc>
          <w:tcPr>
            <w:tcW w:w="2853" w:type="dxa"/>
            <w:vAlign w:val="bottom"/>
          </w:tcPr>
          <w:p w14:paraId="428052EF" w14:textId="77777777" w:rsidR="001852B0" w:rsidRPr="00D26778" w:rsidRDefault="00A67FD9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59" w:type="dxa"/>
            <w:vAlign w:val="bottom"/>
          </w:tcPr>
          <w:p w14:paraId="4FFA636E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3C54D2C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32E857F" w14:textId="77777777" w:rsidR="001852B0" w:rsidRPr="00D2677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7B309207" w14:textId="77777777" w:rsidR="00F87108" w:rsidRDefault="00F87108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3AC44449" w14:textId="02546843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7C749F" w14:textId="77777777" w:rsidR="001852B0" w:rsidRPr="00D2677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3F92B1E8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9BFE952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66D909" w14:textId="77777777" w:rsidR="001852B0" w:rsidRPr="00D2677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EA11DFD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6084615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6755EEE" w14:textId="77777777" w:rsidR="001852B0" w:rsidRPr="00D2677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FC7BF5A" w14:textId="2A9B2042" w:rsidR="001852B0" w:rsidRPr="00D26778" w:rsidRDefault="00B535E7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1852B0"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D04D94D" w14:textId="77777777" w:rsidR="001852B0" w:rsidRPr="00D2677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E1157AF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1A5D9FF4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852B0" w:rsidRPr="00D26778" w14:paraId="4AF9FB05" w14:textId="77777777" w:rsidTr="00420A93">
        <w:trPr>
          <w:cantSplit/>
        </w:trPr>
        <w:tc>
          <w:tcPr>
            <w:tcW w:w="2853" w:type="dxa"/>
          </w:tcPr>
          <w:p w14:paraId="4326EB34" w14:textId="77777777" w:rsidR="001852B0" w:rsidRPr="00D26778" w:rsidRDefault="001852B0" w:rsidP="001B34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5" w:type="dxa"/>
            <w:gridSpan w:val="11"/>
          </w:tcPr>
          <w:p w14:paraId="4719FC89" w14:textId="77777777" w:rsidR="001852B0" w:rsidRPr="00D2677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67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852B0" w:rsidRPr="00D26778" w14:paraId="3F31A0AD" w14:textId="77777777" w:rsidTr="00420A93">
        <w:trPr>
          <w:cantSplit/>
        </w:trPr>
        <w:tc>
          <w:tcPr>
            <w:tcW w:w="2853" w:type="dxa"/>
          </w:tcPr>
          <w:p w14:paraId="731FD431" w14:textId="77777777" w:rsidR="001852B0" w:rsidRPr="00D26778" w:rsidRDefault="001852B0" w:rsidP="001B34C8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59" w:type="dxa"/>
            <w:vAlign w:val="bottom"/>
          </w:tcPr>
          <w:p w14:paraId="271C52CA" w14:textId="77777777" w:rsidR="001852B0" w:rsidRPr="00D2677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A0D3F2" w14:textId="77777777" w:rsidR="001852B0" w:rsidRPr="00D2677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28EFA61C" w14:textId="77777777" w:rsidR="001852B0" w:rsidRPr="00D2677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C446AF" w14:textId="77777777" w:rsidR="001852B0" w:rsidRPr="00D2677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60D85820" w14:textId="77777777" w:rsidR="001852B0" w:rsidRPr="00D2677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B9B870" w14:textId="77777777" w:rsidR="001852B0" w:rsidRPr="00D2677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DE58157" w14:textId="77777777" w:rsidR="001852B0" w:rsidRPr="00D2677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FF2F2" w14:textId="77777777" w:rsidR="001852B0" w:rsidRPr="00D2677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B380FFE" w14:textId="77777777" w:rsidR="001852B0" w:rsidRPr="00D2677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CA7A90" w14:textId="77777777" w:rsidR="001852B0" w:rsidRPr="00D2677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</w:tcBorders>
            <w:vAlign w:val="bottom"/>
          </w:tcPr>
          <w:p w14:paraId="42CCA062" w14:textId="77777777" w:rsidR="001852B0" w:rsidRPr="00D2677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E47E3" w:rsidRPr="00D26778" w14:paraId="1CAD8413" w14:textId="77777777" w:rsidTr="00420A93">
        <w:trPr>
          <w:cantSplit/>
        </w:trPr>
        <w:tc>
          <w:tcPr>
            <w:tcW w:w="2853" w:type="dxa"/>
          </w:tcPr>
          <w:p w14:paraId="6DEDD4DA" w14:textId="43A00CF8" w:rsidR="00DE47E3" w:rsidRPr="00D26778" w:rsidRDefault="00DE47E3" w:rsidP="00DE47E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D26778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580B9E63" w14:textId="536FE837" w:rsidR="00DE47E3" w:rsidRPr="00D26778" w:rsidRDefault="00E11E09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(15,364)</w:t>
            </w:r>
          </w:p>
        </w:tc>
        <w:tc>
          <w:tcPr>
            <w:tcW w:w="180" w:type="dxa"/>
          </w:tcPr>
          <w:p w14:paraId="50C82B15" w14:textId="77777777" w:rsidR="00DE47E3" w:rsidRPr="00D26778" w:rsidRDefault="00DE47E3" w:rsidP="00DE47E3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bottom"/>
          </w:tcPr>
          <w:p w14:paraId="2A29ACC8" w14:textId="21FF8290" w:rsidR="00DE47E3" w:rsidRPr="00D26778" w:rsidRDefault="00E11E09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3,073</w:t>
            </w:r>
          </w:p>
        </w:tc>
        <w:tc>
          <w:tcPr>
            <w:tcW w:w="180" w:type="dxa"/>
          </w:tcPr>
          <w:p w14:paraId="1BD63A91" w14:textId="77777777" w:rsidR="00DE47E3" w:rsidRPr="00D26778" w:rsidRDefault="00DE47E3" w:rsidP="00DE47E3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4919237" w14:textId="563E925F" w:rsidR="00DE47E3" w:rsidRPr="00D26778" w:rsidRDefault="00E11E09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12,291</w:t>
            </w:r>
          </w:p>
        </w:tc>
        <w:tc>
          <w:tcPr>
            <w:tcW w:w="180" w:type="dxa"/>
          </w:tcPr>
          <w:p w14:paraId="5FA2EAAC" w14:textId="77777777" w:rsidR="00DE47E3" w:rsidRPr="00D26778" w:rsidRDefault="00DE47E3" w:rsidP="00DE47E3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811A626" w14:textId="4480E7E1" w:rsidR="00DE47E3" w:rsidRPr="00D26778" w:rsidRDefault="00DE47E3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5,041</w:t>
            </w:r>
          </w:p>
        </w:tc>
        <w:tc>
          <w:tcPr>
            <w:tcW w:w="180" w:type="dxa"/>
          </w:tcPr>
          <w:p w14:paraId="281FB53B" w14:textId="77777777" w:rsidR="00DE47E3" w:rsidRPr="00D26778" w:rsidRDefault="00DE47E3" w:rsidP="00DE47E3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785F77" w14:textId="30515714" w:rsidR="00DE47E3" w:rsidRPr="00D26778" w:rsidRDefault="00DE47E3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(1,008)</w:t>
            </w:r>
          </w:p>
        </w:tc>
        <w:tc>
          <w:tcPr>
            <w:tcW w:w="180" w:type="dxa"/>
          </w:tcPr>
          <w:p w14:paraId="1BF33991" w14:textId="77777777" w:rsidR="00DE47E3" w:rsidRPr="00D26778" w:rsidRDefault="00DE47E3" w:rsidP="00DE47E3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</w:tcBorders>
            <w:vAlign w:val="bottom"/>
          </w:tcPr>
          <w:p w14:paraId="5CF42147" w14:textId="2E27183E" w:rsidR="00DE47E3" w:rsidRPr="00D26778" w:rsidRDefault="00DE47E3" w:rsidP="00DE47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4,033</w:t>
            </w:r>
          </w:p>
        </w:tc>
      </w:tr>
      <w:tr w:rsidR="00E11E09" w:rsidRPr="00D26778" w14:paraId="21C4BC87" w14:textId="77777777" w:rsidTr="00420A93">
        <w:trPr>
          <w:cantSplit/>
        </w:trPr>
        <w:tc>
          <w:tcPr>
            <w:tcW w:w="2853" w:type="dxa"/>
          </w:tcPr>
          <w:p w14:paraId="47B09A3A" w14:textId="77777777" w:rsidR="00E11E09" w:rsidRPr="00D26778" w:rsidRDefault="00E11E09" w:rsidP="00E11E0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98E4B" w14:textId="2EA0C51E" w:rsidR="00E11E09" w:rsidRPr="00E11E09" w:rsidRDefault="00E11E09" w:rsidP="00E11E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E09">
              <w:rPr>
                <w:rFonts w:ascii="Angsana New" w:hAnsi="Angsana New"/>
                <w:b/>
                <w:bCs/>
                <w:sz w:val="30"/>
                <w:szCs w:val="30"/>
              </w:rPr>
              <w:t>(15,364)</w:t>
            </w:r>
          </w:p>
        </w:tc>
        <w:tc>
          <w:tcPr>
            <w:tcW w:w="180" w:type="dxa"/>
          </w:tcPr>
          <w:p w14:paraId="3874AA50" w14:textId="77777777" w:rsidR="00E11E09" w:rsidRPr="00E11E09" w:rsidRDefault="00E11E09" w:rsidP="00E11E09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69B72" w14:textId="68B6EDA2" w:rsidR="00E11E09" w:rsidRPr="00E11E09" w:rsidRDefault="00E11E09" w:rsidP="00E11E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E09">
              <w:rPr>
                <w:rFonts w:ascii="Angsana New" w:hAnsi="Angsana New"/>
                <w:b/>
                <w:bCs/>
                <w:sz w:val="30"/>
                <w:szCs w:val="30"/>
              </w:rPr>
              <w:t>3,073</w:t>
            </w:r>
          </w:p>
        </w:tc>
        <w:tc>
          <w:tcPr>
            <w:tcW w:w="180" w:type="dxa"/>
          </w:tcPr>
          <w:p w14:paraId="6E766331" w14:textId="77777777" w:rsidR="00E11E09" w:rsidRPr="00E11E09" w:rsidRDefault="00E11E09" w:rsidP="00E11E09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83587" w14:textId="4CC7429B" w:rsidR="00E11E09" w:rsidRPr="00E11E09" w:rsidRDefault="00E11E09" w:rsidP="00E11E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E09">
              <w:rPr>
                <w:rFonts w:ascii="Angsana New" w:hAnsi="Angsana New"/>
                <w:b/>
                <w:bCs/>
                <w:sz w:val="30"/>
                <w:szCs w:val="30"/>
              </w:rPr>
              <w:t>12,291</w:t>
            </w:r>
          </w:p>
        </w:tc>
        <w:tc>
          <w:tcPr>
            <w:tcW w:w="180" w:type="dxa"/>
          </w:tcPr>
          <w:p w14:paraId="71BA5714" w14:textId="77777777" w:rsidR="00E11E09" w:rsidRPr="00D26778" w:rsidRDefault="00E11E09" w:rsidP="00E11E09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8EB5" w14:textId="3C4C7471" w:rsidR="00E11E09" w:rsidRPr="00D26778" w:rsidRDefault="00E11E09" w:rsidP="00E11E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5,041</w:t>
            </w:r>
          </w:p>
        </w:tc>
        <w:tc>
          <w:tcPr>
            <w:tcW w:w="180" w:type="dxa"/>
          </w:tcPr>
          <w:p w14:paraId="148E73B9" w14:textId="77777777" w:rsidR="00E11E09" w:rsidRPr="00D26778" w:rsidRDefault="00E11E09" w:rsidP="00E11E09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A3C00" w14:textId="35254678" w:rsidR="00E11E09" w:rsidRPr="00D26778" w:rsidRDefault="00E11E09" w:rsidP="00E11E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(1,008)</w:t>
            </w:r>
          </w:p>
        </w:tc>
        <w:tc>
          <w:tcPr>
            <w:tcW w:w="180" w:type="dxa"/>
          </w:tcPr>
          <w:p w14:paraId="15DCA3E5" w14:textId="77777777" w:rsidR="00E11E09" w:rsidRPr="00D26778" w:rsidRDefault="00E11E09" w:rsidP="00E11E09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C883E24" w14:textId="7F852627" w:rsidR="00E11E09" w:rsidRPr="00D26778" w:rsidRDefault="00E11E09" w:rsidP="00E11E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4,033</w:t>
            </w:r>
          </w:p>
        </w:tc>
      </w:tr>
    </w:tbl>
    <w:p w14:paraId="06DA6261" w14:textId="77777777" w:rsidR="00420A93" w:rsidRPr="00D26778" w:rsidRDefault="00420A93" w:rsidP="001B34C8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sz w:val="30"/>
          <w:szCs w:val="30"/>
        </w:rPr>
      </w:pPr>
      <w:bookmarkStart w:id="5" w:name="_Hlk31803712"/>
    </w:p>
    <w:tbl>
      <w:tblPr>
        <w:tblW w:w="9440" w:type="dxa"/>
        <w:tblInd w:w="36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1"/>
        <w:gridCol w:w="1072"/>
        <w:gridCol w:w="236"/>
        <w:gridCol w:w="993"/>
        <w:gridCol w:w="242"/>
        <w:gridCol w:w="992"/>
        <w:gridCol w:w="242"/>
        <w:gridCol w:w="1262"/>
      </w:tblGrid>
      <w:tr w:rsidR="00F86E9E" w:rsidRPr="00D26778" w14:paraId="110C21E6" w14:textId="77777777" w:rsidTr="00420A93">
        <w:trPr>
          <w:tblHeader/>
        </w:trPr>
        <w:tc>
          <w:tcPr>
            <w:tcW w:w="4401" w:type="dxa"/>
            <w:shd w:val="clear" w:color="auto" w:fill="auto"/>
          </w:tcPr>
          <w:p w14:paraId="11B5663B" w14:textId="1B7D3C53" w:rsidR="00F86E9E" w:rsidRPr="00D26778" w:rsidRDefault="00134A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A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  <w:r w:rsidRPr="00134A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039" w:type="dxa"/>
            <w:gridSpan w:val="7"/>
            <w:shd w:val="clear" w:color="auto" w:fill="auto"/>
          </w:tcPr>
          <w:p w14:paraId="771F910A" w14:textId="77777777" w:rsidR="00F86E9E" w:rsidRPr="00D26778" w:rsidRDefault="00F86E9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614F" w:rsidRPr="00D26778" w14:paraId="22542E06" w14:textId="77777777" w:rsidTr="00420A93">
        <w:trPr>
          <w:tblHeader/>
        </w:trPr>
        <w:tc>
          <w:tcPr>
            <w:tcW w:w="4401" w:type="dxa"/>
            <w:shd w:val="clear" w:color="auto" w:fill="auto"/>
          </w:tcPr>
          <w:p w14:paraId="197D3260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1" w:type="dxa"/>
            <w:gridSpan w:val="3"/>
            <w:shd w:val="clear" w:color="auto" w:fill="auto"/>
          </w:tcPr>
          <w:p w14:paraId="73023ABA" w14:textId="6CB492D7" w:rsidR="00D3614F" w:rsidRPr="00D26778" w:rsidRDefault="00DE47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42" w:type="dxa"/>
            <w:shd w:val="clear" w:color="auto" w:fill="auto"/>
          </w:tcPr>
          <w:p w14:paraId="3793F811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6" w:type="dxa"/>
            <w:gridSpan w:val="3"/>
            <w:shd w:val="clear" w:color="auto" w:fill="auto"/>
          </w:tcPr>
          <w:p w14:paraId="42A07FD0" w14:textId="7E732CFE" w:rsidR="00D3614F" w:rsidRPr="00D26778" w:rsidRDefault="00DE47E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D3614F" w:rsidRPr="00D26778" w14:paraId="43FF3955" w14:textId="77777777" w:rsidTr="00420A93">
        <w:trPr>
          <w:tblHeader/>
        </w:trPr>
        <w:tc>
          <w:tcPr>
            <w:tcW w:w="4401" w:type="dxa"/>
            <w:shd w:val="clear" w:color="auto" w:fill="auto"/>
          </w:tcPr>
          <w:p w14:paraId="12765F65" w14:textId="09C0EFAA" w:rsidR="00D3614F" w:rsidRPr="00D26778" w:rsidRDefault="00D3614F" w:rsidP="001B34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6236568B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9A2FCD1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CC9D476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5E89A58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775F5E4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shd w:val="clear" w:color="auto" w:fill="auto"/>
          </w:tcPr>
          <w:p w14:paraId="5366F016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F15680A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3451E9F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2" w:type="dxa"/>
            <w:shd w:val="clear" w:color="auto" w:fill="auto"/>
          </w:tcPr>
          <w:p w14:paraId="6DB4B58A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nil"/>
            </w:tcBorders>
            <w:shd w:val="clear" w:color="auto" w:fill="auto"/>
          </w:tcPr>
          <w:p w14:paraId="48A57208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E148356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E47E3" w:rsidRPr="00D26778" w14:paraId="53D9B55B" w14:textId="77777777" w:rsidTr="00420A93">
        <w:tc>
          <w:tcPr>
            <w:tcW w:w="4401" w:type="dxa"/>
            <w:shd w:val="clear" w:color="auto" w:fill="auto"/>
          </w:tcPr>
          <w:p w14:paraId="31474979" w14:textId="77777777" w:rsidR="00DE47E3" w:rsidRPr="00D26778" w:rsidRDefault="00DE47E3" w:rsidP="00DE47E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72" w:type="dxa"/>
            <w:shd w:val="clear" w:color="auto" w:fill="auto"/>
          </w:tcPr>
          <w:p w14:paraId="16DA6766" w14:textId="77777777" w:rsidR="00DE47E3" w:rsidRPr="00D26778" w:rsidRDefault="00DE47E3" w:rsidP="00DE47E3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BD6F9F" w14:textId="77777777" w:rsidR="00DE47E3" w:rsidRPr="00D26778" w:rsidRDefault="00DE47E3" w:rsidP="00DE47E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14:paraId="2570101D" w14:textId="45CC505B" w:rsidR="00DE47E3" w:rsidRPr="00D26778" w:rsidRDefault="00D53E27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1,075,414</w:t>
            </w:r>
          </w:p>
        </w:tc>
        <w:tc>
          <w:tcPr>
            <w:tcW w:w="242" w:type="dxa"/>
            <w:shd w:val="clear" w:color="auto" w:fill="auto"/>
          </w:tcPr>
          <w:p w14:paraId="5726EAD8" w14:textId="77777777" w:rsidR="00DE47E3" w:rsidRPr="00D26778" w:rsidRDefault="00DE47E3" w:rsidP="00DE47E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B0C5729" w14:textId="77777777" w:rsidR="00DE47E3" w:rsidRPr="00D26778" w:rsidRDefault="00DE47E3" w:rsidP="00DE47E3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73786894" w14:textId="77777777" w:rsidR="00DE47E3" w:rsidRPr="00D26778" w:rsidRDefault="00DE47E3" w:rsidP="00DE47E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6D50E7CE" w14:textId="398EA464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1,113,973</w:t>
            </w:r>
          </w:p>
        </w:tc>
      </w:tr>
      <w:tr w:rsidR="00DE47E3" w:rsidRPr="00D26778" w14:paraId="4B7FED1E" w14:textId="77777777" w:rsidTr="00420A93">
        <w:tc>
          <w:tcPr>
            <w:tcW w:w="4401" w:type="dxa"/>
            <w:shd w:val="clear" w:color="auto" w:fill="auto"/>
          </w:tcPr>
          <w:p w14:paraId="620F5712" w14:textId="77777777" w:rsidR="00DE47E3" w:rsidRPr="00D26778" w:rsidRDefault="00DE47E3" w:rsidP="00DE47E3">
            <w:pPr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2" w:type="dxa"/>
            <w:shd w:val="clear" w:color="auto" w:fill="auto"/>
          </w:tcPr>
          <w:p w14:paraId="018C46C7" w14:textId="37609457" w:rsidR="00DE47E3" w:rsidRPr="00D26778" w:rsidRDefault="00D53E27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D83EFB8" w14:textId="77777777" w:rsidR="00DE47E3" w:rsidRPr="00D26778" w:rsidRDefault="00DE47E3" w:rsidP="00DE47E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9906539" w14:textId="5E778049" w:rsidR="00DE47E3" w:rsidRPr="00D26778" w:rsidRDefault="00D53E27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215,083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438818FE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733A795" w14:textId="3045757C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73B0DAC3" w14:textId="77777777" w:rsidR="00DE47E3" w:rsidRPr="00D26778" w:rsidRDefault="00DE47E3" w:rsidP="00DE47E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2C570A9" w14:textId="73B8D1C3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222,795</w:t>
            </w:r>
          </w:p>
        </w:tc>
      </w:tr>
      <w:tr w:rsidR="00DE47E3" w:rsidRPr="00D26778" w14:paraId="73824FC2" w14:textId="77777777" w:rsidTr="00420A93">
        <w:tc>
          <w:tcPr>
            <w:tcW w:w="4401" w:type="dxa"/>
            <w:tcBorders>
              <w:bottom w:val="nil"/>
            </w:tcBorders>
            <w:shd w:val="clear" w:color="auto" w:fill="auto"/>
          </w:tcPr>
          <w:p w14:paraId="05B87D0E" w14:textId="77777777" w:rsidR="00DE47E3" w:rsidRPr="00D26778" w:rsidRDefault="00DE47E3" w:rsidP="00DE47E3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1A23DCF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829D8C3" w14:textId="77777777" w:rsidR="00DE47E3" w:rsidRPr="00D26778" w:rsidRDefault="00DE47E3" w:rsidP="00DE47E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86D6AE9" w14:textId="6242D41F" w:rsidR="00DE47E3" w:rsidRPr="00D26778" w:rsidRDefault="005E2225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04D7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4D7D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8AB3DB8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C6B83DA" w14:textId="77777777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63AE0B06" w14:textId="77777777" w:rsidR="00DE47E3" w:rsidRPr="00D26778" w:rsidRDefault="00DE47E3" w:rsidP="00DE47E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nil"/>
            </w:tcBorders>
            <w:shd w:val="clear" w:color="auto" w:fill="auto"/>
          </w:tcPr>
          <w:p w14:paraId="26E9D44D" w14:textId="215A2578" w:rsidR="00DE47E3" w:rsidRPr="00D26778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F848F6">
              <w:rPr>
                <w:rFonts w:ascii="Angsana New" w:hAnsi="Angsana New"/>
                <w:sz w:val="30"/>
                <w:szCs w:val="30"/>
              </w:rPr>
              <w:t>(</w:t>
            </w:r>
            <w:r w:rsidR="00F848F6" w:rsidRPr="00F848F6">
              <w:rPr>
                <w:rFonts w:ascii="Angsana New" w:hAnsi="Angsana New"/>
                <w:sz w:val="30"/>
                <w:szCs w:val="30"/>
              </w:rPr>
              <w:t>24</w:t>
            </w:r>
            <w:r w:rsidRPr="00F848F6">
              <w:rPr>
                <w:rFonts w:ascii="Angsana New" w:hAnsi="Angsana New"/>
                <w:sz w:val="30"/>
                <w:szCs w:val="30"/>
              </w:rPr>
              <w:t>,</w:t>
            </w:r>
            <w:r w:rsidR="00F848F6" w:rsidRPr="00F848F6">
              <w:rPr>
                <w:rFonts w:ascii="Angsana New" w:hAnsi="Angsana New"/>
                <w:sz w:val="30"/>
                <w:szCs w:val="30"/>
              </w:rPr>
              <w:t>059</w:t>
            </w:r>
            <w:r w:rsidRPr="00F848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2225" w:rsidRPr="00D26778" w14:paraId="78D2CDA0" w14:textId="77777777" w:rsidTr="00420A93">
        <w:trPr>
          <w:trHeight w:val="390"/>
        </w:trPr>
        <w:tc>
          <w:tcPr>
            <w:tcW w:w="4401" w:type="dxa"/>
            <w:tcBorders>
              <w:bottom w:val="nil"/>
            </w:tcBorders>
            <w:shd w:val="clear" w:color="auto" w:fill="auto"/>
          </w:tcPr>
          <w:p w14:paraId="693AB1BF" w14:textId="77777777" w:rsidR="005E2225" w:rsidRPr="00D26778" w:rsidRDefault="005E2225" w:rsidP="005E2225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BC1D85D" w14:textId="77777777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961172" w14:textId="77777777" w:rsidR="005E2225" w:rsidRPr="00D26778" w:rsidRDefault="005E2225" w:rsidP="005E222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6281BF4" w14:textId="664140D8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04D7D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4D7D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2BC53BCE" w14:textId="77777777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8941159" w14:textId="77777777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736A500E" w14:textId="77777777" w:rsidR="005E2225" w:rsidRPr="00D26778" w:rsidRDefault="005E2225" w:rsidP="005E222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nil"/>
            </w:tcBorders>
            <w:shd w:val="clear" w:color="auto" w:fill="auto"/>
          </w:tcPr>
          <w:p w14:paraId="508E294A" w14:textId="79EE350E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26,529</w:t>
            </w:r>
            <w:r w:rsidRPr="00D267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544C" w:rsidRPr="00D26778" w14:paraId="0BF57494" w14:textId="77777777" w:rsidTr="00420A93">
        <w:trPr>
          <w:trHeight w:val="390"/>
        </w:trPr>
        <w:tc>
          <w:tcPr>
            <w:tcW w:w="4401" w:type="dxa"/>
            <w:tcBorders>
              <w:bottom w:val="nil"/>
            </w:tcBorders>
            <w:shd w:val="clear" w:color="auto" w:fill="auto"/>
          </w:tcPr>
          <w:p w14:paraId="21713B6C" w14:textId="375F5626" w:rsidR="0093544C" w:rsidRPr="00D26778" w:rsidRDefault="0093544C" w:rsidP="006E44E2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3544C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  <w:r w:rsidR="006E44E2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93544C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0016EB6" w14:textId="77777777" w:rsidR="0093544C" w:rsidRPr="00D26778" w:rsidRDefault="0093544C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00F2BE" w14:textId="77777777" w:rsidR="0093544C" w:rsidRPr="00D26778" w:rsidRDefault="0093544C" w:rsidP="005E222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4DB9C99" w14:textId="77777777" w:rsidR="0093544C" w:rsidRDefault="0093544C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</w:p>
          <w:p w14:paraId="196D2676" w14:textId="0518A595" w:rsidR="0093544C" w:rsidRDefault="0093544C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(7,653)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0B6942A1" w14:textId="77777777" w:rsidR="0093544C" w:rsidRPr="00D26778" w:rsidRDefault="0093544C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02DD215" w14:textId="77777777" w:rsidR="0093544C" w:rsidRPr="00D26778" w:rsidRDefault="0093544C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58E1674A" w14:textId="77777777" w:rsidR="0093544C" w:rsidRPr="00D26778" w:rsidRDefault="0093544C" w:rsidP="005E222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nil"/>
            </w:tcBorders>
            <w:shd w:val="clear" w:color="auto" w:fill="auto"/>
          </w:tcPr>
          <w:p w14:paraId="2A9A160B" w14:textId="77777777" w:rsidR="0093544C" w:rsidRDefault="0093544C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</w:p>
          <w:p w14:paraId="5A445ECB" w14:textId="22C0A692" w:rsidR="00F848F6" w:rsidRPr="00D26778" w:rsidRDefault="00F848F6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(16,868)</w:t>
            </w:r>
          </w:p>
        </w:tc>
      </w:tr>
      <w:tr w:rsidR="005E2225" w:rsidRPr="00D26778" w14:paraId="7C0E9E82" w14:textId="77777777" w:rsidTr="00420A93">
        <w:tc>
          <w:tcPr>
            <w:tcW w:w="4401" w:type="dxa"/>
            <w:tcBorders>
              <w:top w:val="nil"/>
            </w:tcBorders>
            <w:shd w:val="clear" w:color="auto" w:fill="auto"/>
          </w:tcPr>
          <w:p w14:paraId="4A2779D9" w14:textId="77777777" w:rsidR="005E2225" w:rsidRPr="00D26778" w:rsidRDefault="005E2225" w:rsidP="005E2225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677A4415" w14:textId="77777777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92DA0E" w14:textId="77777777" w:rsidR="005E2225" w:rsidRPr="00D26778" w:rsidRDefault="005E2225" w:rsidP="005E222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14C431AA" w14:textId="0532CDDD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04D7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04D7D">
              <w:rPr>
                <w:rFonts w:ascii="Angsana New" w:hAnsi="Angsana New"/>
                <w:sz w:val="30"/>
                <w:szCs w:val="30"/>
              </w:rPr>
              <w:t>972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5B213C9" w14:textId="77777777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5BADD55E" w14:textId="77777777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36DF5EB3" w14:textId="77777777" w:rsidR="005E2225" w:rsidRPr="00D26778" w:rsidRDefault="005E2225" w:rsidP="005E222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shd w:val="clear" w:color="auto" w:fill="auto"/>
          </w:tcPr>
          <w:p w14:paraId="3240D3EB" w14:textId="42765186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(61,378)</w:t>
            </w:r>
          </w:p>
        </w:tc>
      </w:tr>
      <w:tr w:rsidR="005E2225" w:rsidRPr="00D26778" w14:paraId="70EF052D" w14:textId="77777777" w:rsidTr="005278B0">
        <w:tc>
          <w:tcPr>
            <w:tcW w:w="4401" w:type="dxa"/>
            <w:tcBorders>
              <w:top w:val="nil"/>
            </w:tcBorders>
            <w:shd w:val="clear" w:color="auto" w:fill="auto"/>
          </w:tcPr>
          <w:p w14:paraId="300BD39F" w14:textId="77777777" w:rsidR="006E44E2" w:rsidRDefault="005E2225" w:rsidP="005E2225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57E3CDA6" w14:textId="571086AF" w:rsidR="005E2225" w:rsidRPr="00D26778" w:rsidDel="00C63B2B" w:rsidRDefault="005E2225" w:rsidP="006E44E2">
            <w:pPr>
              <w:ind w:left="162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59552CD9" w14:textId="77777777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A66EFA" w14:textId="77777777" w:rsidR="005E2225" w:rsidRPr="00D26778" w:rsidRDefault="005E2225" w:rsidP="005E222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0D24A" w14:textId="43463A3A" w:rsidR="005E2225" w:rsidRPr="00D26778" w:rsidRDefault="00404D7D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E2225">
              <w:rPr>
                <w:rFonts w:ascii="Angsana New" w:hAnsi="Angsana New"/>
                <w:sz w:val="30"/>
                <w:szCs w:val="30"/>
              </w:rPr>
              <w:t>,9</w:t>
            </w: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8D047E9" w14:textId="77777777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9638632" w14:textId="77777777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A1FE9C1" w14:textId="77777777" w:rsidR="005E2225" w:rsidRPr="00D26778" w:rsidRDefault="005E2225" w:rsidP="005E222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50FE1" w14:textId="502249D6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2225" w:rsidRPr="00D26778" w14:paraId="4065B7DC" w14:textId="77777777" w:rsidTr="005278B0">
        <w:tc>
          <w:tcPr>
            <w:tcW w:w="4401" w:type="dxa"/>
            <w:tcBorders>
              <w:top w:val="nil"/>
            </w:tcBorders>
            <w:shd w:val="clear" w:color="auto" w:fill="auto"/>
          </w:tcPr>
          <w:p w14:paraId="1BF35AFD" w14:textId="3CA5FF36" w:rsidR="005E2225" w:rsidRPr="00D26778" w:rsidRDefault="005E2225" w:rsidP="005E2225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61F64C03" w14:textId="77777777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CF0075" w14:textId="77777777" w:rsidR="005E2225" w:rsidRPr="00D26778" w:rsidRDefault="005E2225" w:rsidP="005E222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15B86" w14:textId="3BFCF1B3" w:rsidR="005E2225" w:rsidRPr="00D26778" w:rsidRDefault="00404D7D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E22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2C310769" w14:textId="77777777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FF617EA" w14:textId="77777777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F0064DE" w14:textId="77777777" w:rsidR="005E2225" w:rsidRPr="00D26778" w:rsidRDefault="005E2225" w:rsidP="005E222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A7209" w14:textId="4E776D82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799</w:t>
            </w:r>
          </w:p>
        </w:tc>
      </w:tr>
      <w:tr w:rsidR="005E2225" w:rsidRPr="00D26778" w14:paraId="4A2A10F9" w14:textId="77777777" w:rsidTr="00420A93">
        <w:tc>
          <w:tcPr>
            <w:tcW w:w="4401" w:type="dxa"/>
            <w:tcBorders>
              <w:bottom w:val="nil"/>
            </w:tcBorders>
            <w:shd w:val="clear" w:color="auto" w:fill="auto"/>
          </w:tcPr>
          <w:p w14:paraId="01858B64" w14:textId="75DFAFBB" w:rsidR="005E2225" w:rsidRPr="00D26778" w:rsidDel="00C63B2B" w:rsidRDefault="00C41CA4" w:rsidP="005E2225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13399" w14:textId="450F54EB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655E3C" w14:textId="77777777" w:rsidR="005E2225" w:rsidRPr="00D26778" w:rsidRDefault="005E2225" w:rsidP="005E222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CE728" w14:textId="38DB0E4D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139,6</w:t>
            </w:r>
            <w:r w:rsidR="00404D7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59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3B9CCEAF" w14:textId="77777777" w:rsidR="005E2225" w:rsidRPr="00D26778" w:rsidRDefault="005E2225" w:rsidP="005E222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1F1A9" w14:textId="56B0FB1A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14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0A908AF5" w14:textId="77777777" w:rsidR="005E2225" w:rsidRPr="00D26778" w:rsidRDefault="005E2225" w:rsidP="005E222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F9312" w14:textId="5E9DFD58" w:rsidR="005E2225" w:rsidRPr="00D26778" w:rsidRDefault="005E2225" w:rsidP="005E2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72" w:right="-19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158,760</w:t>
            </w:r>
          </w:p>
        </w:tc>
      </w:tr>
    </w:tbl>
    <w:p w14:paraId="4ADA0ED3" w14:textId="77777777" w:rsidR="00CB7347" w:rsidRPr="00D26778" w:rsidRDefault="00CB7347" w:rsidP="001B34C8">
      <w:pPr>
        <w:rPr>
          <w:rFonts w:ascii="Angsana New" w:hAnsi="Angsana New"/>
          <w:sz w:val="30"/>
          <w:szCs w:val="30"/>
        </w:rPr>
      </w:pPr>
    </w:p>
    <w:p w14:paraId="2A77A3D9" w14:textId="77777777" w:rsidR="00CB7347" w:rsidRPr="00D26778" w:rsidRDefault="00CB7347" w:rsidP="001B34C8">
      <w:pPr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</w:rPr>
        <w:br w:type="page"/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332"/>
      </w:tblGrid>
      <w:tr w:rsidR="00D3614F" w:rsidRPr="00D26778" w14:paraId="17A4BDDA" w14:textId="77777777" w:rsidTr="00074E17">
        <w:trPr>
          <w:tblHeader/>
        </w:trPr>
        <w:tc>
          <w:tcPr>
            <w:tcW w:w="3780" w:type="dxa"/>
            <w:shd w:val="clear" w:color="auto" w:fill="auto"/>
          </w:tcPr>
          <w:p w14:paraId="4AD58496" w14:textId="7CA240DC" w:rsidR="00D3614F" w:rsidRPr="00D26778" w:rsidRDefault="00CB734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D3614F" w:rsidRPr="00D26778">
              <w:rPr>
                <w:rFonts w:ascii="Angsana New" w:hAnsi="Angsana New"/>
                <w:sz w:val="30"/>
                <w:szCs w:val="30"/>
              </w:rPr>
              <w:br w:type="page"/>
            </w:r>
            <w:r w:rsidR="00D3614F" w:rsidRPr="00D26778">
              <w:br w:type="page"/>
            </w:r>
            <w:r w:rsidR="00D3614F" w:rsidRPr="00D26778">
              <w:rPr>
                <w:sz w:val="30"/>
                <w:szCs w:val="30"/>
              </w:rPr>
              <w:br w:type="page"/>
            </w:r>
            <w:r w:rsidR="00134A7C" w:rsidRPr="00134A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562" w:type="dxa"/>
            <w:gridSpan w:val="7"/>
            <w:shd w:val="clear" w:color="auto" w:fill="auto"/>
          </w:tcPr>
          <w:p w14:paraId="7C4C56A4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14F" w:rsidRPr="00D26778" w14:paraId="75533D49" w14:textId="77777777" w:rsidTr="00074E17">
        <w:trPr>
          <w:tblHeader/>
        </w:trPr>
        <w:tc>
          <w:tcPr>
            <w:tcW w:w="3780" w:type="dxa"/>
            <w:shd w:val="clear" w:color="auto" w:fill="auto"/>
          </w:tcPr>
          <w:p w14:paraId="261419CE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C2EC3DB" w14:textId="59629F44" w:rsidR="00D3614F" w:rsidRPr="00D26778" w:rsidRDefault="008C67E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91CA876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shd w:val="clear" w:color="auto" w:fill="auto"/>
          </w:tcPr>
          <w:p w14:paraId="3B77931B" w14:textId="79C663BD" w:rsidR="00D3614F" w:rsidRPr="00D26778" w:rsidRDefault="008C67E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D3614F" w:rsidRPr="00D26778" w14:paraId="645AB587" w14:textId="77777777" w:rsidTr="00074E17">
        <w:trPr>
          <w:tblHeader/>
        </w:trPr>
        <w:tc>
          <w:tcPr>
            <w:tcW w:w="3780" w:type="dxa"/>
            <w:shd w:val="clear" w:color="auto" w:fill="auto"/>
          </w:tcPr>
          <w:p w14:paraId="1563087E" w14:textId="62FBF344" w:rsidR="00D3614F" w:rsidRPr="00D26778" w:rsidRDefault="00D3614F" w:rsidP="001B34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497DB4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5681126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4669F79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008F10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07D5C29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4457AC5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83A44B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42AB16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1AA3CA9" w14:textId="77777777" w:rsidR="00D3614F" w:rsidRPr="00D2677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AE61F26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945C31B" w14:textId="77777777" w:rsidR="00D3614F" w:rsidRPr="00D26778" w:rsidRDefault="00D3614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C67E2" w:rsidRPr="00D26778" w14:paraId="4D802091" w14:textId="77777777" w:rsidTr="00074E17">
        <w:tc>
          <w:tcPr>
            <w:tcW w:w="3780" w:type="dxa"/>
            <w:shd w:val="clear" w:color="auto" w:fill="auto"/>
          </w:tcPr>
          <w:p w14:paraId="06F2EA44" w14:textId="77777777" w:rsidR="008C67E2" w:rsidRPr="00D26778" w:rsidRDefault="008C67E2" w:rsidP="008C67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70" w:type="dxa"/>
            <w:shd w:val="clear" w:color="auto" w:fill="auto"/>
          </w:tcPr>
          <w:p w14:paraId="3011ED99" w14:textId="77777777" w:rsidR="008C67E2" w:rsidRPr="00D26778" w:rsidRDefault="008C67E2" w:rsidP="008C67E2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D4D795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25F302B" w14:textId="4F4E0D1B" w:rsidR="008C67E2" w:rsidRPr="00D26778" w:rsidRDefault="009652B5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651,626</w:t>
            </w:r>
          </w:p>
        </w:tc>
        <w:tc>
          <w:tcPr>
            <w:tcW w:w="270" w:type="dxa"/>
            <w:shd w:val="clear" w:color="auto" w:fill="auto"/>
          </w:tcPr>
          <w:p w14:paraId="68C7AE92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8105C8" w14:textId="77777777" w:rsidR="008C67E2" w:rsidRPr="00D26778" w:rsidRDefault="008C67E2" w:rsidP="008C67E2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C7B555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</w:tcPr>
          <w:p w14:paraId="3F843208" w14:textId="50472948" w:rsidR="008C67E2" w:rsidRPr="00D26778" w:rsidRDefault="008C67E2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761,632</w:t>
            </w:r>
          </w:p>
        </w:tc>
      </w:tr>
      <w:tr w:rsidR="008C67E2" w:rsidRPr="00D26778" w14:paraId="2723ABB3" w14:textId="77777777" w:rsidTr="00074E17">
        <w:tc>
          <w:tcPr>
            <w:tcW w:w="3780" w:type="dxa"/>
            <w:shd w:val="clear" w:color="auto" w:fill="auto"/>
          </w:tcPr>
          <w:p w14:paraId="476E3557" w14:textId="77777777" w:rsidR="008C67E2" w:rsidRPr="00D26778" w:rsidRDefault="008C67E2" w:rsidP="008C67E2">
            <w:pPr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6A011C33" w14:textId="0C193619" w:rsidR="008C67E2" w:rsidRPr="00D26778" w:rsidRDefault="009652B5" w:rsidP="008C67E2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7A3C950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16ED468" w14:textId="277D015C" w:rsidR="008C67E2" w:rsidRPr="00D26778" w:rsidRDefault="009652B5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130,3</w:t>
            </w:r>
            <w:r w:rsidR="0093544C">
              <w:rPr>
                <w:rFonts w:ascii="Angsana New" w:hAnsi="Angsana New"/>
                <w:sz w:val="30"/>
                <w:szCs w:val="30"/>
                <w:lang w:val="en-GB" w:bidi="ar-SA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3D78B86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106354" w14:textId="55078C4B" w:rsidR="008C67E2" w:rsidRPr="00D26778" w:rsidRDefault="008C67E2" w:rsidP="008C67E2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2BF6A93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14:paraId="34687A2C" w14:textId="1D9DEA9F" w:rsidR="008C67E2" w:rsidRPr="00D26778" w:rsidRDefault="008C67E2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152,326</w:t>
            </w:r>
          </w:p>
        </w:tc>
      </w:tr>
      <w:tr w:rsidR="008C67E2" w:rsidRPr="00D26778" w14:paraId="2EC9D932" w14:textId="77777777" w:rsidTr="00074E17">
        <w:tc>
          <w:tcPr>
            <w:tcW w:w="3780" w:type="dxa"/>
            <w:shd w:val="clear" w:color="auto" w:fill="auto"/>
          </w:tcPr>
          <w:p w14:paraId="1E7EB0F8" w14:textId="77777777" w:rsidR="008C67E2" w:rsidRPr="00D26778" w:rsidRDefault="008C67E2" w:rsidP="008C67E2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shd w:val="clear" w:color="auto" w:fill="auto"/>
          </w:tcPr>
          <w:p w14:paraId="7D57E3BF" w14:textId="77777777" w:rsidR="008C67E2" w:rsidRPr="00D26778" w:rsidRDefault="008C67E2" w:rsidP="008C67E2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FC9056F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E22E4B" w14:textId="3C3D91D7" w:rsidR="008C67E2" w:rsidRPr="00D26778" w:rsidRDefault="009652B5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137,909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16CB35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7EB9E5" w14:textId="77777777" w:rsidR="008C67E2" w:rsidRPr="00D26778" w:rsidRDefault="008C67E2" w:rsidP="008C67E2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AAE79F4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428977E8" w14:textId="4E3E9347" w:rsidR="008C67E2" w:rsidRPr="00D26778" w:rsidRDefault="008C67E2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Pr="00D267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136</w:t>
            </w:r>
            <w:r w:rsidRPr="00D267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67E2" w:rsidRPr="00D26778" w14:paraId="16088D4A" w14:textId="77777777" w:rsidTr="00074E17">
        <w:tc>
          <w:tcPr>
            <w:tcW w:w="3780" w:type="dxa"/>
            <w:shd w:val="clear" w:color="auto" w:fill="auto"/>
          </w:tcPr>
          <w:p w14:paraId="109E2BCF" w14:textId="77777777" w:rsidR="008C67E2" w:rsidRPr="00D26778" w:rsidRDefault="008C67E2" w:rsidP="008C67E2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  <w:shd w:val="clear" w:color="auto" w:fill="auto"/>
          </w:tcPr>
          <w:p w14:paraId="1F03531B" w14:textId="77777777" w:rsidR="008C67E2" w:rsidRPr="00D26778" w:rsidRDefault="008C67E2" w:rsidP="008C67E2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D980168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7AE161" w14:textId="4EE8C431" w:rsidR="008C67E2" w:rsidRPr="00D26778" w:rsidRDefault="009652B5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(66)</w:t>
            </w:r>
          </w:p>
        </w:tc>
        <w:tc>
          <w:tcPr>
            <w:tcW w:w="270" w:type="dxa"/>
            <w:shd w:val="clear" w:color="auto" w:fill="auto"/>
          </w:tcPr>
          <w:p w14:paraId="2424FD9D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222C6E" w14:textId="77777777" w:rsidR="008C67E2" w:rsidRPr="00D26778" w:rsidRDefault="008C67E2" w:rsidP="008C67E2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C0F3ADF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7F525EB7" w14:textId="51A4E980" w:rsidR="008C67E2" w:rsidRPr="00D26778" w:rsidRDefault="008C67E2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2,315</w:t>
            </w:r>
            <w:r w:rsidRPr="00D267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5EA6" w:rsidRPr="00D26778" w14:paraId="508A634E" w14:textId="77777777" w:rsidTr="005425C1">
        <w:tc>
          <w:tcPr>
            <w:tcW w:w="3780" w:type="dxa"/>
            <w:shd w:val="clear" w:color="auto" w:fill="auto"/>
          </w:tcPr>
          <w:p w14:paraId="18B46092" w14:textId="77777777" w:rsidR="00C75EA6" w:rsidRPr="00D26778" w:rsidRDefault="00C75EA6" w:rsidP="005425C1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5AE97257" w14:textId="77777777" w:rsidR="00C75EA6" w:rsidRPr="00D26778" w:rsidRDefault="00C75EA6" w:rsidP="005425C1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8D46160" w14:textId="77777777" w:rsidR="00C75EA6" w:rsidRPr="00D26778" w:rsidRDefault="00C75EA6" w:rsidP="005425C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A87DB0" w14:textId="77777777" w:rsidR="00C75EA6" w:rsidRDefault="00C75EA6" w:rsidP="0054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8EA8C4C" w14:textId="77777777" w:rsidR="00C75EA6" w:rsidRDefault="00C75EA6" w:rsidP="0054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5,928</w:t>
            </w:r>
          </w:p>
        </w:tc>
        <w:tc>
          <w:tcPr>
            <w:tcW w:w="270" w:type="dxa"/>
            <w:shd w:val="clear" w:color="auto" w:fill="auto"/>
          </w:tcPr>
          <w:p w14:paraId="391524C3" w14:textId="77777777" w:rsidR="00C75EA6" w:rsidRPr="00D26778" w:rsidRDefault="00C75EA6" w:rsidP="005425C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302EEB" w14:textId="77777777" w:rsidR="00C75EA6" w:rsidRPr="00D26778" w:rsidRDefault="00C75EA6" w:rsidP="005425C1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284E4A9" w14:textId="77777777" w:rsidR="00C75EA6" w:rsidRPr="00D26778" w:rsidRDefault="00C75EA6" w:rsidP="005425C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10A6A036" w14:textId="77777777" w:rsidR="00C75EA6" w:rsidRDefault="00C75EA6" w:rsidP="0054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</w:rPr>
            </w:pPr>
          </w:p>
          <w:p w14:paraId="3F44E177" w14:textId="635D005F" w:rsidR="00C75EA6" w:rsidRPr="00D26778" w:rsidRDefault="00C75EA6" w:rsidP="00C75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67E2" w:rsidRPr="00D26778" w14:paraId="51B63FB1" w14:textId="77777777" w:rsidTr="00074E17">
        <w:tc>
          <w:tcPr>
            <w:tcW w:w="3780" w:type="dxa"/>
            <w:shd w:val="clear" w:color="auto" w:fill="auto"/>
          </w:tcPr>
          <w:p w14:paraId="61211EA1" w14:textId="0DAA07DA" w:rsidR="008C67E2" w:rsidRPr="00D26778" w:rsidRDefault="008C67E2" w:rsidP="008C67E2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70" w:type="dxa"/>
            <w:shd w:val="clear" w:color="auto" w:fill="auto"/>
          </w:tcPr>
          <w:p w14:paraId="4EA10305" w14:textId="77777777" w:rsidR="008C67E2" w:rsidRPr="00D26778" w:rsidRDefault="008C67E2" w:rsidP="008C67E2">
            <w:pPr>
              <w:ind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1FDAC50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C83634" w14:textId="3B138778" w:rsidR="008C67E2" w:rsidRPr="00D26778" w:rsidRDefault="0093544C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19</w:t>
            </w:r>
            <w:r w:rsidR="00C75EA6"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AD44B1F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52C320" w14:textId="77777777" w:rsidR="008C67E2" w:rsidRPr="00D26778" w:rsidRDefault="008C67E2" w:rsidP="008C67E2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B145475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5F8B7F7" w14:textId="3E9EC41E" w:rsidR="008C67E2" w:rsidRPr="00D26778" w:rsidRDefault="008C67E2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762</w:t>
            </w:r>
          </w:p>
        </w:tc>
      </w:tr>
      <w:tr w:rsidR="008C67E2" w:rsidRPr="00D26778" w14:paraId="1C17ED80" w14:textId="77777777" w:rsidTr="00074E17">
        <w:tc>
          <w:tcPr>
            <w:tcW w:w="3780" w:type="dxa"/>
            <w:shd w:val="clear" w:color="auto" w:fill="auto"/>
          </w:tcPr>
          <w:p w14:paraId="57B655A5" w14:textId="0D871CA8" w:rsidR="008C67E2" w:rsidRPr="00D26778" w:rsidRDefault="00C41CA4" w:rsidP="008C67E2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08DCF" w14:textId="10A3C3F9" w:rsidR="008C67E2" w:rsidRPr="00D53E27" w:rsidRDefault="00D53E27" w:rsidP="008C67E2">
            <w:pPr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4D0321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0D63" w14:textId="31827B36" w:rsidR="008C67E2" w:rsidRPr="00D53E27" w:rsidRDefault="00D53E27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72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(1,524)</w:t>
            </w:r>
          </w:p>
        </w:tc>
        <w:tc>
          <w:tcPr>
            <w:tcW w:w="270" w:type="dxa"/>
            <w:shd w:val="clear" w:color="auto" w:fill="auto"/>
          </w:tcPr>
          <w:p w14:paraId="4CD4674E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BFB19" w14:textId="6BD68CF6" w:rsidR="008C67E2" w:rsidRPr="00D26778" w:rsidRDefault="008C67E2" w:rsidP="008C67E2">
            <w:pPr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42CA6CE" w14:textId="77777777" w:rsidR="008C67E2" w:rsidRPr="00D26778" w:rsidRDefault="008C67E2" w:rsidP="008C67E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7F392" w14:textId="20EA9FF2" w:rsidR="008C67E2" w:rsidRPr="00D26778" w:rsidRDefault="008C67E2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84,637</w:t>
            </w:r>
          </w:p>
        </w:tc>
      </w:tr>
      <w:bookmarkEnd w:id="5"/>
    </w:tbl>
    <w:p w14:paraId="5CFF0996" w14:textId="77777777" w:rsidR="00D3614F" w:rsidRPr="00D26778" w:rsidRDefault="00D3614F" w:rsidP="001B34C8">
      <w:pPr>
        <w:rPr>
          <w:sz w:val="30"/>
          <w:szCs w:val="30"/>
        </w:rPr>
      </w:pPr>
    </w:p>
    <w:p w14:paraId="157331CD" w14:textId="09EA55E6" w:rsidR="002F6900" w:rsidRPr="00D26778" w:rsidRDefault="002F6900" w:rsidP="001B34C8">
      <w:pPr>
        <w:rPr>
          <w:cs/>
        </w:rPr>
      </w:pPr>
    </w:p>
    <w:p w14:paraId="7DEE14A5" w14:textId="77777777" w:rsidR="002F6900" w:rsidRPr="00D26778" w:rsidRDefault="002F690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D26778">
        <w:rPr>
          <w:cs/>
        </w:rPr>
        <w:br w:type="page"/>
      </w:r>
    </w:p>
    <w:tbl>
      <w:tblPr>
        <w:tblW w:w="878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900"/>
        <w:gridCol w:w="245"/>
        <w:gridCol w:w="1105"/>
        <w:gridCol w:w="245"/>
        <w:gridCol w:w="1195"/>
        <w:gridCol w:w="254"/>
        <w:gridCol w:w="1080"/>
      </w:tblGrid>
      <w:tr w:rsidR="009C4810" w:rsidRPr="00D26778" w14:paraId="09262EBB" w14:textId="77777777" w:rsidTr="00334D3F">
        <w:trPr>
          <w:trHeight w:val="139"/>
        </w:trPr>
        <w:tc>
          <w:tcPr>
            <w:tcW w:w="3762" w:type="dxa"/>
          </w:tcPr>
          <w:p w14:paraId="779593C0" w14:textId="77777777" w:rsidR="009C4810" w:rsidRPr="00D26778" w:rsidRDefault="009C481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4" w:type="dxa"/>
            <w:gridSpan w:val="7"/>
          </w:tcPr>
          <w:p w14:paraId="2BF8F6F0" w14:textId="1545C60F" w:rsidR="009C4810" w:rsidRPr="009C4810" w:rsidRDefault="009C4810" w:rsidP="009C481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C48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C4810" w:rsidRPr="00D26778" w14:paraId="50FD9BA6" w14:textId="77777777" w:rsidTr="00334D3F">
        <w:trPr>
          <w:trHeight w:val="139"/>
        </w:trPr>
        <w:tc>
          <w:tcPr>
            <w:tcW w:w="3762" w:type="dxa"/>
          </w:tcPr>
          <w:p w14:paraId="0194878B" w14:textId="77777777" w:rsidR="009C4810" w:rsidRPr="00D26778" w:rsidRDefault="009C481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20A21C" w14:textId="77777777" w:rsidR="009C4810" w:rsidRPr="00D26778" w:rsidRDefault="009C4810" w:rsidP="001B34C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10F7D202" w14:textId="77777777" w:rsidR="009C4810" w:rsidRPr="00D26778" w:rsidRDefault="009C481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14:paraId="0E4060C2" w14:textId="77777777" w:rsidR="009C4810" w:rsidRPr="00D26778" w:rsidRDefault="009C4810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8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26778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4" w:type="dxa"/>
          </w:tcPr>
          <w:p w14:paraId="56CCB7A2" w14:textId="77777777" w:rsidR="009C4810" w:rsidRPr="00D26778" w:rsidRDefault="009C481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6ADB4CC" w14:textId="02518791" w:rsidR="009C4810" w:rsidRPr="00D26778" w:rsidRDefault="009C4810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C4810" w:rsidRPr="00D26778" w14:paraId="4F130CD7" w14:textId="77777777" w:rsidTr="00334D3F">
        <w:trPr>
          <w:trHeight w:val="139"/>
        </w:trPr>
        <w:tc>
          <w:tcPr>
            <w:tcW w:w="3762" w:type="dxa"/>
          </w:tcPr>
          <w:p w14:paraId="690E14E9" w14:textId="77777777" w:rsidR="009C4810" w:rsidRDefault="009C4810" w:rsidP="001B34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2C490938" w14:textId="7B23B625" w:rsidR="009C4810" w:rsidRPr="007A2663" w:rsidRDefault="009C4810" w:rsidP="001B34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A26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08F381FD" w14:textId="77777777" w:rsidR="009C4810" w:rsidRPr="00D26778" w:rsidRDefault="009C481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0CE75D2" w14:textId="09C76EA7" w:rsidR="009C4810" w:rsidRPr="00D26778" w:rsidRDefault="009C4810" w:rsidP="00F4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5" w:type="dxa"/>
            <w:vAlign w:val="bottom"/>
          </w:tcPr>
          <w:p w14:paraId="0B8AA187" w14:textId="77777777" w:rsidR="009C4810" w:rsidRPr="00D26778" w:rsidRDefault="009C481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0638046" w14:textId="77777777" w:rsidR="009C4810" w:rsidRPr="00D26778" w:rsidRDefault="009C4810" w:rsidP="00F4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5" w:type="dxa"/>
            <w:vAlign w:val="bottom"/>
          </w:tcPr>
          <w:p w14:paraId="643CE6AA" w14:textId="77777777" w:rsidR="009C4810" w:rsidRPr="00D26778" w:rsidRDefault="009C481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F69F934" w14:textId="61DEC4DF" w:rsidR="009C4810" w:rsidRPr="00D26778" w:rsidRDefault="009C481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4" w:type="dxa"/>
          </w:tcPr>
          <w:p w14:paraId="6F89F383" w14:textId="77777777" w:rsidR="009C4810" w:rsidRPr="00D26778" w:rsidRDefault="009C481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4FEE90" w14:textId="50B30687" w:rsidR="009C4810" w:rsidRPr="00D26778" w:rsidRDefault="009C481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77FDB77" w14:textId="13968043" w:rsidR="009C4810" w:rsidRPr="00D26778" w:rsidRDefault="009C4810" w:rsidP="00F4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C4810" w:rsidRPr="009C4810" w14:paraId="15A0DA35" w14:textId="77777777" w:rsidTr="00334D3F">
        <w:trPr>
          <w:trHeight w:val="139"/>
        </w:trPr>
        <w:tc>
          <w:tcPr>
            <w:tcW w:w="3762" w:type="dxa"/>
          </w:tcPr>
          <w:p w14:paraId="2B22EB55" w14:textId="77777777" w:rsidR="009C4810" w:rsidRPr="009C4810" w:rsidRDefault="009C4810" w:rsidP="001B34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24" w:type="dxa"/>
            <w:gridSpan w:val="7"/>
            <w:vAlign w:val="bottom"/>
          </w:tcPr>
          <w:p w14:paraId="48CDAE34" w14:textId="40AF3041" w:rsidR="009C4810" w:rsidRPr="009C4810" w:rsidRDefault="009C481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48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810" w:rsidRPr="009C4810" w14:paraId="75460EE3" w14:textId="77777777" w:rsidTr="00334D3F">
        <w:trPr>
          <w:trHeight w:val="139"/>
        </w:trPr>
        <w:tc>
          <w:tcPr>
            <w:tcW w:w="3762" w:type="dxa"/>
          </w:tcPr>
          <w:p w14:paraId="52E8BF0D" w14:textId="63A19293" w:rsidR="009C4810" w:rsidRPr="009C4810" w:rsidRDefault="009C4810" w:rsidP="001B34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</w:pPr>
            <w:r w:rsidRPr="009C4810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5024" w:type="dxa"/>
            <w:gridSpan w:val="7"/>
            <w:vAlign w:val="bottom"/>
          </w:tcPr>
          <w:p w14:paraId="4A067868" w14:textId="77777777" w:rsidR="009C4810" w:rsidRPr="009C4810" w:rsidRDefault="009C481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C4810" w:rsidRPr="00D26778" w14:paraId="0D695D54" w14:textId="77777777" w:rsidTr="00334D3F">
        <w:trPr>
          <w:trHeight w:val="139"/>
        </w:trPr>
        <w:tc>
          <w:tcPr>
            <w:tcW w:w="3762" w:type="dxa"/>
          </w:tcPr>
          <w:p w14:paraId="1D0890F8" w14:textId="77777777" w:rsidR="009C4810" w:rsidRPr="00D26778" w:rsidRDefault="009C481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6CAE35E2" w14:textId="77777777" w:rsidR="009C4810" w:rsidRPr="00D26778" w:rsidRDefault="009C4810" w:rsidP="001B34C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2561D5A" w14:textId="77777777" w:rsidR="009C4810" w:rsidRPr="00D26778" w:rsidRDefault="009C481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6CB10871" w14:textId="77777777" w:rsidR="009C4810" w:rsidRPr="00D26778" w:rsidRDefault="009C4810" w:rsidP="001B34C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E9DD5E7" w14:textId="77777777" w:rsidR="009C4810" w:rsidRPr="00D26778" w:rsidRDefault="009C4810" w:rsidP="001B34C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6823ECB0" w14:textId="77777777" w:rsidR="009C4810" w:rsidRPr="00D26778" w:rsidRDefault="009C4810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453BF9BF" w14:textId="77777777" w:rsidR="009C4810" w:rsidRPr="00D26778" w:rsidRDefault="009C4810" w:rsidP="001B34C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E8FE1D" w14:textId="5E5D573E" w:rsidR="009C4810" w:rsidRPr="00D26778" w:rsidRDefault="009C4810" w:rsidP="001B34C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C4810" w:rsidRPr="00D26778" w14:paraId="4124261A" w14:textId="77777777" w:rsidTr="00334D3F">
        <w:trPr>
          <w:trHeight w:val="139"/>
        </w:trPr>
        <w:tc>
          <w:tcPr>
            <w:tcW w:w="3762" w:type="dxa"/>
          </w:tcPr>
          <w:p w14:paraId="4BC04712" w14:textId="49BD6DBF" w:rsidR="009C4810" w:rsidRPr="00D26778" w:rsidRDefault="009C4810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900" w:type="dxa"/>
          </w:tcPr>
          <w:p w14:paraId="2A734D90" w14:textId="402CBC94" w:rsidR="009C4810" w:rsidRPr="00D26778" w:rsidRDefault="009C4810" w:rsidP="008C67E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8,508</w:t>
            </w:r>
          </w:p>
        </w:tc>
        <w:tc>
          <w:tcPr>
            <w:tcW w:w="245" w:type="dxa"/>
          </w:tcPr>
          <w:p w14:paraId="247366DB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7A3D955B" w14:textId="49D26EE5" w:rsidR="009C4810" w:rsidRPr="00D26778" w:rsidRDefault="009C4810" w:rsidP="00334D3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159</w:t>
            </w:r>
          </w:p>
        </w:tc>
        <w:tc>
          <w:tcPr>
            <w:tcW w:w="245" w:type="dxa"/>
          </w:tcPr>
          <w:p w14:paraId="2797ADEF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00F876A1" w14:textId="5423EF8F" w:rsidR="009C4810" w:rsidRPr="00D26778" w:rsidRDefault="009C4810" w:rsidP="008C67E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56EBB8EE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C227661" w14:textId="2866847E" w:rsidR="009C4810" w:rsidRPr="00D26778" w:rsidRDefault="009C4810" w:rsidP="008C67E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8,667</w:t>
            </w:r>
          </w:p>
        </w:tc>
      </w:tr>
      <w:tr w:rsidR="009C4810" w:rsidRPr="00D26778" w14:paraId="5DF580FF" w14:textId="77777777" w:rsidTr="00334D3F">
        <w:trPr>
          <w:trHeight w:val="139"/>
        </w:trPr>
        <w:tc>
          <w:tcPr>
            <w:tcW w:w="3762" w:type="dxa"/>
          </w:tcPr>
          <w:p w14:paraId="4B950F85" w14:textId="03282676" w:rsidR="009C4810" w:rsidRPr="00D26778" w:rsidRDefault="009C4810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</w:tcPr>
          <w:p w14:paraId="30814798" w14:textId="0F4B5A0D" w:rsidR="009C4810" w:rsidRPr="00D26778" w:rsidRDefault="009C4810" w:rsidP="008C67E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26,930</w:t>
            </w:r>
          </w:p>
        </w:tc>
        <w:tc>
          <w:tcPr>
            <w:tcW w:w="245" w:type="dxa"/>
          </w:tcPr>
          <w:p w14:paraId="6AA469BC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40793121" w14:textId="3FAD5579" w:rsidR="009C4810" w:rsidRPr="00D26778" w:rsidRDefault="009C4810" w:rsidP="00334D3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18,696</w:t>
            </w:r>
          </w:p>
        </w:tc>
        <w:tc>
          <w:tcPr>
            <w:tcW w:w="245" w:type="dxa"/>
          </w:tcPr>
          <w:p w14:paraId="045EA50B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3DEE599C" w14:textId="0223495A" w:rsidR="009C4810" w:rsidRPr="00D26778" w:rsidRDefault="009C4810" w:rsidP="008C67E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2,369</w:t>
            </w:r>
          </w:p>
        </w:tc>
        <w:tc>
          <w:tcPr>
            <w:tcW w:w="254" w:type="dxa"/>
          </w:tcPr>
          <w:p w14:paraId="7BF07B80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BEE8CA" w14:textId="79C0F2C3" w:rsidR="009C4810" w:rsidRPr="00D26778" w:rsidRDefault="009C4810" w:rsidP="008C67E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47,995</w:t>
            </w:r>
          </w:p>
        </w:tc>
      </w:tr>
      <w:tr w:rsidR="009C4810" w:rsidRPr="00D26778" w14:paraId="430C6A49" w14:textId="77777777" w:rsidTr="00334D3F">
        <w:trPr>
          <w:trHeight w:val="139"/>
        </w:trPr>
        <w:tc>
          <w:tcPr>
            <w:tcW w:w="3762" w:type="dxa"/>
          </w:tcPr>
          <w:p w14:paraId="0A1F9DFD" w14:textId="5D01B685" w:rsidR="009C4810" w:rsidRPr="00D26778" w:rsidRDefault="009C4810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79FCBB23" w14:textId="58CA67DB" w:rsidR="009C4810" w:rsidRPr="00D26778" w:rsidRDefault="009C4810" w:rsidP="008C67E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6FA431D0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917DB66" w14:textId="51E53A68" w:rsidR="009C4810" w:rsidRPr="00D26778" w:rsidRDefault="00F05EC9" w:rsidP="00334D3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9C48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228</w:t>
            </w:r>
          </w:p>
        </w:tc>
        <w:tc>
          <w:tcPr>
            <w:tcW w:w="245" w:type="dxa"/>
          </w:tcPr>
          <w:p w14:paraId="73487BA5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3EBC4D7F" w14:textId="01AA2A87" w:rsidR="009C4810" w:rsidRPr="00D26778" w:rsidRDefault="009C4810" w:rsidP="008C67E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58F5D1FC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9858A02" w14:textId="408CF1A5" w:rsidR="009C4810" w:rsidRPr="00D26778" w:rsidRDefault="00F05EC9" w:rsidP="0084284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2,228</w:t>
            </w:r>
          </w:p>
        </w:tc>
      </w:tr>
      <w:tr w:rsidR="009C4810" w:rsidRPr="00D26778" w14:paraId="153AA31B" w14:textId="77777777" w:rsidTr="00334D3F">
        <w:trPr>
          <w:trHeight w:val="139"/>
        </w:trPr>
        <w:tc>
          <w:tcPr>
            <w:tcW w:w="3762" w:type="dxa"/>
          </w:tcPr>
          <w:p w14:paraId="51FBEF73" w14:textId="6CC3ED12" w:rsidR="009C4810" w:rsidRPr="00133474" w:rsidRDefault="009C4810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4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91DEDDC" w14:textId="2E804370" w:rsidR="009C4810" w:rsidRPr="00842847" w:rsidRDefault="009C4810" w:rsidP="0084284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428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35,438</w:t>
            </w:r>
          </w:p>
        </w:tc>
        <w:tc>
          <w:tcPr>
            <w:tcW w:w="245" w:type="dxa"/>
          </w:tcPr>
          <w:p w14:paraId="1C3AFE05" w14:textId="77777777" w:rsidR="009C4810" w:rsidRPr="00842847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1E2FCB47" w14:textId="63E1473F" w:rsidR="009C4810" w:rsidRPr="00334D3F" w:rsidRDefault="009C4810" w:rsidP="00334D3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4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21,083</w:t>
            </w:r>
          </w:p>
        </w:tc>
        <w:tc>
          <w:tcPr>
            <w:tcW w:w="245" w:type="dxa"/>
          </w:tcPr>
          <w:p w14:paraId="2A9624E2" w14:textId="77777777" w:rsidR="009C4810" w:rsidRPr="00842847" w:rsidRDefault="009C4810" w:rsidP="008C67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5D11AD85" w14:textId="082DB7B6" w:rsidR="009C4810" w:rsidRPr="00842847" w:rsidRDefault="009C4810" w:rsidP="00842847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8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2,369</w:t>
            </w:r>
          </w:p>
        </w:tc>
        <w:tc>
          <w:tcPr>
            <w:tcW w:w="254" w:type="dxa"/>
          </w:tcPr>
          <w:p w14:paraId="0A3AA2BC" w14:textId="77777777" w:rsidR="009C4810" w:rsidRPr="00842847" w:rsidRDefault="009C4810" w:rsidP="008C67E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7435A4" w14:textId="02385015" w:rsidR="009C4810" w:rsidRPr="00842847" w:rsidRDefault="009C4810" w:rsidP="0084284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428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58,890</w:t>
            </w:r>
          </w:p>
        </w:tc>
      </w:tr>
      <w:tr w:rsidR="009C4810" w:rsidRPr="00D26778" w14:paraId="62308F9B" w14:textId="77777777" w:rsidTr="00334D3F">
        <w:trPr>
          <w:trHeight w:val="139"/>
        </w:trPr>
        <w:tc>
          <w:tcPr>
            <w:tcW w:w="3762" w:type="dxa"/>
          </w:tcPr>
          <w:p w14:paraId="32DCC070" w14:textId="77777777" w:rsidR="009C4810" w:rsidRPr="00D26778" w:rsidRDefault="009C4810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CF4C32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00AB0D42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D285074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EA343D0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86D676A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8253A14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85DB08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C4810" w:rsidRPr="00D26778" w14:paraId="253A704C" w14:textId="77777777" w:rsidTr="00334D3F">
        <w:trPr>
          <w:trHeight w:val="139"/>
        </w:trPr>
        <w:tc>
          <w:tcPr>
            <w:tcW w:w="3762" w:type="dxa"/>
          </w:tcPr>
          <w:p w14:paraId="22D69C7F" w14:textId="365829D3" w:rsidR="009C4810" w:rsidRPr="00D26778" w:rsidRDefault="009C4810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1E3E80F1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EE557FE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1F6D9F31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4B80CE34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27736B99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F383BB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6116AC9" w14:textId="532F04CA" w:rsidR="009C4810" w:rsidRPr="00D26778" w:rsidRDefault="009C4810" w:rsidP="008C67E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C4810" w:rsidRPr="00D26778" w14:paraId="301859A7" w14:textId="77777777" w:rsidTr="00334D3F">
        <w:trPr>
          <w:trHeight w:val="139"/>
        </w:trPr>
        <w:tc>
          <w:tcPr>
            <w:tcW w:w="3762" w:type="dxa"/>
          </w:tcPr>
          <w:p w14:paraId="43B12023" w14:textId="5A728CFB" w:rsidR="009C4810" w:rsidRPr="00D26778" w:rsidRDefault="009C4810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6E5F46F9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2ABE2C" w14:textId="5832A974" w:rsidR="009C4810" w:rsidRPr="00D26778" w:rsidRDefault="009C4810" w:rsidP="008C67E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(4,144)</w:t>
            </w:r>
          </w:p>
        </w:tc>
        <w:tc>
          <w:tcPr>
            <w:tcW w:w="245" w:type="dxa"/>
          </w:tcPr>
          <w:p w14:paraId="6BCE878E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4EDB0BB9" w14:textId="77777777" w:rsidR="009C4810" w:rsidRDefault="009C4810" w:rsidP="008C67E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33503D" w14:textId="445DA707" w:rsidR="009C4810" w:rsidRPr="00D26778" w:rsidRDefault="009C4810" w:rsidP="00334D3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49A2586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089E7F24" w14:textId="60D3FEDC" w:rsidR="009C4810" w:rsidRPr="00D26778" w:rsidRDefault="009C4810" w:rsidP="0091153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(1,208)</w:t>
            </w:r>
          </w:p>
        </w:tc>
        <w:tc>
          <w:tcPr>
            <w:tcW w:w="254" w:type="dxa"/>
          </w:tcPr>
          <w:p w14:paraId="43804C6A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EA7CB86" w14:textId="77777777" w:rsidR="009C4810" w:rsidRDefault="009C4810" w:rsidP="008C67E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51D2FE" w14:textId="6A1EBB59" w:rsidR="009C4810" w:rsidRPr="00D26778" w:rsidRDefault="009C4810" w:rsidP="008C67E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(5,352)</w:t>
            </w:r>
          </w:p>
        </w:tc>
      </w:tr>
      <w:tr w:rsidR="009C4810" w:rsidRPr="00D26778" w14:paraId="64B2EE54" w14:textId="77777777" w:rsidTr="004A1BC2">
        <w:trPr>
          <w:trHeight w:val="139"/>
        </w:trPr>
        <w:tc>
          <w:tcPr>
            <w:tcW w:w="3762" w:type="dxa"/>
          </w:tcPr>
          <w:p w14:paraId="6ACC823D" w14:textId="4F3B8E34" w:rsidR="009C4810" w:rsidRPr="00D26778" w:rsidRDefault="009C4810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9BAFAB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2AD41D1" w14:textId="31AEF582" w:rsidR="009C4810" w:rsidRPr="00D26778" w:rsidRDefault="009C4810" w:rsidP="008C67E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(83)</w:t>
            </w:r>
          </w:p>
        </w:tc>
        <w:tc>
          <w:tcPr>
            <w:tcW w:w="245" w:type="dxa"/>
          </w:tcPr>
          <w:p w14:paraId="0BC2B8E2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631990C7" w14:textId="77777777" w:rsidR="009C4810" w:rsidRDefault="009C4810" w:rsidP="00334D3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83B744B" w14:textId="7A291ADE" w:rsidR="009C4810" w:rsidRPr="00D26778" w:rsidRDefault="009C4810" w:rsidP="00334D3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(179)</w:t>
            </w:r>
          </w:p>
        </w:tc>
        <w:tc>
          <w:tcPr>
            <w:tcW w:w="245" w:type="dxa"/>
          </w:tcPr>
          <w:p w14:paraId="2BE931F2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C2DDC71" w14:textId="05A00797" w:rsidR="009C4810" w:rsidRPr="00D26778" w:rsidRDefault="009C4810" w:rsidP="008C67E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66EB87C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613F76" w14:textId="77777777" w:rsidR="009C4810" w:rsidRDefault="009C4810" w:rsidP="008C67E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E9AD88" w14:textId="59AA969F" w:rsidR="009C4810" w:rsidRPr="00D26778" w:rsidRDefault="009C4810" w:rsidP="008C67E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(262)</w:t>
            </w:r>
          </w:p>
        </w:tc>
      </w:tr>
      <w:tr w:rsidR="009C4810" w:rsidRPr="00D26778" w14:paraId="003B62E2" w14:textId="77777777" w:rsidTr="004A1BC2">
        <w:trPr>
          <w:trHeight w:val="139"/>
        </w:trPr>
        <w:tc>
          <w:tcPr>
            <w:tcW w:w="3762" w:type="dxa"/>
          </w:tcPr>
          <w:p w14:paraId="318D83A4" w14:textId="6C7D947B" w:rsidR="009C4810" w:rsidRPr="00D26778" w:rsidRDefault="009C4810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D00089E" w14:textId="37C9F1F9" w:rsidR="009C4810" w:rsidRPr="00842847" w:rsidRDefault="009C4810" w:rsidP="008C67E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(4,227)</w:t>
            </w:r>
          </w:p>
        </w:tc>
        <w:tc>
          <w:tcPr>
            <w:tcW w:w="245" w:type="dxa"/>
          </w:tcPr>
          <w:p w14:paraId="2557474D" w14:textId="77777777" w:rsidR="009C4810" w:rsidRPr="00842847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72DC4" w14:textId="1A107D35" w:rsidR="009C4810" w:rsidRPr="00334D3F" w:rsidRDefault="009C4810" w:rsidP="00334D3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4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(179)</w:t>
            </w:r>
          </w:p>
        </w:tc>
        <w:tc>
          <w:tcPr>
            <w:tcW w:w="245" w:type="dxa"/>
            <w:shd w:val="clear" w:color="auto" w:fill="auto"/>
          </w:tcPr>
          <w:p w14:paraId="4B83750B" w14:textId="77777777" w:rsidR="009C4810" w:rsidRPr="00842847" w:rsidRDefault="009C4810" w:rsidP="008C67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E13B8" w14:textId="541079BA" w:rsidR="009C4810" w:rsidRPr="0091153D" w:rsidRDefault="009C4810" w:rsidP="008C67E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(1,208)</w:t>
            </w:r>
          </w:p>
        </w:tc>
        <w:tc>
          <w:tcPr>
            <w:tcW w:w="254" w:type="dxa"/>
          </w:tcPr>
          <w:p w14:paraId="3BB742D3" w14:textId="77777777" w:rsidR="009C4810" w:rsidRPr="0034236F" w:rsidRDefault="009C4810" w:rsidP="008C67E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8B6F59" w14:textId="20D2DAE3" w:rsidR="009C4810" w:rsidRPr="00842847" w:rsidRDefault="009C4810" w:rsidP="008C67E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(5,614)</w:t>
            </w:r>
          </w:p>
        </w:tc>
      </w:tr>
      <w:tr w:rsidR="009C4810" w:rsidRPr="00D26778" w14:paraId="3A4E2FA6" w14:textId="77777777" w:rsidTr="004A1BC2">
        <w:trPr>
          <w:trHeight w:val="139"/>
        </w:trPr>
        <w:tc>
          <w:tcPr>
            <w:tcW w:w="3762" w:type="dxa"/>
          </w:tcPr>
          <w:p w14:paraId="66F1AF50" w14:textId="77777777" w:rsidR="009C4810" w:rsidRPr="00D26778" w:rsidRDefault="009C4810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DF80C1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95B4D24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3EAB66E6" w14:textId="77777777" w:rsidR="009C4810" w:rsidRPr="00334D3F" w:rsidRDefault="009C4810" w:rsidP="00334D3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5097531B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585C0C92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E5B2E1B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B094ED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C4810" w:rsidRPr="00D26778" w14:paraId="41E211B1" w14:textId="77777777" w:rsidTr="004A1BC2">
        <w:trPr>
          <w:trHeight w:val="139"/>
        </w:trPr>
        <w:tc>
          <w:tcPr>
            <w:tcW w:w="3762" w:type="dxa"/>
          </w:tcPr>
          <w:p w14:paraId="5A71347F" w14:textId="72C7B231" w:rsidR="009C4810" w:rsidRPr="00D26778" w:rsidRDefault="009C4810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F7DBB4" w14:textId="0CE9AB0F" w:rsidR="009C4810" w:rsidRPr="00D26778" w:rsidRDefault="009C4810" w:rsidP="008C67E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428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31,211</w:t>
            </w:r>
          </w:p>
        </w:tc>
        <w:tc>
          <w:tcPr>
            <w:tcW w:w="245" w:type="dxa"/>
          </w:tcPr>
          <w:p w14:paraId="16B473FE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</w:tcPr>
          <w:p w14:paraId="23D28475" w14:textId="3965DBEA" w:rsidR="009C4810" w:rsidRPr="00334D3F" w:rsidRDefault="009C4810" w:rsidP="00334D3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4D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20,904</w:t>
            </w:r>
          </w:p>
        </w:tc>
        <w:tc>
          <w:tcPr>
            <w:tcW w:w="245" w:type="dxa"/>
            <w:shd w:val="clear" w:color="auto" w:fill="auto"/>
          </w:tcPr>
          <w:p w14:paraId="5E304449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</w:tcPr>
          <w:p w14:paraId="7CB87ECE" w14:textId="11629200" w:rsidR="009C4810" w:rsidRPr="00D26778" w:rsidRDefault="009C4810" w:rsidP="0091153D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1,161</w:t>
            </w:r>
          </w:p>
        </w:tc>
        <w:tc>
          <w:tcPr>
            <w:tcW w:w="254" w:type="dxa"/>
          </w:tcPr>
          <w:p w14:paraId="4CE5A051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0F8805" w14:textId="02611C37" w:rsidR="009C4810" w:rsidRPr="00D26778" w:rsidRDefault="009C4810" w:rsidP="008C67E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53,276</w:t>
            </w:r>
          </w:p>
        </w:tc>
      </w:tr>
      <w:tr w:rsidR="009C4810" w:rsidRPr="00D26778" w14:paraId="6A20CB65" w14:textId="77777777" w:rsidTr="00334D3F">
        <w:trPr>
          <w:trHeight w:val="139"/>
        </w:trPr>
        <w:tc>
          <w:tcPr>
            <w:tcW w:w="3762" w:type="dxa"/>
          </w:tcPr>
          <w:p w14:paraId="440F1273" w14:textId="77777777" w:rsidR="009C4810" w:rsidRPr="00D26778" w:rsidRDefault="009C4810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1438D1D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67894203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</w:tcPr>
          <w:p w14:paraId="17B65AF0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49CB679A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1B52648D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2E83463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8BBEBA" w14:textId="77777777" w:rsidR="009C4810" w:rsidRPr="00D26778" w:rsidRDefault="009C4810" w:rsidP="008C67E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0BBA4EB5" w14:textId="3EA91377" w:rsidR="00253C75" w:rsidRPr="00D26778" w:rsidRDefault="00253C75" w:rsidP="001B34C8">
      <w:r w:rsidRPr="00D26778">
        <w:br w:type="page"/>
      </w:r>
    </w:p>
    <w:tbl>
      <w:tblPr>
        <w:tblW w:w="94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42"/>
        <w:gridCol w:w="900"/>
        <w:gridCol w:w="245"/>
        <w:gridCol w:w="1105"/>
        <w:gridCol w:w="245"/>
        <w:gridCol w:w="1195"/>
        <w:gridCol w:w="254"/>
        <w:gridCol w:w="1096"/>
        <w:gridCol w:w="270"/>
        <w:gridCol w:w="1080"/>
      </w:tblGrid>
      <w:tr w:rsidR="008C67E2" w:rsidRPr="00D26778" w14:paraId="4711045E" w14:textId="77777777" w:rsidTr="001945CE">
        <w:trPr>
          <w:trHeight w:val="139"/>
        </w:trPr>
        <w:tc>
          <w:tcPr>
            <w:tcW w:w="3042" w:type="dxa"/>
          </w:tcPr>
          <w:p w14:paraId="54F97659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9"/>
          </w:tcPr>
          <w:p w14:paraId="013E1DFC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67E2" w:rsidRPr="00D26778" w14:paraId="53A7E49E" w14:textId="77777777" w:rsidTr="001945CE">
        <w:trPr>
          <w:trHeight w:val="139"/>
        </w:trPr>
        <w:tc>
          <w:tcPr>
            <w:tcW w:w="3042" w:type="dxa"/>
          </w:tcPr>
          <w:p w14:paraId="72E17059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A008B5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0F7AE3B2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14:paraId="787DD244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8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26778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267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4" w:type="dxa"/>
          </w:tcPr>
          <w:p w14:paraId="0DF87A29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10732953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0511FF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69029FF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C67E2" w:rsidRPr="00D26778" w14:paraId="53794764" w14:textId="77777777" w:rsidTr="001945CE">
        <w:trPr>
          <w:trHeight w:val="139"/>
        </w:trPr>
        <w:tc>
          <w:tcPr>
            <w:tcW w:w="3042" w:type="dxa"/>
          </w:tcPr>
          <w:p w14:paraId="27682218" w14:textId="77777777" w:rsidR="009E23D7" w:rsidRDefault="009E23D7" w:rsidP="001945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0EA5757D" w14:textId="77777777" w:rsidR="009E23D7" w:rsidRDefault="009E23D7" w:rsidP="001945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6AFA5817" w14:textId="60F0BD92" w:rsidR="008C67E2" w:rsidRPr="00D26778" w:rsidRDefault="009E23D7" w:rsidP="001945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A26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21124A44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91A8347" w14:textId="6A048C17" w:rsidR="008C67E2" w:rsidRPr="00D26778" w:rsidRDefault="008C67E2" w:rsidP="009E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5" w:type="dxa"/>
            <w:vAlign w:val="bottom"/>
          </w:tcPr>
          <w:p w14:paraId="592B0100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1D23E68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5" w:type="dxa"/>
            <w:vAlign w:val="bottom"/>
          </w:tcPr>
          <w:p w14:paraId="59B0FAB7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58F1DA3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70EA48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4" w:type="dxa"/>
          </w:tcPr>
          <w:p w14:paraId="1CD88D92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ABBE378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ลดลงจากการจำหน่าย</w:t>
            </w:r>
          </w:p>
          <w:p w14:paraId="55124CBB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3A168F7B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E8B2A98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8E8BBCC" w14:textId="3470E4C1" w:rsidR="008C67E2" w:rsidRPr="00D26778" w:rsidRDefault="008C67E2" w:rsidP="009E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C67E2" w:rsidRPr="00D26778" w14:paraId="4415156D" w14:textId="77777777" w:rsidTr="001945CE">
        <w:trPr>
          <w:trHeight w:val="139"/>
        </w:trPr>
        <w:tc>
          <w:tcPr>
            <w:tcW w:w="3042" w:type="dxa"/>
          </w:tcPr>
          <w:p w14:paraId="6EB4AFB3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</w:tcPr>
          <w:p w14:paraId="24C56735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D2677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677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0564A" w:rsidRPr="00D26778" w14:paraId="39AD4B9B" w14:textId="77777777" w:rsidTr="001945CE">
        <w:trPr>
          <w:trHeight w:val="139"/>
        </w:trPr>
        <w:tc>
          <w:tcPr>
            <w:tcW w:w="3042" w:type="dxa"/>
          </w:tcPr>
          <w:p w14:paraId="240BF76E" w14:textId="1D23FECC" w:rsidR="0080564A" w:rsidRPr="00D26778" w:rsidRDefault="0080564A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390" w:type="dxa"/>
            <w:gridSpan w:val="9"/>
          </w:tcPr>
          <w:p w14:paraId="7A2006AE" w14:textId="77777777" w:rsidR="0080564A" w:rsidRPr="00D26778" w:rsidRDefault="0080564A" w:rsidP="00194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8C67E2" w:rsidRPr="00D26778" w14:paraId="038FD896" w14:textId="77777777" w:rsidTr="001945CE">
        <w:trPr>
          <w:trHeight w:val="139"/>
        </w:trPr>
        <w:tc>
          <w:tcPr>
            <w:tcW w:w="3042" w:type="dxa"/>
          </w:tcPr>
          <w:p w14:paraId="77E3C0C6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7676563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4A971BD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37D335C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527FFC6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1A8C4758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1299AA8D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C30A3D0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092C11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7EC6949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C67E2" w:rsidRPr="00D26778" w14:paraId="0BDF16C6" w14:textId="77777777" w:rsidTr="001945CE">
        <w:trPr>
          <w:trHeight w:val="139"/>
        </w:trPr>
        <w:tc>
          <w:tcPr>
            <w:tcW w:w="3042" w:type="dxa"/>
          </w:tcPr>
          <w:p w14:paraId="40749569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394A959" w14:textId="77777777" w:rsidR="008C67E2" w:rsidRPr="00D26778" w:rsidRDefault="008C67E2" w:rsidP="0091153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766</w:t>
            </w:r>
          </w:p>
        </w:tc>
        <w:tc>
          <w:tcPr>
            <w:tcW w:w="245" w:type="dxa"/>
          </w:tcPr>
          <w:p w14:paraId="09318AC2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4CA4FCA2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45" w:type="dxa"/>
          </w:tcPr>
          <w:p w14:paraId="707CA99E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7983F946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56FEDB67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0A33EAB1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(822)</w:t>
            </w:r>
          </w:p>
        </w:tc>
        <w:tc>
          <w:tcPr>
            <w:tcW w:w="270" w:type="dxa"/>
          </w:tcPr>
          <w:p w14:paraId="04BF4DD7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19D3CC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C67E2" w:rsidRPr="00D26778" w14:paraId="5D74EB73" w14:textId="77777777" w:rsidTr="001945CE">
        <w:trPr>
          <w:trHeight w:val="139"/>
        </w:trPr>
        <w:tc>
          <w:tcPr>
            <w:tcW w:w="3042" w:type="dxa"/>
          </w:tcPr>
          <w:p w14:paraId="08795F5B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900" w:type="dxa"/>
          </w:tcPr>
          <w:p w14:paraId="334BED17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12,263</w:t>
            </w:r>
          </w:p>
        </w:tc>
        <w:tc>
          <w:tcPr>
            <w:tcW w:w="245" w:type="dxa"/>
          </w:tcPr>
          <w:p w14:paraId="02D36CB1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3FD73E8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(77)</w:t>
            </w:r>
          </w:p>
        </w:tc>
        <w:tc>
          <w:tcPr>
            <w:tcW w:w="245" w:type="dxa"/>
          </w:tcPr>
          <w:p w14:paraId="2D544834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1562B0DA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062747BE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BF80A1F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(3,678)</w:t>
            </w:r>
          </w:p>
        </w:tc>
        <w:tc>
          <w:tcPr>
            <w:tcW w:w="270" w:type="dxa"/>
          </w:tcPr>
          <w:p w14:paraId="65A90B08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192A35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8,508</w:t>
            </w:r>
          </w:p>
        </w:tc>
      </w:tr>
      <w:tr w:rsidR="008C67E2" w:rsidRPr="00D26778" w14:paraId="75B0CD5C" w14:textId="77777777" w:rsidTr="0080564A">
        <w:trPr>
          <w:trHeight w:val="139"/>
        </w:trPr>
        <w:tc>
          <w:tcPr>
            <w:tcW w:w="3042" w:type="dxa"/>
          </w:tcPr>
          <w:p w14:paraId="69797D75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</w:tcPr>
          <w:p w14:paraId="74CED3CF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44,211</w:t>
            </w:r>
          </w:p>
        </w:tc>
        <w:tc>
          <w:tcPr>
            <w:tcW w:w="245" w:type="dxa"/>
          </w:tcPr>
          <w:p w14:paraId="3DA09207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540EEAB0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(12,852)</w:t>
            </w:r>
          </w:p>
        </w:tc>
        <w:tc>
          <w:tcPr>
            <w:tcW w:w="245" w:type="dxa"/>
          </w:tcPr>
          <w:p w14:paraId="5B4E3B1A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633E3420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(2,412)</w:t>
            </w:r>
          </w:p>
        </w:tc>
        <w:tc>
          <w:tcPr>
            <w:tcW w:w="254" w:type="dxa"/>
          </w:tcPr>
          <w:p w14:paraId="6462AE1A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38BE0CAA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(2,017)</w:t>
            </w:r>
          </w:p>
        </w:tc>
        <w:tc>
          <w:tcPr>
            <w:tcW w:w="270" w:type="dxa"/>
          </w:tcPr>
          <w:p w14:paraId="6DF89AD7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5591613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26,930</w:t>
            </w:r>
          </w:p>
        </w:tc>
      </w:tr>
      <w:tr w:rsidR="008C67E2" w:rsidRPr="00D26778" w14:paraId="09E0957E" w14:textId="77777777" w:rsidTr="0080564A">
        <w:trPr>
          <w:trHeight w:val="139"/>
        </w:trPr>
        <w:tc>
          <w:tcPr>
            <w:tcW w:w="3042" w:type="dxa"/>
          </w:tcPr>
          <w:p w14:paraId="1AC3495F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E27A3B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1,400</w:t>
            </w:r>
          </w:p>
        </w:tc>
        <w:tc>
          <w:tcPr>
            <w:tcW w:w="245" w:type="dxa"/>
          </w:tcPr>
          <w:p w14:paraId="1B781688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690524DD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(1,400)</w:t>
            </w:r>
          </w:p>
        </w:tc>
        <w:tc>
          <w:tcPr>
            <w:tcW w:w="245" w:type="dxa"/>
          </w:tcPr>
          <w:p w14:paraId="05641ABD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C628013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19D85AAE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C1B8FC4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86721C6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87A562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0564A" w:rsidRPr="00D26778" w14:paraId="72F6536B" w14:textId="77777777" w:rsidTr="00CD633A">
        <w:trPr>
          <w:trHeight w:val="139"/>
        </w:trPr>
        <w:tc>
          <w:tcPr>
            <w:tcW w:w="3042" w:type="dxa"/>
          </w:tcPr>
          <w:p w14:paraId="050D97E1" w14:textId="58D85F4E" w:rsidR="0080564A" w:rsidRPr="0080564A" w:rsidRDefault="0080564A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6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883BA5" w14:textId="2B639E00" w:rsidR="0080564A" w:rsidRPr="00496E0B" w:rsidRDefault="00517BE1" w:rsidP="0091153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E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58,640</w:t>
            </w:r>
          </w:p>
        </w:tc>
        <w:tc>
          <w:tcPr>
            <w:tcW w:w="245" w:type="dxa"/>
          </w:tcPr>
          <w:p w14:paraId="06652FE4" w14:textId="77777777" w:rsidR="0080564A" w:rsidRPr="00496E0B" w:rsidRDefault="0080564A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72EAF68C" w14:textId="235A5727" w:rsidR="0080564A" w:rsidRPr="00496E0B" w:rsidRDefault="007663BA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(14,273)</w:t>
            </w:r>
          </w:p>
        </w:tc>
        <w:tc>
          <w:tcPr>
            <w:tcW w:w="245" w:type="dxa"/>
          </w:tcPr>
          <w:p w14:paraId="3B0145F5" w14:textId="77777777" w:rsidR="0080564A" w:rsidRPr="00496E0B" w:rsidRDefault="0080564A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3AE58D77" w14:textId="56D301DF" w:rsidR="0080564A" w:rsidRPr="00496E0B" w:rsidRDefault="007663BA" w:rsidP="007663B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(2,412)</w:t>
            </w:r>
          </w:p>
        </w:tc>
        <w:tc>
          <w:tcPr>
            <w:tcW w:w="254" w:type="dxa"/>
          </w:tcPr>
          <w:p w14:paraId="1370D052" w14:textId="77777777" w:rsidR="0080564A" w:rsidRPr="00496E0B" w:rsidRDefault="0080564A" w:rsidP="001945C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69F49534" w14:textId="51EACFA4" w:rsidR="0080564A" w:rsidRPr="00496E0B" w:rsidRDefault="00834715" w:rsidP="007663B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7663BA" w:rsidRPr="00496E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6,517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70CEDAA" w14:textId="77777777" w:rsidR="0080564A" w:rsidRPr="00496E0B" w:rsidRDefault="0080564A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0683AC" w14:textId="18D406E2" w:rsidR="0080564A" w:rsidRPr="00496E0B" w:rsidRDefault="007663BA" w:rsidP="009C397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6E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35,438</w:t>
            </w:r>
          </w:p>
        </w:tc>
      </w:tr>
      <w:tr w:rsidR="0080564A" w:rsidRPr="00D26778" w14:paraId="76DBA7CF" w14:textId="77777777" w:rsidTr="00CD633A">
        <w:trPr>
          <w:trHeight w:val="139"/>
        </w:trPr>
        <w:tc>
          <w:tcPr>
            <w:tcW w:w="3042" w:type="dxa"/>
          </w:tcPr>
          <w:p w14:paraId="10EF4DF4" w14:textId="77777777" w:rsidR="0080564A" w:rsidRPr="00D26778" w:rsidRDefault="0080564A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8E407D" w14:textId="77777777" w:rsidR="0080564A" w:rsidRPr="00D26778" w:rsidRDefault="0080564A" w:rsidP="001945C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374CD3C0" w14:textId="77777777" w:rsidR="0080564A" w:rsidRPr="00D26778" w:rsidRDefault="0080564A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19644C83" w14:textId="77777777" w:rsidR="0080564A" w:rsidRPr="00D26778" w:rsidRDefault="0080564A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7D7F650" w14:textId="77777777" w:rsidR="0080564A" w:rsidRPr="00D26778" w:rsidRDefault="0080564A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31121CB" w14:textId="77777777" w:rsidR="0080564A" w:rsidRPr="00D26778" w:rsidRDefault="0080564A" w:rsidP="001945C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34A5491" w14:textId="77777777" w:rsidR="0080564A" w:rsidRPr="00D26778" w:rsidRDefault="0080564A" w:rsidP="001945C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59B2734" w14:textId="77777777" w:rsidR="0080564A" w:rsidRPr="00D26778" w:rsidRDefault="0080564A" w:rsidP="001945C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3BB85B" w14:textId="77777777" w:rsidR="0080564A" w:rsidRPr="00D26778" w:rsidRDefault="0080564A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1C32F5" w14:textId="77777777" w:rsidR="0080564A" w:rsidRPr="00D26778" w:rsidRDefault="0080564A" w:rsidP="001945C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C67E2" w:rsidRPr="00D26778" w14:paraId="73C6071F" w14:textId="77777777" w:rsidTr="001945CE">
        <w:trPr>
          <w:trHeight w:val="139"/>
        </w:trPr>
        <w:tc>
          <w:tcPr>
            <w:tcW w:w="3042" w:type="dxa"/>
          </w:tcPr>
          <w:p w14:paraId="07D3C40A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62146F20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44F80102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794B7028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E1AA4D7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3F32C51D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9C0D0CA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15169467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47DDAE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61020C5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C67E2" w:rsidRPr="00D26778" w14:paraId="12C949E5" w14:textId="77777777" w:rsidTr="001945CE">
        <w:trPr>
          <w:trHeight w:val="139"/>
        </w:trPr>
        <w:tc>
          <w:tcPr>
            <w:tcW w:w="3042" w:type="dxa"/>
          </w:tcPr>
          <w:p w14:paraId="0F0C1D23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5EC67857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(246)</w:t>
            </w:r>
          </w:p>
        </w:tc>
        <w:tc>
          <w:tcPr>
            <w:tcW w:w="245" w:type="dxa"/>
          </w:tcPr>
          <w:p w14:paraId="7F039D62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48B9BB80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85B03EE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76B2808C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8FA78D1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BF9AA70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246</w:t>
            </w:r>
          </w:p>
        </w:tc>
        <w:tc>
          <w:tcPr>
            <w:tcW w:w="270" w:type="dxa"/>
          </w:tcPr>
          <w:p w14:paraId="340C7397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CBB26B8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C67E2" w:rsidRPr="00D26778" w14:paraId="3F409FD8" w14:textId="77777777" w:rsidTr="001945CE">
        <w:trPr>
          <w:trHeight w:val="139"/>
        </w:trPr>
        <w:tc>
          <w:tcPr>
            <w:tcW w:w="3042" w:type="dxa"/>
          </w:tcPr>
          <w:p w14:paraId="4F24A2FE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4B8DCB15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B4B22F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24687A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14:paraId="43C8DB06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B8752B2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7C1E26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9D8D70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44808A2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1A800DF0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(4,144)</w:t>
            </w:r>
          </w:p>
        </w:tc>
        <w:tc>
          <w:tcPr>
            <w:tcW w:w="254" w:type="dxa"/>
          </w:tcPr>
          <w:p w14:paraId="3DA376EC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3160131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389D40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CF58209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18A4852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1053C59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E8CB8B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D56997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(4,144)</w:t>
            </w:r>
          </w:p>
        </w:tc>
      </w:tr>
      <w:tr w:rsidR="008C67E2" w:rsidRPr="00D26778" w14:paraId="5C83459C" w14:textId="77777777" w:rsidTr="001B43FC">
        <w:trPr>
          <w:trHeight w:val="139"/>
        </w:trPr>
        <w:tc>
          <w:tcPr>
            <w:tcW w:w="3042" w:type="dxa"/>
          </w:tcPr>
          <w:p w14:paraId="2D410114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D32D6A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820A7C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50D8FBC1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F3F0A9C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86C0F1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245" w:type="dxa"/>
          </w:tcPr>
          <w:p w14:paraId="6CA48EDA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0092EF8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B5B979D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3D452BC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769865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C1009A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4110B3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2A8D80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(83)</w:t>
            </w:r>
          </w:p>
        </w:tc>
      </w:tr>
      <w:tr w:rsidR="008C67E2" w:rsidRPr="00D26778" w14:paraId="7670E7FD" w14:textId="77777777" w:rsidTr="001B43FC">
        <w:trPr>
          <w:trHeight w:val="139"/>
        </w:trPr>
        <w:tc>
          <w:tcPr>
            <w:tcW w:w="3042" w:type="dxa"/>
          </w:tcPr>
          <w:p w14:paraId="331250E8" w14:textId="77777777" w:rsidR="008C67E2" w:rsidRPr="00D26778" w:rsidRDefault="008C67E2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0B6A8F3" w14:textId="5433BBF1" w:rsidR="008C67E2" w:rsidRPr="00D26778" w:rsidRDefault="00A24299" w:rsidP="001945C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(246)</w:t>
            </w:r>
          </w:p>
        </w:tc>
        <w:tc>
          <w:tcPr>
            <w:tcW w:w="245" w:type="dxa"/>
          </w:tcPr>
          <w:p w14:paraId="5A7C55DB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69BC1" w14:textId="5559E61D" w:rsidR="008C67E2" w:rsidRPr="00D26778" w:rsidRDefault="00A24299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(83)</w:t>
            </w:r>
          </w:p>
        </w:tc>
        <w:tc>
          <w:tcPr>
            <w:tcW w:w="245" w:type="dxa"/>
            <w:shd w:val="clear" w:color="auto" w:fill="auto"/>
          </w:tcPr>
          <w:p w14:paraId="05C23C38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CE2A0" w14:textId="4586C091" w:rsidR="008C67E2" w:rsidRPr="00D26778" w:rsidRDefault="00A24299" w:rsidP="001945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(4,144)</w:t>
            </w:r>
          </w:p>
        </w:tc>
        <w:tc>
          <w:tcPr>
            <w:tcW w:w="254" w:type="dxa"/>
          </w:tcPr>
          <w:p w14:paraId="42DEC308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76ECD881" w14:textId="2A6190D2" w:rsidR="008C67E2" w:rsidRPr="00D26778" w:rsidRDefault="00A24299" w:rsidP="009C4810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70" w:type="dxa"/>
          </w:tcPr>
          <w:p w14:paraId="773ABB74" w14:textId="77777777" w:rsidR="008C67E2" w:rsidRPr="00D26778" w:rsidRDefault="008C67E2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36553E" w14:textId="671484F1" w:rsidR="008C67E2" w:rsidRPr="00D26778" w:rsidRDefault="00A24299" w:rsidP="001945C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(4,227)</w:t>
            </w:r>
          </w:p>
        </w:tc>
      </w:tr>
      <w:tr w:rsidR="000B65C7" w:rsidRPr="00D26778" w14:paraId="0C16877A" w14:textId="77777777" w:rsidTr="001B43FC">
        <w:trPr>
          <w:trHeight w:val="139"/>
        </w:trPr>
        <w:tc>
          <w:tcPr>
            <w:tcW w:w="3042" w:type="dxa"/>
          </w:tcPr>
          <w:p w14:paraId="6C06E31C" w14:textId="77777777" w:rsidR="000B65C7" w:rsidRPr="00D26778" w:rsidRDefault="000B65C7" w:rsidP="0019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F43979D" w14:textId="77777777" w:rsidR="000B65C7" w:rsidRPr="00D26778" w:rsidRDefault="000B65C7" w:rsidP="001945C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3F1C5859" w14:textId="77777777" w:rsidR="000B65C7" w:rsidRPr="00D26778" w:rsidRDefault="000B65C7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3D7620E7" w14:textId="77777777" w:rsidR="000B65C7" w:rsidRPr="00D26778" w:rsidRDefault="000B65C7" w:rsidP="001945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77D91E33" w14:textId="77777777" w:rsidR="000B65C7" w:rsidRPr="00D26778" w:rsidRDefault="000B65C7" w:rsidP="00194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5F687406" w14:textId="77777777" w:rsidR="000B65C7" w:rsidRPr="00D26778" w:rsidRDefault="000B65C7" w:rsidP="001945C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53800CB" w14:textId="77777777" w:rsidR="000B65C7" w:rsidRPr="00D26778" w:rsidRDefault="000B65C7" w:rsidP="001945C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08333D5" w14:textId="77777777" w:rsidR="000B65C7" w:rsidRPr="00D26778" w:rsidRDefault="000B65C7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681BD1" w14:textId="77777777" w:rsidR="000B65C7" w:rsidRPr="00D26778" w:rsidRDefault="000B65C7" w:rsidP="001945C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FFE58F" w14:textId="77777777" w:rsidR="000B65C7" w:rsidRPr="00D26778" w:rsidRDefault="000B65C7" w:rsidP="001945C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60502" w:rsidRPr="00D26778" w14:paraId="77169F45" w14:textId="77777777" w:rsidTr="001B43FC">
        <w:trPr>
          <w:trHeight w:val="139"/>
        </w:trPr>
        <w:tc>
          <w:tcPr>
            <w:tcW w:w="3042" w:type="dxa"/>
          </w:tcPr>
          <w:p w14:paraId="0BEDD537" w14:textId="3B6F41BD" w:rsidR="00E60502" w:rsidRPr="00D26778" w:rsidRDefault="00E60502" w:rsidP="00E6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E195DB2" w14:textId="1D7F87EE" w:rsidR="00E60502" w:rsidRPr="00D26778" w:rsidRDefault="00E60502" w:rsidP="00E6050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58,394</w:t>
            </w:r>
          </w:p>
        </w:tc>
        <w:tc>
          <w:tcPr>
            <w:tcW w:w="245" w:type="dxa"/>
          </w:tcPr>
          <w:p w14:paraId="6E2C50C6" w14:textId="77777777" w:rsidR="00E60502" w:rsidRPr="00D26778" w:rsidRDefault="00E60502" w:rsidP="00E6050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</w:tcPr>
          <w:p w14:paraId="3523B756" w14:textId="408E827D" w:rsidR="00E60502" w:rsidRPr="00D26778" w:rsidRDefault="00E60502" w:rsidP="00E6050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(14,356)</w:t>
            </w:r>
          </w:p>
        </w:tc>
        <w:tc>
          <w:tcPr>
            <w:tcW w:w="245" w:type="dxa"/>
            <w:shd w:val="clear" w:color="auto" w:fill="auto"/>
          </w:tcPr>
          <w:p w14:paraId="363D3E60" w14:textId="77777777" w:rsidR="00E60502" w:rsidRPr="00D26778" w:rsidRDefault="00E60502" w:rsidP="00E6050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</w:tcPr>
          <w:p w14:paraId="668EC46F" w14:textId="3630C4C3" w:rsidR="00E60502" w:rsidRPr="00D26778" w:rsidRDefault="00E60502" w:rsidP="00E60502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(6,556)</w:t>
            </w:r>
          </w:p>
        </w:tc>
        <w:tc>
          <w:tcPr>
            <w:tcW w:w="254" w:type="dxa"/>
          </w:tcPr>
          <w:p w14:paraId="0E12D52E" w14:textId="77777777" w:rsidR="00E60502" w:rsidRPr="00D26778" w:rsidRDefault="00E60502" w:rsidP="00E6050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03890D0C" w14:textId="07F92E08" w:rsidR="00E60502" w:rsidRPr="00D26778" w:rsidRDefault="00E60502" w:rsidP="00E6050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(6,271)</w:t>
            </w:r>
          </w:p>
        </w:tc>
        <w:tc>
          <w:tcPr>
            <w:tcW w:w="270" w:type="dxa"/>
          </w:tcPr>
          <w:p w14:paraId="3BC635D7" w14:textId="77777777" w:rsidR="00E60502" w:rsidRPr="00D26778" w:rsidRDefault="00E60502" w:rsidP="00E6050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0C4096" w14:textId="7D679D6D" w:rsidR="00E60502" w:rsidRPr="00D26778" w:rsidRDefault="00E60502" w:rsidP="00E6050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31,211</w:t>
            </w:r>
          </w:p>
        </w:tc>
      </w:tr>
    </w:tbl>
    <w:p w14:paraId="49309A3E" w14:textId="7C914DCF" w:rsidR="00834715" w:rsidRDefault="00834715" w:rsidP="001B34C8"/>
    <w:p w14:paraId="6D63037F" w14:textId="77777777" w:rsidR="00834715" w:rsidRDefault="00834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53"/>
        <w:gridCol w:w="1172"/>
        <w:gridCol w:w="243"/>
        <w:gridCol w:w="1176"/>
        <w:gridCol w:w="243"/>
        <w:gridCol w:w="1196"/>
        <w:gridCol w:w="252"/>
        <w:gridCol w:w="1307"/>
      </w:tblGrid>
      <w:tr w:rsidR="00323968" w:rsidRPr="00D26778" w14:paraId="48E2A177" w14:textId="77777777" w:rsidTr="00323968">
        <w:trPr>
          <w:trHeight w:val="139"/>
        </w:trPr>
        <w:tc>
          <w:tcPr>
            <w:tcW w:w="3753" w:type="dxa"/>
          </w:tcPr>
          <w:p w14:paraId="32F7F904" w14:textId="3B9E7663" w:rsidR="00323968" w:rsidRPr="00D26778" w:rsidRDefault="00323968" w:rsidP="008C6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89" w:type="dxa"/>
            <w:gridSpan w:val="7"/>
            <w:vAlign w:val="bottom"/>
          </w:tcPr>
          <w:p w14:paraId="6E18CFA3" w14:textId="77777777" w:rsidR="00323968" w:rsidRPr="00D26778" w:rsidRDefault="00323968" w:rsidP="008C67E2">
            <w:pPr>
              <w:pStyle w:val="acctfourfigures"/>
              <w:tabs>
                <w:tab w:val="clear" w:pos="765"/>
                <w:tab w:val="decimal" w:pos="-18"/>
              </w:tabs>
              <w:spacing w:line="37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23968" w:rsidRPr="00D26778" w14:paraId="327B7035" w14:textId="77777777" w:rsidTr="008E6BE8">
        <w:trPr>
          <w:trHeight w:val="139"/>
        </w:trPr>
        <w:tc>
          <w:tcPr>
            <w:tcW w:w="3753" w:type="dxa"/>
          </w:tcPr>
          <w:p w14:paraId="395938CF" w14:textId="77777777" w:rsidR="00323968" w:rsidRPr="00D26778" w:rsidRDefault="00323968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E52A3A" w14:textId="77777777" w:rsidR="00323968" w:rsidRPr="00D26778" w:rsidRDefault="00323968" w:rsidP="008C67E2">
            <w:pPr>
              <w:pStyle w:val="acctfourfigures"/>
              <w:tabs>
                <w:tab w:val="clear" w:pos="765"/>
                <w:tab w:val="decimal" w:pos="709"/>
              </w:tabs>
              <w:spacing w:line="370" w:lineRule="exac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2891C26C" w14:textId="77777777" w:rsidR="00323968" w:rsidRPr="00D26778" w:rsidRDefault="00323968" w:rsidP="008C67E2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15" w:type="dxa"/>
            <w:gridSpan w:val="3"/>
            <w:tcBorders>
              <w:bottom w:val="single" w:sz="4" w:space="0" w:color="auto"/>
            </w:tcBorders>
          </w:tcPr>
          <w:p w14:paraId="7ADC6A6B" w14:textId="77777777" w:rsidR="00323968" w:rsidRPr="00D26778" w:rsidRDefault="00323968" w:rsidP="008C67E2">
            <w:pPr>
              <w:pStyle w:val="acctfourfigures"/>
              <w:tabs>
                <w:tab w:val="clear" w:pos="765"/>
                <w:tab w:val="decimal" w:pos="684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</w:t>
            </w:r>
            <w:r w:rsidRPr="00D2677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รายจ่าย</w:t>
            </w:r>
            <w:r w:rsidRPr="00D26778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D26778">
              <w:rPr>
                <w:rFonts w:ascii="Angsana New" w:hAnsi="Angsana New" w:hint="cs"/>
                <w:sz w:val="30"/>
                <w:szCs w:val="30"/>
                <w:rtl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2" w:type="dxa"/>
          </w:tcPr>
          <w:p w14:paraId="74EB8C1F" w14:textId="77777777" w:rsidR="00323968" w:rsidRPr="00D26778" w:rsidRDefault="00323968" w:rsidP="008C67E2">
            <w:pPr>
              <w:pStyle w:val="acctfourfigures"/>
              <w:tabs>
                <w:tab w:val="clear" w:pos="765"/>
                <w:tab w:val="decimal" w:pos="56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0B6B67D8" w14:textId="77777777" w:rsidR="00323968" w:rsidRPr="00D26778" w:rsidRDefault="00323968" w:rsidP="008C67E2">
            <w:pPr>
              <w:pStyle w:val="acctfourfigures"/>
              <w:tabs>
                <w:tab w:val="clear" w:pos="765"/>
                <w:tab w:val="decimal" w:pos="684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23968" w:rsidRPr="00D26778" w14:paraId="5D53087D" w14:textId="77777777" w:rsidTr="008E6BE8">
        <w:trPr>
          <w:trHeight w:val="139"/>
        </w:trPr>
        <w:tc>
          <w:tcPr>
            <w:tcW w:w="3753" w:type="dxa"/>
          </w:tcPr>
          <w:p w14:paraId="285B2A2C" w14:textId="77777777" w:rsidR="00F05EC9" w:rsidRDefault="00F05EC9" w:rsidP="008C67E2">
            <w:pPr>
              <w:pStyle w:val="acctfourfigures"/>
              <w:tabs>
                <w:tab w:val="clear" w:pos="765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48C7792" w14:textId="71D2357E" w:rsidR="00323968" w:rsidRPr="00D26778" w:rsidRDefault="00F05EC9" w:rsidP="008C67E2">
            <w:pPr>
              <w:pStyle w:val="acctfourfigures"/>
              <w:tabs>
                <w:tab w:val="clear" w:pos="765"/>
              </w:tabs>
              <w:spacing w:line="37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2" w:type="dxa"/>
            <w:vAlign w:val="bottom"/>
          </w:tcPr>
          <w:p w14:paraId="5BD3FF78" w14:textId="77777777" w:rsidR="00323968" w:rsidRPr="00D26778" w:rsidRDefault="00323968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EFC79DB" w14:textId="37EF13E2" w:rsidR="00323968" w:rsidRPr="00D26778" w:rsidRDefault="005F2398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323968"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323968"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66DBA989" w14:textId="77777777" w:rsidR="00323968" w:rsidRPr="00D26778" w:rsidRDefault="00323968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403EB07" w14:textId="77777777" w:rsidR="00323968" w:rsidRPr="00D26778" w:rsidRDefault="00323968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3" w:type="dxa"/>
            <w:vAlign w:val="bottom"/>
          </w:tcPr>
          <w:p w14:paraId="755C217D" w14:textId="77777777" w:rsidR="00323968" w:rsidRPr="00D26778" w:rsidRDefault="00323968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6A7DB038" w14:textId="77777777" w:rsidR="00323968" w:rsidRPr="00D26778" w:rsidRDefault="00323968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</w:tcPr>
          <w:p w14:paraId="72DE3F43" w14:textId="77777777" w:rsidR="00323968" w:rsidRPr="00D26778" w:rsidRDefault="00323968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14:paraId="532DF542" w14:textId="77777777" w:rsidR="00323968" w:rsidRPr="00D26778" w:rsidRDefault="00323968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526D200" w14:textId="03890FCC" w:rsidR="00323968" w:rsidRPr="00D26778" w:rsidRDefault="00881763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5F2398" w:rsidRPr="00D2677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323968"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3968" w:rsidRPr="00D26778" w14:paraId="2339EB86" w14:textId="77777777" w:rsidTr="008E6BE8">
        <w:trPr>
          <w:trHeight w:val="139"/>
        </w:trPr>
        <w:tc>
          <w:tcPr>
            <w:tcW w:w="3753" w:type="dxa"/>
          </w:tcPr>
          <w:p w14:paraId="07DD126F" w14:textId="77777777" w:rsidR="00323968" w:rsidRPr="00D26778" w:rsidRDefault="00323968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9" w:type="dxa"/>
            <w:gridSpan w:val="7"/>
            <w:vAlign w:val="center"/>
          </w:tcPr>
          <w:p w14:paraId="4718F348" w14:textId="77777777" w:rsidR="00323968" w:rsidRPr="00D26778" w:rsidRDefault="00323968" w:rsidP="008C67E2">
            <w:pPr>
              <w:pStyle w:val="acctfourfigures"/>
              <w:tabs>
                <w:tab w:val="clear" w:pos="765"/>
                <w:tab w:val="decimal" w:pos="684"/>
              </w:tabs>
              <w:spacing w:line="37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D2677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6778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852DB" w:rsidRPr="00D26778" w14:paraId="12B85F77" w14:textId="77777777" w:rsidTr="008E6BE8">
        <w:trPr>
          <w:trHeight w:val="139"/>
        </w:trPr>
        <w:tc>
          <w:tcPr>
            <w:tcW w:w="3753" w:type="dxa"/>
          </w:tcPr>
          <w:p w14:paraId="3F1AF237" w14:textId="2DF08077" w:rsidR="004852DB" w:rsidRPr="00D26778" w:rsidRDefault="004852DB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589" w:type="dxa"/>
            <w:gridSpan w:val="7"/>
            <w:vAlign w:val="center"/>
          </w:tcPr>
          <w:p w14:paraId="07CB062B" w14:textId="77777777" w:rsidR="004852DB" w:rsidRPr="00D26778" w:rsidRDefault="004852DB" w:rsidP="008C67E2">
            <w:pPr>
              <w:pStyle w:val="acctfourfigures"/>
              <w:tabs>
                <w:tab w:val="clear" w:pos="765"/>
                <w:tab w:val="decimal" w:pos="684"/>
              </w:tabs>
              <w:spacing w:line="370" w:lineRule="exact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323968" w:rsidRPr="00D26778" w14:paraId="7A846C61" w14:textId="77777777" w:rsidTr="006B3F6A">
        <w:trPr>
          <w:trHeight w:val="139"/>
        </w:trPr>
        <w:tc>
          <w:tcPr>
            <w:tcW w:w="3753" w:type="dxa"/>
          </w:tcPr>
          <w:p w14:paraId="000D2968" w14:textId="77777777" w:rsidR="00323968" w:rsidRPr="00D26778" w:rsidRDefault="00323968" w:rsidP="008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13FA3754" w14:textId="77777777" w:rsidR="00323968" w:rsidRPr="00D26778" w:rsidRDefault="00323968" w:rsidP="008C67E2">
            <w:pPr>
              <w:pStyle w:val="acctfourfigures"/>
              <w:tabs>
                <w:tab w:val="clear" w:pos="765"/>
                <w:tab w:val="decimal" w:pos="709"/>
              </w:tabs>
              <w:spacing w:line="370" w:lineRule="exac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1293C01" w14:textId="77777777" w:rsidR="00323968" w:rsidRPr="00D26778" w:rsidRDefault="00323968" w:rsidP="008C67E2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25EFB31F" w14:textId="77777777" w:rsidR="00323968" w:rsidRPr="00D26778" w:rsidRDefault="00323968" w:rsidP="008C67E2">
            <w:pPr>
              <w:pStyle w:val="acctfourfigures"/>
              <w:tabs>
                <w:tab w:val="clear" w:pos="765"/>
                <w:tab w:val="decimal" w:pos="762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7B77BDA" w14:textId="77777777" w:rsidR="00323968" w:rsidRPr="00D26778" w:rsidRDefault="00323968" w:rsidP="008C67E2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55175A49" w14:textId="77777777" w:rsidR="00323968" w:rsidRPr="00D26778" w:rsidRDefault="00323968" w:rsidP="008C67E2">
            <w:pPr>
              <w:pStyle w:val="acctfourfigures"/>
              <w:tabs>
                <w:tab w:val="clear" w:pos="765"/>
                <w:tab w:val="decimal" w:pos="684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7BEF7CF4" w14:textId="77777777" w:rsidR="00323968" w:rsidRPr="00D26778" w:rsidRDefault="00323968" w:rsidP="008C67E2">
            <w:pPr>
              <w:pStyle w:val="acctfourfigures"/>
              <w:tabs>
                <w:tab w:val="clear" w:pos="765"/>
                <w:tab w:val="decimal" w:pos="56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2D99A610" w14:textId="77777777" w:rsidR="00323968" w:rsidRPr="00D26778" w:rsidRDefault="00323968" w:rsidP="008C67E2">
            <w:pPr>
              <w:pStyle w:val="acctfourfigures"/>
              <w:tabs>
                <w:tab w:val="clear" w:pos="765"/>
                <w:tab w:val="decimal" w:pos="684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F5798" w:rsidRPr="00D26778" w14:paraId="394902A4" w14:textId="77777777" w:rsidTr="006B3F6A">
        <w:trPr>
          <w:trHeight w:val="139"/>
        </w:trPr>
        <w:tc>
          <w:tcPr>
            <w:tcW w:w="3753" w:type="dxa"/>
          </w:tcPr>
          <w:p w14:paraId="1F4A5635" w14:textId="77777777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2" w:type="dxa"/>
          </w:tcPr>
          <w:p w14:paraId="01D9DF36" w14:textId="6E01B3EF" w:rsidR="00EF5798" w:rsidRPr="00D26778" w:rsidRDefault="006B3F6A" w:rsidP="00EF5798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11,988</w:t>
            </w:r>
          </w:p>
        </w:tc>
        <w:tc>
          <w:tcPr>
            <w:tcW w:w="243" w:type="dxa"/>
          </w:tcPr>
          <w:p w14:paraId="1E54D7B0" w14:textId="77777777" w:rsidR="00EF5798" w:rsidRPr="00D26778" w:rsidRDefault="00EF5798" w:rsidP="00EF5798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37E32FD7" w14:textId="68398515" w:rsidR="00EF5798" w:rsidRPr="006B3F6A" w:rsidRDefault="006B3F6A" w:rsidP="00EF5798">
            <w:pPr>
              <w:pStyle w:val="acctfourfigures"/>
              <w:tabs>
                <w:tab w:val="clear" w:pos="765"/>
                <w:tab w:val="decimal" w:pos="882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1,522</w:t>
            </w:r>
          </w:p>
        </w:tc>
        <w:tc>
          <w:tcPr>
            <w:tcW w:w="243" w:type="dxa"/>
          </w:tcPr>
          <w:p w14:paraId="21AF1EBA" w14:textId="77777777" w:rsidR="00EF5798" w:rsidRPr="00D26778" w:rsidRDefault="00EF5798" w:rsidP="00EF5798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563A9452" w14:textId="049169FA" w:rsidR="00EF5798" w:rsidRPr="00D26778" w:rsidRDefault="006B3F6A" w:rsidP="00EF5798">
            <w:pPr>
              <w:pStyle w:val="acctfourfigures"/>
              <w:tabs>
                <w:tab w:val="clear" w:pos="765"/>
                <w:tab w:val="decimal" w:pos="863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3,073</w:t>
            </w:r>
          </w:p>
        </w:tc>
        <w:tc>
          <w:tcPr>
            <w:tcW w:w="252" w:type="dxa"/>
          </w:tcPr>
          <w:p w14:paraId="2058E3F5" w14:textId="77777777" w:rsidR="00EF5798" w:rsidRPr="00D26778" w:rsidRDefault="00EF5798" w:rsidP="00EF5798">
            <w:pPr>
              <w:pStyle w:val="acctfourfigures"/>
              <w:tabs>
                <w:tab w:val="clear" w:pos="765"/>
                <w:tab w:val="decimal" w:pos="56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0D2E0380" w14:textId="4021D4D3" w:rsidR="00EF5798" w:rsidRPr="00D26778" w:rsidRDefault="006B3F6A" w:rsidP="00EF5798">
            <w:pPr>
              <w:pStyle w:val="acctfourfigures"/>
              <w:tabs>
                <w:tab w:val="clear" w:pos="765"/>
                <w:tab w:val="decimal" w:pos="1015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16,583</w:t>
            </w:r>
          </w:p>
        </w:tc>
      </w:tr>
      <w:tr w:rsidR="006B3F6A" w:rsidRPr="00D26778" w14:paraId="6E5203C1" w14:textId="77777777" w:rsidTr="006B3F6A">
        <w:trPr>
          <w:trHeight w:val="139"/>
        </w:trPr>
        <w:tc>
          <w:tcPr>
            <w:tcW w:w="3753" w:type="dxa"/>
          </w:tcPr>
          <w:p w14:paraId="7B989C29" w14:textId="6B752D72" w:rsidR="006B3F6A" w:rsidRPr="00D26778" w:rsidRDefault="003240A4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8ABB8BF" w14:textId="3EAAEFBB" w:rsidR="006B3F6A" w:rsidRPr="00D26778" w:rsidRDefault="006B3F6A" w:rsidP="006B3F6A">
            <w:pPr>
              <w:pStyle w:val="acctfourfigures"/>
              <w:tabs>
                <w:tab w:val="clear" w:pos="765"/>
                <w:tab w:val="decimal" w:pos="566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EDB47EF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D637FC8" w14:textId="0E94CA0B" w:rsidR="006B3F6A" w:rsidRDefault="006B3F6A" w:rsidP="00EF5798">
            <w:pPr>
              <w:pStyle w:val="acctfourfigures"/>
              <w:tabs>
                <w:tab w:val="clear" w:pos="765"/>
                <w:tab w:val="decimal" w:pos="882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43" w:type="dxa"/>
          </w:tcPr>
          <w:p w14:paraId="0D29DAF9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9C24898" w14:textId="6E2FE682" w:rsidR="006B3F6A" w:rsidRDefault="006B3F6A" w:rsidP="006B3F6A">
            <w:pPr>
              <w:pStyle w:val="acctfourfigures"/>
              <w:tabs>
                <w:tab w:val="clear" w:pos="765"/>
                <w:tab w:val="decimal" w:pos="634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D67A34B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56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1BF0574E" w14:textId="1551622C" w:rsidR="006B3F6A" w:rsidRDefault="006B3F6A" w:rsidP="00EF5798">
            <w:pPr>
              <w:pStyle w:val="acctfourfigures"/>
              <w:tabs>
                <w:tab w:val="clear" w:pos="765"/>
                <w:tab w:val="decimal" w:pos="1015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</w:tr>
      <w:tr w:rsidR="006B3F6A" w:rsidRPr="006B3F6A" w14:paraId="50A334D1" w14:textId="77777777" w:rsidTr="00CD633A">
        <w:trPr>
          <w:trHeight w:val="139"/>
        </w:trPr>
        <w:tc>
          <w:tcPr>
            <w:tcW w:w="3753" w:type="dxa"/>
          </w:tcPr>
          <w:p w14:paraId="09BA62A5" w14:textId="7AF9A41D" w:rsidR="006B3F6A" w:rsidRPr="006B3F6A" w:rsidRDefault="006B3F6A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3F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E66F80E" w14:textId="5260D2EE" w:rsidR="006B3F6A" w:rsidRPr="006B3F6A" w:rsidRDefault="006B3F6A" w:rsidP="006B3F6A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3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11,988</w:t>
            </w:r>
          </w:p>
        </w:tc>
        <w:tc>
          <w:tcPr>
            <w:tcW w:w="243" w:type="dxa"/>
          </w:tcPr>
          <w:p w14:paraId="5F47200E" w14:textId="77777777" w:rsidR="006B3F6A" w:rsidRPr="006B3F6A" w:rsidRDefault="006B3F6A" w:rsidP="006B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6A5934D" w14:textId="728265C4" w:rsidR="006B3F6A" w:rsidRPr="006B3F6A" w:rsidRDefault="006B3F6A" w:rsidP="006B3F6A">
            <w:pPr>
              <w:pStyle w:val="acctfourfigures"/>
              <w:tabs>
                <w:tab w:val="clear" w:pos="765"/>
                <w:tab w:val="decimal" w:pos="882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3F6A">
              <w:rPr>
                <w:rFonts w:ascii="Angsana New" w:hAnsi="Angsana New"/>
                <w:b/>
                <w:bCs/>
                <w:sz w:val="30"/>
                <w:szCs w:val="30"/>
              </w:rPr>
              <w:t>1,547</w:t>
            </w:r>
          </w:p>
        </w:tc>
        <w:tc>
          <w:tcPr>
            <w:tcW w:w="243" w:type="dxa"/>
          </w:tcPr>
          <w:p w14:paraId="5910BF1F" w14:textId="77777777" w:rsidR="006B3F6A" w:rsidRPr="006B3F6A" w:rsidRDefault="006B3F6A" w:rsidP="006B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7280F368" w14:textId="76DF08A0" w:rsidR="006B3F6A" w:rsidRPr="006B3F6A" w:rsidRDefault="006B3F6A" w:rsidP="006B3F6A">
            <w:pPr>
              <w:pStyle w:val="acctfourfigures"/>
              <w:tabs>
                <w:tab w:val="clear" w:pos="765"/>
                <w:tab w:val="decimal" w:pos="863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3F6A">
              <w:rPr>
                <w:rFonts w:ascii="Angsana New" w:hAnsi="Angsana New"/>
                <w:b/>
                <w:bCs/>
                <w:sz w:val="30"/>
                <w:szCs w:val="30"/>
              </w:rPr>
              <w:t>3,073</w:t>
            </w:r>
          </w:p>
        </w:tc>
        <w:tc>
          <w:tcPr>
            <w:tcW w:w="252" w:type="dxa"/>
          </w:tcPr>
          <w:p w14:paraId="5806D33E" w14:textId="77777777" w:rsidR="006B3F6A" w:rsidRPr="006B3F6A" w:rsidRDefault="006B3F6A" w:rsidP="006B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18E2D21C" w14:textId="3F0F2F19" w:rsidR="006B3F6A" w:rsidRPr="006B3F6A" w:rsidRDefault="006B3F6A" w:rsidP="006B3F6A">
            <w:pPr>
              <w:pStyle w:val="acctfourfigures"/>
              <w:tabs>
                <w:tab w:val="clear" w:pos="765"/>
                <w:tab w:val="decimal" w:pos="1015"/>
              </w:tabs>
              <w:spacing w:line="37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3F6A">
              <w:rPr>
                <w:rFonts w:ascii="Angsana New" w:hAnsi="Angsana New"/>
                <w:b/>
                <w:bCs/>
                <w:sz w:val="30"/>
                <w:szCs w:val="30"/>
              </w:rPr>
              <w:t>16,608</w:t>
            </w:r>
          </w:p>
        </w:tc>
      </w:tr>
      <w:tr w:rsidR="006B3F6A" w:rsidRPr="00D26778" w14:paraId="19B308B0" w14:textId="77777777" w:rsidTr="00CD633A">
        <w:trPr>
          <w:trHeight w:val="139"/>
        </w:trPr>
        <w:tc>
          <w:tcPr>
            <w:tcW w:w="3753" w:type="dxa"/>
          </w:tcPr>
          <w:p w14:paraId="5AF74588" w14:textId="77777777" w:rsidR="006B3F6A" w:rsidRPr="00D26778" w:rsidRDefault="006B3F6A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B336558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DC3D33C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C8B7EB6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882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E88E4C2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4BCBBBE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863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77B5CFE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56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22AB1E38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1015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F5798" w:rsidRPr="00D26778" w14:paraId="590FC9BE" w14:textId="77777777" w:rsidTr="00C26D6A">
        <w:trPr>
          <w:trHeight w:val="139"/>
        </w:trPr>
        <w:tc>
          <w:tcPr>
            <w:tcW w:w="3753" w:type="dxa"/>
          </w:tcPr>
          <w:p w14:paraId="4CAFAC06" w14:textId="21646AFF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</w:tcPr>
          <w:p w14:paraId="0A6742EA" w14:textId="77777777" w:rsidR="00EF5798" w:rsidRPr="00D26778" w:rsidRDefault="00EF5798" w:rsidP="00EF5798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67ED197" w14:textId="77777777" w:rsidR="00EF5798" w:rsidRPr="00D26778" w:rsidRDefault="00EF5798" w:rsidP="00EF5798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3A3B6BBE" w14:textId="77777777" w:rsidR="00EF5798" w:rsidRPr="00D26778" w:rsidRDefault="00EF5798" w:rsidP="00EF5798">
            <w:pPr>
              <w:pStyle w:val="acctfourfigures"/>
              <w:tabs>
                <w:tab w:val="clear" w:pos="765"/>
                <w:tab w:val="decimal" w:pos="882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A1225B" w14:textId="77777777" w:rsidR="00EF5798" w:rsidRPr="00D26778" w:rsidRDefault="00EF5798" w:rsidP="00EF5798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04AFB7BB" w14:textId="77777777" w:rsidR="00EF5798" w:rsidRPr="00D26778" w:rsidRDefault="00EF5798" w:rsidP="00EF5798">
            <w:pPr>
              <w:pStyle w:val="acctfourfigures"/>
              <w:tabs>
                <w:tab w:val="clear" w:pos="765"/>
                <w:tab w:val="decimal" w:pos="863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4283D06" w14:textId="77777777" w:rsidR="00EF5798" w:rsidRPr="00D26778" w:rsidRDefault="00EF5798" w:rsidP="00EF5798">
            <w:pPr>
              <w:pStyle w:val="acctfourfigures"/>
              <w:tabs>
                <w:tab w:val="clear" w:pos="765"/>
                <w:tab w:val="decimal" w:pos="56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76BA02F1" w14:textId="77777777" w:rsidR="00EF5798" w:rsidRPr="00D26778" w:rsidRDefault="00EF5798" w:rsidP="00EF5798">
            <w:pPr>
              <w:pStyle w:val="acctfourfigures"/>
              <w:tabs>
                <w:tab w:val="clear" w:pos="765"/>
                <w:tab w:val="decimal" w:pos="1015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F5798" w:rsidRPr="00D26778" w14:paraId="3E9BE434" w14:textId="77777777" w:rsidTr="008E6BE8">
        <w:trPr>
          <w:trHeight w:val="139"/>
        </w:trPr>
        <w:tc>
          <w:tcPr>
            <w:tcW w:w="3753" w:type="dxa"/>
          </w:tcPr>
          <w:p w14:paraId="2A498629" w14:textId="73328370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72" w:type="dxa"/>
          </w:tcPr>
          <w:p w14:paraId="7843DFCF" w14:textId="77777777" w:rsidR="00EF5798" w:rsidRPr="00D26778" w:rsidRDefault="00EF5798" w:rsidP="00EF5798">
            <w:pPr>
              <w:pStyle w:val="acctfourfigures"/>
              <w:tabs>
                <w:tab w:val="clear" w:pos="765"/>
                <w:tab w:val="decimal" w:pos="1015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1AC920F" w14:textId="5EEDFDD6" w:rsidR="00EF5798" w:rsidRPr="00D26778" w:rsidRDefault="00EF5798" w:rsidP="00EF5798">
            <w:pPr>
              <w:pStyle w:val="acctfourfigures"/>
              <w:tabs>
                <w:tab w:val="clear" w:pos="765"/>
                <w:tab w:val="decimal" w:pos="800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243" w:type="dxa"/>
          </w:tcPr>
          <w:p w14:paraId="346C2802" w14:textId="77777777" w:rsidR="00EF5798" w:rsidRPr="00D26778" w:rsidRDefault="00EF5798" w:rsidP="00EF5798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7F66DD97" w14:textId="77777777" w:rsidR="00EF5798" w:rsidRDefault="00EF5798" w:rsidP="00EF5798">
            <w:pPr>
              <w:pStyle w:val="acctfourfigures"/>
              <w:tabs>
                <w:tab w:val="clear" w:pos="765"/>
                <w:tab w:val="decimal" w:pos="882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3447B768" w14:textId="76290CFB" w:rsidR="006B3F6A" w:rsidRPr="00D26778" w:rsidRDefault="006B3F6A" w:rsidP="00EF5798">
            <w:pPr>
              <w:pStyle w:val="acctfourfigures"/>
              <w:tabs>
                <w:tab w:val="clear" w:pos="765"/>
                <w:tab w:val="decimal" w:pos="882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43" w:type="dxa"/>
          </w:tcPr>
          <w:p w14:paraId="3E53F316" w14:textId="77777777" w:rsidR="00EF5798" w:rsidRPr="00D26778" w:rsidRDefault="00EF5798" w:rsidP="00EF5798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6954C04B" w14:textId="77777777" w:rsidR="00EF5798" w:rsidRDefault="00EF5798" w:rsidP="00EF5798">
            <w:pPr>
              <w:pStyle w:val="acctfourfigures"/>
              <w:tabs>
                <w:tab w:val="clear" w:pos="765"/>
                <w:tab w:val="decimal" w:pos="66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  <w:p w14:paraId="35A178D2" w14:textId="7361EA90" w:rsidR="006B3F6A" w:rsidRPr="00D26778" w:rsidRDefault="006B3F6A" w:rsidP="006B3F6A">
            <w:pPr>
              <w:pStyle w:val="acctfourfigures"/>
              <w:tabs>
                <w:tab w:val="clear" w:pos="765"/>
                <w:tab w:val="decimal" w:pos="634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EA4E45D" w14:textId="77777777" w:rsidR="00EF5798" w:rsidRPr="00D26778" w:rsidRDefault="00EF5798" w:rsidP="00EF5798">
            <w:pPr>
              <w:pStyle w:val="acctfourfigures"/>
              <w:tabs>
                <w:tab w:val="clear" w:pos="765"/>
                <w:tab w:val="decimal" w:pos="56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43E5C04A" w14:textId="77777777" w:rsidR="006B3F6A" w:rsidRDefault="006B3F6A" w:rsidP="00EF5798">
            <w:pPr>
              <w:pStyle w:val="acctfourfigures"/>
              <w:tabs>
                <w:tab w:val="clear" w:pos="765"/>
                <w:tab w:val="decimal" w:pos="1015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6D96F9E" w14:textId="5E4CD073" w:rsidR="00EF5798" w:rsidRPr="00D26778" w:rsidRDefault="006B3F6A" w:rsidP="00EF5798">
            <w:pPr>
              <w:pStyle w:val="acctfourfigures"/>
              <w:tabs>
                <w:tab w:val="clear" w:pos="765"/>
                <w:tab w:val="decimal" w:pos="1015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(33)</w:t>
            </w:r>
          </w:p>
        </w:tc>
      </w:tr>
      <w:tr w:rsidR="006B3F6A" w:rsidRPr="00D26778" w14:paraId="50C44D5A" w14:textId="77777777" w:rsidTr="001B43FC">
        <w:trPr>
          <w:trHeight w:val="139"/>
        </w:trPr>
        <w:tc>
          <w:tcPr>
            <w:tcW w:w="3753" w:type="dxa"/>
          </w:tcPr>
          <w:p w14:paraId="3B3BA990" w14:textId="77777777" w:rsidR="006B3F6A" w:rsidRPr="00D26778" w:rsidRDefault="006B3F6A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AE4C0CA" w14:textId="3E574057" w:rsidR="006B3F6A" w:rsidRPr="00D26778" w:rsidRDefault="006B3F6A" w:rsidP="00043AA5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243" w:type="dxa"/>
          </w:tcPr>
          <w:p w14:paraId="34C51087" w14:textId="77777777" w:rsidR="006B3F6A" w:rsidRPr="00D26778" w:rsidRDefault="006B3F6A" w:rsidP="00043AA5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717CA5C" w14:textId="25303829" w:rsidR="006B3F6A" w:rsidRPr="00D26778" w:rsidRDefault="006B3F6A" w:rsidP="00043AA5">
            <w:pPr>
              <w:pStyle w:val="acctfourfigures"/>
              <w:tabs>
                <w:tab w:val="clear" w:pos="765"/>
                <w:tab w:val="decimal" w:pos="882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(23)</w:t>
            </w:r>
          </w:p>
        </w:tc>
        <w:tc>
          <w:tcPr>
            <w:tcW w:w="243" w:type="dxa"/>
          </w:tcPr>
          <w:p w14:paraId="36BAF18E" w14:textId="77777777" w:rsidR="006B3F6A" w:rsidRPr="00D26778" w:rsidRDefault="006B3F6A" w:rsidP="00043AA5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3CD1AF06" w14:textId="3C2F5AF9" w:rsidR="006B3F6A" w:rsidRPr="00D26778" w:rsidRDefault="006B3F6A" w:rsidP="006B3F6A">
            <w:pPr>
              <w:pStyle w:val="acctfourfigures"/>
              <w:tabs>
                <w:tab w:val="clear" w:pos="765"/>
                <w:tab w:val="decimal" w:pos="634"/>
              </w:tabs>
              <w:spacing w:line="37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3345C3C" w14:textId="77777777" w:rsidR="006B3F6A" w:rsidRPr="00D26778" w:rsidRDefault="006B3F6A" w:rsidP="00043AA5">
            <w:pPr>
              <w:pStyle w:val="acctfourfigures"/>
              <w:tabs>
                <w:tab w:val="clear" w:pos="765"/>
                <w:tab w:val="decimal" w:pos="633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1AC34895" w14:textId="7EDE960D" w:rsidR="006B3F6A" w:rsidRPr="00D26778" w:rsidRDefault="006B3F6A" w:rsidP="00043AA5">
            <w:pPr>
              <w:pStyle w:val="acctfourfigures"/>
              <w:tabs>
                <w:tab w:val="clear" w:pos="765"/>
                <w:tab w:val="decimal" w:pos="1015"/>
              </w:tabs>
              <w:spacing w:line="37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(33)</w:t>
            </w:r>
          </w:p>
        </w:tc>
      </w:tr>
      <w:tr w:rsidR="006B3F6A" w:rsidRPr="00D26778" w14:paraId="040D39A6" w14:textId="77777777" w:rsidTr="001B43FC">
        <w:trPr>
          <w:trHeight w:val="139"/>
        </w:trPr>
        <w:tc>
          <w:tcPr>
            <w:tcW w:w="3753" w:type="dxa"/>
          </w:tcPr>
          <w:p w14:paraId="34CA98EF" w14:textId="77777777" w:rsidR="006B3F6A" w:rsidRPr="00D26778" w:rsidRDefault="006B3F6A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B59C644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1015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1E17F672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85641CB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882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026BC13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909E8A4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66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C2E96D8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561"/>
              </w:tabs>
              <w:spacing w:line="37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225DD04F" w14:textId="77777777" w:rsidR="006B3F6A" w:rsidRPr="00D26778" w:rsidRDefault="006B3F6A" w:rsidP="00EF5798">
            <w:pPr>
              <w:pStyle w:val="acctfourfigures"/>
              <w:tabs>
                <w:tab w:val="clear" w:pos="765"/>
                <w:tab w:val="decimal" w:pos="1015"/>
              </w:tabs>
              <w:spacing w:line="370" w:lineRule="exac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B3F6A" w:rsidRPr="006B3F6A" w14:paraId="5C10DD4E" w14:textId="77777777" w:rsidTr="00F87108">
        <w:trPr>
          <w:trHeight w:val="139"/>
        </w:trPr>
        <w:tc>
          <w:tcPr>
            <w:tcW w:w="3753" w:type="dxa"/>
          </w:tcPr>
          <w:p w14:paraId="0B594C53" w14:textId="50A78F60" w:rsidR="006B3F6A" w:rsidRPr="006B3F6A" w:rsidRDefault="006B3F6A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3F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7BD1C4DF" w14:textId="04A9F1E2" w:rsidR="006B3F6A" w:rsidRPr="006B3F6A" w:rsidRDefault="006B3F6A" w:rsidP="006B3F6A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11,978</w:t>
            </w:r>
          </w:p>
        </w:tc>
        <w:tc>
          <w:tcPr>
            <w:tcW w:w="243" w:type="dxa"/>
          </w:tcPr>
          <w:p w14:paraId="397A8C1C" w14:textId="77777777" w:rsidR="006B3F6A" w:rsidRPr="006B3F6A" w:rsidRDefault="006B3F6A" w:rsidP="00EF5798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2D5DD3A2" w14:textId="37F9A1A4" w:rsidR="006B3F6A" w:rsidRPr="006B3F6A" w:rsidRDefault="006B3F6A" w:rsidP="00EF5798">
            <w:pPr>
              <w:pStyle w:val="acctfourfigures"/>
              <w:tabs>
                <w:tab w:val="clear" w:pos="765"/>
                <w:tab w:val="decimal" w:pos="882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1,524</w:t>
            </w:r>
          </w:p>
        </w:tc>
        <w:tc>
          <w:tcPr>
            <w:tcW w:w="243" w:type="dxa"/>
          </w:tcPr>
          <w:p w14:paraId="038CAFF1" w14:textId="77777777" w:rsidR="006B3F6A" w:rsidRPr="006B3F6A" w:rsidRDefault="006B3F6A" w:rsidP="00EF5798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47466BF8" w14:textId="242288E8" w:rsidR="006B3F6A" w:rsidRPr="006B3F6A" w:rsidRDefault="006B3F6A" w:rsidP="009C4810">
            <w:pPr>
              <w:pStyle w:val="acctfourfigures"/>
              <w:tabs>
                <w:tab w:val="clear" w:pos="765"/>
                <w:tab w:val="decimal" w:pos="863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3,073</w:t>
            </w:r>
          </w:p>
        </w:tc>
        <w:tc>
          <w:tcPr>
            <w:tcW w:w="252" w:type="dxa"/>
          </w:tcPr>
          <w:p w14:paraId="73A8E481" w14:textId="77777777" w:rsidR="006B3F6A" w:rsidRPr="006B3F6A" w:rsidRDefault="006B3F6A" w:rsidP="00EF5798">
            <w:pPr>
              <w:pStyle w:val="acctfourfigures"/>
              <w:tabs>
                <w:tab w:val="clear" w:pos="765"/>
                <w:tab w:val="decimal" w:pos="56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  <w:tcBorders>
              <w:bottom w:val="double" w:sz="4" w:space="0" w:color="auto"/>
            </w:tcBorders>
          </w:tcPr>
          <w:p w14:paraId="315319C8" w14:textId="505FC21C" w:rsidR="006B3F6A" w:rsidRPr="006B3F6A" w:rsidRDefault="006B3F6A" w:rsidP="00EF5798">
            <w:pPr>
              <w:pStyle w:val="acctfourfigures"/>
              <w:tabs>
                <w:tab w:val="clear" w:pos="765"/>
                <w:tab w:val="decimal" w:pos="1015"/>
              </w:tabs>
              <w:spacing w:line="37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16,575</w:t>
            </w:r>
          </w:p>
        </w:tc>
      </w:tr>
      <w:tr w:rsidR="00F87108" w:rsidRPr="006B3F6A" w14:paraId="406E038D" w14:textId="77777777" w:rsidTr="00F87108">
        <w:trPr>
          <w:trHeight w:val="139"/>
        </w:trPr>
        <w:tc>
          <w:tcPr>
            <w:tcW w:w="3753" w:type="dxa"/>
          </w:tcPr>
          <w:p w14:paraId="21E4D59E" w14:textId="77777777" w:rsidR="00F87108" w:rsidRPr="006B3F6A" w:rsidRDefault="00F8710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62E3C312" w14:textId="77777777" w:rsidR="00F87108" w:rsidRPr="00D26778" w:rsidRDefault="00F87108" w:rsidP="006B3F6A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6BF7DFA" w14:textId="77777777" w:rsidR="00F87108" w:rsidRPr="006B3F6A" w:rsidRDefault="00F87108" w:rsidP="00EF5798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0B50C401" w14:textId="77777777" w:rsidR="00F87108" w:rsidRDefault="00F87108" w:rsidP="00EF5798">
            <w:pPr>
              <w:pStyle w:val="acctfourfigures"/>
              <w:tabs>
                <w:tab w:val="clear" w:pos="765"/>
                <w:tab w:val="decimal" w:pos="882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47C0838" w14:textId="77777777" w:rsidR="00F87108" w:rsidRPr="006B3F6A" w:rsidRDefault="00F87108" w:rsidP="00EF5798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15542C7B" w14:textId="77777777" w:rsidR="00F87108" w:rsidRDefault="00F87108" w:rsidP="009C4810">
            <w:pPr>
              <w:pStyle w:val="acctfourfigures"/>
              <w:tabs>
                <w:tab w:val="clear" w:pos="765"/>
                <w:tab w:val="decimal" w:pos="863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93B1FE2" w14:textId="77777777" w:rsidR="00F87108" w:rsidRPr="006B3F6A" w:rsidRDefault="00F87108" w:rsidP="00EF5798">
            <w:pPr>
              <w:pStyle w:val="acctfourfigures"/>
              <w:tabs>
                <w:tab w:val="clear" w:pos="765"/>
                <w:tab w:val="decimal" w:pos="56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  <w:tcBorders>
              <w:top w:val="double" w:sz="4" w:space="0" w:color="auto"/>
            </w:tcBorders>
          </w:tcPr>
          <w:p w14:paraId="4C42F997" w14:textId="77777777" w:rsidR="00F87108" w:rsidRDefault="00F87108" w:rsidP="00EF5798">
            <w:pPr>
              <w:pStyle w:val="acctfourfigures"/>
              <w:tabs>
                <w:tab w:val="clear" w:pos="765"/>
                <w:tab w:val="decimal" w:pos="1015"/>
              </w:tabs>
              <w:spacing w:line="37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87108" w:rsidRPr="00D26778" w14:paraId="18578AFE" w14:textId="77777777" w:rsidTr="00525E20">
        <w:trPr>
          <w:trHeight w:val="139"/>
        </w:trPr>
        <w:tc>
          <w:tcPr>
            <w:tcW w:w="3753" w:type="dxa"/>
          </w:tcPr>
          <w:p w14:paraId="207368DE" w14:textId="77777777" w:rsidR="00F87108" w:rsidRPr="00D26778" w:rsidRDefault="00F87108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589" w:type="dxa"/>
            <w:gridSpan w:val="7"/>
            <w:vAlign w:val="center"/>
          </w:tcPr>
          <w:p w14:paraId="068ADD46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F87108" w:rsidRPr="00D26778" w14:paraId="3F085760" w14:textId="77777777" w:rsidTr="00525E20">
        <w:trPr>
          <w:trHeight w:val="139"/>
        </w:trPr>
        <w:tc>
          <w:tcPr>
            <w:tcW w:w="3753" w:type="dxa"/>
          </w:tcPr>
          <w:p w14:paraId="717BED77" w14:textId="77777777" w:rsidR="00F87108" w:rsidRPr="00D26778" w:rsidRDefault="00F87108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3A51DB1A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14F4B6F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0A0DDD1C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0E83158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76B9E351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54529F46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00B51C39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87108" w:rsidRPr="00D26778" w14:paraId="40AE5D6C" w14:textId="77777777" w:rsidTr="00525E20">
        <w:trPr>
          <w:trHeight w:val="139"/>
        </w:trPr>
        <w:tc>
          <w:tcPr>
            <w:tcW w:w="3753" w:type="dxa"/>
          </w:tcPr>
          <w:p w14:paraId="3E0CDF35" w14:textId="77777777" w:rsidR="00F87108" w:rsidRPr="00D26778" w:rsidRDefault="00F87108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2" w:type="dxa"/>
          </w:tcPr>
          <w:p w14:paraId="0EDBD7B0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1,132</w:t>
            </w:r>
          </w:p>
        </w:tc>
        <w:tc>
          <w:tcPr>
            <w:tcW w:w="243" w:type="dxa"/>
          </w:tcPr>
          <w:p w14:paraId="22EE2FD7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26AE07B9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(1,132)</w:t>
            </w:r>
          </w:p>
        </w:tc>
        <w:tc>
          <w:tcPr>
            <w:tcW w:w="243" w:type="dxa"/>
          </w:tcPr>
          <w:p w14:paraId="7D6B1C05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111EE787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9A4D552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73989C3A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87108" w:rsidRPr="00D26778" w14:paraId="02EC99C8" w14:textId="77777777" w:rsidTr="00525E20">
        <w:trPr>
          <w:trHeight w:val="139"/>
        </w:trPr>
        <w:tc>
          <w:tcPr>
            <w:tcW w:w="3753" w:type="dxa"/>
          </w:tcPr>
          <w:p w14:paraId="7C42D7EA" w14:textId="77777777" w:rsidR="00F87108" w:rsidRPr="00D26778" w:rsidRDefault="00F87108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B622A7D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25,071</w:t>
            </w:r>
          </w:p>
        </w:tc>
        <w:tc>
          <w:tcPr>
            <w:tcW w:w="243" w:type="dxa"/>
          </w:tcPr>
          <w:p w14:paraId="7004C843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2839DCB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(12,075)</w:t>
            </w:r>
          </w:p>
        </w:tc>
        <w:tc>
          <w:tcPr>
            <w:tcW w:w="243" w:type="dxa"/>
          </w:tcPr>
          <w:p w14:paraId="0E491425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496870B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(1,008)</w:t>
            </w:r>
          </w:p>
        </w:tc>
        <w:tc>
          <w:tcPr>
            <w:tcW w:w="252" w:type="dxa"/>
          </w:tcPr>
          <w:p w14:paraId="3DC772EF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27910EAC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11,988</w:t>
            </w:r>
          </w:p>
        </w:tc>
      </w:tr>
      <w:tr w:rsidR="00F87108" w:rsidRPr="009C4810" w14:paraId="0355474F" w14:textId="77777777" w:rsidTr="00525E20">
        <w:trPr>
          <w:trHeight w:val="139"/>
        </w:trPr>
        <w:tc>
          <w:tcPr>
            <w:tcW w:w="3753" w:type="dxa"/>
          </w:tcPr>
          <w:p w14:paraId="49D43119" w14:textId="77777777" w:rsidR="00F87108" w:rsidRPr="009C4810" w:rsidRDefault="00F87108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48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C6C62B3" w14:textId="77777777" w:rsidR="00F87108" w:rsidRPr="009C4810" w:rsidRDefault="00F87108" w:rsidP="00525E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26,203</w:t>
            </w:r>
          </w:p>
        </w:tc>
        <w:tc>
          <w:tcPr>
            <w:tcW w:w="243" w:type="dxa"/>
          </w:tcPr>
          <w:p w14:paraId="15135CF9" w14:textId="77777777" w:rsidR="00F87108" w:rsidRPr="009C4810" w:rsidRDefault="00F87108" w:rsidP="00525E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2E27E52" w14:textId="3A73BBE9" w:rsidR="00F87108" w:rsidRPr="009C4810" w:rsidRDefault="00B6778E" w:rsidP="00525E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87108">
              <w:rPr>
                <w:rFonts w:ascii="Angsana New" w:hAnsi="Angsana New"/>
                <w:b/>
                <w:bCs/>
                <w:sz w:val="30"/>
                <w:szCs w:val="30"/>
              </w:rPr>
              <w:t>13,207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6614DCAA" w14:textId="77777777" w:rsidR="00F87108" w:rsidRPr="009C4810" w:rsidRDefault="00F87108" w:rsidP="00525E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49624D89" w14:textId="77777777" w:rsidR="00F87108" w:rsidRPr="009C4810" w:rsidRDefault="00F87108" w:rsidP="00525E2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810">
              <w:rPr>
                <w:rFonts w:ascii="Angsana New" w:hAnsi="Angsana New"/>
                <w:b/>
                <w:bCs/>
                <w:sz w:val="30"/>
                <w:szCs w:val="30"/>
              </w:rPr>
              <w:t>(1,008)</w:t>
            </w:r>
          </w:p>
        </w:tc>
        <w:tc>
          <w:tcPr>
            <w:tcW w:w="252" w:type="dxa"/>
          </w:tcPr>
          <w:p w14:paraId="5B454A33" w14:textId="77777777" w:rsidR="00F87108" w:rsidRPr="009C4810" w:rsidRDefault="00F87108" w:rsidP="00525E2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0C3C60AB" w14:textId="77777777" w:rsidR="00F87108" w:rsidRPr="009C4810" w:rsidRDefault="00F87108" w:rsidP="00525E2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C48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11,988</w:t>
            </w:r>
          </w:p>
        </w:tc>
      </w:tr>
      <w:tr w:rsidR="00F87108" w:rsidRPr="00D26778" w14:paraId="4C749EFD" w14:textId="77777777" w:rsidTr="00525E20">
        <w:trPr>
          <w:trHeight w:val="139"/>
        </w:trPr>
        <w:tc>
          <w:tcPr>
            <w:tcW w:w="3753" w:type="dxa"/>
          </w:tcPr>
          <w:p w14:paraId="799D443D" w14:textId="77777777" w:rsidR="00F87108" w:rsidRPr="00D26778" w:rsidRDefault="00F87108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14FCE40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DA841FF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AF897D3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E5385D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5DB04942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EF76462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03D2E3AA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7108" w:rsidRPr="00D26778" w14:paraId="0E103CB3" w14:textId="77777777" w:rsidTr="00525E20">
        <w:trPr>
          <w:trHeight w:val="139"/>
        </w:trPr>
        <w:tc>
          <w:tcPr>
            <w:tcW w:w="3753" w:type="dxa"/>
          </w:tcPr>
          <w:p w14:paraId="31042C86" w14:textId="77777777" w:rsidR="00F87108" w:rsidRPr="00D26778" w:rsidRDefault="00F87108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</w:tcPr>
          <w:p w14:paraId="082CD7A4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B596294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6F27A3DA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EC5C519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6427474B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1E6E1B6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216DD850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7108" w:rsidRPr="00D26778" w14:paraId="1AB1016A" w14:textId="77777777" w:rsidTr="00525E20">
        <w:trPr>
          <w:trHeight w:val="139"/>
        </w:trPr>
        <w:tc>
          <w:tcPr>
            <w:tcW w:w="3753" w:type="dxa"/>
          </w:tcPr>
          <w:p w14:paraId="1FF54505" w14:textId="77777777" w:rsidR="00F87108" w:rsidRPr="00D26778" w:rsidRDefault="00F87108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72" w:type="dxa"/>
          </w:tcPr>
          <w:p w14:paraId="1F6587D1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5181CD8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9173B9F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6B572298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08D70746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43" w:type="dxa"/>
          </w:tcPr>
          <w:p w14:paraId="3C3ECB31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5005EA92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E04BFBB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73C107E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0651AE62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69B9BB4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  <w:lang w:val="en-US" w:bidi="th-TH"/>
              </w:rPr>
              <w:t>(10)</w:t>
            </w:r>
          </w:p>
        </w:tc>
      </w:tr>
      <w:tr w:rsidR="00F87108" w:rsidRPr="00D26778" w14:paraId="50A83B41" w14:textId="77777777" w:rsidTr="00525E20">
        <w:trPr>
          <w:trHeight w:val="139"/>
        </w:trPr>
        <w:tc>
          <w:tcPr>
            <w:tcW w:w="3753" w:type="dxa"/>
          </w:tcPr>
          <w:p w14:paraId="138FFBC1" w14:textId="77777777" w:rsidR="00F87108" w:rsidRPr="00D26778" w:rsidRDefault="00F87108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5B9D017" w14:textId="77777777" w:rsidR="00F87108" w:rsidRPr="009C4810" w:rsidRDefault="00F87108" w:rsidP="00525E2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C48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470C5F2" w14:textId="77777777" w:rsidR="00F87108" w:rsidRPr="009C4810" w:rsidRDefault="00F87108" w:rsidP="00525E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566823F" w14:textId="77777777" w:rsidR="00F87108" w:rsidRPr="009C4810" w:rsidRDefault="00F87108" w:rsidP="00525E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810">
              <w:rPr>
                <w:rFonts w:ascii="Angsana New" w:hAnsi="Angsana New"/>
                <w:b/>
                <w:bCs/>
                <w:sz w:val="30"/>
                <w:szCs w:val="30"/>
              </w:rPr>
              <w:t>(10)</w:t>
            </w:r>
          </w:p>
        </w:tc>
        <w:tc>
          <w:tcPr>
            <w:tcW w:w="243" w:type="dxa"/>
          </w:tcPr>
          <w:p w14:paraId="089F809C" w14:textId="77777777" w:rsidR="00F87108" w:rsidRPr="009C4810" w:rsidRDefault="00F87108" w:rsidP="00525E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6A158C5A" w14:textId="77777777" w:rsidR="00F87108" w:rsidRPr="009C4810" w:rsidRDefault="00F87108" w:rsidP="00525E2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81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7B654ED" w14:textId="77777777" w:rsidR="00F87108" w:rsidRPr="009C4810" w:rsidRDefault="00F87108" w:rsidP="00525E2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08E4E816" w14:textId="77777777" w:rsidR="00F87108" w:rsidRPr="009C4810" w:rsidRDefault="00F87108" w:rsidP="00525E2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C4810">
              <w:rPr>
                <w:rFonts w:ascii="Angsana New" w:hAnsi="Angsana New"/>
                <w:b/>
                <w:bCs/>
                <w:sz w:val="30"/>
                <w:szCs w:val="30"/>
              </w:rPr>
              <w:t>(10)</w:t>
            </w:r>
          </w:p>
        </w:tc>
      </w:tr>
      <w:tr w:rsidR="00F87108" w:rsidRPr="00D26778" w14:paraId="09ED48C8" w14:textId="77777777" w:rsidTr="00525E20">
        <w:trPr>
          <w:trHeight w:val="139"/>
        </w:trPr>
        <w:tc>
          <w:tcPr>
            <w:tcW w:w="3753" w:type="dxa"/>
          </w:tcPr>
          <w:p w14:paraId="60F60D58" w14:textId="77777777" w:rsidR="00F87108" w:rsidRPr="00D26778" w:rsidRDefault="00F87108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A6AD5EA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F9D4FE4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10ECE85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015A55A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97529CA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ED0F7C9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01BEA5DA" w14:textId="77777777" w:rsidR="00F87108" w:rsidRPr="00D26778" w:rsidRDefault="00F87108" w:rsidP="00525E2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87108" w:rsidRPr="00D26778" w14:paraId="05734AE0" w14:textId="77777777" w:rsidTr="00525E20">
        <w:trPr>
          <w:trHeight w:val="139"/>
        </w:trPr>
        <w:tc>
          <w:tcPr>
            <w:tcW w:w="3753" w:type="dxa"/>
          </w:tcPr>
          <w:p w14:paraId="6F0DD70E" w14:textId="77777777" w:rsidR="00F87108" w:rsidRPr="00D26778" w:rsidRDefault="00F87108" w:rsidP="0052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1001FFA" w14:textId="77777777" w:rsidR="00F87108" w:rsidRPr="00CD633A" w:rsidRDefault="00F87108" w:rsidP="00525E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26,203</w:t>
            </w:r>
          </w:p>
        </w:tc>
        <w:tc>
          <w:tcPr>
            <w:tcW w:w="243" w:type="dxa"/>
          </w:tcPr>
          <w:p w14:paraId="7CD773BD" w14:textId="77777777" w:rsidR="00F87108" w:rsidRPr="00CD633A" w:rsidRDefault="00F87108" w:rsidP="00525E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70800328" w14:textId="77777777" w:rsidR="00F87108" w:rsidRPr="00CD633A" w:rsidRDefault="00F87108" w:rsidP="00525E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(13,217)</w:t>
            </w:r>
          </w:p>
        </w:tc>
        <w:tc>
          <w:tcPr>
            <w:tcW w:w="243" w:type="dxa"/>
          </w:tcPr>
          <w:p w14:paraId="7A0617AE" w14:textId="77777777" w:rsidR="00F87108" w:rsidRPr="00CD633A" w:rsidRDefault="00F87108" w:rsidP="00525E2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56C75BAE" w14:textId="77777777" w:rsidR="00F87108" w:rsidRPr="00CD633A" w:rsidRDefault="00F87108" w:rsidP="00525E2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(1,008)</w:t>
            </w:r>
          </w:p>
        </w:tc>
        <w:tc>
          <w:tcPr>
            <w:tcW w:w="252" w:type="dxa"/>
          </w:tcPr>
          <w:p w14:paraId="39150A96" w14:textId="77777777" w:rsidR="00F87108" w:rsidRPr="00CD633A" w:rsidRDefault="00F87108" w:rsidP="00525E2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double" w:sz="4" w:space="0" w:color="auto"/>
            </w:tcBorders>
          </w:tcPr>
          <w:p w14:paraId="7743F74D" w14:textId="77777777" w:rsidR="00F87108" w:rsidRPr="00CD633A" w:rsidRDefault="00F87108" w:rsidP="00525E2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11,978</w:t>
            </w:r>
          </w:p>
        </w:tc>
      </w:tr>
      <w:tr w:rsidR="00F87108" w:rsidRPr="006B3F6A" w14:paraId="0F557E6B" w14:textId="77777777" w:rsidTr="00F87108">
        <w:trPr>
          <w:trHeight w:val="139"/>
        </w:trPr>
        <w:tc>
          <w:tcPr>
            <w:tcW w:w="3753" w:type="dxa"/>
          </w:tcPr>
          <w:p w14:paraId="3CCAB893" w14:textId="77777777" w:rsidR="00F87108" w:rsidRPr="006B3F6A" w:rsidRDefault="00F8710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4817B379" w14:textId="77777777" w:rsidR="00F87108" w:rsidRPr="00D26778" w:rsidRDefault="00F87108" w:rsidP="006B3F6A">
            <w:pPr>
              <w:pStyle w:val="acctfourfigures"/>
              <w:tabs>
                <w:tab w:val="clear" w:pos="765"/>
                <w:tab w:val="decimal" w:pos="792"/>
              </w:tabs>
              <w:spacing w:line="37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04CFB27" w14:textId="77777777" w:rsidR="00F87108" w:rsidRPr="006B3F6A" w:rsidRDefault="00F87108" w:rsidP="00EF5798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344BEAF9" w14:textId="77777777" w:rsidR="00F87108" w:rsidRDefault="00F87108" w:rsidP="00EF5798">
            <w:pPr>
              <w:pStyle w:val="acctfourfigures"/>
              <w:tabs>
                <w:tab w:val="clear" w:pos="765"/>
                <w:tab w:val="decimal" w:pos="882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F822A32" w14:textId="77777777" w:rsidR="00F87108" w:rsidRPr="006B3F6A" w:rsidRDefault="00F87108" w:rsidP="00EF5798">
            <w:pPr>
              <w:pStyle w:val="acctfourfigures"/>
              <w:tabs>
                <w:tab w:val="clear" w:pos="765"/>
                <w:tab w:val="decimal" w:pos="95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1F99B4E8" w14:textId="77777777" w:rsidR="00F87108" w:rsidRDefault="00F87108" w:rsidP="009C4810">
            <w:pPr>
              <w:pStyle w:val="acctfourfigures"/>
              <w:tabs>
                <w:tab w:val="clear" w:pos="765"/>
                <w:tab w:val="decimal" w:pos="863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6BDDB9B" w14:textId="77777777" w:rsidR="00F87108" w:rsidRPr="006B3F6A" w:rsidRDefault="00F87108" w:rsidP="00EF5798">
            <w:pPr>
              <w:pStyle w:val="acctfourfigures"/>
              <w:tabs>
                <w:tab w:val="clear" w:pos="765"/>
                <w:tab w:val="decimal" w:pos="561"/>
              </w:tabs>
              <w:spacing w:line="37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7" w:type="dxa"/>
          </w:tcPr>
          <w:p w14:paraId="1C9EB369" w14:textId="77777777" w:rsidR="00F87108" w:rsidRDefault="00F87108" w:rsidP="00EF5798">
            <w:pPr>
              <w:pStyle w:val="acctfourfigures"/>
              <w:tabs>
                <w:tab w:val="clear" w:pos="765"/>
                <w:tab w:val="decimal" w:pos="1015"/>
              </w:tabs>
              <w:spacing w:line="37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5650DD5A" w14:textId="3C6279E3" w:rsidR="008C67E2" w:rsidRDefault="008C67E2" w:rsidP="001B34C8"/>
    <w:p w14:paraId="28EAD9D3" w14:textId="77777777" w:rsidR="00F87108" w:rsidRPr="00D26778" w:rsidRDefault="00F87108" w:rsidP="001B34C8"/>
    <w:p w14:paraId="41C065AD" w14:textId="77777777" w:rsidR="00055454" w:rsidRPr="00D26778" w:rsidRDefault="00055454" w:rsidP="001B34C8"/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53"/>
        <w:gridCol w:w="1132"/>
        <w:gridCol w:w="269"/>
        <w:gridCol w:w="1170"/>
        <w:gridCol w:w="269"/>
        <w:gridCol w:w="1155"/>
        <w:gridCol w:w="269"/>
        <w:gridCol w:w="1325"/>
      </w:tblGrid>
      <w:tr w:rsidR="007D674D" w:rsidRPr="00D26778" w14:paraId="3F13607A" w14:textId="77777777" w:rsidTr="00867504">
        <w:tc>
          <w:tcPr>
            <w:tcW w:w="3753" w:type="dxa"/>
          </w:tcPr>
          <w:p w14:paraId="1CA14856" w14:textId="55518243" w:rsidR="007D674D" w:rsidRPr="00D26778" w:rsidRDefault="007D674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</w:t>
            </w:r>
          </w:p>
        </w:tc>
        <w:tc>
          <w:tcPr>
            <w:tcW w:w="2571" w:type="dxa"/>
            <w:gridSpan w:val="3"/>
          </w:tcPr>
          <w:p w14:paraId="7260D4AB" w14:textId="77777777" w:rsidR="007D674D" w:rsidRPr="00D26778" w:rsidRDefault="007D674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7CBA4A0" w14:textId="77777777" w:rsidR="007D674D" w:rsidRPr="00D26778" w:rsidRDefault="007D674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3"/>
          </w:tcPr>
          <w:p w14:paraId="2A775562" w14:textId="77777777" w:rsidR="007D674D" w:rsidRPr="00D26778" w:rsidRDefault="007D674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5278B0" w:rsidRPr="00D26778" w14:paraId="2EE895C2" w14:textId="77777777" w:rsidTr="00867504">
        <w:tc>
          <w:tcPr>
            <w:tcW w:w="3753" w:type="dxa"/>
          </w:tcPr>
          <w:p w14:paraId="5C2E6449" w14:textId="7BD57AFB" w:rsidR="005278B0" w:rsidRPr="00D26778" w:rsidRDefault="00ED4E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7D674D" w:rsidRPr="00D267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ยังไม่ได้รับรู้</w:t>
            </w:r>
          </w:p>
        </w:tc>
        <w:tc>
          <w:tcPr>
            <w:tcW w:w="2571" w:type="dxa"/>
            <w:gridSpan w:val="3"/>
          </w:tcPr>
          <w:p w14:paraId="7ACA3103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D26778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39C740E4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3"/>
          </w:tcPr>
          <w:p w14:paraId="2C114DF6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6778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5278B0" w:rsidRPr="00D26778" w14:paraId="7287D0E2" w14:textId="77777777" w:rsidTr="00867504">
        <w:tc>
          <w:tcPr>
            <w:tcW w:w="3753" w:type="dxa"/>
          </w:tcPr>
          <w:p w14:paraId="2BC60094" w14:textId="0F620C2E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66110415" w14:textId="4DA4064A" w:rsidR="005278B0" w:rsidRPr="00D26778" w:rsidRDefault="00EF57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35D67D0F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8883B7" w14:textId="4B135916" w:rsidR="005278B0" w:rsidRPr="00D26778" w:rsidRDefault="00EF57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1031C01A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5FA356E6" w14:textId="0C18A421" w:rsidR="005278B0" w:rsidRPr="00D26778" w:rsidRDefault="00EF57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18499667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5A1BAB4F" w14:textId="753AC11A" w:rsidR="005278B0" w:rsidRPr="00D26778" w:rsidRDefault="00EF579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5278B0" w:rsidRPr="00D26778" w14:paraId="6F13BCF1" w14:textId="77777777" w:rsidTr="00867504">
        <w:tc>
          <w:tcPr>
            <w:tcW w:w="3753" w:type="dxa"/>
          </w:tcPr>
          <w:p w14:paraId="5F65707A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9" w:type="dxa"/>
            <w:gridSpan w:val="7"/>
          </w:tcPr>
          <w:p w14:paraId="5198D442" w14:textId="77777777" w:rsidR="005278B0" w:rsidRPr="00D26778" w:rsidRDefault="005278B0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5798" w:rsidRPr="000B2D79" w14:paraId="0FD3D1C0" w14:textId="77777777" w:rsidTr="00867504">
        <w:tc>
          <w:tcPr>
            <w:tcW w:w="3753" w:type="dxa"/>
          </w:tcPr>
          <w:p w14:paraId="63446901" w14:textId="77777777" w:rsidR="00EF5798" w:rsidRPr="000B2D79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2D79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ขาดทุนทางภาษีที่ไม่ได้ใช้</w:t>
            </w:r>
            <w:r w:rsidRPr="000B2D7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32" w:type="dxa"/>
          </w:tcPr>
          <w:p w14:paraId="527D2427" w14:textId="18BB8D26" w:rsidR="00EF5798" w:rsidRPr="000B2D79" w:rsidRDefault="00A1061D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061D">
              <w:rPr>
                <w:rFonts w:ascii="Angsana New" w:hAnsi="Angsana New"/>
                <w:sz w:val="30"/>
                <w:szCs w:val="30"/>
              </w:rPr>
              <w:t>5,993</w:t>
            </w:r>
          </w:p>
        </w:tc>
        <w:tc>
          <w:tcPr>
            <w:tcW w:w="269" w:type="dxa"/>
          </w:tcPr>
          <w:p w14:paraId="25E0CF60" w14:textId="77777777" w:rsidR="00EF5798" w:rsidRPr="000B2D79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805C3C" w14:textId="4199C33D" w:rsidR="00EF5798" w:rsidRPr="000B2D79" w:rsidRDefault="000B2D79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B2D79">
              <w:rPr>
                <w:rFonts w:ascii="Angsana New" w:hAnsi="Angsana New"/>
                <w:sz w:val="30"/>
                <w:szCs w:val="30"/>
              </w:rPr>
              <w:t>4</w:t>
            </w:r>
            <w:r w:rsidR="00EF5798" w:rsidRPr="000B2D7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B2D79"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69" w:type="dxa"/>
          </w:tcPr>
          <w:p w14:paraId="235F32C7" w14:textId="77777777" w:rsidR="00EF5798" w:rsidRPr="000B2D79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</w:tcPr>
          <w:p w14:paraId="162BD2FD" w14:textId="043BD650" w:rsidR="00EF5798" w:rsidRPr="000B2D79" w:rsidRDefault="00A1061D" w:rsidP="000F1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061D">
              <w:rPr>
                <w:rFonts w:ascii="Angsana New" w:hAnsi="Angsana New"/>
                <w:sz w:val="30"/>
                <w:szCs w:val="30"/>
              </w:rPr>
              <w:t>5,928</w:t>
            </w:r>
          </w:p>
        </w:tc>
        <w:tc>
          <w:tcPr>
            <w:tcW w:w="269" w:type="dxa"/>
          </w:tcPr>
          <w:p w14:paraId="2A49ED75" w14:textId="77777777" w:rsidR="00EF5798" w:rsidRPr="000B2D79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</w:tcPr>
          <w:p w14:paraId="71276829" w14:textId="77777777" w:rsidR="00EF5798" w:rsidRPr="000B2D79" w:rsidRDefault="00EF5798" w:rsidP="00EF579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2D7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EF5798" w:rsidRPr="000B2D79" w14:paraId="531CEE0C" w14:textId="77777777" w:rsidTr="00867504">
        <w:tc>
          <w:tcPr>
            <w:tcW w:w="3753" w:type="dxa"/>
          </w:tcPr>
          <w:p w14:paraId="4C22791B" w14:textId="77777777" w:rsidR="00EF5798" w:rsidRPr="000B2D79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D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18CF026" w14:textId="2F9FB3B9" w:rsidR="00EF5798" w:rsidRPr="000B2D79" w:rsidRDefault="00057F5F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F5F">
              <w:rPr>
                <w:rFonts w:ascii="Angsana New" w:hAnsi="Angsana New"/>
                <w:b/>
                <w:bCs/>
                <w:sz w:val="30"/>
                <w:szCs w:val="30"/>
              </w:rPr>
              <w:t>5,993</w:t>
            </w:r>
          </w:p>
        </w:tc>
        <w:tc>
          <w:tcPr>
            <w:tcW w:w="269" w:type="dxa"/>
          </w:tcPr>
          <w:p w14:paraId="76E5DEDB" w14:textId="77777777" w:rsidR="00EF5798" w:rsidRPr="000B2D79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A37DD4" w14:textId="52E62676" w:rsidR="00EF5798" w:rsidRPr="000B2D79" w:rsidRDefault="000B2D79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D7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F5798" w:rsidRPr="000B2D7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B2D79">
              <w:rPr>
                <w:rFonts w:ascii="Angsana New" w:hAnsi="Angsana New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269" w:type="dxa"/>
          </w:tcPr>
          <w:p w14:paraId="7A1F1B08" w14:textId="77777777" w:rsidR="00EF5798" w:rsidRPr="000B2D79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165D0D33" w14:textId="4E8BB28E" w:rsidR="00EF5798" w:rsidRPr="000B2D79" w:rsidRDefault="00057F5F" w:rsidP="000F1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F5F">
              <w:rPr>
                <w:rFonts w:ascii="Angsana New" w:hAnsi="Angsana New"/>
                <w:b/>
                <w:bCs/>
                <w:sz w:val="30"/>
                <w:szCs w:val="30"/>
              </w:rPr>
              <w:t>5,928</w:t>
            </w:r>
          </w:p>
        </w:tc>
        <w:tc>
          <w:tcPr>
            <w:tcW w:w="269" w:type="dxa"/>
          </w:tcPr>
          <w:p w14:paraId="0AD02AC8" w14:textId="77777777" w:rsidR="00EF5798" w:rsidRPr="000B2D79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6F05F88B" w14:textId="77777777" w:rsidR="00EF5798" w:rsidRPr="000B2D79" w:rsidRDefault="00EF5798" w:rsidP="00EF579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2D7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7E51E73" w14:textId="77777777" w:rsidR="007F5357" w:rsidRPr="000B2D79" w:rsidRDefault="007F5357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ED5DCB" w14:textId="4EE87DEC" w:rsidR="000D4D0D" w:rsidRDefault="007F5357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B2D79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ขาดทุนทางภาษีจะสิ้นอายุระหว่างปี </w:t>
      </w:r>
      <w:r w:rsidR="00925CA2" w:rsidRPr="000B2D79">
        <w:rPr>
          <w:rFonts w:ascii="Angsana New" w:hAnsi="Angsana New" w:hint="cs"/>
          <w:sz w:val="30"/>
          <w:szCs w:val="30"/>
        </w:rPr>
        <w:t>2</w:t>
      </w:r>
      <w:r w:rsidRPr="000B2D79">
        <w:rPr>
          <w:rFonts w:ascii="Angsana New" w:hAnsi="Angsana New" w:hint="cs"/>
          <w:sz w:val="30"/>
          <w:szCs w:val="30"/>
        </w:rPr>
        <w:t>5</w:t>
      </w:r>
      <w:r w:rsidR="000F10DF" w:rsidRPr="000B2D79">
        <w:rPr>
          <w:rFonts w:ascii="Angsana New" w:hAnsi="Angsana New"/>
          <w:sz w:val="30"/>
          <w:szCs w:val="30"/>
        </w:rPr>
        <w:t>70</w:t>
      </w:r>
      <w:r w:rsidRPr="000B2D79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0B2D79">
        <w:rPr>
          <w:rFonts w:ascii="Angsana New" w:hAnsi="Angsana New" w:hint="cs"/>
          <w:sz w:val="30"/>
          <w:szCs w:val="30"/>
        </w:rPr>
        <w:t xml:space="preserve"> </w:t>
      </w:r>
      <w:r w:rsidR="000F10DF" w:rsidRPr="000B2D79">
        <w:rPr>
          <w:rFonts w:ascii="Angsana New" w:hAnsi="Angsana New" w:hint="cs"/>
          <w:sz w:val="30"/>
          <w:szCs w:val="30"/>
          <w:cs/>
        </w:rPr>
        <w:t>กลุ่ม</w:t>
      </w:r>
      <w:r w:rsidRPr="000B2D79">
        <w:rPr>
          <w:rFonts w:ascii="Angsana New" w:hAnsi="Angsana New" w:hint="cs"/>
          <w:sz w:val="30"/>
          <w:szCs w:val="30"/>
          <w:cs/>
        </w:rPr>
        <w:t>บริษัทมิได้รับรู้รายการดังกล่าวเป็นสินทรัพย์ภาษีเงินได้รอการตัดบัญชีเนื่องจากยังไม่มีความเป็น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Pr="000B2D79">
        <w:rPr>
          <w:rFonts w:ascii="Angsana New" w:eastAsia="Calibri" w:hAnsi="Angsana New" w:hint="cs"/>
          <w:sz w:val="30"/>
          <w:szCs w:val="30"/>
          <w:cs/>
        </w:rPr>
        <w:t>ได้ค่อนข้างแน่ว่าจะมีกำไรทางภาษีเพียงพอที่จะใช้ประโยชน์ทางภาษีดังกล่าว</w:t>
      </w:r>
    </w:p>
    <w:p w14:paraId="5B24B2C7" w14:textId="77777777" w:rsidR="008E0404" w:rsidRPr="00D26778" w:rsidRDefault="008E0404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95F4A9" w14:textId="322BF6CA" w:rsidR="00030124" w:rsidRPr="00D26778" w:rsidRDefault="007B5D4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486C78">
        <w:rPr>
          <w:rFonts w:ascii="Angsana New" w:hAnsi="Angsana New"/>
          <w:b/>
          <w:bCs/>
          <w:sz w:val="30"/>
          <w:szCs w:val="30"/>
        </w:rPr>
        <w:t>8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79D7B7AE" w14:textId="77777777" w:rsidR="008C04B6" w:rsidRPr="00D26778" w:rsidRDefault="008C04B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70"/>
        <w:gridCol w:w="1143"/>
        <w:gridCol w:w="236"/>
        <w:gridCol w:w="1141"/>
        <w:gridCol w:w="236"/>
        <w:gridCol w:w="1114"/>
        <w:gridCol w:w="270"/>
        <w:gridCol w:w="1143"/>
      </w:tblGrid>
      <w:tr w:rsidR="003457E8" w:rsidRPr="00D26778" w14:paraId="2DADEAA9" w14:textId="77777777" w:rsidTr="008124C4">
        <w:tc>
          <w:tcPr>
            <w:tcW w:w="3870" w:type="dxa"/>
            <w:shd w:val="clear" w:color="auto" w:fill="auto"/>
          </w:tcPr>
          <w:p w14:paraId="63AE8891" w14:textId="77777777" w:rsidR="003457E8" w:rsidRPr="00D26778" w:rsidRDefault="002E3FB5" w:rsidP="001B34C8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cs/>
              </w:rPr>
            </w:pPr>
            <w:r w:rsidRPr="00D26778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39BA1458" w14:textId="77777777" w:rsidR="003457E8" w:rsidRPr="00D26778" w:rsidRDefault="003457E8" w:rsidP="001B34C8">
            <w:pPr>
              <w:pStyle w:val="Heading7"/>
              <w:tabs>
                <w:tab w:val="left" w:pos="37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2677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2AB3C80" w14:textId="77777777" w:rsidR="003457E8" w:rsidRPr="00D26778" w:rsidRDefault="003457E8" w:rsidP="001B34C8">
            <w:pPr>
              <w:pStyle w:val="Heading7"/>
              <w:tabs>
                <w:tab w:val="left" w:pos="375"/>
              </w:tabs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7" w:type="dxa"/>
            <w:gridSpan w:val="3"/>
            <w:shd w:val="clear" w:color="auto" w:fill="auto"/>
          </w:tcPr>
          <w:p w14:paraId="6E3CCDBE" w14:textId="77777777" w:rsidR="003457E8" w:rsidRPr="00D26778" w:rsidRDefault="003457E8" w:rsidP="001B34C8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D2677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71C74" w:rsidRPr="00D26778" w14:paraId="154C2D3A" w14:textId="77777777" w:rsidTr="008124C4">
        <w:tc>
          <w:tcPr>
            <w:tcW w:w="3870" w:type="dxa"/>
            <w:shd w:val="clear" w:color="auto" w:fill="auto"/>
          </w:tcPr>
          <w:p w14:paraId="041019F5" w14:textId="77777777" w:rsidR="00971C74" w:rsidRPr="00D26778" w:rsidRDefault="00971C74" w:rsidP="001B34C8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78C08732" w14:textId="739E5D19" w:rsidR="00971C74" w:rsidRPr="00D26778" w:rsidRDefault="00EF5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D0F760A" w14:textId="77777777" w:rsidR="00971C74" w:rsidRPr="00D26778" w:rsidRDefault="00971C7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25300E43" w14:textId="5F75A1BA" w:rsidR="00971C74" w:rsidRPr="00D26778" w:rsidRDefault="00EF5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F9FF5C2" w14:textId="77777777" w:rsidR="00971C74" w:rsidRPr="00D26778" w:rsidRDefault="00971C7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6A3F003" w14:textId="294917D8" w:rsidR="00971C74" w:rsidRPr="00D26778" w:rsidRDefault="00EF5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A3B8972" w14:textId="77777777" w:rsidR="00971C74" w:rsidRPr="00D26778" w:rsidRDefault="00971C74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91492B0" w14:textId="6B5BB3D9" w:rsidR="00971C74" w:rsidRPr="00D26778" w:rsidRDefault="00EF5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21798" w:rsidRPr="00D26778" w14:paraId="25E8B975" w14:textId="77777777" w:rsidTr="008124C4">
        <w:tc>
          <w:tcPr>
            <w:tcW w:w="3870" w:type="dxa"/>
            <w:shd w:val="clear" w:color="auto" w:fill="auto"/>
          </w:tcPr>
          <w:p w14:paraId="266FC1E5" w14:textId="77777777" w:rsidR="00A21798" w:rsidRPr="00D26778" w:rsidRDefault="00A21798" w:rsidP="001B34C8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5283" w:type="dxa"/>
            <w:gridSpan w:val="7"/>
            <w:shd w:val="clear" w:color="auto" w:fill="auto"/>
          </w:tcPr>
          <w:p w14:paraId="286E2E08" w14:textId="77777777" w:rsidR="00A21798" w:rsidRPr="00D26778" w:rsidRDefault="00A21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EF5798" w:rsidRPr="00D26778" w14:paraId="568098BE" w14:textId="77777777" w:rsidTr="008124C4">
        <w:trPr>
          <w:trHeight w:val="371"/>
        </w:trPr>
        <w:tc>
          <w:tcPr>
            <w:tcW w:w="3870" w:type="dxa"/>
            <w:shd w:val="clear" w:color="auto" w:fill="auto"/>
          </w:tcPr>
          <w:p w14:paraId="5442985B" w14:textId="215539FE" w:rsidR="00EF5798" w:rsidRPr="00D26778" w:rsidRDefault="00EF5798" w:rsidP="00EF5798">
            <w:pPr>
              <w:pStyle w:val="a"/>
              <w:tabs>
                <w:tab w:val="clear" w:pos="1080"/>
                <w:tab w:val="left" w:pos="375"/>
              </w:tabs>
              <w:ind w:left="272" w:hanging="27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26778">
              <w:rPr>
                <w:rFonts w:ascii="Angsana New" w:hAnsi="Angsana New" w:cs="Angsana New"/>
                <w:b/>
                <w:bCs/>
                <w:cs/>
                <w:lang w:val="en-US"/>
              </w:rPr>
              <w:t>กำไร</w:t>
            </w:r>
            <w:r w:rsidRPr="00D26778">
              <w:rPr>
                <w:rFonts w:ascii="Angsana New" w:hAnsi="Angsana New" w:cs="Angsana New"/>
                <w:b/>
                <w:bCs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DBD0B3" w14:textId="502C536C" w:rsidR="00EF5798" w:rsidRPr="00C835EB" w:rsidRDefault="00C835EB" w:rsidP="00EF579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835EB">
              <w:rPr>
                <w:rFonts w:ascii="Angsana New" w:hAnsi="Angsana New" w:cs="Angsana New"/>
                <w:b/>
                <w:bCs/>
                <w:lang w:val="en-US"/>
              </w:rPr>
              <w:t>93</w:t>
            </w:r>
            <w:r w:rsidR="008E0404">
              <w:rPr>
                <w:rFonts w:ascii="Angsana New" w:hAnsi="Angsana New" w:cs="Angsana New"/>
                <w:b/>
                <w:bCs/>
                <w:lang w:val="en-US"/>
              </w:rPr>
              <w:t>9</w:t>
            </w:r>
            <w:r w:rsidRPr="00C835E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8E0404">
              <w:rPr>
                <w:rFonts w:ascii="Angsana New" w:hAnsi="Angsana New" w:cs="Angsana New"/>
                <w:b/>
                <w:bCs/>
                <w:lang w:val="en-US"/>
              </w:rPr>
              <w:t>96</w:t>
            </w:r>
            <w:r w:rsidRPr="00C835EB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21D40" w14:textId="77777777" w:rsidR="00EF5798" w:rsidRPr="00C835EB" w:rsidRDefault="00EF5798" w:rsidP="00EF5798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88D8E6" w14:textId="714AC60A" w:rsidR="00EF5798" w:rsidRPr="00C835EB" w:rsidRDefault="00EF5798" w:rsidP="00EF579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835EB">
              <w:rPr>
                <w:rFonts w:ascii="Angsana New" w:hAnsi="Angsana New" w:cs="Angsana New"/>
                <w:b/>
                <w:bCs/>
                <w:lang w:val="en-US"/>
              </w:rPr>
              <w:t>952,650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F5AF52" w14:textId="77777777" w:rsidR="00EF5798" w:rsidRPr="00C835EB" w:rsidRDefault="00EF5798" w:rsidP="00EF5798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53A65E" w14:textId="60B187A8" w:rsidR="00EF5798" w:rsidRPr="00C835EB" w:rsidRDefault="00C835EB" w:rsidP="00EF579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653,151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224C39" w14:textId="77777777" w:rsidR="00EF5798" w:rsidRPr="00C835EB" w:rsidRDefault="00EF5798" w:rsidP="00EF5798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D30C02" w14:textId="185C9864" w:rsidR="00EF5798" w:rsidRPr="003B7459" w:rsidRDefault="00EF5798" w:rsidP="00EF579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B7459">
              <w:rPr>
                <w:rFonts w:ascii="Angsana New" w:hAnsi="Angsana New" w:cs="Angsana New"/>
                <w:b/>
                <w:bCs/>
                <w:lang w:val="en-US"/>
              </w:rPr>
              <w:t>676,995</w:t>
            </w:r>
          </w:p>
        </w:tc>
      </w:tr>
      <w:tr w:rsidR="00EF5798" w:rsidRPr="00D26778" w14:paraId="00839A34" w14:textId="77777777" w:rsidTr="008124C4">
        <w:trPr>
          <w:trHeight w:val="368"/>
        </w:trPr>
        <w:tc>
          <w:tcPr>
            <w:tcW w:w="3870" w:type="dxa"/>
            <w:shd w:val="clear" w:color="auto" w:fill="auto"/>
            <w:vAlign w:val="bottom"/>
          </w:tcPr>
          <w:p w14:paraId="1E70A012" w14:textId="77777777" w:rsidR="00EF5798" w:rsidRPr="00D26778" w:rsidRDefault="00EF5798" w:rsidP="00EF5798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26778">
              <w:rPr>
                <w:rFonts w:ascii="Angsana New" w:hAnsi="Angsana New" w:cs="Angsana New"/>
                <w:b/>
                <w:bCs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B98D5B" w14:textId="363F60A3" w:rsidR="00EF5798" w:rsidRPr="00C835EB" w:rsidRDefault="00C835EB" w:rsidP="00EF5798">
            <w:pPr>
              <w:pStyle w:val="a"/>
              <w:tabs>
                <w:tab w:val="clear" w:pos="1080"/>
                <w:tab w:val="left" w:pos="914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835EB">
              <w:rPr>
                <w:rFonts w:ascii="Angsana New" w:hAnsi="Angsana New" w:cs="Angsana New"/>
                <w:b/>
                <w:bCs/>
                <w:lang w:val="en-US"/>
              </w:rPr>
              <w:t>425,194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70CC74" w14:textId="77777777" w:rsidR="00EF5798" w:rsidRPr="00C835EB" w:rsidRDefault="00EF5798" w:rsidP="00EF5798">
            <w:pPr>
              <w:pStyle w:val="Heading7"/>
              <w:tabs>
                <w:tab w:val="left" w:pos="375"/>
                <w:tab w:val="left" w:pos="914"/>
              </w:tabs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0434C" w14:textId="76D8A6BE" w:rsidR="00EF5798" w:rsidRPr="00C835EB" w:rsidRDefault="00C835EB" w:rsidP="00EF5798">
            <w:pPr>
              <w:pStyle w:val="a"/>
              <w:tabs>
                <w:tab w:val="clear" w:pos="1080"/>
                <w:tab w:val="left" w:pos="914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835EB">
              <w:rPr>
                <w:rFonts w:ascii="Angsana New" w:hAnsi="Angsana New" w:cs="Angsana New"/>
                <w:b/>
                <w:bCs/>
                <w:lang w:val="en-US"/>
              </w:rPr>
              <w:t>425,194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02AD8D" w14:textId="77777777" w:rsidR="00EF5798" w:rsidRPr="00C835EB" w:rsidRDefault="00EF5798" w:rsidP="00EF5798">
            <w:pPr>
              <w:pStyle w:val="a"/>
              <w:tabs>
                <w:tab w:val="clear" w:pos="1080"/>
                <w:tab w:val="decimal" w:pos="106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C8C620" w14:textId="7081C1AE" w:rsidR="00EF5798" w:rsidRPr="00C835EB" w:rsidRDefault="00C835EB" w:rsidP="00EF579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C835EB">
              <w:rPr>
                <w:rFonts w:ascii="Angsana New" w:hAnsi="Angsana New" w:cs="Angsana New"/>
                <w:b/>
                <w:bCs/>
                <w:lang w:val="en-US"/>
              </w:rPr>
              <w:t>425,194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659389" w14:textId="77777777" w:rsidR="00EF5798" w:rsidRPr="00C835EB" w:rsidRDefault="00EF5798" w:rsidP="00EF5798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D9EDC5" w14:textId="7508A80A" w:rsidR="00EF5798" w:rsidRPr="00D26778" w:rsidRDefault="00EF5798" w:rsidP="00EF579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lang w:val="en-US"/>
              </w:rPr>
              <w:t>425,194</w:t>
            </w:r>
          </w:p>
        </w:tc>
      </w:tr>
      <w:tr w:rsidR="00EF5798" w:rsidRPr="00D26778" w14:paraId="6286C8DE" w14:textId="77777777" w:rsidTr="008124C4">
        <w:trPr>
          <w:trHeight w:val="335"/>
        </w:trPr>
        <w:tc>
          <w:tcPr>
            <w:tcW w:w="3870" w:type="dxa"/>
            <w:shd w:val="clear" w:color="auto" w:fill="auto"/>
            <w:vAlign w:val="bottom"/>
          </w:tcPr>
          <w:p w14:paraId="53BF6520" w14:textId="77777777" w:rsidR="00EF5798" w:rsidRPr="00D26778" w:rsidRDefault="00EF5798" w:rsidP="00EF5798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D26778">
              <w:rPr>
                <w:rFonts w:ascii="Angsana New" w:hAnsi="Angsana New" w:cs="Angsana New"/>
                <w:b/>
                <w:bCs/>
                <w:cs/>
                <w:lang w:val="en-US"/>
              </w:rPr>
              <w:t>กำไรต่อหุ้น</w:t>
            </w:r>
            <w:r w:rsidRPr="00D2677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D2677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(ขั้นพื้นฐาน) </w:t>
            </w:r>
            <w:r w:rsidRPr="00D2677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976B38" w14:textId="5C73812B" w:rsidR="00EF5798" w:rsidRPr="00C835EB" w:rsidRDefault="00C835EB" w:rsidP="00EF579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2.2</w:t>
            </w:r>
            <w:r w:rsidR="008E0404">
              <w:rPr>
                <w:rFonts w:ascii="Angsana New" w:hAnsi="Angsana New"/>
                <w:b/>
                <w:b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92C8A" w14:textId="77777777" w:rsidR="00EF5798" w:rsidRPr="00C835EB" w:rsidRDefault="00EF5798" w:rsidP="00EF5798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2EAB3D" w14:textId="1EF0A309" w:rsidR="00EF5798" w:rsidRPr="00C835EB" w:rsidRDefault="00EF5798" w:rsidP="00EF5798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C835EB">
              <w:rPr>
                <w:rFonts w:ascii="Angsana New" w:hAnsi="Angsana New"/>
                <w:b/>
                <w:bCs/>
                <w:lang w:val="en-US"/>
              </w:rPr>
              <w:t>2.24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BF571" w14:textId="77777777" w:rsidR="00EF5798" w:rsidRPr="00C835EB" w:rsidRDefault="00EF5798" w:rsidP="00EF5798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B39EF5" w14:textId="1FD86A51" w:rsidR="00EF5798" w:rsidRPr="00C835EB" w:rsidRDefault="00C835EB" w:rsidP="00EF5798">
            <w:pPr>
              <w:pStyle w:val="a"/>
              <w:tabs>
                <w:tab w:val="clear" w:pos="1080"/>
                <w:tab w:val="left" w:pos="375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1.54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5EB9A" w14:textId="77777777" w:rsidR="00EF5798" w:rsidRPr="00C835EB" w:rsidRDefault="00EF5798" w:rsidP="00EF5798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C618A" w14:textId="3770AF55" w:rsidR="00EF5798" w:rsidRPr="00D26778" w:rsidRDefault="00EF5798" w:rsidP="00EF5798">
            <w:pPr>
              <w:pStyle w:val="a"/>
              <w:tabs>
                <w:tab w:val="clear" w:pos="1080"/>
                <w:tab w:val="left" w:pos="375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D26778">
              <w:rPr>
                <w:rFonts w:ascii="Angsana New" w:hAnsi="Angsana New"/>
                <w:b/>
                <w:bCs/>
                <w:lang w:val="en-US"/>
              </w:rPr>
              <w:t>1.59</w:t>
            </w:r>
          </w:p>
        </w:tc>
      </w:tr>
    </w:tbl>
    <w:p w14:paraId="67D4CF67" w14:textId="3FE5F990" w:rsidR="008E0404" w:rsidRDefault="008E040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4A3CF5E" w14:textId="77777777" w:rsidR="008E0404" w:rsidRDefault="008E0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6A258BB1" w14:textId="471D3021" w:rsidR="00B27F46" w:rsidRPr="00D26778" w:rsidRDefault="00486C7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3D6CE702" w14:textId="77777777" w:rsidR="009B637F" w:rsidRPr="00D26778" w:rsidRDefault="009B63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5E70C2C" w14:textId="7472D521" w:rsidR="00A21798" w:rsidRPr="00D26778" w:rsidRDefault="00A217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6778">
        <w:rPr>
          <w:rFonts w:ascii="Angsana New" w:hAnsi="Angsana New"/>
          <w:sz w:val="30"/>
          <w:szCs w:val="30"/>
          <w:cs/>
        </w:rPr>
        <w:t>ผู้ถือหุ้น</w:t>
      </w:r>
      <w:r w:rsidR="007550F0" w:rsidRPr="00D26778">
        <w:rPr>
          <w:rFonts w:ascii="Angsana New" w:hAnsi="Angsana New" w:hint="cs"/>
          <w:sz w:val="30"/>
          <w:szCs w:val="30"/>
          <w:cs/>
        </w:rPr>
        <w:t>/คณะกรรมการ</w:t>
      </w:r>
      <w:r w:rsidRPr="00D26778">
        <w:rPr>
          <w:rFonts w:ascii="Angsana New" w:hAnsi="Angsana New"/>
          <w:sz w:val="30"/>
          <w:szCs w:val="30"/>
          <w:cs/>
        </w:rPr>
        <w:t>ของบริษัทได้อนุมัติเงินปันผลดังต่อไปนี้</w:t>
      </w:r>
    </w:p>
    <w:p w14:paraId="5BCAC2A8" w14:textId="77777777" w:rsidR="00097849" w:rsidRPr="00D26778" w:rsidRDefault="0009784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17" w:type="dxa"/>
        <w:tblInd w:w="423" w:type="dxa"/>
        <w:tblLook w:val="04A0" w:firstRow="1" w:lastRow="0" w:firstColumn="1" w:lastColumn="0" w:noHBand="0" w:noVBand="1"/>
      </w:tblPr>
      <w:tblGrid>
        <w:gridCol w:w="3060"/>
        <w:gridCol w:w="1710"/>
        <w:gridCol w:w="1530"/>
        <w:gridCol w:w="1377"/>
        <w:gridCol w:w="1440"/>
      </w:tblGrid>
      <w:tr w:rsidR="00104AE1" w:rsidRPr="00D26778" w14:paraId="33897E40" w14:textId="77777777" w:rsidTr="00104AE1">
        <w:tc>
          <w:tcPr>
            <w:tcW w:w="3060" w:type="dxa"/>
            <w:shd w:val="clear" w:color="auto" w:fill="auto"/>
            <w:vAlign w:val="bottom"/>
          </w:tcPr>
          <w:p w14:paraId="0C9A9C99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2764CD6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6E6A83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9F8E2FB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C28844A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77872B" w14:textId="77777777" w:rsidR="00104AE1" w:rsidRPr="00D26778" w:rsidDel="00D43E7A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04AE1" w:rsidRPr="00D26778" w14:paraId="3E8FDD90" w14:textId="77777777" w:rsidTr="00104AE1">
        <w:tc>
          <w:tcPr>
            <w:tcW w:w="3060" w:type="dxa"/>
            <w:shd w:val="clear" w:color="auto" w:fill="auto"/>
          </w:tcPr>
          <w:p w14:paraId="3CBD1A04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D9BF135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2814B5B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5534B860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shd w:val="clear" w:color="auto" w:fill="auto"/>
          </w:tcPr>
          <w:p w14:paraId="1AA1719A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4AE1" w:rsidRPr="00D26778" w14:paraId="25C256E3" w14:textId="77777777" w:rsidTr="00104AE1">
        <w:tc>
          <w:tcPr>
            <w:tcW w:w="3060" w:type="dxa"/>
            <w:shd w:val="clear" w:color="auto" w:fill="auto"/>
          </w:tcPr>
          <w:p w14:paraId="3033B521" w14:textId="180D92A4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 </w:t>
            </w:r>
            <w:r w:rsidR="00925CA2"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EF5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4AB88855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452FA73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1E5ED1E4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7619A3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41E2" w:rsidRPr="00D26778" w14:paraId="771070DB" w14:textId="77777777" w:rsidTr="008E6BE8">
        <w:tc>
          <w:tcPr>
            <w:tcW w:w="3060" w:type="dxa"/>
            <w:shd w:val="clear" w:color="auto" w:fill="auto"/>
          </w:tcPr>
          <w:p w14:paraId="2B8BFFAF" w14:textId="57F0FC99" w:rsidR="003E41E2" w:rsidRPr="00D26778" w:rsidRDefault="003E41E2" w:rsidP="003E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Pr="00D2677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34DC9F69" w14:textId="7D26D3AD" w:rsidR="003E41E2" w:rsidRPr="003E41E2" w:rsidRDefault="003E41E2" w:rsidP="003E41E2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E41E2">
              <w:rPr>
                <w:rFonts w:asciiTheme="majorBidi" w:hAnsiTheme="majorBidi" w:cstheme="majorBidi"/>
              </w:rPr>
              <w:t xml:space="preserve">10 </w:t>
            </w:r>
            <w:r w:rsidRPr="003E41E2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3E41E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0EDC59E3" w14:textId="55938A02" w:rsidR="003E41E2" w:rsidRPr="003E41E2" w:rsidRDefault="003E41E2" w:rsidP="003E41E2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Theme="majorBidi" w:hAnsiTheme="majorBidi" w:cstheme="majorBidi"/>
                <w:lang w:val="en-US"/>
              </w:rPr>
            </w:pPr>
            <w:r w:rsidRPr="003E41E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3E41E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77" w:type="dxa"/>
            <w:shd w:val="clear" w:color="auto" w:fill="auto"/>
          </w:tcPr>
          <w:p w14:paraId="36710BAB" w14:textId="182259CD" w:rsidR="003E41E2" w:rsidRPr="003E41E2" w:rsidRDefault="003E41E2" w:rsidP="003E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41E2">
              <w:rPr>
                <w:rFonts w:asciiTheme="majorBidi" w:hAnsiTheme="majorBidi" w:cstheme="majorBidi"/>
                <w:sz w:val="30"/>
                <w:szCs w:val="30"/>
              </w:rPr>
              <w:t>0.38</w:t>
            </w:r>
          </w:p>
        </w:tc>
        <w:tc>
          <w:tcPr>
            <w:tcW w:w="1440" w:type="dxa"/>
            <w:shd w:val="clear" w:color="auto" w:fill="auto"/>
          </w:tcPr>
          <w:p w14:paraId="15479AF5" w14:textId="78DBD699" w:rsidR="003E41E2" w:rsidRPr="003E41E2" w:rsidRDefault="003E41E2" w:rsidP="003E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E41E2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713442" w:rsidRPr="00D26778" w14:paraId="61A503B0" w14:textId="77777777" w:rsidTr="008E6BE8">
        <w:tc>
          <w:tcPr>
            <w:tcW w:w="3060" w:type="dxa"/>
            <w:shd w:val="clear" w:color="auto" w:fill="auto"/>
          </w:tcPr>
          <w:p w14:paraId="4CC6892E" w14:textId="43608B74" w:rsidR="00713442" w:rsidRPr="00D26778" w:rsidRDefault="0071344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7550F0" w:rsidRPr="00D26778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25CA2" w:rsidRPr="00D26778">
              <w:rPr>
                <w:rFonts w:ascii="Angsana New" w:hAnsi="Angsana New"/>
                <w:sz w:val="30"/>
                <w:szCs w:val="30"/>
              </w:rPr>
              <w:t>2</w:t>
            </w:r>
            <w:r w:rsidRPr="00D26778">
              <w:rPr>
                <w:rFonts w:ascii="Angsana New" w:hAnsi="Angsana New"/>
                <w:sz w:val="30"/>
                <w:szCs w:val="30"/>
              </w:rPr>
              <w:t>56</w:t>
            </w:r>
            <w:r w:rsidR="00EF579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77897ADB" w14:textId="0E5BE747" w:rsidR="00713442" w:rsidRPr="003E41E2" w:rsidRDefault="003E41E2" w:rsidP="001B34C8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E41E2">
              <w:rPr>
                <w:rFonts w:asciiTheme="majorBidi" w:hAnsiTheme="majorBidi" w:cstheme="majorBidi"/>
                <w:lang w:val="en-US"/>
              </w:rPr>
              <w:t xml:space="preserve">21 </w:t>
            </w:r>
            <w:r w:rsidRPr="003E41E2">
              <w:rPr>
                <w:rFonts w:asciiTheme="majorBidi" w:hAnsiTheme="majorBidi" w:cs="Angsana New" w:hint="cs"/>
                <w:cs/>
                <w:lang w:val="en-US"/>
              </w:rPr>
              <w:t>เมษายน</w:t>
            </w:r>
            <w:r w:rsidRPr="003E41E2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3E41E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703B18E5" w14:textId="2CD0B9EB" w:rsidR="00713442" w:rsidRPr="003E41E2" w:rsidRDefault="003E41E2" w:rsidP="001B34C8">
            <w:pPr>
              <w:pStyle w:val="a"/>
              <w:tabs>
                <w:tab w:val="clear" w:pos="1080"/>
                <w:tab w:val="left" w:pos="823"/>
              </w:tabs>
              <w:rPr>
                <w:rFonts w:asciiTheme="majorBidi" w:hAnsiTheme="majorBidi" w:cstheme="majorBidi"/>
                <w:lang w:val="en-US"/>
              </w:rPr>
            </w:pPr>
            <w:r w:rsidRPr="003E41E2">
              <w:rPr>
                <w:rFonts w:asciiTheme="majorBidi" w:hAnsiTheme="majorBidi" w:cs="Angsana New" w:hint="cs"/>
                <w:cs/>
                <w:lang w:val="en-US"/>
              </w:rPr>
              <w:t>พฤษภาคม</w:t>
            </w:r>
            <w:r w:rsidRPr="003E41E2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3E41E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77" w:type="dxa"/>
            <w:shd w:val="clear" w:color="auto" w:fill="auto"/>
          </w:tcPr>
          <w:p w14:paraId="2636F46A" w14:textId="37A4A14F" w:rsidR="00713442" w:rsidRPr="003E41E2" w:rsidRDefault="003E41E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548CA9" w14:textId="57A2F036" w:rsidR="00713442" w:rsidRPr="003E41E2" w:rsidRDefault="003E41E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104AE1" w:rsidRPr="00D26778" w14:paraId="51CB7704" w14:textId="77777777" w:rsidTr="008E6BE8">
        <w:tc>
          <w:tcPr>
            <w:tcW w:w="3060" w:type="dxa"/>
            <w:shd w:val="clear" w:color="auto" w:fill="auto"/>
          </w:tcPr>
          <w:p w14:paraId="128B5E0B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7A37D14" w14:textId="77777777" w:rsidR="00104AE1" w:rsidRPr="003E41E2" w:rsidRDefault="00104AE1" w:rsidP="001B34C8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6021AC5" w14:textId="77777777" w:rsidR="00104AE1" w:rsidRPr="003E41E2" w:rsidRDefault="00104AE1" w:rsidP="001B34C8">
            <w:pPr>
              <w:pStyle w:val="a"/>
              <w:tabs>
                <w:tab w:val="clear" w:pos="1080"/>
                <w:tab w:val="left" w:pos="702"/>
              </w:tabs>
              <w:ind w:left="-7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7" w:type="dxa"/>
            <w:shd w:val="clear" w:color="auto" w:fill="auto"/>
          </w:tcPr>
          <w:p w14:paraId="39C9BB61" w14:textId="77777777" w:rsidR="00104AE1" w:rsidRPr="003E41E2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9E23AD" w14:textId="0184D59F" w:rsidR="00104AE1" w:rsidRPr="003E41E2" w:rsidRDefault="003E41E2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</w:tr>
      <w:tr w:rsidR="00104AE1" w:rsidRPr="00D26778" w14:paraId="4AF7AEB0" w14:textId="77777777" w:rsidTr="00104AE1">
        <w:tc>
          <w:tcPr>
            <w:tcW w:w="3060" w:type="dxa"/>
            <w:shd w:val="clear" w:color="auto" w:fill="auto"/>
          </w:tcPr>
          <w:p w14:paraId="05A1C620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A3A5BCB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BE04DFE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071CDB8C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10A80B0" w14:textId="77777777" w:rsidR="00104AE1" w:rsidRPr="00D2677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798" w:rsidRPr="00D26778" w14:paraId="500C9ADA" w14:textId="77777777" w:rsidTr="00104AE1">
        <w:tc>
          <w:tcPr>
            <w:tcW w:w="3060" w:type="dxa"/>
            <w:shd w:val="clear" w:color="auto" w:fill="auto"/>
          </w:tcPr>
          <w:p w14:paraId="1AF56C1C" w14:textId="220D8E0D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 </w:t>
            </w:r>
            <w:r w:rsidRPr="00D26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54411D4D" w14:textId="77777777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10DF67A" w14:textId="77777777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FB5888C" w14:textId="77777777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559C5F8" w14:textId="77777777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798" w:rsidRPr="00D26778" w14:paraId="354482F0" w14:textId="77777777" w:rsidTr="005278B0">
        <w:tc>
          <w:tcPr>
            <w:tcW w:w="3060" w:type="dxa"/>
            <w:shd w:val="clear" w:color="auto" w:fill="auto"/>
          </w:tcPr>
          <w:p w14:paraId="0E9D7C48" w14:textId="4EC14876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Pr="00D2677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4AB59CE3" w14:textId="40DF78D1" w:rsidR="00EF5798" w:rsidRPr="00D26778" w:rsidRDefault="00EF5798" w:rsidP="00EF5798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Theme="majorBidi" w:hAnsiTheme="majorBidi" w:cstheme="majorBidi"/>
                <w:cs/>
              </w:rPr>
            </w:pPr>
            <w:r w:rsidRPr="00D26778">
              <w:rPr>
                <w:rFonts w:ascii="Angsana New" w:hAnsi="Angsana New" w:cs="Angsana New"/>
                <w:lang w:val="en-US"/>
              </w:rPr>
              <w:t xml:space="preserve">11 </w:t>
            </w:r>
            <w:r w:rsidRPr="00D26778">
              <w:rPr>
                <w:rFonts w:ascii="Angsana New" w:hAnsi="Angsana New" w:cs="Angsana New" w:hint="cs"/>
                <w:cs/>
                <w:lang w:val="en-US"/>
              </w:rPr>
              <w:t xml:space="preserve">สิงหาคม </w:t>
            </w:r>
            <w:r w:rsidRPr="00D2677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34509C4A" w14:textId="7D2076CD" w:rsidR="00EF5798" w:rsidRPr="00D26778" w:rsidRDefault="00EF5798" w:rsidP="00EF5798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Theme="majorBidi" w:hAnsiTheme="majorBidi" w:cstheme="majorBidi"/>
                <w:lang w:val="en-US"/>
              </w:rPr>
            </w:pPr>
            <w:r w:rsidRPr="00D26778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Pr="00D2677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77" w:type="dxa"/>
            <w:shd w:val="clear" w:color="auto" w:fill="auto"/>
          </w:tcPr>
          <w:p w14:paraId="138884F9" w14:textId="35D98945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1440" w:type="dxa"/>
            <w:shd w:val="clear" w:color="auto" w:fill="auto"/>
          </w:tcPr>
          <w:p w14:paraId="05A20FCB" w14:textId="7AF00AFF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EF5798" w:rsidRPr="00D26778" w14:paraId="52246F11" w14:textId="77777777" w:rsidTr="005278B0">
        <w:tc>
          <w:tcPr>
            <w:tcW w:w="3060" w:type="dxa"/>
            <w:shd w:val="clear" w:color="auto" w:fill="auto"/>
          </w:tcPr>
          <w:p w14:paraId="206000C3" w14:textId="489499A6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D26778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shd w:val="clear" w:color="auto" w:fill="auto"/>
          </w:tcPr>
          <w:p w14:paraId="1E0A0EEF" w14:textId="69A53461" w:rsidR="00EF5798" w:rsidRPr="00D26778" w:rsidRDefault="00EF5798" w:rsidP="00EF5798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Theme="majorBidi" w:hAnsiTheme="majorBidi" w:cstheme="majorBidi"/>
                <w:cs/>
              </w:rPr>
            </w:pPr>
            <w:r w:rsidRPr="00D26778">
              <w:rPr>
                <w:rFonts w:ascii="Angsana New" w:hAnsi="Angsana New" w:cs="Angsana New"/>
                <w:lang w:val="en-US"/>
              </w:rPr>
              <w:t xml:space="preserve">22 </w:t>
            </w:r>
            <w:r w:rsidRPr="00D26778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D2677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02EBB55A" w14:textId="3DDF58A2" w:rsidR="00EF5798" w:rsidRPr="00D26778" w:rsidRDefault="00EF5798" w:rsidP="00EF5798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26778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D2677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77" w:type="dxa"/>
            <w:shd w:val="clear" w:color="auto" w:fill="auto"/>
          </w:tcPr>
          <w:p w14:paraId="2798FEF6" w14:textId="18C6DD5A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0.48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67974E" w14:textId="00F1C86B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EF5798" w:rsidRPr="00D26778" w14:paraId="51BA86F2" w14:textId="77777777" w:rsidTr="005278B0">
        <w:tc>
          <w:tcPr>
            <w:tcW w:w="3060" w:type="dxa"/>
            <w:shd w:val="clear" w:color="auto" w:fill="auto"/>
          </w:tcPr>
          <w:p w14:paraId="5AC5AFF2" w14:textId="77777777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CFBCFC5" w14:textId="77777777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35EB83F" w14:textId="77777777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33CF1025" w14:textId="77777777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98E08" w14:textId="2C21DC57" w:rsidR="00EF5798" w:rsidRPr="00D26778" w:rsidRDefault="00EF5798" w:rsidP="00EF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</w:tr>
    </w:tbl>
    <w:p w14:paraId="7BD7DB09" w14:textId="77777777" w:rsidR="00213531" w:rsidRPr="008E0404" w:rsidRDefault="00213531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035D3644" w14:textId="77777777" w:rsidR="00127BD4" w:rsidRPr="00127BD4" w:rsidRDefault="00127BD4" w:rsidP="00127BD4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27BD4">
        <w:rPr>
          <w:rFonts w:ascii="Angsana New" w:hAnsi="Angsana New" w:hint="cs"/>
          <w:sz w:val="30"/>
          <w:szCs w:val="30"/>
          <w:cs/>
        </w:rPr>
        <w:t xml:space="preserve">เงินปันผลระหว่างกาลปี </w:t>
      </w:r>
      <w:r w:rsidRPr="00127BD4">
        <w:rPr>
          <w:rFonts w:ascii="Angsana New" w:hAnsi="Angsana New" w:hint="cs"/>
          <w:sz w:val="30"/>
          <w:szCs w:val="30"/>
        </w:rPr>
        <w:t xml:space="preserve">2565 </w:t>
      </w:r>
      <w:r w:rsidRPr="00127BD4">
        <w:rPr>
          <w:rFonts w:ascii="Angsana New" w:hAnsi="Angsana New" w:hint="cs"/>
          <w:sz w:val="30"/>
          <w:szCs w:val="30"/>
          <w:cs/>
        </w:rPr>
        <w:t xml:space="preserve">มีจำนวนทั้งสิ้น </w:t>
      </w:r>
      <w:r w:rsidRPr="00127BD4">
        <w:rPr>
          <w:rFonts w:ascii="Angsana New" w:hAnsi="Angsana New" w:hint="cs"/>
          <w:sz w:val="30"/>
          <w:szCs w:val="30"/>
        </w:rPr>
        <w:t xml:space="preserve">162 </w:t>
      </w:r>
      <w:r w:rsidRPr="00127BD4">
        <w:rPr>
          <w:rFonts w:ascii="Angsana New" w:hAnsi="Angsana New" w:hint="cs"/>
          <w:sz w:val="30"/>
          <w:szCs w:val="30"/>
          <w:cs/>
        </w:rPr>
        <w:t xml:space="preserve">ล้านบาท เป็นการจ่ายจากผลการดำเนินงานงวดหกเดือนแรกของปี </w:t>
      </w:r>
      <w:r w:rsidRPr="00127BD4">
        <w:rPr>
          <w:rFonts w:ascii="Angsana New" w:hAnsi="Angsana New" w:hint="cs"/>
          <w:sz w:val="30"/>
          <w:szCs w:val="30"/>
        </w:rPr>
        <w:t xml:space="preserve">2565 </w:t>
      </w:r>
      <w:r w:rsidRPr="00127BD4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127BD4">
        <w:rPr>
          <w:rFonts w:ascii="Angsana New" w:hAnsi="Angsana New" w:hint="cs"/>
          <w:sz w:val="30"/>
          <w:szCs w:val="30"/>
        </w:rPr>
        <w:t xml:space="preserve">0.38 </w:t>
      </w:r>
      <w:r w:rsidRPr="00127BD4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127BD4">
        <w:rPr>
          <w:rFonts w:ascii="Angsana New" w:hAnsi="Angsana New" w:hint="cs"/>
          <w:sz w:val="30"/>
          <w:szCs w:val="30"/>
        </w:rPr>
        <w:t xml:space="preserve">162 </w:t>
      </w:r>
      <w:r w:rsidRPr="00127BD4">
        <w:rPr>
          <w:rFonts w:ascii="Angsana New" w:hAnsi="Angsana New" w:hint="cs"/>
          <w:sz w:val="30"/>
          <w:szCs w:val="30"/>
          <w:cs/>
        </w:rPr>
        <w:t>ล้านบาท ซึ่งเป็นการจ่ายจาก</w:t>
      </w:r>
      <w:r w:rsidRPr="00127BD4">
        <w:rPr>
          <w:rFonts w:ascii="Angsana New" w:eastAsia="Times New Roman" w:hAnsi="Angsana New" w:hint="cs"/>
          <w:sz w:val="30"/>
          <w:szCs w:val="30"/>
          <w:cs/>
        </w:rPr>
        <w:t>กิจการที่ไม่ได้รับการส่งเสริมการลงทุนทั้งจำนวน</w:t>
      </w:r>
    </w:p>
    <w:p w14:paraId="29F77DAF" w14:textId="77777777" w:rsidR="00127BD4" w:rsidRPr="00127BD4" w:rsidRDefault="00127BD4" w:rsidP="00127BD4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69D7825" w14:textId="77777777" w:rsidR="00127BD4" w:rsidRPr="00127BD4" w:rsidRDefault="00127BD4" w:rsidP="00127BD4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127BD4">
        <w:rPr>
          <w:rFonts w:ascii="Angsana New" w:hAnsi="Angsana New" w:hint="cs"/>
          <w:spacing w:val="-2"/>
          <w:sz w:val="30"/>
          <w:szCs w:val="30"/>
          <w:cs/>
        </w:rPr>
        <w:t>เงินปันผลประจำปี</w:t>
      </w:r>
      <w:r w:rsidRPr="00127BD4">
        <w:rPr>
          <w:rFonts w:ascii="Angsana New" w:hAnsi="Angsana New" w:hint="cs"/>
          <w:spacing w:val="-2"/>
          <w:sz w:val="30"/>
          <w:szCs w:val="30"/>
        </w:rPr>
        <w:t xml:space="preserve"> 2564</w:t>
      </w:r>
      <w:r w:rsidRPr="00127BD4">
        <w:rPr>
          <w:rFonts w:ascii="Angsana New" w:hAnsi="Angsana New" w:hint="cs"/>
          <w:spacing w:val="-2"/>
          <w:sz w:val="30"/>
          <w:szCs w:val="30"/>
          <w:cs/>
        </w:rPr>
        <w:t xml:space="preserve"> มีจำนวนทั้งสิ้น </w:t>
      </w:r>
      <w:r w:rsidRPr="00127BD4">
        <w:rPr>
          <w:rFonts w:ascii="Angsana New" w:hAnsi="Angsana New" w:hint="cs"/>
          <w:spacing w:val="-2"/>
          <w:sz w:val="30"/>
          <w:szCs w:val="30"/>
        </w:rPr>
        <w:t xml:space="preserve">468 </w:t>
      </w:r>
      <w:r w:rsidRPr="00127BD4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127BD4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เป็นการจ่ายจากผลการดำเนินงานของปี </w:t>
      </w:r>
      <w:r w:rsidRPr="00127BD4">
        <w:rPr>
          <w:rFonts w:ascii="Angsana New" w:eastAsia="Times New Roman" w:hAnsi="Angsana New" w:hint="cs"/>
          <w:spacing w:val="-2"/>
          <w:sz w:val="30"/>
          <w:szCs w:val="30"/>
        </w:rPr>
        <w:t>2564</w:t>
      </w:r>
      <w:r w:rsidRPr="00127BD4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Pr="00127BD4">
        <w:rPr>
          <w:rFonts w:ascii="Angsana New" w:eastAsia="Times New Roman" w:hAnsi="Angsana New" w:hint="cs"/>
          <w:spacing w:val="-2"/>
          <w:sz w:val="30"/>
          <w:szCs w:val="30"/>
        </w:rPr>
        <w:t xml:space="preserve">1.10 </w:t>
      </w:r>
      <w:r w:rsidRPr="00127BD4">
        <w:rPr>
          <w:rFonts w:ascii="Angsana New" w:eastAsia="Times New Roman" w:hAnsi="Angsana New" w:hint="cs"/>
          <w:spacing w:val="-2"/>
          <w:sz w:val="30"/>
          <w:szCs w:val="30"/>
          <w:cs/>
        </w:rPr>
        <w:t>บาท ซึ่งเป็นการ</w:t>
      </w:r>
      <w:r w:rsidRPr="00127BD4">
        <w:rPr>
          <w:rFonts w:ascii="Angsana New" w:eastAsia="Times New Roman" w:hAnsi="Angsana New" w:hint="cs"/>
          <w:sz w:val="30"/>
          <w:szCs w:val="30"/>
          <w:cs/>
        </w:rPr>
        <w:t xml:space="preserve">จ่ายจากกิจการที่ได้รับการส่งเสริมการลงทุนในอัตราหุ้นละ </w:t>
      </w:r>
      <w:r w:rsidRPr="00127BD4">
        <w:rPr>
          <w:rFonts w:ascii="Angsana New" w:eastAsia="Times New Roman" w:hAnsi="Angsana New" w:hint="cs"/>
          <w:sz w:val="30"/>
          <w:szCs w:val="30"/>
        </w:rPr>
        <w:t xml:space="preserve">0.0102 </w:t>
      </w:r>
      <w:r w:rsidRPr="00127BD4">
        <w:rPr>
          <w:rFonts w:ascii="Angsana New" w:eastAsia="Times New Roman" w:hAnsi="Angsana New" w:hint="cs"/>
          <w:sz w:val="30"/>
          <w:szCs w:val="30"/>
          <w:cs/>
        </w:rPr>
        <w:t>บาท เป็นจำนวนเงิน</w:t>
      </w:r>
      <w:r w:rsidRPr="00127BD4">
        <w:rPr>
          <w:rFonts w:ascii="Angsana New" w:eastAsia="Times New Roman" w:hAnsi="Angsana New" w:hint="cs"/>
          <w:sz w:val="30"/>
          <w:szCs w:val="30"/>
        </w:rPr>
        <w:t xml:space="preserve"> 5 </w:t>
      </w:r>
      <w:r w:rsidRPr="00127BD4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127BD4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และจ่ายจากกำไรสุทธิที่เสียภาษีเงินได้นิติบุคคลในอัตราร้อยละ </w:t>
      </w:r>
      <w:r w:rsidRPr="00127BD4">
        <w:rPr>
          <w:rFonts w:ascii="Angsana New" w:eastAsia="Times New Roman" w:hAnsi="Angsana New" w:hint="cs"/>
          <w:spacing w:val="-2"/>
          <w:sz w:val="30"/>
          <w:szCs w:val="30"/>
        </w:rPr>
        <w:t>10</w:t>
      </w:r>
      <w:r w:rsidRPr="00127BD4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Pr="00127BD4">
        <w:rPr>
          <w:rFonts w:ascii="Angsana New" w:eastAsia="Times New Roman" w:hAnsi="Angsana New" w:hint="cs"/>
          <w:sz w:val="30"/>
          <w:szCs w:val="30"/>
        </w:rPr>
        <w:t xml:space="preserve">0.1509 </w:t>
      </w:r>
      <w:r w:rsidRPr="00127BD4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127BD4">
        <w:rPr>
          <w:rFonts w:ascii="Angsana New" w:eastAsia="Times New Roman" w:hAnsi="Angsana New" w:hint="cs"/>
          <w:spacing w:val="-2"/>
          <w:sz w:val="30"/>
          <w:szCs w:val="30"/>
        </w:rPr>
        <w:t xml:space="preserve">64 </w:t>
      </w:r>
      <w:r w:rsidRPr="00127BD4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ล้านบาท และจ่ายจากกำไรสุทธิที่เสียภาษีเงินได้นิติบุคคลในอัตราร้อยละ </w:t>
      </w:r>
      <w:r w:rsidRPr="00127BD4">
        <w:rPr>
          <w:rFonts w:ascii="Angsana New" w:eastAsia="Times New Roman" w:hAnsi="Angsana New" w:hint="cs"/>
          <w:spacing w:val="-2"/>
          <w:sz w:val="30"/>
          <w:szCs w:val="30"/>
        </w:rPr>
        <w:t xml:space="preserve">20 </w:t>
      </w:r>
      <w:r w:rsidRPr="00127BD4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127BD4">
        <w:rPr>
          <w:rFonts w:ascii="Angsana New" w:eastAsia="Times New Roman" w:hAnsi="Angsana New" w:hint="cs"/>
          <w:sz w:val="30"/>
          <w:szCs w:val="30"/>
        </w:rPr>
        <w:t xml:space="preserve">0.9389 </w:t>
      </w:r>
      <w:r w:rsidRPr="00127BD4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127BD4">
        <w:rPr>
          <w:rFonts w:ascii="Angsana New" w:eastAsia="Times New Roman" w:hAnsi="Angsana New" w:hint="cs"/>
          <w:spacing w:val="-2"/>
          <w:sz w:val="30"/>
          <w:szCs w:val="30"/>
        </w:rPr>
        <w:t>399</w:t>
      </w:r>
      <w:r w:rsidRPr="00127BD4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</w:t>
      </w:r>
    </w:p>
    <w:p w14:paraId="7270C852" w14:textId="77777777" w:rsidR="00127BD4" w:rsidRPr="00127BD4" w:rsidRDefault="00127BD4" w:rsidP="001B34C8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37899C2" w14:textId="6BC1DDD5" w:rsidR="007550F0" w:rsidRPr="00D26778" w:rsidRDefault="007550F0" w:rsidP="001B34C8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 xml:space="preserve">เงินปันผลระหว่างกาลปี </w:t>
      </w:r>
      <w:r w:rsidRPr="00D26778">
        <w:rPr>
          <w:rFonts w:ascii="Angsana New" w:hAnsi="Angsana New"/>
          <w:sz w:val="30"/>
          <w:szCs w:val="30"/>
        </w:rPr>
        <w:t xml:space="preserve">2564 </w:t>
      </w:r>
      <w:r w:rsidRPr="00D26778">
        <w:rPr>
          <w:rFonts w:ascii="Angsana New" w:hAnsi="Angsana New" w:hint="cs"/>
          <w:sz w:val="30"/>
          <w:szCs w:val="30"/>
          <w:cs/>
        </w:rPr>
        <w:t xml:space="preserve">มีจำนวนทั้งสิ้น </w:t>
      </w:r>
      <w:r w:rsidRPr="00D26778">
        <w:rPr>
          <w:rFonts w:ascii="Angsana New" w:hAnsi="Angsana New"/>
          <w:sz w:val="30"/>
          <w:szCs w:val="30"/>
        </w:rPr>
        <w:t xml:space="preserve">170 </w:t>
      </w:r>
      <w:r w:rsidRPr="00D26778">
        <w:rPr>
          <w:rFonts w:ascii="Angsana New" w:hAnsi="Angsana New" w:hint="cs"/>
          <w:sz w:val="30"/>
          <w:szCs w:val="30"/>
          <w:cs/>
        </w:rPr>
        <w:t xml:space="preserve">ล้านบาท เป็นการจ่ายจากผลการดำเนินงานงวดหกเดือนแรกของปี </w:t>
      </w:r>
      <w:r w:rsidRPr="00D26778">
        <w:rPr>
          <w:rFonts w:ascii="Angsana New" w:hAnsi="Angsana New"/>
          <w:sz w:val="30"/>
          <w:szCs w:val="30"/>
        </w:rPr>
        <w:t xml:space="preserve">2564 </w:t>
      </w:r>
      <w:r w:rsidRPr="00D26778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D26778">
        <w:rPr>
          <w:rFonts w:ascii="Angsana New" w:hAnsi="Angsana New"/>
          <w:sz w:val="30"/>
          <w:szCs w:val="30"/>
        </w:rPr>
        <w:t xml:space="preserve">0.40 </w:t>
      </w:r>
      <w:r w:rsidRPr="00D26778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D26778">
        <w:rPr>
          <w:rFonts w:ascii="Angsana New" w:hAnsi="Angsana New"/>
          <w:sz w:val="30"/>
          <w:szCs w:val="30"/>
        </w:rPr>
        <w:t xml:space="preserve">170 </w:t>
      </w:r>
      <w:r w:rsidRPr="00D26778">
        <w:rPr>
          <w:rFonts w:ascii="Angsana New" w:hAnsi="Angsana New" w:hint="cs"/>
          <w:sz w:val="30"/>
          <w:szCs w:val="30"/>
          <w:cs/>
        </w:rPr>
        <w:t xml:space="preserve">ล้านบาท ซึ่งเป็นการจ่ายจากกำไรสุทธิสำหรับกิจการที่ได้รับการส่งเสริมการลงทุนจำนวน </w:t>
      </w:r>
      <w:r w:rsidRPr="00D26778">
        <w:rPr>
          <w:rFonts w:ascii="Angsana New" w:hAnsi="Angsana New"/>
          <w:sz w:val="30"/>
          <w:szCs w:val="30"/>
        </w:rPr>
        <w:t xml:space="preserve">21 </w:t>
      </w:r>
      <w:r w:rsidRPr="00D26778">
        <w:rPr>
          <w:rFonts w:ascii="Angsana New" w:hAnsi="Angsana New" w:hint="cs"/>
          <w:sz w:val="30"/>
          <w:szCs w:val="30"/>
          <w:cs/>
        </w:rPr>
        <w:t xml:space="preserve">ล้านบาท ในอัตราหุ้นละ </w:t>
      </w:r>
      <w:r w:rsidRPr="00D26778">
        <w:rPr>
          <w:rFonts w:ascii="Angsana New" w:hAnsi="Angsana New"/>
          <w:sz w:val="30"/>
          <w:szCs w:val="30"/>
        </w:rPr>
        <w:t xml:space="preserve">0.0507 </w:t>
      </w:r>
      <w:r w:rsidRPr="00D26778">
        <w:rPr>
          <w:rFonts w:ascii="Angsana New" w:hAnsi="Angsana New" w:hint="cs"/>
          <w:sz w:val="30"/>
          <w:szCs w:val="30"/>
          <w:cs/>
        </w:rPr>
        <w:t xml:space="preserve">บาท และจ่ายจากกำไรสุทธิที่เสียภาษีเงินได้นิติบุคคลในอัตราร้อยละ </w:t>
      </w:r>
      <w:r w:rsidRPr="00D26778">
        <w:rPr>
          <w:rFonts w:ascii="Angsana New" w:hAnsi="Angsana New"/>
          <w:sz w:val="30"/>
          <w:szCs w:val="30"/>
        </w:rPr>
        <w:t xml:space="preserve">10 </w:t>
      </w:r>
      <w:r w:rsidRPr="00D2677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D26778">
        <w:rPr>
          <w:rFonts w:ascii="Angsana New" w:hAnsi="Angsana New"/>
          <w:sz w:val="30"/>
          <w:szCs w:val="30"/>
        </w:rPr>
        <w:t xml:space="preserve">44 </w:t>
      </w:r>
      <w:r w:rsidRPr="00D26778">
        <w:rPr>
          <w:rFonts w:ascii="Angsana New" w:hAnsi="Angsana New" w:hint="cs"/>
          <w:sz w:val="30"/>
          <w:szCs w:val="30"/>
          <w:cs/>
        </w:rPr>
        <w:t xml:space="preserve">ล้านบาท ในอัตราหุ้นละ </w:t>
      </w:r>
      <w:r w:rsidRPr="00D26778">
        <w:rPr>
          <w:rFonts w:ascii="Angsana New" w:hAnsi="Angsana New"/>
          <w:sz w:val="30"/>
          <w:szCs w:val="30"/>
        </w:rPr>
        <w:t xml:space="preserve">0.1033 </w:t>
      </w:r>
      <w:r w:rsidRPr="00D26778">
        <w:rPr>
          <w:rFonts w:ascii="Angsana New" w:hAnsi="Angsana New" w:hint="cs"/>
          <w:sz w:val="30"/>
          <w:szCs w:val="30"/>
          <w:cs/>
        </w:rPr>
        <w:t xml:space="preserve">บาท และจ่ายจากกำไรสุทธิที่เสียภาษีเงินได้นิติบุคคลในอัตราร้อยละ </w:t>
      </w:r>
      <w:r w:rsidRPr="00D26778">
        <w:rPr>
          <w:rFonts w:ascii="Angsana New" w:hAnsi="Angsana New"/>
          <w:sz w:val="30"/>
          <w:szCs w:val="30"/>
        </w:rPr>
        <w:t xml:space="preserve">20 </w:t>
      </w:r>
      <w:r w:rsidRPr="00D2677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D26778">
        <w:rPr>
          <w:rFonts w:ascii="Angsana New" w:hAnsi="Angsana New"/>
          <w:sz w:val="30"/>
          <w:szCs w:val="30"/>
        </w:rPr>
        <w:t xml:space="preserve">105 </w:t>
      </w:r>
      <w:r w:rsidRPr="00D26778">
        <w:rPr>
          <w:rFonts w:ascii="Angsana New" w:hAnsi="Angsana New" w:hint="cs"/>
          <w:sz w:val="30"/>
          <w:szCs w:val="30"/>
          <w:cs/>
        </w:rPr>
        <w:t xml:space="preserve">ล้านบาท ในอัตราหุ้นละ </w:t>
      </w:r>
      <w:r w:rsidRPr="00D26778">
        <w:rPr>
          <w:rFonts w:ascii="Angsana New" w:hAnsi="Angsana New"/>
          <w:sz w:val="30"/>
          <w:szCs w:val="30"/>
        </w:rPr>
        <w:t xml:space="preserve">0.2460 </w:t>
      </w:r>
      <w:r w:rsidRPr="00D26778">
        <w:rPr>
          <w:rFonts w:ascii="Angsana New" w:hAnsi="Angsana New" w:hint="cs"/>
          <w:sz w:val="30"/>
          <w:szCs w:val="30"/>
          <w:cs/>
        </w:rPr>
        <w:t>บาท</w:t>
      </w:r>
    </w:p>
    <w:p w14:paraId="38BE88D0" w14:textId="00935B20" w:rsidR="007550F0" w:rsidRPr="00D26778" w:rsidRDefault="007550F0" w:rsidP="001B34C8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916906D" w14:textId="77777777" w:rsidR="007550F0" w:rsidRPr="00D26778" w:rsidRDefault="007550F0" w:rsidP="001B34C8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D26778">
        <w:rPr>
          <w:rFonts w:ascii="Angsana New" w:hAnsi="Angsana New" w:hint="cs"/>
          <w:spacing w:val="-2"/>
          <w:sz w:val="30"/>
          <w:szCs w:val="30"/>
          <w:cs/>
        </w:rPr>
        <w:t>เงินปันผลประจำปี</w:t>
      </w:r>
      <w:r w:rsidRPr="00D26778">
        <w:rPr>
          <w:rFonts w:ascii="Angsana New" w:hAnsi="Angsana New"/>
          <w:spacing w:val="-2"/>
          <w:sz w:val="30"/>
          <w:szCs w:val="30"/>
        </w:rPr>
        <w:t xml:space="preserve"> 2563</w:t>
      </w:r>
      <w:r w:rsidRPr="00D26778">
        <w:rPr>
          <w:rFonts w:ascii="Angsana New" w:hAnsi="Angsana New" w:hint="cs"/>
          <w:spacing w:val="-2"/>
          <w:sz w:val="30"/>
          <w:szCs w:val="30"/>
          <w:cs/>
        </w:rPr>
        <w:t xml:space="preserve"> มีจำนวนทั้งสิ้น </w:t>
      </w:r>
      <w:r w:rsidRPr="00D26778">
        <w:rPr>
          <w:rFonts w:ascii="Angsana New" w:hAnsi="Angsana New"/>
          <w:spacing w:val="-2"/>
          <w:sz w:val="30"/>
          <w:szCs w:val="30"/>
        </w:rPr>
        <w:t xml:space="preserve">204 </w:t>
      </w:r>
      <w:r w:rsidRPr="00D26778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เป็นการจ่ายจากผลการดำเนินงานของปี </w:t>
      </w:r>
      <w:r w:rsidRPr="00D26778">
        <w:rPr>
          <w:rFonts w:ascii="Angsana New" w:eastAsia="Times New Roman" w:hAnsi="Angsana New" w:hint="cs"/>
          <w:spacing w:val="-2"/>
          <w:sz w:val="30"/>
          <w:szCs w:val="30"/>
        </w:rPr>
        <w:t>256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>3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>0.48</w:t>
      </w:r>
      <w:r w:rsidRPr="00D26778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ซึ่งเป็นการจ่ายจากกำไรสุทธิที่เสียภาษีเงินได้นิติบุคคลในอัตราร้อยละ 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>10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Pr="00D26778">
        <w:rPr>
          <w:rFonts w:ascii="Angsana New" w:eastAsia="Times New Roman" w:hAnsi="Angsana New" w:hint="cs"/>
          <w:spacing w:val="-2"/>
          <w:sz w:val="30"/>
          <w:szCs w:val="30"/>
        </w:rPr>
        <w:t>0.0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>588</w:t>
      </w:r>
      <w:r w:rsidRPr="00D26778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>25</w:t>
      </w:r>
      <w:r w:rsidRPr="00D26778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ล้านบาท และจ่ายจากกำไรสุทธิที่เสียภาษีเงินได้นิติบุคคลในอัตราร้อยละ 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 xml:space="preserve">20 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D26778">
        <w:rPr>
          <w:rFonts w:ascii="Angsana New" w:eastAsia="Times New Roman" w:hAnsi="Angsana New" w:hint="cs"/>
          <w:spacing w:val="-2"/>
          <w:sz w:val="30"/>
          <w:szCs w:val="30"/>
        </w:rPr>
        <w:t>0.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>4212</w:t>
      </w:r>
      <w:r w:rsidRPr="00D26778">
        <w:rPr>
          <w:rFonts w:ascii="Angsana New" w:eastAsia="Times New Roman" w:hAnsi="Angsana New" w:hint="cs"/>
          <w:spacing w:val="-2"/>
          <w:sz w:val="30"/>
          <w:szCs w:val="30"/>
        </w:rPr>
        <w:t xml:space="preserve"> 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D26778">
        <w:rPr>
          <w:rFonts w:ascii="Angsana New" w:eastAsia="Times New Roman" w:hAnsi="Angsana New"/>
          <w:spacing w:val="-2"/>
          <w:sz w:val="30"/>
          <w:szCs w:val="30"/>
        </w:rPr>
        <w:t>179</w:t>
      </w:r>
      <w:r w:rsidRPr="00D2677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</w:t>
      </w:r>
    </w:p>
    <w:p w14:paraId="2416FAB8" w14:textId="77777777" w:rsidR="007550F0" w:rsidRPr="00D26778" w:rsidRDefault="007550F0" w:rsidP="001B34C8">
      <w:pPr>
        <w:tabs>
          <w:tab w:val="clear" w:pos="454"/>
          <w:tab w:val="left" w:pos="540"/>
        </w:tabs>
        <w:spacing w:line="240" w:lineRule="auto"/>
        <w:ind w:left="540" w:right="198"/>
        <w:jc w:val="thaiDistribute"/>
        <w:rPr>
          <w:rFonts w:ascii="Angsana New" w:hAnsi="Angsana New"/>
          <w:sz w:val="30"/>
          <w:szCs w:val="30"/>
        </w:rPr>
      </w:pPr>
    </w:p>
    <w:p w14:paraId="62856C36" w14:textId="472E650A" w:rsidR="00030124" w:rsidRPr="00D26778" w:rsidRDefault="00925CA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2</w:t>
      </w:r>
      <w:r w:rsidR="00486C78">
        <w:rPr>
          <w:rFonts w:ascii="Angsana New" w:hAnsi="Angsana New"/>
          <w:b/>
          <w:bCs/>
          <w:sz w:val="30"/>
          <w:szCs w:val="30"/>
        </w:rPr>
        <w:t>0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FAFA424" w14:textId="0038C489" w:rsidR="000D29BE" w:rsidRPr="00D26778" w:rsidRDefault="000D29B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57C4F2" w14:textId="1480EE66" w:rsidR="0031721A" w:rsidRPr="00D26778" w:rsidRDefault="000D29BE" w:rsidP="001B34C8">
      <w:pPr>
        <w:pStyle w:val="ListParagraph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</w:t>
      </w:r>
      <w:r w:rsidR="00844CD1" w:rsidRPr="00D267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และมูลค่ายุติธรรม</w:t>
      </w:r>
    </w:p>
    <w:p w14:paraId="1E85D9A6" w14:textId="3B9C9047" w:rsidR="000D29BE" w:rsidRPr="00D26778" w:rsidRDefault="0031721A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</w:rPr>
        <w:t xml:space="preserve"> </w:t>
      </w:r>
    </w:p>
    <w:p w14:paraId="1D6DDE76" w14:textId="77777777" w:rsidR="00B56246" w:rsidRPr="00D26778" w:rsidRDefault="00B5624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 และหนี้สินทางการเงินที่วัดมูลค่าด้วยราคาทุนตัดจำหน่าย</w:t>
      </w:r>
    </w:p>
    <w:p w14:paraId="25958F24" w14:textId="77777777" w:rsidR="00614C2F" w:rsidRPr="00D26778" w:rsidRDefault="00614C2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98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989"/>
        <w:gridCol w:w="270"/>
        <w:gridCol w:w="899"/>
        <w:gridCol w:w="270"/>
        <w:gridCol w:w="815"/>
        <w:gridCol w:w="270"/>
        <w:gridCol w:w="720"/>
        <w:gridCol w:w="270"/>
        <w:gridCol w:w="810"/>
        <w:gridCol w:w="270"/>
        <w:gridCol w:w="720"/>
        <w:gridCol w:w="270"/>
        <w:gridCol w:w="720"/>
      </w:tblGrid>
      <w:tr w:rsidR="008A392C" w:rsidRPr="00D26778" w14:paraId="5AFDC832" w14:textId="77777777" w:rsidTr="00E1280B">
        <w:trPr>
          <w:trHeight w:val="261"/>
          <w:tblHeader/>
        </w:trPr>
        <w:tc>
          <w:tcPr>
            <w:tcW w:w="2067" w:type="dxa"/>
            <w:vAlign w:val="bottom"/>
          </w:tcPr>
          <w:p w14:paraId="5A6C616E" w14:textId="77777777" w:rsidR="008A392C" w:rsidRPr="00EF5798" w:rsidRDefault="008A392C" w:rsidP="001B34C8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AE2A250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93" w:type="dxa"/>
            <w:gridSpan w:val="13"/>
          </w:tcPr>
          <w:p w14:paraId="33799960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8A392C" w:rsidRPr="00D26778" w14:paraId="03821BC4" w14:textId="77777777" w:rsidTr="00E1280B">
        <w:trPr>
          <w:trHeight w:val="261"/>
          <w:tblHeader/>
        </w:trPr>
        <w:tc>
          <w:tcPr>
            <w:tcW w:w="2067" w:type="dxa"/>
            <w:vAlign w:val="bottom"/>
          </w:tcPr>
          <w:p w14:paraId="54F61B93" w14:textId="77777777" w:rsidR="008A392C" w:rsidRPr="00EF5798" w:rsidRDefault="008A392C" w:rsidP="001B34C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08CC873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243" w:type="dxa"/>
            <w:gridSpan w:val="5"/>
          </w:tcPr>
          <w:p w14:paraId="33F2826D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9824E3C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80" w:type="dxa"/>
            <w:gridSpan w:val="7"/>
          </w:tcPr>
          <w:p w14:paraId="170059CF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A392C" w:rsidRPr="00D26778" w14:paraId="38A7BF6D" w14:textId="77777777" w:rsidTr="00E1280B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316FDF35" w14:textId="77777777" w:rsidR="008A392C" w:rsidRPr="00EF5798" w:rsidRDefault="008A392C" w:rsidP="001B34C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2BD2C627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0088E19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3403D4E" w14:textId="77777777" w:rsidR="008A392C" w:rsidRPr="00EF5798" w:rsidRDefault="008A392C" w:rsidP="001B34C8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027CCC94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99" w:type="dxa"/>
          </w:tcPr>
          <w:p w14:paraId="08C10B55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0DC6CE2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A02FE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961A05D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115204AD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128A221D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84B6E07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EF579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0C8E4EC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6031E88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EF579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0B7175C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B07D0A1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EF579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5DB90C5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34DBF10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A392C" w:rsidRPr="00D26778" w14:paraId="154457BC" w14:textId="77777777" w:rsidTr="00E1280B">
        <w:trPr>
          <w:trHeight w:val="261"/>
        </w:trPr>
        <w:tc>
          <w:tcPr>
            <w:tcW w:w="2067" w:type="dxa"/>
            <w:hideMark/>
          </w:tcPr>
          <w:p w14:paraId="166780AE" w14:textId="77777777" w:rsidR="008A392C" w:rsidRPr="00EF5798" w:rsidRDefault="008A392C" w:rsidP="001B34C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06303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93" w:type="dxa"/>
            <w:gridSpan w:val="13"/>
          </w:tcPr>
          <w:p w14:paraId="3EA32EB9" w14:textId="77777777" w:rsidR="008A392C" w:rsidRPr="00EF5798" w:rsidRDefault="008A392C" w:rsidP="001B34C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EF579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EF579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8A392C" w:rsidRPr="00D26778" w14:paraId="23B94CBE" w14:textId="77777777" w:rsidTr="00E1280B">
        <w:trPr>
          <w:trHeight w:val="261"/>
        </w:trPr>
        <w:tc>
          <w:tcPr>
            <w:tcW w:w="2067" w:type="dxa"/>
          </w:tcPr>
          <w:p w14:paraId="79E689AE" w14:textId="51EB3BCD" w:rsidR="008A392C" w:rsidRPr="00EF5798" w:rsidRDefault="008A392C" w:rsidP="001B34C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</w:t>
            </w:r>
            <w:r w:rsidR="00EF52C6"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1</w:t>
            </w:r>
            <w:r w:rsidR="00EF52C6"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EF579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1C3CD5DE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</w:tcPr>
          <w:p w14:paraId="64E570A6" w14:textId="77777777" w:rsidR="008A392C" w:rsidRPr="00EF579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1F89B0" w14:textId="77777777" w:rsidR="008A392C" w:rsidRPr="00EF579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41F208AB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4358E4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BB61BB1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34510854" w14:textId="77777777" w:rsidR="008A392C" w:rsidRPr="00EF5798" w:rsidRDefault="008A392C" w:rsidP="001B34C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392C" w:rsidRPr="00D26778" w14:paraId="4928B36C" w14:textId="77777777" w:rsidTr="00E1280B">
        <w:trPr>
          <w:trHeight w:val="261"/>
        </w:trPr>
        <w:tc>
          <w:tcPr>
            <w:tcW w:w="2067" w:type="dxa"/>
          </w:tcPr>
          <w:p w14:paraId="16C1E0C7" w14:textId="77777777" w:rsidR="008A392C" w:rsidRPr="00EF5798" w:rsidRDefault="008A392C" w:rsidP="001B34C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6D8FE46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</w:tcPr>
          <w:p w14:paraId="6D9F7DF2" w14:textId="77777777" w:rsidR="008A392C" w:rsidRPr="00EF579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AFA7CD" w14:textId="77777777" w:rsidR="008A392C" w:rsidRPr="00EF579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FC512C0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6D4131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86ACECA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448BFAFE" w14:textId="77777777" w:rsidR="008A392C" w:rsidRPr="00EF5798" w:rsidRDefault="008A392C" w:rsidP="001B34C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392C" w:rsidRPr="00D26778" w14:paraId="64DB3EA5" w14:textId="77777777" w:rsidTr="00E1280B">
        <w:trPr>
          <w:trHeight w:val="261"/>
        </w:trPr>
        <w:tc>
          <w:tcPr>
            <w:tcW w:w="2067" w:type="dxa"/>
          </w:tcPr>
          <w:p w14:paraId="39780536" w14:textId="77777777" w:rsidR="008A392C" w:rsidRPr="00EF5798" w:rsidRDefault="008A392C" w:rsidP="001B34C8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C6CAD53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04238A6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83F693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6C9716B4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4EF389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1EE1BEF1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5566D3E1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A392C" w:rsidRPr="00D26778" w14:paraId="60276EA9" w14:textId="77777777" w:rsidTr="00E1280B">
        <w:trPr>
          <w:trHeight w:val="261"/>
        </w:trPr>
        <w:tc>
          <w:tcPr>
            <w:tcW w:w="2067" w:type="dxa"/>
          </w:tcPr>
          <w:p w14:paraId="49FF2CF6" w14:textId="77777777" w:rsidR="008A392C" w:rsidRPr="00EF5798" w:rsidRDefault="008A392C" w:rsidP="001B34C8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5D6CBE38" w14:textId="77777777" w:rsidR="008A392C" w:rsidRPr="00EF579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FCA56EB" w14:textId="5C4F353F" w:rsidR="008A392C" w:rsidRPr="00EF5798" w:rsidRDefault="008140A4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305,838</w:t>
            </w:r>
          </w:p>
        </w:tc>
        <w:tc>
          <w:tcPr>
            <w:tcW w:w="270" w:type="dxa"/>
            <w:vAlign w:val="bottom"/>
          </w:tcPr>
          <w:p w14:paraId="0075306B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2ACF3172" w14:textId="4433D17A" w:rsidR="008A392C" w:rsidRPr="00EF5798" w:rsidRDefault="00D24F31" w:rsidP="001B34C8">
            <w:pPr>
              <w:pStyle w:val="acctfourfigures"/>
              <w:tabs>
                <w:tab w:val="clear" w:pos="765"/>
                <w:tab w:val="decimal" w:pos="432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A89B35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4573FD3" w14:textId="541D540C" w:rsidR="008A392C" w:rsidRPr="00EF5798" w:rsidRDefault="00DF6CD1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305,838</w:t>
            </w:r>
          </w:p>
        </w:tc>
        <w:tc>
          <w:tcPr>
            <w:tcW w:w="270" w:type="dxa"/>
            <w:vAlign w:val="bottom"/>
          </w:tcPr>
          <w:p w14:paraId="22382B51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FE2759A" w14:textId="12259DC5" w:rsidR="008A392C" w:rsidRPr="00EF5798" w:rsidRDefault="00EC591E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DC6711C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0EE02AF" w14:textId="6137E498" w:rsidR="008A392C" w:rsidRPr="00EF5798" w:rsidRDefault="00EC591E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305,838</w:t>
            </w:r>
          </w:p>
        </w:tc>
        <w:tc>
          <w:tcPr>
            <w:tcW w:w="270" w:type="dxa"/>
            <w:vAlign w:val="bottom"/>
          </w:tcPr>
          <w:p w14:paraId="15E9C04E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38323D0" w14:textId="4A38694E" w:rsidR="008A392C" w:rsidRPr="00EF5798" w:rsidRDefault="00EC591E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901B43D" w14:textId="77777777" w:rsidR="008A392C" w:rsidRPr="00EF579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16C3B2F" w14:textId="66AF9E4F" w:rsidR="008A392C" w:rsidRPr="00EF5798" w:rsidRDefault="00EC591E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305,838</w:t>
            </w:r>
          </w:p>
        </w:tc>
      </w:tr>
      <w:tr w:rsidR="008140A4" w:rsidRPr="00D26778" w14:paraId="18512CA1" w14:textId="77777777" w:rsidTr="00E1280B">
        <w:trPr>
          <w:trHeight w:val="261"/>
        </w:trPr>
        <w:tc>
          <w:tcPr>
            <w:tcW w:w="2067" w:type="dxa"/>
          </w:tcPr>
          <w:p w14:paraId="63CD3B82" w14:textId="77777777" w:rsidR="008140A4" w:rsidRPr="00EF5798" w:rsidRDefault="008140A4" w:rsidP="008140A4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5370DC91" w14:textId="77777777" w:rsidR="008140A4" w:rsidRPr="00EF5798" w:rsidRDefault="008140A4" w:rsidP="00814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BCA878F" w14:textId="65BA99CF" w:rsidR="008140A4" w:rsidRPr="00EF5798" w:rsidRDefault="008140A4" w:rsidP="008140A4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3BF4D79" w14:textId="77777777" w:rsidR="008140A4" w:rsidRPr="00EF5798" w:rsidRDefault="008140A4" w:rsidP="008140A4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D0BCA3D" w14:textId="660091E6" w:rsidR="008140A4" w:rsidRPr="00EF5798" w:rsidRDefault="008140A4" w:rsidP="008140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70" w:type="dxa"/>
            <w:vAlign w:val="bottom"/>
          </w:tcPr>
          <w:p w14:paraId="385A513D" w14:textId="77777777" w:rsidR="008140A4" w:rsidRPr="00EF5798" w:rsidRDefault="008140A4" w:rsidP="008140A4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7BEB6B25" w14:textId="217E7BB7" w:rsidR="008140A4" w:rsidRPr="00EF5798" w:rsidRDefault="008140A4" w:rsidP="008140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70" w:type="dxa"/>
          </w:tcPr>
          <w:p w14:paraId="117A706B" w14:textId="77777777" w:rsidR="008140A4" w:rsidRPr="00EF5798" w:rsidRDefault="008140A4" w:rsidP="008140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13763A8" w14:textId="482254D9" w:rsidR="008140A4" w:rsidRPr="00EF5798" w:rsidRDefault="00EC591E" w:rsidP="008140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F6F301" w14:textId="77777777" w:rsidR="008140A4" w:rsidRPr="00EF5798" w:rsidRDefault="008140A4" w:rsidP="008140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D5586F" w14:textId="5552BDA7" w:rsidR="008140A4" w:rsidRPr="00EF5798" w:rsidRDefault="00EC591E" w:rsidP="008140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AE89D1" w14:textId="77777777" w:rsidR="008140A4" w:rsidRPr="00EF5798" w:rsidRDefault="008140A4" w:rsidP="008140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9E9FB8F" w14:textId="3FC074EF" w:rsidR="008140A4" w:rsidRPr="00EF5798" w:rsidRDefault="00EC591E" w:rsidP="008140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70" w:type="dxa"/>
          </w:tcPr>
          <w:p w14:paraId="40644E41" w14:textId="77777777" w:rsidR="008140A4" w:rsidRPr="00EF5798" w:rsidRDefault="008140A4" w:rsidP="008140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31ADB05" w14:textId="656929EE" w:rsidR="008140A4" w:rsidRPr="00EF5798" w:rsidRDefault="00EC591E" w:rsidP="008140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</w:tr>
      <w:tr w:rsidR="008140A4" w:rsidRPr="00D26778" w14:paraId="61CB8A75" w14:textId="77777777" w:rsidTr="00A06350">
        <w:trPr>
          <w:trHeight w:val="261"/>
        </w:trPr>
        <w:tc>
          <w:tcPr>
            <w:tcW w:w="2067" w:type="dxa"/>
            <w:hideMark/>
          </w:tcPr>
          <w:p w14:paraId="7D29DFD8" w14:textId="77777777" w:rsidR="008140A4" w:rsidRPr="00EF5798" w:rsidRDefault="008140A4" w:rsidP="008140A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A7D6CFC" w14:textId="77777777" w:rsidR="008140A4" w:rsidRPr="00EF5798" w:rsidRDefault="008140A4" w:rsidP="00814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AE1C7" w14:textId="09DF0736" w:rsidR="008140A4" w:rsidRPr="00EF5798" w:rsidRDefault="008140A4" w:rsidP="008140A4">
            <w:pPr>
              <w:pStyle w:val="acctfourfigures"/>
              <w:tabs>
                <w:tab w:val="clear" w:pos="765"/>
                <w:tab w:val="left" w:pos="703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305,838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446E27" w14:textId="77777777" w:rsidR="008140A4" w:rsidRPr="00EF5798" w:rsidRDefault="008140A4" w:rsidP="008140A4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2A65C" w14:textId="34D95772" w:rsidR="008140A4" w:rsidRPr="00EF5798" w:rsidRDefault="008140A4" w:rsidP="008140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98,524</w:t>
            </w:r>
          </w:p>
        </w:tc>
        <w:tc>
          <w:tcPr>
            <w:tcW w:w="270" w:type="dxa"/>
          </w:tcPr>
          <w:p w14:paraId="7DF4E93D" w14:textId="77777777" w:rsidR="008140A4" w:rsidRPr="00EF5798" w:rsidRDefault="008140A4" w:rsidP="008140A4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7A4D6DA" w14:textId="6ADC6BC2" w:rsidR="008140A4" w:rsidRPr="00EF5798" w:rsidRDefault="008140A4" w:rsidP="008140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404,362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32F41" w14:textId="77777777" w:rsidR="008140A4" w:rsidRPr="00EF5798" w:rsidRDefault="008140A4" w:rsidP="008140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8A415" w14:textId="681DF134" w:rsidR="008140A4" w:rsidRPr="00EF5798" w:rsidRDefault="00EC591E" w:rsidP="008140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4BA0CE" w14:textId="77777777" w:rsidR="008140A4" w:rsidRPr="00EF5798" w:rsidRDefault="008140A4" w:rsidP="008140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64DD40" w14:textId="679B41CE" w:rsidR="008140A4" w:rsidRPr="00EF5798" w:rsidRDefault="00EC591E" w:rsidP="008140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305,838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888EA1" w14:textId="77777777" w:rsidR="008140A4" w:rsidRPr="00EF5798" w:rsidRDefault="008140A4" w:rsidP="008140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D4A10A" w14:textId="0A59EEE4" w:rsidR="008140A4" w:rsidRPr="00EF5798" w:rsidRDefault="00EC591E" w:rsidP="008140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98,524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32BB5A" w14:textId="77777777" w:rsidR="008140A4" w:rsidRPr="00EF5798" w:rsidRDefault="008140A4" w:rsidP="008140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4A2072" w14:textId="01453EC3" w:rsidR="008140A4" w:rsidRPr="00EF5798" w:rsidRDefault="00EC591E" w:rsidP="008140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404,362</w:t>
            </w:r>
          </w:p>
        </w:tc>
      </w:tr>
      <w:tr w:rsidR="00EF5798" w:rsidRPr="00EF5798" w14:paraId="71393EF6" w14:textId="77777777" w:rsidTr="001945CE">
        <w:trPr>
          <w:trHeight w:val="261"/>
        </w:trPr>
        <w:tc>
          <w:tcPr>
            <w:tcW w:w="2067" w:type="dxa"/>
          </w:tcPr>
          <w:p w14:paraId="0CD8C2EA" w14:textId="4E4A145B" w:rsidR="00EF5798" w:rsidRPr="00EF5798" w:rsidRDefault="00EF5798" w:rsidP="001945C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72BA3E7B" w14:textId="77777777" w:rsidR="00EF5798" w:rsidRPr="00EF5798" w:rsidRDefault="00EF5798" w:rsidP="001945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6DFBECB7" w14:textId="77777777" w:rsidR="00EF5798" w:rsidRPr="00EF5798" w:rsidRDefault="00EF5798" w:rsidP="001945C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B52861" w14:textId="77777777" w:rsidR="00EF5798" w:rsidRPr="00EF5798" w:rsidRDefault="00EF5798" w:rsidP="001945C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</w:tcPr>
          <w:p w14:paraId="64DB13D6" w14:textId="77777777" w:rsidR="00EF5798" w:rsidRPr="00EF5798" w:rsidRDefault="00EF5798" w:rsidP="001945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94E9A9" w14:textId="77777777" w:rsidR="00EF5798" w:rsidRPr="00EF5798" w:rsidRDefault="00EF5798" w:rsidP="001945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5" w:type="dxa"/>
          </w:tcPr>
          <w:p w14:paraId="42D4C7F8" w14:textId="77777777" w:rsidR="00EF5798" w:rsidRPr="00EF5798" w:rsidRDefault="00EF5798" w:rsidP="001945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050" w:type="dxa"/>
            <w:gridSpan w:val="8"/>
          </w:tcPr>
          <w:p w14:paraId="78084B2F" w14:textId="77777777" w:rsidR="00EF5798" w:rsidRPr="00EF5798" w:rsidRDefault="00EF5798" w:rsidP="001945C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F5798" w:rsidRPr="00EF5798" w14:paraId="639AFF8D" w14:textId="77777777" w:rsidTr="001945CE">
        <w:trPr>
          <w:trHeight w:val="261"/>
        </w:trPr>
        <w:tc>
          <w:tcPr>
            <w:tcW w:w="2067" w:type="dxa"/>
          </w:tcPr>
          <w:p w14:paraId="1589319E" w14:textId="059BBAAC" w:rsidR="00EF5798" w:rsidRPr="00EF5798" w:rsidRDefault="00EF5798" w:rsidP="00EF579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B4132F8" w14:textId="77777777" w:rsidR="00EF5798" w:rsidRPr="00EF5798" w:rsidRDefault="00EF5798" w:rsidP="00EF57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</w:tcPr>
          <w:p w14:paraId="1F4D3341" w14:textId="77777777" w:rsidR="00EF5798" w:rsidRPr="00EF5798" w:rsidRDefault="00EF5798" w:rsidP="00EF57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B41250" w14:textId="77777777" w:rsidR="00EF5798" w:rsidRPr="00EF5798" w:rsidRDefault="00EF5798" w:rsidP="00EF57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6A2F6EC3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B917AA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FCDB305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01598DA1" w14:textId="77777777" w:rsidR="00EF5798" w:rsidRPr="00EF5798" w:rsidRDefault="00EF5798" w:rsidP="00EF57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5798" w:rsidRPr="00EF5798" w14:paraId="54E8D27B" w14:textId="77777777" w:rsidTr="001945CE">
        <w:trPr>
          <w:trHeight w:val="261"/>
        </w:trPr>
        <w:tc>
          <w:tcPr>
            <w:tcW w:w="2067" w:type="dxa"/>
          </w:tcPr>
          <w:p w14:paraId="3C314AFE" w14:textId="77777777" w:rsidR="00EF5798" w:rsidRPr="00EF5798" w:rsidRDefault="00EF5798" w:rsidP="00EF579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A16D434" w14:textId="77777777" w:rsidR="00EF5798" w:rsidRPr="00EF5798" w:rsidRDefault="00EF5798" w:rsidP="00EF57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</w:tcPr>
          <w:p w14:paraId="68D7B83D" w14:textId="77777777" w:rsidR="00EF5798" w:rsidRPr="00EF5798" w:rsidRDefault="00EF5798" w:rsidP="00EF57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C3E4D6" w14:textId="77777777" w:rsidR="00EF5798" w:rsidRPr="00EF5798" w:rsidRDefault="00EF5798" w:rsidP="00EF579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42EB611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0B7939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63671BF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01B697C3" w14:textId="77777777" w:rsidR="00EF5798" w:rsidRPr="00EF5798" w:rsidRDefault="00EF5798" w:rsidP="00EF579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5798" w:rsidRPr="00EF5798" w14:paraId="25B75DBC" w14:textId="77777777" w:rsidTr="001945CE">
        <w:trPr>
          <w:trHeight w:val="261"/>
        </w:trPr>
        <w:tc>
          <w:tcPr>
            <w:tcW w:w="2067" w:type="dxa"/>
          </w:tcPr>
          <w:p w14:paraId="02DF8CD6" w14:textId="77777777" w:rsidR="00EF5798" w:rsidRPr="00EF5798" w:rsidRDefault="00EF5798" w:rsidP="00EF5798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552A912F" w14:textId="77777777" w:rsidR="00EF5798" w:rsidRPr="00EF5798" w:rsidRDefault="00EF5798" w:rsidP="00EF57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D108EB1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3F0C3E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0C58E9A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FC68E4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3F50961F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119BEBF2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EF5798" w:rsidRPr="00EF5798" w14:paraId="17C62559" w14:textId="77777777" w:rsidTr="001945CE">
        <w:trPr>
          <w:trHeight w:val="261"/>
        </w:trPr>
        <w:tc>
          <w:tcPr>
            <w:tcW w:w="2067" w:type="dxa"/>
          </w:tcPr>
          <w:p w14:paraId="0693BF54" w14:textId="77777777" w:rsidR="00EF5798" w:rsidRPr="00EF5798" w:rsidRDefault="00EF5798" w:rsidP="00EF5798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6D1FBEAC" w14:textId="77777777" w:rsidR="00EF5798" w:rsidRPr="00EF5798" w:rsidRDefault="00EF5798" w:rsidP="00EF57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5E2BF6C" w14:textId="77777777" w:rsidR="00EF5798" w:rsidRPr="00EF5798" w:rsidRDefault="00EF5798" w:rsidP="00EF5798">
            <w:pPr>
              <w:pStyle w:val="acctfourfigures"/>
              <w:tabs>
                <w:tab w:val="clear" w:pos="765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vAlign w:val="bottom"/>
          </w:tcPr>
          <w:p w14:paraId="16D684A7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EABBC3B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432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60FACC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6C825C5E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vAlign w:val="bottom"/>
          </w:tcPr>
          <w:p w14:paraId="601E7071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ACC8748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6E7BAB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08B36E6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vAlign w:val="bottom"/>
          </w:tcPr>
          <w:p w14:paraId="17C5DEFD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D0843B0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197E1E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A08342B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lang w:val="en-US" w:bidi="th-TH"/>
              </w:rPr>
              <w:t>896,228</w:t>
            </w:r>
          </w:p>
        </w:tc>
      </w:tr>
      <w:tr w:rsidR="00EF5798" w:rsidRPr="00EF5798" w14:paraId="4260BDBA" w14:textId="77777777" w:rsidTr="001945CE">
        <w:trPr>
          <w:trHeight w:val="261"/>
        </w:trPr>
        <w:tc>
          <w:tcPr>
            <w:tcW w:w="2067" w:type="dxa"/>
          </w:tcPr>
          <w:p w14:paraId="27938500" w14:textId="77777777" w:rsidR="00EF5798" w:rsidRPr="00EF5798" w:rsidRDefault="00EF5798" w:rsidP="00EF5798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61621748" w14:textId="77777777" w:rsidR="00EF5798" w:rsidRPr="00EF5798" w:rsidRDefault="00EF5798" w:rsidP="00EF57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B240D89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27F539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4F744E0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579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  <w:tc>
          <w:tcPr>
            <w:tcW w:w="270" w:type="dxa"/>
            <w:vAlign w:val="bottom"/>
          </w:tcPr>
          <w:p w14:paraId="4D1A35EB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01935702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  <w:tc>
          <w:tcPr>
            <w:tcW w:w="270" w:type="dxa"/>
          </w:tcPr>
          <w:p w14:paraId="0C7DAB04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C167047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DE1F23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5D3A83" w14:textId="77777777" w:rsidR="00EF5798" w:rsidRPr="00D24F31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4F3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9A814A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C5EDB96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  <w:tc>
          <w:tcPr>
            <w:tcW w:w="270" w:type="dxa"/>
          </w:tcPr>
          <w:p w14:paraId="2E1ACBF4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50F2DE6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</w:tr>
      <w:tr w:rsidR="00EF5798" w:rsidRPr="00EF5798" w14:paraId="717A390F" w14:textId="77777777" w:rsidTr="001945CE">
        <w:trPr>
          <w:trHeight w:val="261"/>
        </w:trPr>
        <w:tc>
          <w:tcPr>
            <w:tcW w:w="2067" w:type="dxa"/>
            <w:hideMark/>
          </w:tcPr>
          <w:p w14:paraId="145B5500" w14:textId="77777777" w:rsidR="00EF5798" w:rsidRPr="00EF5798" w:rsidRDefault="00EF5798" w:rsidP="00EF5798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ED89EF8" w14:textId="77777777" w:rsidR="00EF5798" w:rsidRPr="00EF5798" w:rsidRDefault="00EF5798" w:rsidP="00EF57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74BE3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left" w:pos="703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071B5B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AB14E5F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</w:rPr>
              <w:t>92,483</w:t>
            </w:r>
          </w:p>
        </w:tc>
        <w:tc>
          <w:tcPr>
            <w:tcW w:w="270" w:type="dxa"/>
          </w:tcPr>
          <w:p w14:paraId="3F1863F6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25BF98DB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</w:rPr>
              <w:t>988,711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57BDC9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892A6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BEC0D9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916CF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CABBC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52F66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</w:rPr>
              <w:t>92,483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784FAC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953760" w14:textId="77777777" w:rsidR="00EF5798" w:rsidRPr="00EF5798" w:rsidRDefault="00EF5798" w:rsidP="00EF57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</w:rPr>
              <w:t>988,711</w:t>
            </w:r>
          </w:p>
        </w:tc>
      </w:tr>
    </w:tbl>
    <w:p w14:paraId="12B52580" w14:textId="77777777" w:rsidR="00EF5798" w:rsidRPr="00D26778" w:rsidRDefault="00EF57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989"/>
        <w:gridCol w:w="270"/>
        <w:gridCol w:w="899"/>
        <w:gridCol w:w="270"/>
        <w:gridCol w:w="815"/>
        <w:gridCol w:w="270"/>
        <w:gridCol w:w="720"/>
        <w:gridCol w:w="270"/>
        <w:gridCol w:w="810"/>
        <w:gridCol w:w="270"/>
        <w:gridCol w:w="720"/>
        <w:gridCol w:w="270"/>
        <w:gridCol w:w="720"/>
      </w:tblGrid>
      <w:tr w:rsidR="008A392C" w:rsidRPr="00D26778" w14:paraId="634D4B24" w14:textId="77777777" w:rsidTr="00127BD4">
        <w:trPr>
          <w:trHeight w:val="261"/>
          <w:tblHeader/>
        </w:trPr>
        <w:tc>
          <w:tcPr>
            <w:tcW w:w="2067" w:type="dxa"/>
            <w:vAlign w:val="bottom"/>
          </w:tcPr>
          <w:p w14:paraId="1328369B" w14:textId="77777777" w:rsidR="008A392C" w:rsidRPr="00D26778" w:rsidRDefault="008A392C" w:rsidP="001B34C8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8C3875E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293" w:type="dxa"/>
            <w:gridSpan w:val="13"/>
          </w:tcPr>
          <w:p w14:paraId="502CD752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งบการเงินเฉพะกิจการ</w:t>
            </w:r>
          </w:p>
        </w:tc>
      </w:tr>
      <w:tr w:rsidR="008A392C" w:rsidRPr="00D26778" w14:paraId="41750F81" w14:textId="77777777" w:rsidTr="00127BD4">
        <w:trPr>
          <w:trHeight w:val="261"/>
          <w:tblHeader/>
        </w:trPr>
        <w:tc>
          <w:tcPr>
            <w:tcW w:w="2067" w:type="dxa"/>
            <w:vAlign w:val="bottom"/>
          </w:tcPr>
          <w:p w14:paraId="27488291" w14:textId="77777777" w:rsidR="008A392C" w:rsidRPr="00D26778" w:rsidRDefault="008A392C" w:rsidP="001B34C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3C5AA07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3243" w:type="dxa"/>
            <w:gridSpan w:val="5"/>
          </w:tcPr>
          <w:p w14:paraId="71188E9B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623B5C3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80" w:type="dxa"/>
            <w:gridSpan w:val="7"/>
          </w:tcPr>
          <w:p w14:paraId="3300D195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D2677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</w:tr>
      <w:tr w:rsidR="008A392C" w:rsidRPr="00D26778" w14:paraId="1BA94E15" w14:textId="77777777" w:rsidTr="00127BD4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42E0A18D" w14:textId="77777777" w:rsidR="008A392C" w:rsidRPr="00D26778" w:rsidRDefault="008A392C" w:rsidP="001B34C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EA28852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7C54936B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53A863B6" w14:textId="77777777" w:rsidR="008A392C" w:rsidRPr="00D26778" w:rsidRDefault="008A392C" w:rsidP="001B34C8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7E06100F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99" w:type="dxa"/>
          </w:tcPr>
          <w:p w14:paraId="49A31293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00C6673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6C30379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2690D8D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339B6D5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827F6B2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0300B64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E31D76B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21E06A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3AB135B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5126386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D80E0DF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3FB903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A392C" w:rsidRPr="00D26778" w14:paraId="02F7F8A9" w14:textId="77777777" w:rsidTr="00127BD4">
        <w:trPr>
          <w:trHeight w:val="261"/>
          <w:tblHeader/>
        </w:trPr>
        <w:tc>
          <w:tcPr>
            <w:tcW w:w="2067" w:type="dxa"/>
            <w:hideMark/>
          </w:tcPr>
          <w:p w14:paraId="492532A0" w14:textId="77777777" w:rsidR="008A392C" w:rsidRPr="00D26778" w:rsidRDefault="008A392C" w:rsidP="001B34C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3140A67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7293" w:type="dxa"/>
            <w:gridSpan w:val="13"/>
          </w:tcPr>
          <w:p w14:paraId="22DFE8F0" w14:textId="77777777" w:rsidR="008A392C" w:rsidRPr="00D26778" w:rsidRDefault="008A392C" w:rsidP="001B34C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26778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D2677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D26778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27BD4" w:rsidRPr="00D26778" w14:paraId="37EE7D1E" w14:textId="77777777" w:rsidTr="00552471">
        <w:trPr>
          <w:trHeight w:val="261"/>
        </w:trPr>
        <w:tc>
          <w:tcPr>
            <w:tcW w:w="2067" w:type="dxa"/>
          </w:tcPr>
          <w:p w14:paraId="5E01597E" w14:textId="77777777" w:rsidR="00127BD4" w:rsidRPr="00D26778" w:rsidRDefault="00127BD4" w:rsidP="005524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74D312A2" w14:textId="77777777" w:rsidR="00127BD4" w:rsidRPr="00D26778" w:rsidRDefault="00127BD4" w:rsidP="0055247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607EC537" w14:textId="77777777" w:rsidR="00127BD4" w:rsidRPr="00D26778" w:rsidRDefault="00127BD4" w:rsidP="0055247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60AC43" w14:textId="77777777" w:rsidR="00127BD4" w:rsidRPr="00D26778" w:rsidRDefault="00127BD4" w:rsidP="0055247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69BD8C02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B12ABB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2C10107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5151531E" w14:textId="77777777" w:rsidR="00127BD4" w:rsidRPr="00D26778" w:rsidRDefault="00127BD4" w:rsidP="005524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7BD4" w:rsidRPr="00D26778" w14:paraId="123CF753" w14:textId="77777777" w:rsidTr="00552471">
        <w:trPr>
          <w:trHeight w:val="261"/>
        </w:trPr>
        <w:tc>
          <w:tcPr>
            <w:tcW w:w="2067" w:type="dxa"/>
          </w:tcPr>
          <w:p w14:paraId="5342ABDC" w14:textId="77777777" w:rsidR="00127BD4" w:rsidRPr="00D26778" w:rsidRDefault="00127BD4" w:rsidP="005524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FC7E718" w14:textId="77777777" w:rsidR="00127BD4" w:rsidRPr="00D26778" w:rsidRDefault="00127BD4" w:rsidP="0055247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72F96B31" w14:textId="77777777" w:rsidR="00127BD4" w:rsidRPr="00D26778" w:rsidRDefault="00127BD4" w:rsidP="0055247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923115" w14:textId="77777777" w:rsidR="00127BD4" w:rsidRPr="00D26778" w:rsidRDefault="00127BD4" w:rsidP="0055247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471DD41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41CC4D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A475699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4DD2275D" w14:textId="77777777" w:rsidR="00127BD4" w:rsidRPr="00D26778" w:rsidRDefault="00127BD4" w:rsidP="005524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7BD4" w:rsidRPr="00D26778" w14:paraId="6CE987EA" w14:textId="77777777" w:rsidTr="00552471">
        <w:trPr>
          <w:trHeight w:val="261"/>
        </w:trPr>
        <w:tc>
          <w:tcPr>
            <w:tcW w:w="2067" w:type="dxa"/>
          </w:tcPr>
          <w:p w14:paraId="47E8EB24" w14:textId="77777777" w:rsidR="00127BD4" w:rsidRPr="00D26778" w:rsidRDefault="00127BD4" w:rsidP="00552471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D91A290" w14:textId="77777777" w:rsidR="00127BD4" w:rsidRPr="00D26778" w:rsidRDefault="00127BD4" w:rsidP="0055247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7164A06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22AE9B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69155C4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93F16E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26A1EFC4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2D77EDC6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27BD4" w:rsidRPr="00D26778" w14:paraId="145E3667" w14:textId="77777777" w:rsidTr="00552471">
        <w:trPr>
          <w:trHeight w:val="261"/>
        </w:trPr>
        <w:tc>
          <w:tcPr>
            <w:tcW w:w="2067" w:type="dxa"/>
          </w:tcPr>
          <w:p w14:paraId="561004AE" w14:textId="77777777" w:rsidR="00127BD4" w:rsidRPr="00D26778" w:rsidRDefault="00127BD4" w:rsidP="00552471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3F907DF9" w14:textId="77777777" w:rsidR="00127BD4" w:rsidRPr="00D26778" w:rsidRDefault="00127BD4" w:rsidP="0055247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53D8F7A" w14:textId="0E652A2B" w:rsidR="00127BD4" w:rsidRPr="00D26778" w:rsidRDefault="00EB05F3" w:rsidP="00552471">
            <w:pPr>
              <w:pStyle w:val="acctfourfigures"/>
              <w:tabs>
                <w:tab w:val="clear" w:pos="765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170,167</w:t>
            </w:r>
          </w:p>
        </w:tc>
        <w:tc>
          <w:tcPr>
            <w:tcW w:w="270" w:type="dxa"/>
            <w:vAlign w:val="bottom"/>
          </w:tcPr>
          <w:p w14:paraId="45B602E0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7299371E" w14:textId="016822EC" w:rsidR="00127BD4" w:rsidRPr="00D26778" w:rsidRDefault="00EB05F3" w:rsidP="00552471">
            <w:pPr>
              <w:pStyle w:val="acctfourfigures"/>
              <w:tabs>
                <w:tab w:val="clear" w:pos="765"/>
                <w:tab w:val="decimal" w:pos="438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E481BD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2B523C01" w14:textId="195EBC9C" w:rsidR="00127BD4" w:rsidRPr="00D26778" w:rsidRDefault="00EB05F3" w:rsidP="005524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170,167</w:t>
            </w:r>
          </w:p>
        </w:tc>
        <w:tc>
          <w:tcPr>
            <w:tcW w:w="270" w:type="dxa"/>
            <w:vAlign w:val="bottom"/>
          </w:tcPr>
          <w:p w14:paraId="0CD4AE16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6272C8D" w14:textId="0BC4AABC" w:rsidR="00127BD4" w:rsidRPr="00D26778" w:rsidRDefault="00A56543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7E4FDA8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6E3E71A" w14:textId="49E77474" w:rsidR="00127BD4" w:rsidRPr="00D26778" w:rsidRDefault="00A56543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170,</w:t>
            </w:r>
            <w:r w:rsidR="00F65B8C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5025BED0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31620C1" w14:textId="26E10585" w:rsidR="00127BD4" w:rsidRPr="00D26778" w:rsidRDefault="00A56543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F37B3C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1CB6E96" w14:textId="560C564D" w:rsidR="00127BD4" w:rsidRPr="00D26778" w:rsidRDefault="00A56543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170,</w:t>
            </w:r>
            <w:r w:rsidR="00F65B8C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</w:tr>
      <w:tr w:rsidR="00127BD4" w:rsidRPr="00D26778" w14:paraId="16367C27" w14:textId="77777777" w:rsidTr="00552471">
        <w:trPr>
          <w:trHeight w:val="261"/>
        </w:trPr>
        <w:tc>
          <w:tcPr>
            <w:tcW w:w="2067" w:type="dxa"/>
          </w:tcPr>
          <w:p w14:paraId="6A0D6C3B" w14:textId="77777777" w:rsidR="00127BD4" w:rsidRPr="00D26778" w:rsidRDefault="00127BD4" w:rsidP="00552471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1FFE1343" w14:textId="77777777" w:rsidR="00127BD4" w:rsidRPr="00D26778" w:rsidRDefault="00127BD4" w:rsidP="0055247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135C688" w14:textId="5A0F6F6A" w:rsidR="00127BD4" w:rsidRPr="00D26778" w:rsidRDefault="00EB05F3" w:rsidP="00552471">
            <w:pPr>
              <w:pStyle w:val="acctfourfigures"/>
              <w:tabs>
                <w:tab w:val="clear" w:pos="765"/>
                <w:tab w:val="decimal" w:pos="16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70E3D67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85664C5" w14:textId="098389B1" w:rsidR="00127BD4" w:rsidRPr="00D26778" w:rsidRDefault="00EB05F3" w:rsidP="005524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  <w:vAlign w:val="bottom"/>
          </w:tcPr>
          <w:p w14:paraId="6564B6ED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3CA885F" w14:textId="7B7CF6A3" w:rsidR="00127BD4" w:rsidRPr="00D26778" w:rsidRDefault="00EB05F3" w:rsidP="005524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6BDEA264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708B629" w14:textId="12D6963D" w:rsidR="00127BD4" w:rsidRPr="00D26778" w:rsidRDefault="00A56543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412907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CF94C2" w14:textId="3EC81C1C" w:rsidR="00127BD4" w:rsidRPr="00D26778" w:rsidRDefault="00A56543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8ABE8E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BD0C86" w14:textId="255DFD54" w:rsidR="00127BD4" w:rsidRPr="00D26778" w:rsidRDefault="00A56543" w:rsidP="005524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09660B3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408872C" w14:textId="7BED5A3C" w:rsidR="00127BD4" w:rsidRPr="00D26778" w:rsidRDefault="00A56543" w:rsidP="005524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127BD4" w:rsidRPr="00D26778" w14:paraId="6C51FCF1" w14:textId="77777777" w:rsidTr="00552471">
        <w:trPr>
          <w:trHeight w:val="261"/>
        </w:trPr>
        <w:tc>
          <w:tcPr>
            <w:tcW w:w="2067" w:type="dxa"/>
            <w:hideMark/>
          </w:tcPr>
          <w:p w14:paraId="43459D7D" w14:textId="77777777" w:rsidR="00127BD4" w:rsidRPr="00D26778" w:rsidRDefault="00127BD4" w:rsidP="0055247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60B79C86" w14:textId="77777777" w:rsidR="00127BD4" w:rsidRPr="00D26778" w:rsidRDefault="00127BD4" w:rsidP="0055247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CB1E5" w14:textId="17505F63" w:rsidR="00127BD4" w:rsidRPr="00D26778" w:rsidRDefault="00EB05F3" w:rsidP="00552471">
            <w:pPr>
              <w:pStyle w:val="acctfourfigures"/>
              <w:tabs>
                <w:tab w:val="clear" w:pos="765"/>
                <w:tab w:val="left" w:pos="703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170,167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4189A4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04A1E56" w14:textId="2DE5AE67" w:rsidR="00127BD4" w:rsidRPr="00D26778" w:rsidRDefault="00EB05F3" w:rsidP="005524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467AA734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6A6D4730" w14:textId="26FC5ADA" w:rsidR="00127BD4" w:rsidRPr="00D26778" w:rsidRDefault="00EB05F3" w:rsidP="005524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C01D2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5A78C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5A78C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50D958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F0E2A" w14:textId="4D4E4E84" w:rsidR="00127BD4" w:rsidRPr="00D26778" w:rsidRDefault="00A56543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BF2B36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E99B2B" w14:textId="6CD1703D" w:rsidR="00127BD4" w:rsidRPr="00D26778" w:rsidRDefault="00A56543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170,</w:t>
            </w:r>
            <w:r w:rsidR="00F65B8C">
              <w:rPr>
                <w:rFonts w:ascii="Angsana New" w:hAnsi="Angsana New"/>
                <w:b/>
                <w:bCs/>
                <w:sz w:val="24"/>
                <w:szCs w:val="24"/>
              </w:rPr>
              <w:t>16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F2B7B0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7D801B" w14:textId="2AA8DABA" w:rsidR="00127BD4" w:rsidRPr="00D26778" w:rsidRDefault="00A56543" w:rsidP="005524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A842E2" w14:textId="77777777" w:rsidR="00127BD4" w:rsidRPr="00D26778" w:rsidRDefault="00127BD4" w:rsidP="005524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1A9EFB" w14:textId="6F17BF42" w:rsidR="00127BD4" w:rsidRPr="00D26778" w:rsidRDefault="00A56543" w:rsidP="005524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</w:t>
            </w:r>
            <w:r w:rsidR="00C01D2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</w:t>
            </w:r>
            <w:r w:rsidR="005A78C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5A78C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275</w:t>
            </w:r>
          </w:p>
        </w:tc>
      </w:tr>
      <w:tr w:rsidR="008A392C" w:rsidRPr="00D26778" w14:paraId="71F16756" w14:textId="77777777" w:rsidTr="00E1280B">
        <w:trPr>
          <w:trHeight w:val="261"/>
        </w:trPr>
        <w:tc>
          <w:tcPr>
            <w:tcW w:w="2067" w:type="dxa"/>
          </w:tcPr>
          <w:p w14:paraId="7E0B2B15" w14:textId="0B006AAC" w:rsidR="008A392C" w:rsidRPr="00D26778" w:rsidRDefault="008A392C" w:rsidP="001B34C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EF52C6"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="00EF52C6"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AD1AA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0D80AD9C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1C90F026" w14:textId="77777777" w:rsidR="008A392C" w:rsidRPr="00D2677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59974D" w14:textId="77777777" w:rsidR="008A392C" w:rsidRPr="00D2677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2B0E5957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861587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F4BB5B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51C44755" w14:textId="77777777" w:rsidR="008A392C" w:rsidRPr="00D26778" w:rsidRDefault="008A392C" w:rsidP="001B34C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392C" w:rsidRPr="00D26778" w14:paraId="593BEA65" w14:textId="77777777" w:rsidTr="00E1280B">
        <w:trPr>
          <w:trHeight w:val="261"/>
        </w:trPr>
        <w:tc>
          <w:tcPr>
            <w:tcW w:w="2067" w:type="dxa"/>
          </w:tcPr>
          <w:p w14:paraId="551637D1" w14:textId="77777777" w:rsidR="008A392C" w:rsidRPr="00D26778" w:rsidRDefault="008A392C" w:rsidP="001B34C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0682437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</w:tcPr>
          <w:p w14:paraId="46424346" w14:textId="77777777" w:rsidR="008A392C" w:rsidRPr="00D2677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1BA07B" w14:textId="77777777" w:rsidR="008A392C" w:rsidRPr="00D26778" w:rsidRDefault="008A392C" w:rsidP="001B34C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E87688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183651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9E8A574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7D203FC9" w14:textId="77777777" w:rsidR="008A392C" w:rsidRPr="00D26778" w:rsidRDefault="008A392C" w:rsidP="001B34C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392C" w:rsidRPr="00D26778" w14:paraId="2BAB6C08" w14:textId="77777777" w:rsidTr="00E1280B">
        <w:trPr>
          <w:trHeight w:val="261"/>
        </w:trPr>
        <w:tc>
          <w:tcPr>
            <w:tcW w:w="2067" w:type="dxa"/>
          </w:tcPr>
          <w:p w14:paraId="6A9BFF94" w14:textId="77777777" w:rsidR="008A392C" w:rsidRPr="00D26778" w:rsidRDefault="008A392C" w:rsidP="001B34C8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DA8B744" w14:textId="77777777" w:rsidR="008A392C" w:rsidRPr="00D26778" w:rsidRDefault="008A392C" w:rsidP="001B34C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C8B9820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57D72C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EE67AC5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008B7F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</w:tcPr>
          <w:p w14:paraId="2EF435E5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0" w:type="dxa"/>
            <w:gridSpan w:val="8"/>
          </w:tcPr>
          <w:p w14:paraId="69C452DA" w14:textId="77777777" w:rsidR="008A392C" w:rsidRPr="00D26778" w:rsidRDefault="008A392C" w:rsidP="001B34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7D1AD3" w:rsidRPr="00D26778" w14:paraId="069C71F3" w14:textId="77777777" w:rsidTr="00E1280B">
        <w:trPr>
          <w:trHeight w:val="261"/>
        </w:trPr>
        <w:tc>
          <w:tcPr>
            <w:tcW w:w="2067" w:type="dxa"/>
          </w:tcPr>
          <w:p w14:paraId="6A5C4BE4" w14:textId="77777777" w:rsidR="007D1AD3" w:rsidRPr="00D26778" w:rsidRDefault="007D1AD3" w:rsidP="007D1AD3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71D853A0" w14:textId="77777777" w:rsidR="007D1AD3" w:rsidRPr="00D26778" w:rsidRDefault="007D1AD3" w:rsidP="007D1A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30D0D40" w14:textId="78BC4D04" w:rsidR="007D1AD3" w:rsidRPr="00D26778" w:rsidRDefault="007D1AD3" w:rsidP="007D1AD3">
            <w:pPr>
              <w:pStyle w:val="acctfourfigures"/>
              <w:tabs>
                <w:tab w:val="clear" w:pos="765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130,255</w:t>
            </w:r>
          </w:p>
        </w:tc>
        <w:tc>
          <w:tcPr>
            <w:tcW w:w="270" w:type="dxa"/>
            <w:vAlign w:val="bottom"/>
          </w:tcPr>
          <w:p w14:paraId="76C207EB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0CB6C101" w14:textId="6AE377D4" w:rsidR="007D1AD3" w:rsidRPr="00D26778" w:rsidRDefault="007D1AD3" w:rsidP="007D1AD3">
            <w:pPr>
              <w:pStyle w:val="acctfourfigures"/>
              <w:tabs>
                <w:tab w:val="clear" w:pos="765"/>
                <w:tab w:val="decimal" w:pos="438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16F5F0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DE5E954" w14:textId="3378F714" w:rsidR="007D1AD3" w:rsidRPr="00D26778" w:rsidRDefault="007D1AD3" w:rsidP="007D1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130,255</w:t>
            </w:r>
          </w:p>
        </w:tc>
        <w:tc>
          <w:tcPr>
            <w:tcW w:w="270" w:type="dxa"/>
            <w:vAlign w:val="bottom"/>
          </w:tcPr>
          <w:p w14:paraId="38351FFF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919435D" w14:textId="42AB85DE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3A3CCD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A3B3B2C" w14:textId="493B7A0D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130,255</w:t>
            </w:r>
          </w:p>
        </w:tc>
        <w:tc>
          <w:tcPr>
            <w:tcW w:w="270" w:type="dxa"/>
            <w:vAlign w:val="bottom"/>
          </w:tcPr>
          <w:p w14:paraId="6D59D163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9C2AAF8" w14:textId="09C62DDA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25A411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B13EDF4" w14:textId="12D9B19B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130,255</w:t>
            </w:r>
          </w:p>
        </w:tc>
      </w:tr>
      <w:tr w:rsidR="007D1AD3" w:rsidRPr="00D26778" w14:paraId="24CF64BC" w14:textId="77777777" w:rsidTr="00E1280B">
        <w:trPr>
          <w:trHeight w:val="261"/>
        </w:trPr>
        <w:tc>
          <w:tcPr>
            <w:tcW w:w="2067" w:type="dxa"/>
          </w:tcPr>
          <w:p w14:paraId="3ACC359E" w14:textId="77777777" w:rsidR="007D1AD3" w:rsidRPr="00D26778" w:rsidRDefault="007D1AD3" w:rsidP="007D1AD3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4731CD08" w14:textId="77777777" w:rsidR="007D1AD3" w:rsidRPr="00D26778" w:rsidRDefault="007D1AD3" w:rsidP="007D1A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C93958E" w14:textId="447F3DA2" w:rsidR="007D1AD3" w:rsidRPr="00D26778" w:rsidRDefault="007D1AD3" w:rsidP="007D1AD3">
            <w:pPr>
              <w:pStyle w:val="acctfourfigures"/>
              <w:tabs>
                <w:tab w:val="clear" w:pos="765"/>
                <w:tab w:val="decimal" w:pos="16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DD46C6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7F0D9C4" w14:textId="606C3DC6" w:rsidR="007D1AD3" w:rsidRPr="00D26778" w:rsidRDefault="007D1AD3" w:rsidP="007D1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  <w:vAlign w:val="bottom"/>
          </w:tcPr>
          <w:p w14:paraId="4DDF2B1D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0585DB7E" w14:textId="338AD189" w:rsidR="007D1AD3" w:rsidRPr="00D26778" w:rsidRDefault="007D1AD3" w:rsidP="007D1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7B423016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53BA87D" w14:textId="6F95513A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BB9DD9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A370E3" w14:textId="4E5A23D1" w:rsidR="007D1AD3" w:rsidRPr="007D1AD3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1A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2E9340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ED3CF7A" w14:textId="731CEB9B" w:rsidR="007D1AD3" w:rsidRPr="00D26778" w:rsidRDefault="007D1AD3" w:rsidP="007D1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3ECB2AE6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339A082" w14:textId="37877B9E" w:rsidR="007D1AD3" w:rsidRPr="00D26778" w:rsidRDefault="007D1AD3" w:rsidP="007D1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6778"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7D1AD3" w:rsidRPr="00D26778" w14:paraId="427D54ED" w14:textId="77777777" w:rsidTr="00E1280B">
        <w:trPr>
          <w:trHeight w:val="261"/>
        </w:trPr>
        <w:tc>
          <w:tcPr>
            <w:tcW w:w="2067" w:type="dxa"/>
            <w:hideMark/>
          </w:tcPr>
          <w:p w14:paraId="43583B0A" w14:textId="77777777" w:rsidR="007D1AD3" w:rsidRPr="00D26778" w:rsidRDefault="007D1AD3" w:rsidP="007D1AD3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ADDD80F" w14:textId="77777777" w:rsidR="007D1AD3" w:rsidRPr="00D26778" w:rsidRDefault="007D1AD3" w:rsidP="007D1A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680BB" w14:textId="639E1BDC" w:rsidR="007D1AD3" w:rsidRPr="00D26778" w:rsidRDefault="007D1AD3" w:rsidP="007D1AD3">
            <w:pPr>
              <w:pStyle w:val="acctfourfigures"/>
              <w:tabs>
                <w:tab w:val="clear" w:pos="765"/>
                <w:tab w:val="left" w:pos="703"/>
              </w:tabs>
              <w:spacing w:line="240" w:lineRule="atLeast"/>
              <w:ind w:left="-43" w:right="-20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130,255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755223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6DCD825" w14:textId="439FC15B" w:rsidR="007D1AD3" w:rsidRPr="00D26778" w:rsidRDefault="007D1AD3" w:rsidP="007D1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615CA53B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A3BC591" w14:textId="62C99241" w:rsidR="007D1AD3" w:rsidRPr="00D26778" w:rsidRDefault="007D1AD3" w:rsidP="007D1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175,363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170C31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B7656" w14:textId="69FCAB6A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37A679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A32A4" w14:textId="1D48FF9D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130,255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75B0BE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A49D4" w14:textId="1482F86A" w:rsidR="007D1AD3" w:rsidRPr="00D26778" w:rsidRDefault="007D1AD3" w:rsidP="007D1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BF3DED" w14:textId="77777777" w:rsidR="007D1AD3" w:rsidRPr="00D26778" w:rsidRDefault="007D1AD3" w:rsidP="007D1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7AD3A" w14:textId="7F80ADD5" w:rsidR="007D1AD3" w:rsidRPr="00D26778" w:rsidRDefault="007D1AD3" w:rsidP="007D1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175,363</w:t>
            </w:r>
          </w:p>
        </w:tc>
      </w:tr>
    </w:tbl>
    <w:p w14:paraId="50C75FF4" w14:textId="77777777" w:rsidR="007D1AD3" w:rsidRDefault="007D1A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4032DF" w14:textId="0699AE7B" w:rsidR="004763B7" w:rsidRPr="00D26778" w:rsidRDefault="004763B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65EC5D17" w14:textId="77777777" w:rsidR="004763B7" w:rsidRPr="00D26778" w:rsidRDefault="004763B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270"/>
        <w:gridCol w:w="3600"/>
      </w:tblGrid>
      <w:tr w:rsidR="004763B7" w:rsidRPr="00D26778" w14:paraId="0C4D223A" w14:textId="77777777" w:rsidTr="004763B7">
        <w:trPr>
          <w:tblHeader/>
        </w:trPr>
        <w:tc>
          <w:tcPr>
            <w:tcW w:w="5310" w:type="dxa"/>
          </w:tcPr>
          <w:p w14:paraId="37BC3185" w14:textId="77777777" w:rsidR="004763B7" w:rsidRPr="00D26778" w:rsidRDefault="004763B7" w:rsidP="001B34C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9C47FF3" w14:textId="77777777" w:rsidR="004763B7" w:rsidRPr="00D26778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126D75CE" w14:textId="77777777" w:rsidR="004763B7" w:rsidRPr="00D26778" w:rsidRDefault="004763B7" w:rsidP="001B34C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763B7" w:rsidRPr="00D26778" w14:paraId="12C39874" w14:textId="77777777" w:rsidTr="004763B7">
        <w:tc>
          <w:tcPr>
            <w:tcW w:w="5310" w:type="dxa"/>
          </w:tcPr>
          <w:p w14:paraId="0626BC01" w14:textId="77777777" w:rsidR="004763B7" w:rsidRPr="00D26778" w:rsidRDefault="004763B7" w:rsidP="001B34C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</w:t>
            </w:r>
          </w:p>
          <w:p w14:paraId="170716EE" w14:textId="77777777" w:rsidR="004763B7" w:rsidRPr="00D26778" w:rsidRDefault="004763B7" w:rsidP="001B34C8">
            <w:pPr>
              <w:pStyle w:val="block"/>
              <w:spacing w:after="0" w:line="240" w:lineRule="auto"/>
              <w:ind w:left="336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70" w:type="dxa"/>
          </w:tcPr>
          <w:p w14:paraId="06077484" w14:textId="77777777" w:rsidR="004763B7" w:rsidRPr="00D26778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670DAD70" w14:textId="77777777" w:rsidR="004763B7" w:rsidRPr="00D26778" w:rsidRDefault="004763B7" w:rsidP="001B34C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D26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D26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4763B7" w:rsidRPr="00D26778" w14:paraId="7387154A" w14:textId="77777777" w:rsidTr="004763B7">
        <w:tc>
          <w:tcPr>
            <w:tcW w:w="5310" w:type="dxa"/>
          </w:tcPr>
          <w:p w14:paraId="74BC49CB" w14:textId="77777777" w:rsidR="004763B7" w:rsidRPr="00D26778" w:rsidRDefault="004763B7" w:rsidP="001B34C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เงินลงทุนในตราสารทุนที่ไม่ได้อยู่ในความต้องการของตลาด</w:t>
            </w:r>
          </w:p>
        </w:tc>
        <w:tc>
          <w:tcPr>
            <w:tcW w:w="270" w:type="dxa"/>
          </w:tcPr>
          <w:p w14:paraId="7667DEAA" w14:textId="77777777" w:rsidR="004763B7" w:rsidRPr="00D26778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3D41D9A2" w14:textId="77777777" w:rsidR="004763B7" w:rsidRPr="00D26778" w:rsidRDefault="004763B7" w:rsidP="001B34C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มูลค่าสินทรัพย์สุทธิที่ถูกปรับปรุง ณ วันที่</w:t>
            </w:r>
          </w:p>
          <w:p w14:paraId="09D60B95" w14:textId="2FEA7B75" w:rsidR="004763B7" w:rsidRPr="00D26778" w:rsidRDefault="004763B7" w:rsidP="001B34C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รายงาน</w:t>
            </w:r>
          </w:p>
        </w:tc>
      </w:tr>
    </w:tbl>
    <w:p w14:paraId="53F28DC5" w14:textId="77777777" w:rsidR="00B5654B" w:rsidRPr="00D26778" w:rsidRDefault="00B5654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5058C8E2" w14:textId="4A9C85A7" w:rsidR="00AC6FC5" w:rsidRPr="00D26778" w:rsidRDefault="00A270B7" w:rsidP="001B34C8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/>
          <w:sz w:val="30"/>
          <w:szCs w:val="30"/>
          <w:cs/>
        </w:rPr>
        <w:t xml:space="preserve">เนื่องจากสินทรัพย์และหนี้สินทางการเงินส่วนใหญ่จัดอยู่ในประเภทระยะสั้น </w:t>
      </w:r>
      <w:r w:rsidRPr="00D26778">
        <w:rPr>
          <w:rFonts w:ascii="Angsana New" w:hAnsi="Angsana New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Pr="00D26778">
        <w:rPr>
          <w:rFonts w:ascii="Angsana New" w:hAnsi="Angsana New"/>
          <w:sz w:val="30"/>
          <w:szCs w:val="30"/>
          <w:cs/>
        </w:rPr>
        <w:t xml:space="preserve"> </w:t>
      </w:r>
    </w:p>
    <w:p w14:paraId="2C74E898" w14:textId="7C9FC9AA" w:rsidR="00721BD3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19086FC1" w14:textId="73B3EF4A" w:rsidR="00D35439" w:rsidRDefault="00D3543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58EFE237" w14:textId="05C64D66" w:rsidR="00D35439" w:rsidRDefault="00D3543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2393E75F" w14:textId="7C1FEC84" w:rsidR="00D35439" w:rsidRDefault="00D3543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6FC18F51" w14:textId="6FA410EE" w:rsidR="00D35439" w:rsidRDefault="00D3543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421FDD7B" w14:textId="54C26FFA" w:rsidR="00DC50D9" w:rsidRPr="00D26778" w:rsidRDefault="00DC50D9" w:rsidP="001B34C8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31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  <w:tab w:val="num" w:pos="900"/>
        </w:tabs>
        <w:ind w:left="1170" w:hanging="108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D267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D26778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  </w:t>
      </w:r>
    </w:p>
    <w:p w14:paraId="7E74ABDD" w14:textId="77777777" w:rsidR="00DC50D9" w:rsidRPr="00D26778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CF22F66" w14:textId="4FA989BB" w:rsidR="00DC50D9" w:rsidRPr="00D26778" w:rsidRDefault="00DC50D9" w:rsidP="001B34C8">
      <w:pPr>
        <w:ind w:left="540" w:firstLine="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2114E78" w14:textId="77777777" w:rsidR="00DC50D9" w:rsidRPr="00D26778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CFC3971" w14:textId="425EA616" w:rsidR="00DC50D9" w:rsidRPr="00D26778" w:rsidRDefault="00DC50D9" w:rsidP="001B34C8">
      <w:pPr>
        <w:tabs>
          <w:tab w:val="clear" w:pos="454"/>
          <w:tab w:val="left" w:pos="810"/>
        </w:tabs>
        <w:spacing w:line="240" w:lineRule="auto"/>
        <w:ind w:left="630" w:right="-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5846DA" w:rsidRPr="00D26778">
        <w:rPr>
          <w:rFonts w:ascii="Angsana New" w:hAnsi="Angsana New" w:hint="cs"/>
          <w:sz w:val="30"/>
          <w:szCs w:val="30"/>
          <w:cs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3349ACF" w14:textId="77777777" w:rsidR="00DC50D9" w:rsidRPr="00D26778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423F3A8" w14:textId="0EB67D3A" w:rsidR="00DC50D9" w:rsidRPr="00D26778" w:rsidRDefault="00DC50D9" w:rsidP="001B34C8">
      <w:pPr>
        <w:tabs>
          <w:tab w:val="clear" w:pos="454"/>
          <w:tab w:val="left" w:pos="630"/>
        </w:tabs>
        <w:spacing w:line="240" w:lineRule="auto"/>
        <w:ind w:left="630" w:right="-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26778">
        <w:rPr>
          <w:rFonts w:ascii="Angsana New" w:hAnsi="Angsana New" w:hint="cs"/>
          <w:sz w:val="30"/>
          <w:szCs w:val="30"/>
        </w:rPr>
        <w:t xml:space="preserve"> </w:t>
      </w:r>
      <w:r w:rsidRPr="00D26778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2A1419B" w14:textId="76F76D4E" w:rsidR="00704D2B" w:rsidRPr="00D26778" w:rsidRDefault="00704D2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046149F5" w14:textId="190E59C8" w:rsidR="00721BD3" w:rsidRDefault="00DC50D9" w:rsidP="001B34C8">
      <w:pPr>
        <w:tabs>
          <w:tab w:val="clear" w:pos="454"/>
          <w:tab w:val="left" w:pos="810"/>
        </w:tabs>
        <w:spacing w:line="240" w:lineRule="auto"/>
        <w:ind w:left="630" w:right="-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6971224" w14:textId="77777777" w:rsidR="00D35439" w:rsidRPr="00D26778" w:rsidRDefault="00D35439" w:rsidP="001B34C8">
      <w:pPr>
        <w:tabs>
          <w:tab w:val="clear" w:pos="454"/>
          <w:tab w:val="left" w:pos="810"/>
        </w:tabs>
        <w:spacing w:line="240" w:lineRule="auto"/>
        <w:ind w:left="630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11F78524" w14:textId="41D79E21" w:rsidR="00EE2C9D" w:rsidRPr="00D26778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3A78A0" w:rsidRPr="00D267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5F2398"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09705ED4" w14:textId="36F299FF" w:rsidR="00EE2C9D" w:rsidRPr="00D26778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E3D970" w14:textId="16D9B4CB" w:rsidR="00EE2C9D" w:rsidRPr="00D26778" w:rsidRDefault="00EE2C9D" w:rsidP="001B34C8">
      <w:pPr>
        <w:tabs>
          <w:tab w:val="clear" w:pos="454"/>
          <w:tab w:val="clear" w:pos="907"/>
          <w:tab w:val="left" w:pos="1260"/>
          <w:tab w:val="left" w:pos="1440"/>
        </w:tabs>
        <w:ind w:left="6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26778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1019481A" w14:textId="718D7591" w:rsidR="005356C2" w:rsidRPr="00D26778" w:rsidRDefault="005356C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4EFB994" w14:textId="4FF1BAC9" w:rsidR="00EE2C9D" w:rsidRPr="00D26778" w:rsidRDefault="00EE2C9D" w:rsidP="001B34C8">
      <w:pPr>
        <w:pStyle w:val="block"/>
        <w:spacing w:after="0" w:line="240" w:lineRule="auto"/>
        <w:ind w:left="90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D26778">
        <w:rPr>
          <w:rFonts w:asciiTheme="majorBidi" w:hAnsiTheme="majorBidi" w:cstheme="majorBidi"/>
          <w:sz w:val="30"/>
          <w:szCs w:val="30"/>
        </w:rPr>
        <w:t>(</w:t>
      </w:r>
      <w:r w:rsidR="003A78A0" w:rsidRPr="00D26778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080FD0" w:rsidRPr="00D26778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5F2398" w:rsidRPr="00D26778">
        <w:rPr>
          <w:rFonts w:asciiTheme="majorBidi" w:hAnsiTheme="majorBidi" w:cstheme="majorBidi"/>
          <w:sz w:val="30"/>
          <w:szCs w:val="30"/>
        </w:rPr>
        <w:t>1</w:t>
      </w:r>
      <w:r w:rsidRPr="00D26778">
        <w:rPr>
          <w:rFonts w:asciiTheme="majorBidi" w:hAnsiTheme="majorBidi" w:cstheme="majorBidi"/>
          <w:sz w:val="30"/>
          <w:szCs w:val="30"/>
        </w:rPr>
        <w:t>.</w:t>
      </w:r>
      <w:r w:rsidR="005F2398" w:rsidRPr="00D26778">
        <w:rPr>
          <w:rFonts w:asciiTheme="majorBidi" w:hAnsiTheme="majorBidi" w:cstheme="majorBidi"/>
          <w:sz w:val="30"/>
          <w:szCs w:val="30"/>
        </w:rPr>
        <w:t>1</w:t>
      </w:r>
      <w:r w:rsidRPr="00D26778">
        <w:rPr>
          <w:rFonts w:asciiTheme="majorBidi" w:hAnsiTheme="majorBidi" w:cstheme="majorBidi"/>
          <w:sz w:val="30"/>
          <w:szCs w:val="30"/>
        </w:rPr>
        <w:t>)</w:t>
      </w:r>
      <w:r w:rsidRPr="00D2677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D2677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140AA135" w14:textId="77BBAE94" w:rsidR="00EE2C9D" w:rsidRPr="00D26778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0205962" w14:textId="5CEAA37E" w:rsidR="00EE2C9D" w:rsidRPr="00D26778" w:rsidRDefault="00EE2C9D" w:rsidP="001B34C8">
      <w:pPr>
        <w:tabs>
          <w:tab w:val="clear" w:pos="907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="00C5487A">
        <w:rPr>
          <w:rFonts w:asciiTheme="majorBidi" w:hAnsiTheme="majorBidi" w:cstheme="majorBidi"/>
          <w:sz w:val="30"/>
          <w:szCs w:val="30"/>
        </w:rPr>
        <w:br/>
      </w:r>
      <w:r w:rsidRPr="00D26778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D26778">
        <w:rPr>
          <w:rFonts w:asciiTheme="majorBidi" w:hAnsiTheme="majorBidi" w:cstheme="majorBidi"/>
          <w:sz w:val="30"/>
          <w:szCs w:val="30"/>
        </w:rPr>
        <w:t xml:space="preserve"> </w:t>
      </w:r>
      <w:r w:rsidRPr="00D26778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5F2398" w:rsidRPr="00D26778">
        <w:rPr>
          <w:rFonts w:asciiTheme="majorBidi" w:hAnsiTheme="majorBidi" w:cstheme="majorBidi"/>
          <w:sz w:val="30"/>
          <w:szCs w:val="30"/>
        </w:rPr>
        <w:t>1</w:t>
      </w:r>
      <w:r w:rsidR="001B576E">
        <w:rPr>
          <w:rFonts w:asciiTheme="majorBidi" w:hAnsiTheme="majorBidi" w:cstheme="majorBidi"/>
          <w:sz w:val="30"/>
          <w:szCs w:val="30"/>
        </w:rPr>
        <w:t>5</w:t>
      </w:r>
    </w:p>
    <w:p w14:paraId="156BBA4D" w14:textId="77777777" w:rsidR="00EE2C9D" w:rsidRPr="00D26778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6D9795" w14:textId="59F17E65" w:rsidR="00537989" w:rsidRPr="00D26778" w:rsidRDefault="00EE2C9D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26778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 w:cstheme="majorBidi"/>
          <w:spacing w:val="-4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D2677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81763" w:rsidRPr="00D26778">
        <w:rPr>
          <w:rFonts w:asciiTheme="majorBidi" w:hAnsiTheme="majorBidi" w:cstheme="majorBidi" w:hint="cs"/>
          <w:spacing w:val="-4"/>
          <w:sz w:val="30"/>
          <w:szCs w:val="30"/>
        </w:rPr>
        <w:t>3</w:t>
      </w:r>
      <w:r w:rsidRPr="00D26778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D26778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="0028155B" w:rsidRPr="0028155B">
        <w:rPr>
          <w:rFonts w:asciiTheme="majorBidi" w:hAnsiTheme="majorBidi" w:hint="cs"/>
          <w:spacing w:val="-4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28155B" w:rsidRPr="0028155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8155B" w:rsidRPr="0028155B">
        <w:rPr>
          <w:rFonts w:asciiTheme="majorBidi" w:hAnsiTheme="majorBidi" w:hint="cs"/>
          <w:spacing w:val="-4"/>
          <w:sz w:val="30"/>
          <w:szCs w:val="30"/>
          <w:cs/>
        </w:rPr>
        <w:t>กลุ่มบริษัทพิจารณาการด้อยค่าทุกวัน</w:t>
      </w:r>
      <w:r w:rsidR="0028155B" w:rsidRPr="0028155B">
        <w:rPr>
          <w:rFonts w:asciiTheme="majorBidi" w:hAnsiTheme="majorBidi"/>
          <w:spacing w:val="-4"/>
          <w:sz w:val="30"/>
          <w:szCs w:val="30"/>
          <w:cs/>
        </w:rPr>
        <w:t xml:space="preserve">      </w:t>
      </w:r>
      <w:r w:rsidR="0028155B" w:rsidRPr="0028155B">
        <w:rPr>
          <w:rFonts w:asciiTheme="majorBidi" w:hAnsiTheme="majorBidi" w:hint="cs"/>
          <w:spacing w:val="-4"/>
          <w:sz w:val="30"/>
          <w:szCs w:val="30"/>
          <w:cs/>
        </w:rPr>
        <w:t>สิ้นรอบระยะเวลารายงาน</w:t>
      </w:r>
      <w:r w:rsidR="0028155B" w:rsidRPr="0028155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8155B" w:rsidRPr="0028155B">
        <w:rPr>
          <w:rFonts w:asciiTheme="majorBidi" w:hAnsiTheme="majorBidi" w:hint="cs"/>
          <w:spacing w:val="-4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28155B" w:rsidRPr="00D86786">
        <w:rPr>
          <w:rFonts w:asciiTheme="majorBidi" w:hAnsiTheme="majorBidi" w:hint="cs"/>
          <w:spacing w:val="-4"/>
          <w:sz w:val="30"/>
          <w:szCs w:val="30"/>
          <w:cs/>
        </w:rPr>
        <w:t>ลูกหนี้แต่ละราย</w:t>
      </w:r>
      <w:r w:rsidR="0028155B" w:rsidRPr="0028155B">
        <w:rPr>
          <w:rFonts w:asciiTheme="majorBidi" w:hAnsiTheme="majorBidi" w:hint="cs"/>
          <w:spacing w:val="-4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="0028155B" w:rsidRPr="0028155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8155B" w:rsidRPr="0028155B">
        <w:rPr>
          <w:rFonts w:asciiTheme="majorBidi" w:hAnsiTheme="majorBidi" w:hint="cs"/>
          <w:spacing w:val="-4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7F13D5B" w14:textId="0CCB9E69" w:rsidR="00E4422E" w:rsidRPr="00D26778" w:rsidRDefault="00E4422E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57D3E7A" w14:textId="2F251F75" w:rsidR="00D86786" w:rsidRPr="00D26778" w:rsidRDefault="00D86786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260"/>
        <w:jc w:val="thaiDistribute"/>
        <w:rPr>
          <w:rFonts w:ascii="Angsana New" w:hAnsi="Angsana New"/>
          <w:sz w:val="30"/>
          <w:szCs w:val="30"/>
        </w:rPr>
      </w:pPr>
      <w:r w:rsidRPr="00D86786">
        <w:rPr>
          <w:rFonts w:ascii="Angsana New" w:hAnsi="Angsana New" w:hint="cs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Pr="00D8678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</w:t>
      </w:r>
    </w:p>
    <w:p w14:paraId="7A88C728" w14:textId="77777777" w:rsidR="00E4422E" w:rsidRPr="00D26778" w:rsidRDefault="00E4422E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D722152" w14:textId="77777777" w:rsidR="003371C1" w:rsidRPr="00D26778" w:rsidRDefault="003371C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73809656" w14:textId="2A6039A4" w:rsidR="00080FD0" w:rsidRPr="00D26778" w:rsidRDefault="00080FD0" w:rsidP="001B34C8">
      <w:pPr>
        <w:pStyle w:val="block"/>
        <w:spacing w:after="0" w:line="240" w:lineRule="auto"/>
        <w:ind w:left="90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/>
          <w:sz w:val="30"/>
          <w:szCs w:val="30"/>
        </w:rPr>
        <w:t>(</w:t>
      </w:r>
      <w:r w:rsidR="003A78A0" w:rsidRPr="00D26778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D26778">
        <w:rPr>
          <w:rFonts w:asciiTheme="majorBidi" w:hAnsiTheme="majorBidi" w:cstheme="majorBidi"/>
          <w:sz w:val="30"/>
          <w:szCs w:val="30"/>
        </w:rPr>
        <w:t>.</w:t>
      </w:r>
      <w:r w:rsidR="005F2398" w:rsidRPr="00D26778">
        <w:rPr>
          <w:rFonts w:asciiTheme="majorBidi" w:hAnsiTheme="majorBidi" w:cstheme="majorBidi"/>
          <w:sz w:val="30"/>
          <w:szCs w:val="30"/>
        </w:rPr>
        <w:t>1</w:t>
      </w:r>
      <w:r w:rsidRPr="00D26778">
        <w:rPr>
          <w:rFonts w:asciiTheme="majorBidi" w:hAnsiTheme="majorBidi" w:cstheme="majorBidi"/>
          <w:sz w:val="30"/>
          <w:szCs w:val="30"/>
        </w:rPr>
        <w:t>.</w:t>
      </w:r>
      <w:r w:rsidR="00925CA2" w:rsidRPr="00D26778">
        <w:rPr>
          <w:rFonts w:asciiTheme="majorBidi" w:hAnsiTheme="majorBidi" w:cstheme="majorBidi"/>
          <w:sz w:val="30"/>
          <w:szCs w:val="30"/>
        </w:rPr>
        <w:t>2</w:t>
      </w:r>
      <w:r w:rsidRPr="00D26778">
        <w:rPr>
          <w:rFonts w:asciiTheme="majorBidi" w:hAnsiTheme="majorBidi" w:cstheme="majorBidi"/>
          <w:sz w:val="30"/>
          <w:szCs w:val="30"/>
        </w:rPr>
        <w:t xml:space="preserve">) </w:t>
      </w:r>
      <w:r w:rsidRPr="00D2677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27146232" w14:textId="77777777" w:rsidR="00080FD0" w:rsidRPr="00B31993" w:rsidRDefault="00080FD0" w:rsidP="001B34C8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20"/>
          <w:lang w:val="en-US"/>
        </w:rPr>
      </w:pPr>
      <w:r w:rsidRPr="00D26778">
        <w:rPr>
          <w:rFonts w:ascii="Angsana New" w:hAnsi="Angsana New"/>
          <w:sz w:val="30"/>
          <w:szCs w:val="30"/>
        </w:rPr>
        <w:tab/>
      </w:r>
    </w:p>
    <w:p w14:paraId="5407E2DE" w14:textId="65ADF95A" w:rsidR="00080FD0" w:rsidRPr="00D26778" w:rsidRDefault="00080FD0" w:rsidP="001B34C8">
      <w:pPr>
        <w:pStyle w:val="block"/>
        <w:spacing w:after="0" w:line="240" w:lineRule="auto"/>
        <w:ind w:left="1260" w:right="-7"/>
        <w:jc w:val="thaiDistribute"/>
        <w:rPr>
          <w:rFonts w:ascii="Angsana New" w:hAnsi="Angsana New"/>
          <w:sz w:val="30"/>
          <w:szCs w:val="30"/>
        </w:rPr>
      </w:pPr>
      <w:r w:rsidRPr="00770939">
        <w:rPr>
          <w:rFonts w:ascii="Angsana New" w:hAnsi="Angsana New"/>
          <w:spacing w:val="2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770939" w:rsidRPr="00770939">
        <w:rPr>
          <w:rFonts w:ascii="Angsana New" w:hAnsi="Angsana New" w:hint="cs"/>
          <w:spacing w:val="2"/>
          <w:sz w:val="30"/>
          <w:szCs w:val="30"/>
          <w:cs/>
          <w:lang w:bidi="th-TH"/>
        </w:rPr>
        <w:t>และสินทรัพย์อนุพันธ์</w:t>
      </w:r>
      <w:r w:rsidRPr="00D26778">
        <w:rPr>
          <w:rFonts w:ascii="Angsana New" w:hAnsi="Angsana New"/>
          <w:sz w:val="30"/>
          <w:szCs w:val="30"/>
        </w:rPr>
        <w:t xml:space="preserve"> </w:t>
      </w:r>
      <w:r w:rsidR="004763B7" w:rsidRPr="00770939">
        <w:rPr>
          <w:rFonts w:ascii="Angsana New" w:hAnsi="Angsana New" w:hint="cs"/>
          <w:spacing w:val="-2"/>
          <w:sz w:val="30"/>
          <w:szCs w:val="30"/>
          <w:cs/>
          <w:lang w:bidi="th-TH"/>
        </w:rPr>
        <w:t>มี</w:t>
      </w:r>
      <w:r w:rsidRPr="00770939">
        <w:rPr>
          <w:rFonts w:ascii="Angsana New" w:hAnsi="Angsana New"/>
          <w:spacing w:val="-2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3C24BB" w:rsidRPr="00770939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770939">
        <w:rPr>
          <w:rFonts w:ascii="Angsana New" w:hAnsi="Angsana New"/>
          <w:spacing w:val="-2"/>
          <w:sz w:val="30"/>
          <w:szCs w:val="30"/>
          <w:cs/>
        </w:rPr>
        <w:t>ซึ่งกลุ่มบริษั</w:t>
      </w:r>
      <w:r w:rsidR="002E26A9" w:rsidRPr="00770939">
        <w:rPr>
          <w:rFonts w:ascii="Angsana New" w:hAnsi="Angsana New"/>
          <w:spacing w:val="-2"/>
          <w:sz w:val="30"/>
          <w:szCs w:val="30"/>
          <w:cs/>
          <w:lang w:bidi="th-TH"/>
        </w:rPr>
        <w:t>ท</w:t>
      </w:r>
      <w:r w:rsidRPr="00770939">
        <w:rPr>
          <w:rFonts w:ascii="Angsana New" w:hAnsi="Angsana New"/>
          <w:spacing w:val="-2"/>
          <w:sz w:val="30"/>
          <w:szCs w:val="30"/>
          <w:cs/>
        </w:rPr>
        <w:t>พิจารณาว่ามีความเสี่ยงด้านเครดิตต่ำ</w:t>
      </w:r>
    </w:p>
    <w:p w14:paraId="2A08A6B1" w14:textId="77777777" w:rsidR="00D8230E" w:rsidRPr="00D26778" w:rsidRDefault="00D8230E" w:rsidP="001B34C8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0"/>
        </w:rPr>
      </w:pPr>
    </w:p>
    <w:p w14:paraId="5661A90A" w14:textId="08A1E5F6" w:rsidR="00D8230E" w:rsidRPr="00D26778" w:rsidRDefault="00D8230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3A78A0" w:rsidRPr="00D267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925CA2"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D2677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="00D867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D26778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14:paraId="7B9ECE5A" w14:textId="77777777" w:rsidR="00D8230E" w:rsidRPr="00D26778" w:rsidRDefault="00D8230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165F5E37" w14:textId="77777777" w:rsidR="00D8230E" w:rsidRPr="00D26778" w:rsidRDefault="00D8230E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677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D26778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26778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D267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B74AB92" w14:textId="0B1D192B" w:rsidR="00080FD0" w:rsidRPr="00D26778" w:rsidRDefault="00080FD0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D59C72" w14:textId="77777777" w:rsidR="00721BD3" w:rsidRPr="00D26778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D26778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68DBDCE8" w14:textId="07AB1865" w:rsidR="00691BBB" w:rsidRPr="008E0404" w:rsidRDefault="00691BBB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E0404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8E040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E0404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8E040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E040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E0404" w:rsidRPr="008E0404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8E0404">
        <w:rPr>
          <w:rFonts w:asciiTheme="majorBidi" w:hAnsiTheme="majorBidi" w:cstheme="majorBidi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8E0404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55B69BCD" w14:textId="02245FEA" w:rsidR="00EB75A5" w:rsidRPr="00D26778" w:rsidRDefault="00EB75A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09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260"/>
      </w:tblGrid>
      <w:tr w:rsidR="00D500AF" w:rsidRPr="00D26778" w14:paraId="6AA6EB0B" w14:textId="77777777" w:rsidTr="00721BD3">
        <w:trPr>
          <w:tblHeader/>
        </w:trPr>
        <w:tc>
          <w:tcPr>
            <w:tcW w:w="2250" w:type="dxa"/>
          </w:tcPr>
          <w:p w14:paraId="64E2365C" w14:textId="77777777" w:rsidR="00D500AF" w:rsidRPr="00D26778" w:rsidRDefault="00D500AF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tcBorders>
              <w:left w:val="nil"/>
              <w:right w:val="nil"/>
            </w:tcBorders>
          </w:tcPr>
          <w:p w14:paraId="554C495A" w14:textId="694E3521" w:rsidR="00D500AF" w:rsidRPr="00D26778" w:rsidRDefault="00D500AF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00AF" w:rsidRPr="00D26778" w14:paraId="2DDBE879" w14:textId="77777777" w:rsidTr="00721BD3">
        <w:trPr>
          <w:tblHeader/>
        </w:trPr>
        <w:tc>
          <w:tcPr>
            <w:tcW w:w="2250" w:type="dxa"/>
          </w:tcPr>
          <w:p w14:paraId="2093EDAC" w14:textId="77777777" w:rsidR="00D500AF" w:rsidRPr="00D26778" w:rsidRDefault="00D500AF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11AFCE" w14:textId="77777777" w:rsidR="00D500AF" w:rsidRPr="00D26778" w:rsidRDefault="00D500AF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92673F" w14:textId="77777777" w:rsidR="00D500AF" w:rsidRPr="00D26778" w:rsidRDefault="00D500AF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left w:val="nil"/>
              <w:right w:val="nil"/>
            </w:tcBorders>
          </w:tcPr>
          <w:p w14:paraId="3E8FCDEE" w14:textId="77777777" w:rsidR="00D500AF" w:rsidRPr="0091153D" w:rsidRDefault="00D500AF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153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กระแสงินสดตามสัญญา</w:t>
            </w:r>
          </w:p>
        </w:tc>
      </w:tr>
      <w:tr w:rsidR="00C21D04" w:rsidRPr="00D26778" w14:paraId="5999D9F4" w14:textId="77777777" w:rsidTr="00721BD3">
        <w:trPr>
          <w:tblHeader/>
        </w:trPr>
        <w:tc>
          <w:tcPr>
            <w:tcW w:w="2250" w:type="dxa"/>
            <w:vAlign w:val="bottom"/>
            <w:hideMark/>
          </w:tcPr>
          <w:p w14:paraId="6D188560" w14:textId="5A7457D7" w:rsidR="00C21D04" w:rsidRPr="00D26778" w:rsidRDefault="00C21D04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81763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F2398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60C1AEE8" w14:textId="77777777" w:rsidR="00C21D04" w:rsidRPr="00D26778" w:rsidRDefault="00C21D04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15FDE04" w14:textId="77777777" w:rsidR="00C21D04" w:rsidRPr="00D26778" w:rsidRDefault="00C21D04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5D4E9DD" w14:textId="77777777" w:rsidR="00C21D04" w:rsidRPr="00D2677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7A57940" w14:textId="7E6FE8A9" w:rsidR="00C21D04" w:rsidRPr="00D26778" w:rsidRDefault="00C21D04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641C95C8" w14:textId="5187F3EC" w:rsidR="00C21D04" w:rsidRPr="00D26778" w:rsidRDefault="00C21D04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7AAFE70" w14:textId="77777777" w:rsidR="00C21D04" w:rsidRPr="00D2677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A6222ED" w14:textId="22174A78" w:rsidR="00C21D04" w:rsidRPr="00D26778" w:rsidRDefault="00C21D04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5EFCDEE" w14:textId="6C1E1507" w:rsidR="00C21D04" w:rsidRPr="00D26778" w:rsidRDefault="00C21D04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925CA2" w:rsidRPr="00D2677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BBBE2A0" w14:textId="77777777" w:rsidR="00C21D04" w:rsidRPr="00D2677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14CE8A5" w14:textId="497A569D" w:rsidR="00C21D04" w:rsidRPr="00D26778" w:rsidRDefault="00C21D04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925CA2" w:rsidRPr="00D2677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1F1F2B0" w14:textId="61E2B52A" w:rsidR="00C21D04" w:rsidRPr="00D26778" w:rsidRDefault="00C21D04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9F80641" w14:textId="77777777" w:rsidR="00C21D04" w:rsidRPr="00D2677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4FD6F0C" w14:textId="77777777" w:rsidR="00C21D04" w:rsidRPr="00D2677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78A0" w:rsidRPr="00D26778" w14:paraId="63BA53BF" w14:textId="77777777" w:rsidTr="00721BD3">
        <w:trPr>
          <w:tblHeader/>
        </w:trPr>
        <w:tc>
          <w:tcPr>
            <w:tcW w:w="2250" w:type="dxa"/>
            <w:vAlign w:val="bottom"/>
          </w:tcPr>
          <w:p w14:paraId="3818CBD5" w14:textId="77777777" w:rsidR="003A78A0" w:rsidRPr="00D26778" w:rsidRDefault="003A78A0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E9C7827" w14:textId="31BD9187" w:rsidR="003A78A0" w:rsidRPr="00D26778" w:rsidRDefault="003A78A0" w:rsidP="001B34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643D" w:rsidRPr="00D26778" w14:paraId="0466CF5C" w14:textId="77777777" w:rsidTr="00C42189">
        <w:tc>
          <w:tcPr>
            <w:tcW w:w="2250" w:type="dxa"/>
          </w:tcPr>
          <w:p w14:paraId="2292E9DB" w14:textId="436E7191" w:rsidR="0078643D" w:rsidRPr="00D26778" w:rsidRDefault="00925CA2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78643D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8B75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792239B1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C31EA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3A62A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6A7007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87D0F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C26AFD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8F2AC6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8D6FA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0C27FD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1D04" w:rsidRPr="00D26778" w14:paraId="41D1331F" w14:textId="77777777" w:rsidTr="00C42189">
        <w:tc>
          <w:tcPr>
            <w:tcW w:w="2250" w:type="dxa"/>
            <w:hideMark/>
          </w:tcPr>
          <w:p w14:paraId="762D7576" w14:textId="669ADEE9" w:rsidR="00C21D04" w:rsidRPr="00D26778" w:rsidRDefault="00C21D04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900213C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07CDE5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728E87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29DB2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F88888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9AC590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99FE67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C18E22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CDE4D9" w14:textId="77777777" w:rsidR="00C21D04" w:rsidRPr="00D2677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6CDA" w:rsidRPr="00D26778" w14:paraId="5DC9F848" w14:textId="77777777" w:rsidTr="00C42189">
        <w:tc>
          <w:tcPr>
            <w:tcW w:w="2250" w:type="dxa"/>
            <w:hideMark/>
          </w:tcPr>
          <w:p w14:paraId="0FAA3535" w14:textId="77777777" w:rsidR="00DE6CDA" w:rsidRPr="00D26778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FC7F8D7" w14:textId="77EC2AB1" w:rsidR="00DE6CDA" w:rsidRPr="00D26778" w:rsidRDefault="00DE6CDA" w:rsidP="00DE6CDA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1,335,355</w:t>
            </w:r>
          </w:p>
        </w:tc>
        <w:tc>
          <w:tcPr>
            <w:tcW w:w="270" w:type="dxa"/>
          </w:tcPr>
          <w:p w14:paraId="05A207A2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0B75D1" w14:textId="2C42777B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1,335,355</w:t>
            </w:r>
          </w:p>
        </w:tc>
        <w:tc>
          <w:tcPr>
            <w:tcW w:w="270" w:type="dxa"/>
          </w:tcPr>
          <w:p w14:paraId="36B3B3F5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0BA076" w14:textId="7CF6D13A" w:rsidR="00DE6CDA" w:rsidRPr="00D26778" w:rsidRDefault="00DE6CDA" w:rsidP="00DE6CDA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179C46" w14:textId="77777777" w:rsidR="00DE6CDA" w:rsidRPr="00D26778" w:rsidRDefault="00DE6CDA" w:rsidP="00DE6C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8D2CEE6" w14:textId="23C5A013" w:rsidR="00DE6CDA" w:rsidRPr="00D26778" w:rsidRDefault="00DE6CDA" w:rsidP="00DE6CD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0"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57FA23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DEAE1A" w14:textId="69D21BCD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1,335,355</w:t>
            </w:r>
          </w:p>
        </w:tc>
      </w:tr>
      <w:tr w:rsidR="00DE6CDA" w:rsidRPr="00294365" w14:paraId="49529036" w14:textId="77777777" w:rsidTr="00C42189">
        <w:tc>
          <w:tcPr>
            <w:tcW w:w="2250" w:type="dxa"/>
            <w:hideMark/>
          </w:tcPr>
          <w:p w14:paraId="34456DA0" w14:textId="416EDC0A" w:rsidR="00DE6CDA" w:rsidRPr="00D26778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68B5FC6" w14:textId="0AE0BA5E" w:rsidR="00DE6CDA" w:rsidRPr="00294365" w:rsidRDefault="00DE6CDA" w:rsidP="00DE6CDA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491,644</w:t>
            </w:r>
          </w:p>
        </w:tc>
        <w:tc>
          <w:tcPr>
            <w:tcW w:w="270" w:type="dxa"/>
          </w:tcPr>
          <w:p w14:paraId="0BE6282B" w14:textId="77777777" w:rsidR="00DE6CDA" w:rsidRPr="00294365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FA90E" w14:textId="49FD49BF" w:rsidR="00DE6CDA" w:rsidRPr="00294365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491,644</w:t>
            </w:r>
          </w:p>
        </w:tc>
        <w:tc>
          <w:tcPr>
            <w:tcW w:w="270" w:type="dxa"/>
          </w:tcPr>
          <w:p w14:paraId="632530BC" w14:textId="77777777" w:rsidR="00DE6CDA" w:rsidRPr="00294365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CB9469" w14:textId="6944836C" w:rsidR="00DE6CDA" w:rsidRPr="00294365" w:rsidRDefault="00DE6CDA" w:rsidP="00DE6CDA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093A24" w14:textId="77777777" w:rsidR="00DE6CDA" w:rsidRPr="00294365" w:rsidRDefault="00DE6CDA" w:rsidP="00DE6CDA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A08412F" w14:textId="62A3ABE7" w:rsidR="00DE6CDA" w:rsidRPr="00294365" w:rsidRDefault="00DE6CDA" w:rsidP="00DE6CDA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2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B97434" w14:textId="77777777" w:rsidR="00DE6CDA" w:rsidRPr="00294365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9C4011" w14:textId="3C816535" w:rsidR="00DE6CDA" w:rsidRPr="00294365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491,644</w:t>
            </w:r>
          </w:p>
        </w:tc>
      </w:tr>
      <w:tr w:rsidR="00DE6CDA" w:rsidRPr="00D26778" w14:paraId="23AD7B52" w14:textId="77777777" w:rsidTr="00C42189">
        <w:tc>
          <w:tcPr>
            <w:tcW w:w="2250" w:type="dxa"/>
          </w:tcPr>
          <w:p w14:paraId="5727C74B" w14:textId="3A3B8B64" w:rsidR="00DE6CDA" w:rsidRPr="00D26778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2C156263" w14:textId="24E70A61" w:rsidR="00DE6CDA" w:rsidRPr="00D26778" w:rsidRDefault="00DE6CDA" w:rsidP="00DE6CDA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133,860</w:t>
            </w:r>
          </w:p>
        </w:tc>
        <w:tc>
          <w:tcPr>
            <w:tcW w:w="270" w:type="dxa"/>
          </w:tcPr>
          <w:p w14:paraId="4B6C3725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8C75B7" w14:textId="7F9E45A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133,860</w:t>
            </w:r>
          </w:p>
        </w:tc>
        <w:tc>
          <w:tcPr>
            <w:tcW w:w="270" w:type="dxa"/>
          </w:tcPr>
          <w:p w14:paraId="548C96D7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839A23" w14:textId="0472C22B" w:rsidR="00DE6CDA" w:rsidRPr="00D26778" w:rsidRDefault="00DE6CDA" w:rsidP="00DE6CDA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BCF6FF" w14:textId="77777777" w:rsidR="00DE6CDA" w:rsidRPr="00D26778" w:rsidRDefault="00DE6CDA" w:rsidP="00DE6CDA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35C7D03" w14:textId="3C06BB19" w:rsidR="00DE6CDA" w:rsidRPr="00D26778" w:rsidRDefault="00DE6CDA" w:rsidP="00DE6CDA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34B6E7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599B73" w14:textId="4B148502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133,860</w:t>
            </w:r>
          </w:p>
        </w:tc>
      </w:tr>
      <w:tr w:rsidR="00DE6CDA" w:rsidRPr="00D26778" w14:paraId="0A1580AB" w14:textId="77777777" w:rsidTr="00C42189">
        <w:trPr>
          <w:trHeight w:val="119"/>
        </w:trPr>
        <w:tc>
          <w:tcPr>
            <w:tcW w:w="2250" w:type="dxa"/>
            <w:hideMark/>
          </w:tcPr>
          <w:p w14:paraId="7F733EC1" w14:textId="77777777" w:rsidR="00DE6CDA" w:rsidRPr="00D26778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33B7BD6" w14:textId="4F2942DC" w:rsidR="00DE6CDA" w:rsidRPr="00D26778" w:rsidRDefault="00DE6CDA" w:rsidP="00DE6CDA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36,732</w:t>
            </w:r>
          </w:p>
        </w:tc>
        <w:tc>
          <w:tcPr>
            <w:tcW w:w="270" w:type="dxa"/>
            <w:vAlign w:val="bottom"/>
          </w:tcPr>
          <w:p w14:paraId="1C0A6ED3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4A6354" w14:textId="5CEADA5F" w:rsidR="00DE6CDA" w:rsidRPr="004F65FC" w:rsidRDefault="004F65F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65FC">
              <w:rPr>
                <w:rFonts w:asciiTheme="majorBidi" w:hAnsiTheme="majorBidi" w:cstheme="majorBidi"/>
                <w:sz w:val="28"/>
                <w:szCs w:val="28"/>
              </w:rPr>
              <w:t>14,417</w:t>
            </w:r>
          </w:p>
        </w:tc>
        <w:tc>
          <w:tcPr>
            <w:tcW w:w="270" w:type="dxa"/>
            <w:vAlign w:val="bottom"/>
          </w:tcPr>
          <w:p w14:paraId="5BD173B7" w14:textId="77777777" w:rsidR="00DE6CDA" w:rsidRPr="004F65FC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512A65" w14:textId="18681A35" w:rsidR="00DE6CDA" w:rsidRPr="004F65FC" w:rsidRDefault="004F65F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65FC">
              <w:rPr>
                <w:rFonts w:asciiTheme="majorBidi" w:hAnsiTheme="majorBidi" w:cstheme="majorBidi"/>
                <w:sz w:val="28"/>
                <w:szCs w:val="28"/>
              </w:rPr>
              <w:t>10,854</w:t>
            </w:r>
          </w:p>
        </w:tc>
        <w:tc>
          <w:tcPr>
            <w:tcW w:w="270" w:type="dxa"/>
            <w:vAlign w:val="bottom"/>
          </w:tcPr>
          <w:p w14:paraId="7DD42247" w14:textId="77777777" w:rsidR="00DE6CDA" w:rsidRPr="004F65FC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3409D5" w14:textId="5F7FB727" w:rsidR="00DE6CDA" w:rsidRPr="004F65FC" w:rsidRDefault="004F65F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65FC">
              <w:rPr>
                <w:rFonts w:asciiTheme="majorBidi" w:hAnsiTheme="majorBidi" w:cstheme="majorBidi"/>
                <w:sz w:val="28"/>
                <w:szCs w:val="28"/>
              </w:rPr>
              <w:t>14,026</w:t>
            </w:r>
          </w:p>
        </w:tc>
        <w:tc>
          <w:tcPr>
            <w:tcW w:w="270" w:type="dxa"/>
            <w:vAlign w:val="bottom"/>
          </w:tcPr>
          <w:p w14:paraId="3D6A1CF3" w14:textId="77777777" w:rsidR="00DE6CDA" w:rsidRPr="004F65FC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E98163" w14:textId="1B971D17" w:rsidR="00DE6CDA" w:rsidRPr="004F65FC" w:rsidRDefault="004F65FC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65FC">
              <w:rPr>
                <w:rFonts w:asciiTheme="majorBidi" w:hAnsiTheme="majorBidi" w:cstheme="majorBidi"/>
                <w:sz w:val="28"/>
                <w:szCs w:val="28"/>
              </w:rPr>
              <w:t>39,297</w:t>
            </w:r>
          </w:p>
        </w:tc>
      </w:tr>
      <w:tr w:rsidR="00DE6CDA" w:rsidRPr="00D26778" w14:paraId="0BD901DF" w14:textId="77777777" w:rsidTr="0050323B">
        <w:tc>
          <w:tcPr>
            <w:tcW w:w="2250" w:type="dxa"/>
          </w:tcPr>
          <w:p w14:paraId="00D3A406" w14:textId="77777777" w:rsidR="00DE6CDA" w:rsidRPr="00D26778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4838E5" w14:textId="406DEC5C" w:rsidR="00DE6CDA" w:rsidRPr="00D26778" w:rsidRDefault="00DE6CDA" w:rsidP="00DE6CDA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1,997,591</w:t>
            </w:r>
          </w:p>
        </w:tc>
        <w:tc>
          <w:tcPr>
            <w:tcW w:w="270" w:type="dxa"/>
          </w:tcPr>
          <w:p w14:paraId="37BB844E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F84D8" w14:textId="39830904" w:rsidR="00DE6CDA" w:rsidRPr="00D26778" w:rsidRDefault="00111605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1,975,276</w:t>
            </w:r>
          </w:p>
        </w:tc>
        <w:tc>
          <w:tcPr>
            <w:tcW w:w="270" w:type="dxa"/>
          </w:tcPr>
          <w:p w14:paraId="47282A82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F3A779" w14:textId="48ADE5F9" w:rsidR="00DE6CDA" w:rsidRPr="00FC380A" w:rsidRDefault="00E969FF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10,854</w:t>
            </w:r>
          </w:p>
        </w:tc>
        <w:tc>
          <w:tcPr>
            <w:tcW w:w="270" w:type="dxa"/>
            <w:vAlign w:val="bottom"/>
          </w:tcPr>
          <w:p w14:paraId="206CBC87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894C5B" w14:textId="2B132706" w:rsidR="00DE6CDA" w:rsidRPr="00FC380A" w:rsidRDefault="00E969FF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14,026</w:t>
            </w:r>
          </w:p>
        </w:tc>
        <w:tc>
          <w:tcPr>
            <w:tcW w:w="270" w:type="dxa"/>
          </w:tcPr>
          <w:p w14:paraId="5C42F335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0D219" w14:textId="0AE46E2A" w:rsidR="00DE6CDA" w:rsidRPr="00D26778" w:rsidRDefault="00E969FF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2,000,156</w:t>
            </w:r>
          </w:p>
        </w:tc>
      </w:tr>
      <w:tr w:rsidR="00DE6CDA" w:rsidRPr="00D26778" w14:paraId="0DA9560C" w14:textId="77777777" w:rsidTr="00721BD3">
        <w:tc>
          <w:tcPr>
            <w:tcW w:w="2250" w:type="dxa"/>
          </w:tcPr>
          <w:p w14:paraId="135BA9BD" w14:textId="77777777" w:rsidR="00DE6CDA" w:rsidRPr="00D26778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8B7062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32656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4C276B4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50997A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61CBF1A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C23DC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358797A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390CE5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B0834A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6CDA" w:rsidRPr="00D26778" w14:paraId="12F59DE9" w14:textId="77777777" w:rsidTr="008B75DA">
        <w:tc>
          <w:tcPr>
            <w:tcW w:w="2250" w:type="dxa"/>
          </w:tcPr>
          <w:p w14:paraId="57EC022A" w14:textId="4D2DDE4A" w:rsidR="00DE6CDA" w:rsidRPr="00D26778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141BF62E" w14:textId="77777777" w:rsidR="00DE6CDA" w:rsidRPr="00D26778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BFEBED" w14:textId="77777777" w:rsidR="00DE6CDA" w:rsidRPr="00D26778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A92D4" w14:textId="77777777" w:rsidR="00DE6CDA" w:rsidRPr="00D26778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F9D8B" w14:textId="77777777" w:rsidR="00DE6CDA" w:rsidRPr="00D26778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FB9EC3" w14:textId="77777777" w:rsidR="00DE6CDA" w:rsidRPr="00D26778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65A56" w14:textId="77777777" w:rsidR="00DE6CDA" w:rsidRPr="00D26778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C45143" w14:textId="77777777" w:rsidR="00DE6CDA" w:rsidRPr="00D26778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6E54C3" w14:textId="77777777" w:rsidR="00DE6CDA" w:rsidRPr="00D26778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5D5E40" w14:textId="77777777" w:rsidR="00DE6CDA" w:rsidRPr="00D26778" w:rsidRDefault="00DE6CDA" w:rsidP="00DE6C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6CDA" w:rsidRPr="00D26778" w14:paraId="574B3310" w14:textId="77777777" w:rsidTr="008B75DA">
        <w:tc>
          <w:tcPr>
            <w:tcW w:w="2250" w:type="dxa"/>
          </w:tcPr>
          <w:p w14:paraId="65937065" w14:textId="73B5AB1A" w:rsidR="00DE6CDA" w:rsidRPr="00D26778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44BD24B" w14:textId="30EA37DF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CF6DE6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B7E48C" w14:textId="1B1C8A16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7C073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2EE3B5" w14:textId="257F2E36" w:rsidR="00DE6CDA" w:rsidRPr="00D26778" w:rsidRDefault="00DE6CDA" w:rsidP="00DE6C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247D6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EA8F3E" w14:textId="476269BC" w:rsidR="00DE6CDA" w:rsidRPr="00D26778" w:rsidRDefault="00DE6CDA" w:rsidP="00DE6C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8627B3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AFA49E" w14:textId="1CF39330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CDA" w:rsidRPr="00D26778" w14:paraId="0036BDF6" w14:textId="77777777" w:rsidTr="00346E32">
        <w:tc>
          <w:tcPr>
            <w:tcW w:w="2250" w:type="dxa"/>
          </w:tcPr>
          <w:p w14:paraId="7850B24A" w14:textId="1B71FCB5" w:rsidR="00DE6CDA" w:rsidRPr="00D26778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AD4BB64" w14:textId="7EF873C2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1,227,744</w:t>
            </w:r>
          </w:p>
        </w:tc>
        <w:tc>
          <w:tcPr>
            <w:tcW w:w="270" w:type="dxa"/>
          </w:tcPr>
          <w:p w14:paraId="5E25C491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F2D553" w14:textId="1C7DC8AC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1,227,744</w:t>
            </w:r>
          </w:p>
        </w:tc>
        <w:tc>
          <w:tcPr>
            <w:tcW w:w="270" w:type="dxa"/>
          </w:tcPr>
          <w:p w14:paraId="23EECB83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22BD2" w14:textId="2088373E" w:rsidR="00DE6CDA" w:rsidRPr="00D26778" w:rsidRDefault="00DE6CDA" w:rsidP="00DE6C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57D8DA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26FA8F" w14:textId="24BC0750" w:rsidR="00DE6CDA" w:rsidRPr="00D26778" w:rsidRDefault="00DE6CDA" w:rsidP="00DE6C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673835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E4379F" w14:textId="5C714DF8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1,227,744</w:t>
            </w:r>
          </w:p>
        </w:tc>
      </w:tr>
      <w:tr w:rsidR="00DE6CDA" w:rsidRPr="00D26778" w14:paraId="71F89C0E" w14:textId="77777777" w:rsidTr="00346E32">
        <w:tc>
          <w:tcPr>
            <w:tcW w:w="2250" w:type="dxa"/>
          </w:tcPr>
          <w:p w14:paraId="2B76E751" w14:textId="01C90EFF" w:rsidR="00DE6CDA" w:rsidRPr="00D26778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0B94C9B3" w14:textId="1950EF55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365">
              <w:rPr>
                <w:rFonts w:asciiTheme="majorBidi" w:hAnsiTheme="majorBidi" w:cstheme="majorBidi"/>
                <w:sz w:val="28"/>
                <w:szCs w:val="28"/>
              </w:rPr>
              <w:t>465,777</w:t>
            </w:r>
          </w:p>
        </w:tc>
        <w:tc>
          <w:tcPr>
            <w:tcW w:w="270" w:type="dxa"/>
          </w:tcPr>
          <w:p w14:paraId="660A7F23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C5AE0" w14:textId="50FA472D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365">
              <w:rPr>
                <w:rFonts w:asciiTheme="majorBidi" w:hAnsiTheme="majorBidi" w:cstheme="majorBidi"/>
                <w:sz w:val="28"/>
                <w:szCs w:val="28"/>
              </w:rPr>
              <w:t>465,777</w:t>
            </w:r>
          </w:p>
        </w:tc>
        <w:tc>
          <w:tcPr>
            <w:tcW w:w="270" w:type="dxa"/>
          </w:tcPr>
          <w:p w14:paraId="43F71233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20BA9" w14:textId="2C897C24" w:rsidR="00DE6CDA" w:rsidRPr="00D26778" w:rsidRDefault="00DE6CDA" w:rsidP="00DE6C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2943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064A22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56B804" w14:textId="316C2F0C" w:rsidR="00DE6CDA" w:rsidRPr="00D26778" w:rsidRDefault="00DE6CDA" w:rsidP="00DE6C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2943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DE5E1A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CCCD9B" w14:textId="1E559B28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365">
              <w:rPr>
                <w:rFonts w:asciiTheme="majorBidi" w:hAnsiTheme="majorBidi" w:cstheme="majorBidi"/>
                <w:sz w:val="28"/>
                <w:szCs w:val="28"/>
              </w:rPr>
              <w:t>465,777</w:t>
            </w:r>
          </w:p>
        </w:tc>
      </w:tr>
      <w:tr w:rsidR="00DE6CDA" w:rsidRPr="00D26778" w14:paraId="3D8D3E4B" w14:textId="77777777" w:rsidTr="008B75DA">
        <w:tc>
          <w:tcPr>
            <w:tcW w:w="2250" w:type="dxa"/>
          </w:tcPr>
          <w:p w14:paraId="7AF2DBC7" w14:textId="552DFF0F" w:rsidR="00DE6CDA" w:rsidRPr="00D26778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51E661DF" w14:textId="609EBEC2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104,29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E45762A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D2EE0B" w14:textId="45091049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104,29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C02EC18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8353A" w14:textId="07C2AB5F" w:rsidR="00DE6CDA" w:rsidRPr="008B75DA" w:rsidRDefault="00DE6CDA" w:rsidP="00DE6C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8ECA1C" w14:textId="77777777" w:rsidR="00DE6CDA" w:rsidRPr="008B75DA" w:rsidRDefault="00DE6CDA" w:rsidP="00DE6C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CEC7E6C" w14:textId="52350FBC" w:rsidR="00DE6CDA" w:rsidRPr="008B75DA" w:rsidRDefault="00DE6CDA" w:rsidP="00DE6CD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BABE71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1591F6" w14:textId="58A9904A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104,29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E6CDA" w:rsidRPr="00D26778" w14:paraId="245C3053" w14:textId="77777777" w:rsidTr="008B75DA">
        <w:trPr>
          <w:trHeight w:val="119"/>
        </w:trPr>
        <w:tc>
          <w:tcPr>
            <w:tcW w:w="2250" w:type="dxa"/>
          </w:tcPr>
          <w:p w14:paraId="6E9B985D" w14:textId="7C113D6C" w:rsidR="00DE6CDA" w:rsidRPr="00D26778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2310ECF" w14:textId="3C6E5092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30,95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0F12121D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DA020" w14:textId="6F15C016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13,64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1404D14E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DE6379" w14:textId="3076FE09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70" w:type="dxa"/>
            <w:vAlign w:val="bottom"/>
          </w:tcPr>
          <w:p w14:paraId="499ACD08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B88EF6" w14:textId="5FFC646D" w:rsidR="00DE6CDA" w:rsidRPr="00D26778" w:rsidRDefault="00DE6CDA" w:rsidP="00DE6CD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270" w:type="dxa"/>
            <w:vAlign w:val="bottom"/>
          </w:tcPr>
          <w:p w14:paraId="0D515228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70D305" w14:textId="70A59C89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  <w:tr w:rsidR="00DE6CDA" w:rsidRPr="00D26778" w14:paraId="0A564054" w14:textId="77777777" w:rsidTr="001501EF">
        <w:tc>
          <w:tcPr>
            <w:tcW w:w="2250" w:type="dxa"/>
          </w:tcPr>
          <w:p w14:paraId="7FB69AE4" w14:textId="77777777" w:rsidR="00DE6CDA" w:rsidRPr="00D26778" w:rsidRDefault="00DE6CDA" w:rsidP="00DE6C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612C9E" w14:textId="115A2FD3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</w:t>
            </w:r>
            <w:r w:rsidR="005A7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,771</w:t>
            </w:r>
          </w:p>
        </w:tc>
        <w:tc>
          <w:tcPr>
            <w:tcW w:w="270" w:type="dxa"/>
          </w:tcPr>
          <w:p w14:paraId="79F972C0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42948" w14:textId="5227B11D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</w:t>
            </w:r>
            <w:r w:rsidR="005A7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,460</w:t>
            </w:r>
          </w:p>
        </w:tc>
        <w:tc>
          <w:tcPr>
            <w:tcW w:w="270" w:type="dxa"/>
          </w:tcPr>
          <w:p w14:paraId="27A0A0F9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4C4700" w14:textId="3E482096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38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14,580</w:t>
            </w:r>
          </w:p>
        </w:tc>
        <w:tc>
          <w:tcPr>
            <w:tcW w:w="270" w:type="dxa"/>
            <w:vAlign w:val="bottom"/>
          </w:tcPr>
          <w:p w14:paraId="014C9CFA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ECB5B" w14:textId="7016EBA3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38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5,183</w:t>
            </w:r>
          </w:p>
        </w:tc>
        <w:tc>
          <w:tcPr>
            <w:tcW w:w="270" w:type="dxa"/>
          </w:tcPr>
          <w:p w14:paraId="653C4629" w14:textId="77777777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AB609" w14:textId="2FCADA94" w:rsidR="00DE6CDA" w:rsidRPr="00D26778" w:rsidRDefault="00DE6CDA" w:rsidP="00DE6C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</w:t>
            </w:r>
            <w:r w:rsidR="005A7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,223</w:t>
            </w:r>
          </w:p>
        </w:tc>
      </w:tr>
    </w:tbl>
    <w:p w14:paraId="24236628" w14:textId="5C3FC039" w:rsidR="00721BD3" w:rsidRPr="00D26778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14BE4418" w14:textId="77777777" w:rsidR="00721BD3" w:rsidRPr="00D26778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 w:rsidRPr="00D26778">
        <w:rPr>
          <w:rFonts w:ascii="Angsana New" w:hAnsi="Angsana New"/>
          <w:sz w:val="20"/>
          <w:szCs w:val="20"/>
          <w:cs/>
        </w:rPr>
        <w:br w:type="page"/>
      </w:r>
    </w:p>
    <w:tbl>
      <w:tblPr>
        <w:tblStyle w:val="TableGrid"/>
        <w:tblW w:w="909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260"/>
      </w:tblGrid>
      <w:tr w:rsidR="0078643D" w:rsidRPr="00D26778" w14:paraId="7DF1BC0A" w14:textId="77777777" w:rsidTr="00346E32">
        <w:tc>
          <w:tcPr>
            <w:tcW w:w="2250" w:type="dxa"/>
          </w:tcPr>
          <w:p w14:paraId="3924F62B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tcBorders>
              <w:left w:val="nil"/>
              <w:right w:val="nil"/>
            </w:tcBorders>
          </w:tcPr>
          <w:p w14:paraId="5A049C6C" w14:textId="2C6C1460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43D" w:rsidRPr="00D26778" w14:paraId="2D772A2C" w14:textId="77777777" w:rsidTr="00346E32">
        <w:tc>
          <w:tcPr>
            <w:tcW w:w="2250" w:type="dxa"/>
          </w:tcPr>
          <w:p w14:paraId="3DC7BF8C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0C37B3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C19FB2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left w:val="nil"/>
              <w:right w:val="nil"/>
            </w:tcBorders>
          </w:tcPr>
          <w:p w14:paraId="7D186F6A" w14:textId="77777777" w:rsidR="0078643D" w:rsidRPr="0091153D" w:rsidRDefault="0078643D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153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กระแสงินสดตามสัญญา</w:t>
            </w:r>
          </w:p>
        </w:tc>
      </w:tr>
      <w:tr w:rsidR="0078643D" w:rsidRPr="00D26778" w14:paraId="4F16B52D" w14:textId="77777777" w:rsidTr="00346E32">
        <w:trPr>
          <w:tblHeader/>
        </w:trPr>
        <w:tc>
          <w:tcPr>
            <w:tcW w:w="2250" w:type="dxa"/>
            <w:vAlign w:val="bottom"/>
            <w:hideMark/>
          </w:tcPr>
          <w:p w14:paraId="4F99ACC8" w14:textId="3E4248AC" w:rsidR="0078643D" w:rsidRPr="00D26778" w:rsidRDefault="0078643D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81763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F2398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5586437B" w14:textId="77777777" w:rsidR="0078643D" w:rsidRPr="00D26778" w:rsidRDefault="0078643D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AD7A2D2" w14:textId="77777777" w:rsidR="0078643D" w:rsidRPr="00D26778" w:rsidRDefault="0078643D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D8E23A9" w14:textId="77777777" w:rsidR="0078643D" w:rsidRPr="00D2677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0FAEE46" w14:textId="39C3EFFA" w:rsidR="0078643D" w:rsidRPr="00D26778" w:rsidRDefault="0078643D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593D224" w14:textId="77777777" w:rsidR="0078643D" w:rsidRPr="00D26778" w:rsidRDefault="0078643D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2F17955" w14:textId="77777777" w:rsidR="0078643D" w:rsidRPr="00D2677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4C88BF1" w14:textId="45BC9168" w:rsidR="0078643D" w:rsidRPr="00D26778" w:rsidRDefault="0078643D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5F2398" w:rsidRPr="00D267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4CAD8321" w14:textId="1675FC9F" w:rsidR="0078643D" w:rsidRPr="00D26778" w:rsidRDefault="0078643D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925CA2" w:rsidRPr="00D2677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8C5617" w14:textId="77777777" w:rsidR="0078643D" w:rsidRPr="00D2677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DCF86AD" w14:textId="24984265" w:rsidR="0078643D" w:rsidRPr="00D26778" w:rsidRDefault="0078643D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925CA2" w:rsidRPr="00D2677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D6E57EA" w14:textId="77777777" w:rsidR="0078643D" w:rsidRPr="00D26778" w:rsidRDefault="0078643D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D2F8745" w14:textId="77777777" w:rsidR="0078643D" w:rsidRPr="00D2677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365450C" w14:textId="77777777" w:rsidR="0078643D" w:rsidRPr="00D2677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8643D" w:rsidRPr="00D26778" w14:paraId="2ABB3220" w14:textId="77777777" w:rsidTr="00346E32">
        <w:trPr>
          <w:tblHeader/>
        </w:trPr>
        <w:tc>
          <w:tcPr>
            <w:tcW w:w="2250" w:type="dxa"/>
            <w:vAlign w:val="bottom"/>
          </w:tcPr>
          <w:p w14:paraId="353154B1" w14:textId="77777777" w:rsidR="0078643D" w:rsidRPr="00D26778" w:rsidRDefault="0078643D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08ADFDF" w14:textId="77777777" w:rsidR="0078643D" w:rsidRPr="00D2677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643D" w:rsidRPr="00D26778" w14:paraId="6B3F8FBD" w14:textId="77777777" w:rsidTr="00346E32">
        <w:tc>
          <w:tcPr>
            <w:tcW w:w="2250" w:type="dxa"/>
          </w:tcPr>
          <w:p w14:paraId="6A7EAD5F" w14:textId="16602383" w:rsidR="0078643D" w:rsidRPr="00D26778" w:rsidRDefault="00925CA2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78643D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BB7A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18CDF4C0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3180F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2EB4AB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5C6F6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3E7FBF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B77496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009328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1A3854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EFBD57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43D" w:rsidRPr="00D26778" w14:paraId="36CE0EE6" w14:textId="77777777" w:rsidTr="00346E32">
        <w:tc>
          <w:tcPr>
            <w:tcW w:w="2250" w:type="dxa"/>
            <w:hideMark/>
          </w:tcPr>
          <w:p w14:paraId="007A3D66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C922FB8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3D927E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29B953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B77EEB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8CC814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45E6A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06D65C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5A56B2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BCCB40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43D" w:rsidRPr="00D26778" w14:paraId="1AB4B206" w14:textId="77777777" w:rsidTr="00346E32">
        <w:tc>
          <w:tcPr>
            <w:tcW w:w="2250" w:type="dxa"/>
            <w:hideMark/>
          </w:tcPr>
          <w:p w14:paraId="061E698B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7C3ABC6" w14:textId="2B21203B" w:rsidR="0078643D" w:rsidRPr="00D26778" w:rsidRDefault="00583905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51,616</w:t>
            </w:r>
          </w:p>
        </w:tc>
        <w:tc>
          <w:tcPr>
            <w:tcW w:w="270" w:type="dxa"/>
          </w:tcPr>
          <w:p w14:paraId="08A1A034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8B9321" w14:textId="7FDBE431" w:rsidR="0078643D" w:rsidRPr="00D26778" w:rsidRDefault="00F15AC8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51,616</w:t>
            </w:r>
          </w:p>
        </w:tc>
        <w:tc>
          <w:tcPr>
            <w:tcW w:w="270" w:type="dxa"/>
          </w:tcPr>
          <w:p w14:paraId="74982137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F3F15" w14:textId="30E23539" w:rsidR="0078643D" w:rsidRPr="00D26778" w:rsidRDefault="000B1A50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63C519" w14:textId="77777777" w:rsidR="0078643D" w:rsidRPr="00D26778" w:rsidRDefault="0078643D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8D19F6" w14:textId="7120A5EB" w:rsidR="0078643D" w:rsidRPr="00D26778" w:rsidRDefault="000B1A50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29CFF5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1B9877" w14:textId="3E498B0F" w:rsidR="0078643D" w:rsidRPr="00D26778" w:rsidRDefault="000B1A50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51,616</w:t>
            </w:r>
          </w:p>
        </w:tc>
      </w:tr>
      <w:tr w:rsidR="0078643D" w:rsidRPr="00D26778" w14:paraId="79E90573" w14:textId="77777777" w:rsidTr="00346E32">
        <w:tc>
          <w:tcPr>
            <w:tcW w:w="2250" w:type="dxa"/>
          </w:tcPr>
          <w:p w14:paraId="211E4AC7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222774EC" w14:textId="68E7FAE2" w:rsidR="0078643D" w:rsidRPr="00D26778" w:rsidRDefault="00583905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4,887</w:t>
            </w:r>
          </w:p>
        </w:tc>
        <w:tc>
          <w:tcPr>
            <w:tcW w:w="270" w:type="dxa"/>
          </w:tcPr>
          <w:p w14:paraId="5EBD3B8A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A20F5D" w14:textId="79976FC9" w:rsidR="0078643D" w:rsidRPr="00D26778" w:rsidRDefault="00F15AC8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4,887</w:t>
            </w:r>
          </w:p>
        </w:tc>
        <w:tc>
          <w:tcPr>
            <w:tcW w:w="270" w:type="dxa"/>
          </w:tcPr>
          <w:p w14:paraId="10342613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A55EB9" w14:textId="2668996A" w:rsidR="0078643D" w:rsidRPr="00D26778" w:rsidRDefault="000B1A50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2FC569" w14:textId="77777777" w:rsidR="0078643D" w:rsidRPr="00D26778" w:rsidRDefault="0078643D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B51DB2" w14:textId="15D23E9E" w:rsidR="0078643D" w:rsidRPr="00D26778" w:rsidRDefault="000B1A50" w:rsidP="001B34C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40F341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C0EA4A" w14:textId="34750988" w:rsidR="0078643D" w:rsidRPr="00D26778" w:rsidRDefault="000B1A50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4,887</w:t>
            </w:r>
          </w:p>
        </w:tc>
      </w:tr>
      <w:tr w:rsidR="0078643D" w:rsidRPr="00D26778" w14:paraId="1CAB6B21" w14:textId="77777777" w:rsidTr="00506CFD">
        <w:trPr>
          <w:trHeight w:val="119"/>
        </w:trPr>
        <w:tc>
          <w:tcPr>
            <w:tcW w:w="2250" w:type="dxa"/>
            <w:hideMark/>
          </w:tcPr>
          <w:p w14:paraId="1732D92E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C267A5" w14:textId="28DC8DCF" w:rsidR="0078643D" w:rsidRPr="00D26778" w:rsidRDefault="00377213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4,271</w:t>
            </w:r>
          </w:p>
        </w:tc>
        <w:tc>
          <w:tcPr>
            <w:tcW w:w="270" w:type="dxa"/>
            <w:vAlign w:val="bottom"/>
          </w:tcPr>
          <w:p w14:paraId="010EE5AF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8E1BA7" w14:textId="72F1C198" w:rsidR="0078643D" w:rsidRPr="00D26778" w:rsidRDefault="009701F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1,756</w:t>
            </w:r>
          </w:p>
        </w:tc>
        <w:tc>
          <w:tcPr>
            <w:tcW w:w="270" w:type="dxa"/>
            <w:vAlign w:val="bottom"/>
          </w:tcPr>
          <w:p w14:paraId="6DC7AE88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7F8D15" w14:textId="68FD3A21" w:rsidR="0078643D" w:rsidRPr="00D26778" w:rsidRDefault="009701F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1,756</w:t>
            </w:r>
          </w:p>
        </w:tc>
        <w:tc>
          <w:tcPr>
            <w:tcW w:w="270" w:type="dxa"/>
            <w:vAlign w:val="bottom"/>
          </w:tcPr>
          <w:p w14:paraId="58542FA0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B3F487" w14:textId="61DA14C7" w:rsidR="0078643D" w:rsidRPr="00D26778" w:rsidRDefault="009701FA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</w:t>
            </w:r>
            <w:r w:rsidR="004F5D9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02B8AC00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AB1E06" w14:textId="0A378FBC" w:rsidR="0078643D" w:rsidRPr="00D26778" w:rsidRDefault="003B0750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4,56</w:t>
            </w:r>
            <w:r w:rsidR="004F5D9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8643D" w:rsidRPr="00D26778" w14:paraId="3FF7BA50" w14:textId="77777777" w:rsidTr="00346E32">
        <w:tc>
          <w:tcPr>
            <w:tcW w:w="2250" w:type="dxa"/>
          </w:tcPr>
          <w:p w14:paraId="77399C22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7C407" w14:textId="53F2DFFC" w:rsidR="0078643D" w:rsidRPr="00D26778" w:rsidRDefault="00377213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60,774</w:t>
            </w:r>
          </w:p>
        </w:tc>
        <w:tc>
          <w:tcPr>
            <w:tcW w:w="270" w:type="dxa"/>
          </w:tcPr>
          <w:p w14:paraId="28982E2A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FD134" w14:textId="1682E004" w:rsidR="0078643D" w:rsidRPr="00D26778" w:rsidRDefault="006A6AD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58,259</w:t>
            </w:r>
          </w:p>
        </w:tc>
        <w:tc>
          <w:tcPr>
            <w:tcW w:w="270" w:type="dxa"/>
          </w:tcPr>
          <w:p w14:paraId="5279B0D3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16F16" w14:textId="65D409E9" w:rsidR="0078643D" w:rsidRPr="00D26778" w:rsidRDefault="006A6AD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1,756</w:t>
            </w:r>
          </w:p>
        </w:tc>
        <w:tc>
          <w:tcPr>
            <w:tcW w:w="270" w:type="dxa"/>
          </w:tcPr>
          <w:p w14:paraId="7D8F7010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B0430" w14:textId="112C0D9C" w:rsidR="0078643D" w:rsidRPr="00D26778" w:rsidRDefault="006A6ADC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</w:t>
            </w:r>
            <w:r w:rsidR="004F5D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16C47FB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237E8" w14:textId="5D0005AE" w:rsidR="0078643D" w:rsidRPr="00D26778" w:rsidRDefault="000F7AF5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61,071</w:t>
            </w:r>
          </w:p>
        </w:tc>
      </w:tr>
      <w:tr w:rsidR="0078643D" w:rsidRPr="00D26778" w14:paraId="786E7B8A" w14:textId="77777777" w:rsidTr="00721BD3">
        <w:tc>
          <w:tcPr>
            <w:tcW w:w="2250" w:type="dxa"/>
          </w:tcPr>
          <w:p w14:paraId="1DB372CB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847A686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C0ED0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2611AE1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0F0FF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63A3682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A0B31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D9C3B34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82303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0842439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643D" w:rsidRPr="00D26778" w14:paraId="05E0586F" w14:textId="77777777" w:rsidTr="00721BD3">
        <w:tc>
          <w:tcPr>
            <w:tcW w:w="2250" w:type="dxa"/>
          </w:tcPr>
          <w:p w14:paraId="707F114C" w14:textId="6B657258" w:rsidR="0078643D" w:rsidRPr="00D26778" w:rsidRDefault="00925CA2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78643D"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BB7A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C78306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FA651A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05942C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2543F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36BCD2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F68627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85530A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FB4C6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56D970" w14:textId="77777777" w:rsidR="0078643D" w:rsidRPr="00D2677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43D" w:rsidRPr="00D26778" w14:paraId="387A8DF5" w14:textId="77777777" w:rsidTr="00346E32">
        <w:tc>
          <w:tcPr>
            <w:tcW w:w="2250" w:type="dxa"/>
            <w:hideMark/>
          </w:tcPr>
          <w:p w14:paraId="353CDA6D" w14:textId="77777777" w:rsidR="0078643D" w:rsidRPr="00D2677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D267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A944A0E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9FFB6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03B014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6A344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243CB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5F7F4A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30ABC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DF8165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73FB3F" w14:textId="77777777" w:rsidR="0078643D" w:rsidRPr="00D2677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7A91" w:rsidRPr="00D26778" w14:paraId="70D235E6" w14:textId="77777777" w:rsidTr="00BF2C60">
        <w:tc>
          <w:tcPr>
            <w:tcW w:w="2250" w:type="dxa"/>
            <w:hideMark/>
          </w:tcPr>
          <w:p w14:paraId="50A4C366" w14:textId="77777777" w:rsidR="00BB7A91" w:rsidRPr="00D26778" w:rsidRDefault="00BB7A91" w:rsidP="00BB7A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267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BE90043" w14:textId="287CD45D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402,627</w:t>
            </w:r>
          </w:p>
        </w:tc>
        <w:tc>
          <w:tcPr>
            <w:tcW w:w="270" w:type="dxa"/>
          </w:tcPr>
          <w:p w14:paraId="14BBECE0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7AFB62" w14:textId="57EBAB02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402,627</w:t>
            </w:r>
          </w:p>
        </w:tc>
        <w:tc>
          <w:tcPr>
            <w:tcW w:w="270" w:type="dxa"/>
          </w:tcPr>
          <w:p w14:paraId="710AA64E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9AF805" w14:textId="070C408D" w:rsidR="00BB7A91" w:rsidRPr="00D26778" w:rsidRDefault="00BB7A91" w:rsidP="00BB7A9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29B10F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7A4CBD" w14:textId="7C150602" w:rsidR="00BB7A91" w:rsidRPr="00D26778" w:rsidRDefault="00BB7A91" w:rsidP="00BB7A9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DEC2A7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DE7243" w14:textId="4D94820C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402,627</w:t>
            </w:r>
          </w:p>
        </w:tc>
      </w:tr>
      <w:tr w:rsidR="00BB7A91" w:rsidRPr="00D26778" w14:paraId="053497CA" w14:textId="77777777" w:rsidTr="00BF2C60">
        <w:tc>
          <w:tcPr>
            <w:tcW w:w="2250" w:type="dxa"/>
          </w:tcPr>
          <w:p w14:paraId="4B6AB649" w14:textId="77777777" w:rsidR="00BB7A91" w:rsidRPr="00D26778" w:rsidRDefault="00BB7A91" w:rsidP="00BB7A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7DFEBF4" w14:textId="554DE1FF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190,675</w:t>
            </w:r>
          </w:p>
        </w:tc>
        <w:tc>
          <w:tcPr>
            <w:tcW w:w="270" w:type="dxa"/>
          </w:tcPr>
          <w:p w14:paraId="446BDCE3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05C3DB" w14:textId="27E3D319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190,675</w:t>
            </w:r>
          </w:p>
        </w:tc>
        <w:tc>
          <w:tcPr>
            <w:tcW w:w="270" w:type="dxa"/>
          </w:tcPr>
          <w:p w14:paraId="6D37AF21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66786" w14:textId="6A26294A" w:rsidR="00BB7A91" w:rsidRPr="00D26778" w:rsidRDefault="00BB7A91" w:rsidP="00BB7A9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FE2DC4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2E6084" w14:textId="550AF976" w:rsidR="00BB7A91" w:rsidRPr="00D26778" w:rsidRDefault="00BB7A91" w:rsidP="00BB7A9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397728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9CECC9" w14:textId="21110E31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190,675</w:t>
            </w:r>
          </w:p>
        </w:tc>
      </w:tr>
      <w:tr w:rsidR="00BB7A91" w:rsidRPr="00D26778" w14:paraId="0FB5BAF1" w14:textId="77777777" w:rsidTr="00BF2C60">
        <w:tc>
          <w:tcPr>
            <w:tcW w:w="2250" w:type="dxa"/>
          </w:tcPr>
          <w:p w14:paraId="4DAFDFC6" w14:textId="77777777" w:rsidR="00BB7A91" w:rsidRPr="00D26778" w:rsidRDefault="00BB7A91" w:rsidP="00BB7A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6F287C07" w14:textId="265A3DFA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43,736</w:t>
            </w:r>
          </w:p>
        </w:tc>
        <w:tc>
          <w:tcPr>
            <w:tcW w:w="270" w:type="dxa"/>
          </w:tcPr>
          <w:p w14:paraId="7F2B1538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DA0F23" w14:textId="6F0860EE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43,736</w:t>
            </w:r>
          </w:p>
        </w:tc>
        <w:tc>
          <w:tcPr>
            <w:tcW w:w="270" w:type="dxa"/>
          </w:tcPr>
          <w:p w14:paraId="72838D0D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C715AC" w14:textId="2F7B84BF" w:rsidR="00BB7A91" w:rsidRPr="00D26778" w:rsidRDefault="00BB7A91" w:rsidP="00BB7A9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973B54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CBE92C" w14:textId="30A057A6" w:rsidR="00BB7A91" w:rsidRPr="00D26778" w:rsidRDefault="00BB7A91" w:rsidP="00BB7A9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BD06C9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BA4A01" w14:textId="124F40FE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43,736</w:t>
            </w:r>
          </w:p>
        </w:tc>
      </w:tr>
      <w:tr w:rsidR="00BB7A91" w:rsidRPr="00D26778" w14:paraId="2C54804A" w14:textId="77777777" w:rsidTr="00BF2C60">
        <w:trPr>
          <w:trHeight w:val="119"/>
        </w:trPr>
        <w:tc>
          <w:tcPr>
            <w:tcW w:w="2250" w:type="dxa"/>
            <w:hideMark/>
          </w:tcPr>
          <w:p w14:paraId="0974F049" w14:textId="77777777" w:rsidR="00BB7A91" w:rsidRPr="00D26778" w:rsidRDefault="00BB7A91" w:rsidP="00BB7A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632DCD6" w14:textId="057D00E8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8,275</w:t>
            </w:r>
          </w:p>
        </w:tc>
        <w:tc>
          <w:tcPr>
            <w:tcW w:w="270" w:type="dxa"/>
            <w:vAlign w:val="bottom"/>
          </w:tcPr>
          <w:p w14:paraId="484EE00C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F61231" w14:textId="2798735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5,047</w:t>
            </w:r>
          </w:p>
        </w:tc>
        <w:tc>
          <w:tcPr>
            <w:tcW w:w="270" w:type="dxa"/>
            <w:vAlign w:val="bottom"/>
          </w:tcPr>
          <w:p w14:paraId="3F248F82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A2406B" w14:textId="1E8D86C8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1,706</w:t>
            </w:r>
          </w:p>
        </w:tc>
        <w:tc>
          <w:tcPr>
            <w:tcW w:w="270" w:type="dxa"/>
            <w:vAlign w:val="bottom"/>
          </w:tcPr>
          <w:p w14:paraId="038E530B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147E61" w14:textId="367866A5" w:rsidR="00BB7A91" w:rsidRPr="00D26778" w:rsidRDefault="00BB7A91" w:rsidP="00BB7A91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D26778">
              <w:rPr>
                <w:rFonts w:ascii="Angsana New" w:hAnsi="Angsana New"/>
                <w:sz w:val="28"/>
                <w:szCs w:val="28"/>
              </w:rPr>
              <w:t>2,010</w:t>
            </w:r>
          </w:p>
        </w:tc>
        <w:tc>
          <w:tcPr>
            <w:tcW w:w="270" w:type="dxa"/>
            <w:vAlign w:val="bottom"/>
          </w:tcPr>
          <w:p w14:paraId="5B40F740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5A2BF0" w14:textId="4406A66D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sz w:val="28"/>
                <w:szCs w:val="28"/>
              </w:rPr>
              <w:t>8,763</w:t>
            </w:r>
          </w:p>
        </w:tc>
      </w:tr>
      <w:tr w:rsidR="00BB7A91" w:rsidRPr="00D26778" w14:paraId="4BB02714" w14:textId="77777777" w:rsidTr="00BF2C60">
        <w:tc>
          <w:tcPr>
            <w:tcW w:w="2250" w:type="dxa"/>
          </w:tcPr>
          <w:p w14:paraId="40CA5227" w14:textId="77777777" w:rsidR="00BB7A91" w:rsidRPr="00D26778" w:rsidRDefault="00BB7A91" w:rsidP="00BB7A9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BE6FA5" w14:textId="4E2B7F4F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645,313</w:t>
            </w:r>
          </w:p>
        </w:tc>
        <w:tc>
          <w:tcPr>
            <w:tcW w:w="270" w:type="dxa"/>
          </w:tcPr>
          <w:p w14:paraId="20CDDFBD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D247D" w14:textId="75BFE020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642,085</w:t>
            </w:r>
          </w:p>
        </w:tc>
        <w:tc>
          <w:tcPr>
            <w:tcW w:w="270" w:type="dxa"/>
          </w:tcPr>
          <w:p w14:paraId="343D862F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18A72" w14:textId="5D061114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1,706</w:t>
            </w:r>
          </w:p>
        </w:tc>
        <w:tc>
          <w:tcPr>
            <w:tcW w:w="270" w:type="dxa"/>
          </w:tcPr>
          <w:p w14:paraId="4E391B4B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8EAF4" w14:textId="4CCA0402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2,010</w:t>
            </w:r>
          </w:p>
        </w:tc>
        <w:tc>
          <w:tcPr>
            <w:tcW w:w="270" w:type="dxa"/>
          </w:tcPr>
          <w:p w14:paraId="3FBA8342" w14:textId="77777777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551D" w14:textId="7D088F19" w:rsidR="00BB7A91" w:rsidRPr="00D26778" w:rsidRDefault="00BB7A91" w:rsidP="00BB7A9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6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645,801</w:t>
            </w:r>
          </w:p>
        </w:tc>
      </w:tr>
    </w:tbl>
    <w:p w14:paraId="3C49CE17" w14:textId="77777777" w:rsidR="0078643D" w:rsidRPr="00D26778" w:rsidRDefault="007864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DB2E14" w14:textId="3357C0F8" w:rsidR="00030124" w:rsidRPr="00D26778" w:rsidRDefault="00453206" w:rsidP="001B34C8">
      <w:pPr>
        <w:tabs>
          <w:tab w:val="clear" w:pos="454"/>
          <w:tab w:val="left" w:pos="990"/>
          <w:tab w:val="left" w:pos="108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F84174" w:rsidRPr="00D267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881763"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D267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F8393E7" w14:textId="77777777" w:rsidR="00315974" w:rsidRPr="00D26778" w:rsidRDefault="0031597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33AB3478" w14:textId="7A4DC95A" w:rsidR="000F143B" w:rsidRPr="00D26778" w:rsidRDefault="0045320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E0AE2" w:rsidRPr="00D26778">
        <w:rPr>
          <w:rFonts w:ascii="Angsana New" w:hAnsi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2E23ECDC" w14:textId="7E0F9E77" w:rsidR="00DE16F7" w:rsidRPr="00D26778" w:rsidRDefault="00DE16F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C313A74" w14:textId="77777777" w:rsidR="00721BD3" w:rsidRPr="00D26778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  <w:r w:rsidRPr="00D26778">
        <w:rPr>
          <w:rFonts w:ascii="Angsana New" w:hAnsi="Angsana New"/>
          <w:sz w:val="30"/>
          <w:szCs w:val="30"/>
        </w:rPr>
        <w:br w:type="page"/>
      </w:r>
    </w:p>
    <w:p w14:paraId="245834F5" w14:textId="5C97875F" w:rsidR="00665AC8" w:rsidRPr="00D26778" w:rsidRDefault="00665AC8" w:rsidP="001B34C8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</w:rPr>
        <w:t>(</w:t>
      </w:r>
      <w:r w:rsidR="00F84174" w:rsidRPr="00D26778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D26778">
        <w:rPr>
          <w:rFonts w:ascii="Angsana New" w:hAnsi="Angsana New" w:hint="cs"/>
          <w:sz w:val="30"/>
          <w:szCs w:val="30"/>
        </w:rPr>
        <w:t>.</w:t>
      </w:r>
      <w:r w:rsidR="00881763" w:rsidRPr="00D26778">
        <w:rPr>
          <w:rFonts w:ascii="Angsana New" w:hAnsi="Angsana New"/>
          <w:sz w:val="30"/>
          <w:szCs w:val="30"/>
        </w:rPr>
        <w:t>3</w:t>
      </w:r>
      <w:r w:rsidRPr="00D26778">
        <w:rPr>
          <w:rFonts w:ascii="Angsana New" w:hAnsi="Angsana New" w:hint="cs"/>
          <w:sz w:val="30"/>
          <w:szCs w:val="30"/>
        </w:rPr>
        <w:t>.</w:t>
      </w:r>
      <w:r w:rsidR="005F2398" w:rsidRPr="00D26778">
        <w:rPr>
          <w:rFonts w:ascii="Angsana New" w:hAnsi="Angsana New" w:hint="cs"/>
          <w:sz w:val="30"/>
          <w:szCs w:val="30"/>
        </w:rPr>
        <w:t>1</w:t>
      </w:r>
      <w:r w:rsidRPr="00D26778">
        <w:rPr>
          <w:rFonts w:ascii="Angsana New" w:hAnsi="Angsana New" w:hint="cs"/>
          <w:sz w:val="30"/>
          <w:szCs w:val="30"/>
          <w:lang w:val="en-US" w:bidi="th-TH"/>
        </w:rPr>
        <w:t xml:space="preserve">) </w:t>
      </w:r>
      <w:r w:rsidRPr="00D26778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184B85C9" w14:textId="1D89AB2A" w:rsidR="00665AC8" w:rsidRPr="00D26778" w:rsidRDefault="00665AC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bidi="ar-SA"/>
        </w:rPr>
      </w:pPr>
    </w:p>
    <w:p w14:paraId="2F63C114" w14:textId="0DD469DF" w:rsidR="00295D27" w:rsidRPr="00D26778" w:rsidRDefault="00295D27" w:rsidP="00BB7A91">
      <w:pPr>
        <w:tabs>
          <w:tab w:val="clear" w:pos="454"/>
          <w:tab w:val="clear" w:pos="907"/>
          <w:tab w:val="clear" w:pos="1871"/>
          <w:tab w:val="left" w:pos="720"/>
          <w:tab w:val="left" w:pos="1170"/>
        </w:tabs>
        <w:spacing w:line="240" w:lineRule="auto"/>
        <w:ind w:left="990" w:right="-27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57833B0" w14:textId="77777777" w:rsidR="00295D27" w:rsidRPr="00D26778" w:rsidRDefault="00295D2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bidi="ar-SA"/>
        </w:rPr>
      </w:pPr>
    </w:p>
    <w:tbl>
      <w:tblPr>
        <w:tblW w:w="8724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8"/>
        <w:gridCol w:w="1092"/>
        <w:gridCol w:w="180"/>
        <w:gridCol w:w="1080"/>
        <w:gridCol w:w="180"/>
        <w:gridCol w:w="1125"/>
        <w:gridCol w:w="183"/>
        <w:gridCol w:w="1079"/>
        <w:gridCol w:w="7"/>
      </w:tblGrid>
      <w:tr w:rsidR="00481AA0" w:rsidRPr="00BB7A91" w14:paraId="7EF01A94" w14:textId="77777777" w:rsidTr="00BB7A91">
        <w:trPr>
          <w:gridAfter w:val="1"/>
          <w:wAfter w:w="7" w:type="dxa"/>
          <w:cantSplit/>
          <w:tblHeader/>
        </w:trPr>
        <w:tc>
          <w:tcPr>
            <w:tcW w:w="3798" w:type="dxa"/>
          </w:tcPr>
          <w:p w14:paraId="5A65D85C" w14:textId="77777777" w:rsidR="00481AA0" w:rsidRPr="00BB7A91" w:rsidRDefault="00481AA0" w:rsidP="00BB7A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BB7A91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BB7A91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2352" w:type="dxa"/>
            <w:gridSpan w:val="3"/>
            <w:hideMark/>
          </w:tcPr>
          <w:p w14:paraId="1BC07723" w14:textId="77777777" w:rsidR="00481AA0" w:rsidRPr="00BB7A91" w:rsidRDefault="00481AA0" w:rsidP="00BB7A9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B7A91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1A72DB7" w14:textId="77777777" w:rsidR="00481AA0" w:rsidRPr="00BB7A91" w:rsidRDefault="00481AA0" w:rsidP="00BB7A9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7" w:type="dxa"/>
            <w:gridSpan w:val="3"/>
            <w:hideMark/>
          </w:tcPr>
          <w:p w14:paraId="4591A191" w14:textId="77777777" w:rsidR="00481AA0" w:rsidRPr="00BB7A91" w:rsidRDefault="00481AA0" w:rsidP="00BB7A9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B7A91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81AA0" w:rsidRPr="00BB7A91" w14:paraId="10A1D2B7" w14:textId="77777777" w:rsidTr="00BB7A91">
        <w:trPr>
          <w:gridAfter w:val="1"/>
          <w:wAfter w:w="7" w:type="dxa"/>
          <w:cantSplit/>
          <w:tblHeader/>
        </w:trPr>
        <w:tc>
          <w:tcPr>
            <w:tcW w:w="3798" w:type="dxa"/>
          </w:tcPr>
          <w:p w14:paraId="5C3896FA" w14:textId="77777777" w:rsidR="00481AA0" w:rsidRPr="00BB7A91" w:rsidRDefault="00481AA0" w:rsidP="00BB7A9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3C2AED01" w14:textId="52EE77F7" w:rsidR="00481AA0" w:rsidRPr="00BB7A91" w:rsidRDefault="00BB7A91" w:rsidP="00BB7A9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5D32318" w14:textId="77777777" w:rsidR="00481AA0" w:rsidRPr="00BB7A91" w:rsidRDefault="00481AA0" w:rsidP="00BB7A9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FF6207E" w14:textId="0D806DA7" w:rsidR="00481AA0" w:rsidRPr="00BB7A91" w:rsidRDefault="00BB7A91" w:rsidP="00BB7A9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0495445" w14:textId="77777777" w:rsidR="00481AA0" w:rsidRPr="00BB7A91" w:rsidRDefault="00481AA0" w:rsidP="00BB7A9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14:paraId="5832B461" w14:textId="2B070EEB" w:rsidR="00481AA0" w:rsidRPr="00BB7A91" w:rsidRDefault="00BB7A91" w:rsidP="00BB7A9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2C3EDADC" w14:textId="77777777" w:rsidR="00481AA0" w:rsidRPr="00BB7A91" w:rsidRDefault="00481AA0" w:rsidP="00BB7A9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025EF9CD" w14:textId="00DB12C7" w:rsidR="00481AA0" w:rsidRPr="00BB7A91" w:rsidRDefault="00BB7A91" w:rsidP="00BB7A9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2564</w:t>
            </w:r>
          </w:p>
        </w:tc>
      </w:tr>
      <w:tr w:rsidR="00481AA0" w:rsidRPr="00BB7A91" w14:paraId="75342FFE" w14:textId="77777777" w:rsidTr="00BB7A91">
        <w:trPr>
          <w:gridAfter w:val="1"/>
          <w:wAfter w:w="7" w:type="dxa"/>
          <w:cantSplit/>
        </w:trPr>
        <w:tc>
          <w:tcPr>
            <w:tcW w:w="3798" w:type="dxa"/>
          </w:tcPr>
          <w:p w14:paraId="2B1D7486" w14:textId="77777777" w:rsidR="00481AA0" w:rsidRPr="00BB7A91" w:rsidRDefault="00481AA0" w:rsidP="00BB7A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19" w:type="dxa"/>
            <w:gridSpan w:val="7"/>
            <w:hideMark/>
          </w:tcPr>
          <w:p w14:paraId="08EFDE6A" w14:textId="77777777" w:rsidR="00481AA0" w:rsidRPr="00BB7A91" w:rsidRDefault="00481AA0" w:rsidP="00BB7A9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B7A9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1AA0" w:rsidRPr="00BB7A91" w14:paraId="7F8D1EC1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6E2218E9" w14:textId="77777777" w:rsidR="00481AA0" w:rsidRPr="00BB7A91" w:rsidRDefault="00481AA0" w:rsidP="00BB7A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7A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92" w:type="dxa"/>
            <w:vAlign w:val="bottom"/>
          </w:tcPr>
          <w:p w14:paraId="29A4C40C" w14:textId="77777777" w:rsidR="00481AA0" w:rsidRPr="00BB7A91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01C692" w14:textId="77777777" w:rsidR="00481AA0" w:rsidRPr="00BB7A91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B8A16" w14:textId="77777777" w:rsidR="00481AA0" w:rsidRPr="00BB7A91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5D2691" w14:textId="77777777" w:rsidR="00481AA0" w:rsidRPr="00BB7A91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99D4179" w14:textId="77777777" w:rsidR="00481AA0" w:rsidRPr="00BB7A91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0E58CA8" w14:textId="77777777" w:rsidR="00481AA0" w:rsidRPr="00BB7A91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151F0BB" w14:textId="77777777" w:rsidR="00481AA0" w:rsidRPr="00BB7A91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B7A91" w:rsidRPr="00BB7A91" w14:paraId="36763884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59A00A87" w14:textId="77777777" w:rsidR="00BB7A91" w:rsidRPr="00BB7A91" w:rsidRDefault="00BB7A91" w:rsidP="00BB7A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92" w:type="dxa"/>
            <w:vAlign w:val="bottom"/>
          </w:tcPr>
          <w:p w14:paraId="5ACC73F0" w14:textId="18CB5BB3" w:rsidR="00BB7A91" w:rsidRPr="00BB7A91" w:rsidRDefault="00315522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175,917</w:t>
            </w:r>
          </w:p>
        </w:tc>
        <w:tc>
          <w:tcPr>
            <w:tcW w:w="180" w:type="dxa"/>
            <w:vAlign w:val="bottom"/>
          </w:tcPr>
          <w:p w14:paraId="70889FE4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446AE8A3" w14:textId="452EC6BF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102,640</w:t>
            </w:r>
          </w:p>
        </w:tc>
        <w:tc>
          <w:tcPr>
            <w:tcW w:w="180" w:type="dxa"/>
            <w:vAlign w:val="bottom"/>
          </w:tcPr>
          <w:p w14:paraId="546B83F7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BB270E6" w14:textId="4E3CAF81" w:rsidR="00BB7A91" w:rsidRPr="00BB7A91" w:rsidRDefault="00C943AC" w:rsidP="00C943AC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7A1FD0C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2C7598DE" w14:textId="63ED324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102,640</w:t>
            </w:r>
          </w:p>
        </w:tc>
      </w:tr>
      <w:tr w:rsidR="00BB7A91" w:rsidRPr="00BB7A91" w14:paraId="1E7F2269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57FB8D50" w14:textId="77777777" w:rsidR="00BB7A91" w:rsidRPr="00BB7A91" w:rsidRDefault="00BB7A91" w:rsidP="00BB7A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2" w:type="dxa"/>
            <w:vAlign w:val="bottom"/>
          </w:tcPr>
          <w:p w14:paraId="7E30E6D3" w14:textId="2A67493D" w:rsidR="00BB7A91" w:rsidRPr="00BB7A91" w:rsidRDefault="00315522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(364)</w:t>
            </w:r>
          </w:p>
        </w:tc>
        <w:tc>
          <w:tcPr>
            <w:tcW w:w="180" w:type="dxa"/>
            <w:vAlign w:val="bottom"/>
          </w:tcPr>
          <w:p w14:paraId="35142FB4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276DA64" w14:textId="367C93CE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(2,438)</w:t>
            </w:r>
          </w:p>
        </w:tc>
        <w:tc>
          <w:tcPr>
            <w:tcW w:w="180" w:type="dxa"/>
            <w:vAlign w:val="bottom"/>
          </w:tcPr>
          <w:p w14:paraId="04A50B8B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AB88579" w14:textId="34508852" w:rsidR="00BB7A91" w:rsidRPr="00BB7A91" w:rsidRDefault="00C943AC" w:rsidP="00C943AC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3E552B8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2FA31591" w14:textId="5272ABBA" w:rsidR="00BB7A91" w:rsidRPr="00BB7A91" w:rsidRDefault="00BB7A91" w:rsidP="00BB7A9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BB7A91" w:rsidRPr="00BB7A91" w14:paraId="7AF89E6E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0E57DB9B" w14:textId="77777777" w:rsidR="00BB7A91" w:rsidRPr="00BB7A91" w:rsidRDefault="00BB7A91" w:rsidP="00BB7A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2" w:type="dxa"/>
            <w:vAlign w:val="bottom"/>
          </w:tcPr>
          <w:p w14:paraId="6D00945E" w14:textId="333875B1" w:rsidR="00BB7A91" w:rsidRPr="00BB7A91" w:rsidRDefault="00315522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24AA3">
              <w:rPr>
                <w:rFonts w:ascii="Angsana New" w:hAnsi="Angsana New"/>
                <w:sz w:val="30"/>
                <w:szCs w:val="30"/>
                <w:lang w:val="en-US" w:bidi="th-TH"/>
              </w:rPr>
              <w:t>1,077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A48CB11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5A31AD3" w14:textId="62D796BA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(75)</w:t>
            </w:r>
          </w:p>
        </w:tc>
        <w:tc>
          <w:tcPr>
            <w:tcW w:w="180" w:type="dxa"/>
            <w:vAlign w:val="bottom"/>
          </w:tcPr>
          <w:p w14:paraId="3D48EDB7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1D44FE3" w14:textId="6F81A17B" w:rsidR="00BB7A91" w:rsidRPr="00BB7A91" w:rsidRDefault="00C943AC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(181)</w:t>
            </w:r>
          </w:p>
        </w:tc>
        <w:tc>
          <w:tcPr>
            <w:tcW w:w="183" w:type="dxa"/>
            <w:vAlign w:val="bottom"/>
          </w:tcPr>
          <w:p w14:paraId="3909791A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3B77B8C8" w14:textId="7EECB712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(75)</w:t>
            </w:r>
          </w:p>
        </w:tc>
      </w:tr>
      <w:tr w:rsidR="00BB7A91" w:rsidRPr="00BB7A91" w14:paraId="18DD3479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2EE2D0A2" w14:textId="432B48C0" w:rsidR="00BB7A91" w:rsidRPr="00BB7A91" w:rsidRDefault="00BB7A91" w:rsidP="00BB7A9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A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BB7A9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F90DD" w14:textId="7964191D" w:rsidR="00BB7A91" w:rsidRPr="00BB7A91" w:rsidRDefault="00722AF3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174,476</w:t>
            </w:r>
          </w:p>
        </w:tc>
        <w:tc>
          <w:tcPr>
            <w:tcW w:w="180" w:type="dxa"/>
            <w:vAlign w:val="bottom"/>
          </w:tcPr>
          <w:p w14:paraId="6F154CD8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31DD27" w14:textId="1A227783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100,127</w:t>
            </w:r>
          </w:p>
        </w:tc>
        <w:tc>
          <w:tcPr>
            <w:tcW w:w="180" w:type="dxa"/>
            <w:vAlign w:val="bottom"/>
          </w:tcPr>
          <w:p w14:paraId="56FDDD2F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40DE" w14:textId="43790404" w:rsidR="00BB7A91" w:rsidRPr="00BB7A91" w:rsidRDefault="00C943AC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(181)</w:t>
            </w:r>
          </w:p>
        </w:tc>
        <w:tc>
          <w:tcPr>
            <w:tcW w:w="183" w:type="dxa"/>
            <w:vAlign w:val="bottom"/>
          </w:tcPr>
          <w:p w14:paraId="04947AF7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3E01F0" w14:textId="53899F70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102,565</w:t>
            </w:r>
          </w:p>
        </w:tc>
      </w:tr>
      <w:tr w:rsidR="00BB7A91" w:rsidRPr="00D26778" w14:paraId="3998018E" w14:textId="77777777" w:rsidTr="00BB7A91">
        <w:trPr>
          <w:cantSplit/>
        </w:trPr>
        <w:tc>
          <w:tcPr>
            <w:tcW w:w="3798" w:type="dxa"/>
          </w:tcPr>
          <w:p w14:paraId="079DB4C1" w14:textId="1B84F8F7" w:rsidR="00BB7A91" w:rsidRPr="00BB7A91" w:rsidRDefault="00BB7A91" w:rsidP="00BB7A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3ACFC6C1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08B706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624402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D7F0F8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C4437D3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01EA2C5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125748FE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B7A91" w:rsidRPr="00D26778" w14:paraId="02E5FDB2" w14:textId="77777777" w:rsidTr="00BB7A91">
        <w:trPr>
          <w:cantSplit/>
        </w:trPr>
        <w:tc>
          <w:tcPr>
            <w:tcW w:w="3798" w:type="dxa"/>
          </w:tcPr>
          <w:p w14:paraId="6110D394" w14:textId="28E0CCB1" w:rsidR="00BB7A91" w:rsidRPr="00BB7A91" w:rsidRDefault="00BB7A91" w:rsidP="00BB7A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7A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092" w:type="dxa"/>
            <w:vAlign w:val="bottom"/>
          </w:tcPr>
          <w:p w14:paraId="0F7C0587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ECC331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08FCA7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D161F1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7A73B22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5946670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92A9D6B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B7A91" w:rsidRPr="00D26778" w14:paraId="1B061AB6" w14:textId="77777777" w:rsidTr="00BB7A91">
        <w:trPr>
          <w:cantSplit/>
        </w:trPr>
        <w:tc>
          <w:tcPr>
            <w:tcW w:w="3798" w:type="dxa"/>
          </w:tcPr>
          <w:p w14:paraId="79166E54" w14:textId="5D38EABB" w:rsidR="00BB7A91" w:rsidRPr="00BB7A91" w:rsidRDefault="00BB7A91" w:rsidP="00BB7A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92" w:type="dxa"/>
            <w:vAlign w:val="bottom"/>
          </w:tcPr>
          <w:p w14:paraId="6C9393D5" w14:textId="3E77D8EF" w:rsidR="00BB7A91" w:rsidRPr="00BB7A91" w:rsidRDefault="00996CE8" w:rsidP="00722AF3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9B5460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00ECC7" w14:textId="03596236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6,052</w:t>
            </w:r>
          </w:p>
        </w:tc>
        <w:tc>
          <w:tcPr>
            <w:tcW w:w="180" w:type="dxa"/>
            <w:vAlign w:val="bottom"/>
          </w:tcPr>
          <w:p w14:paraId="6C88322E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FFA0F23" w14:textId="408C4D22" w:rsidR="00BB7A91" w:rsidRPr="00BB7A91" w:rsidRDefault="00212BFD" w:rsidP="00212BFD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7239870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2B9C0204" w14:textId="6A68EF92" w:rsidR="00BB7A91" w:rsidRPr="00BB7A91" w:rsidRDefault="00BB7A91" w:rsidP="00BB7A9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BB7A91" w:rsidRPr="00D26778" w14:paraId="158F556E" w14:textId="77777777" w:rsidTr="00BB7A91">
        <w:trPr>
          <w:cantSplit/>
        </w:trPr>
        <w:tc>
          <w:tcPr>
            <w:tcW w:w="3798" w:type="dxa"/>
            <w:hideMark/>
          </w:tcPr>
          <w:p w14:paraId="178070CA" w14:textId="77777777" w:rsidR="00BB7A91" w:rsidRPr="00BB7A91" w:rsidRDefault="00BB7A91" w:rsidP="00BB7A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2" w:type="dxa"/>
            <w:vAlign w:val="bottom"/>
          </w:tcPr>
          <w:p w14:paraId="260AD6D4" w14:textId="39AFE725" w:rsidR="00BB7A91" w:rsidRPr="00BB7A91" w:rsidRDefault="00996CE8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(2,176)</w:t>
            </w:r>
          </w:p>
        </w:tc>
        <w:tc>
          <w:tcPr>
            <w:tcW w:w="180" w:type="dxa"/>
            <w:vAlign w:val="bottom"/>
          </w:tcPr>
          <w:p w14:paraId="08E04388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E8B7AF2" w14:textId="461F862E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(3,406)</w:t>
            </w:r>
          </w:p>
        </w:tc>
        <w:tc>
          <w:tcPr>
            <w:tcW w:w="180" w:type="dxa"/>
            <w:vAlign w:val="bottom"/>
          </w:tcPr>
          <w:p w14:paraId="67F854C7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CD93F58" w14:textId="6177D95B" w:rsidR="00BB7A91" w:rsidRPr="00BB7A91" w:rsidRDefault="00212BFD" w:rsidP="00212BFD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55FDFC4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vAlign w:val="bottom"/>
            <w:hideMark/>
          </w:tcPr>
          <w:p w14:paraId="7A18695F" w14:textId="74FF59BE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(342)</w:t>
            </w:r>
          </w:p>
        </w:tc>
      </w:tr>
      <w:tr w:rsidR="00BB7A91" w:rsidRPr="00D26778" w14:paraId="092F6F97" w14:textId="77777777" w:rsidTr="00BB7A91">
        <w:trPr>
          <w:cantSplit/>
        </w:trPr>
        <w:tc>
          <w:tcPr>
            <w:tcW w:w="3798" w:type="dxa"/>
            <w:hideMark/>
          </w:tcPr>
          <w:p w14:paraId="36CD1070" w14:textId="77777777" w:rsidR="00BB7A91" w:rsidRPr="00BB7A91" w:rsidRDefault="00BB7A91" w:rsidP="00BB7A91">
            <w:pPr>
              <w:tabs>
                <w:tab w:val="right" w:pos="39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2" w:type="dxa"/>
            <w:vAlign w:val="bottom"/>
          </w:tcPr>
          <w:p w14:paraId="69560DDC" w14:textId="31ADEBF2" w:rsidR="00BB7A91" w:rsidRPr="00BB7A91" w:rsidRDefault="00996CE8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(3,309)</w:t>
            </w:r>
          </w:p>
        </w:tc>
        <w:tc>
          <w:tcPr>
            <w:tcW w:w="180" w:type="dxa"/>
            <w:vAlign w:val="bottom"/>
          </w:tcPr>
          <w:p w14:paraId="255EAA02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BACD695" w14:textId="30525653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(2,695)</w:t>
            </w:r>
          </w:p>
        </w:tc>
        <w:tc>
          <w:tcPr>
            <w:tcW w:w="180" w:type="dxa"/>
            <w:vAlign w:val="bottom"/>
          </w:tcPr>
          <w:p w14:paraId="70B0F362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4F75EDF6" w14:textId="4DDA6740" w:rsidR="00BB7A91" w:rsidRPr="00BB7A91" w:rsidRDefault="00212BFD" w:rsidP="00212BFD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A36DDD7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vAlign w:val="bottom"/>
            <w:hideMark/>
          </w:tcPr>
          <w:p w14:paraId="25E97B64" w14:textId="681AC694" w:rsidR="00BB7A91" w:rsidRPr="00BB7A91" w:rsidRDefault="00BB7A91" w:rsidP="00BB7A9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BB7A91" w:rsidRPr="00D26778" w14:paraId="3AE7FDFE" w14:textId="77777777" w:rsidTr="00BB7A91">
        <w:trPr>
          <w:cantSplit/>
        </w:trPr>
        <w:tc>
          <w:tcPr>
            <w:tcW w:w="3798" w:type="dxa"/>
            <w:hideMark/>
          </w:tcPr>
          <w:p w14:paraId="7BD8B989" w14:textId="77777777" w:rsidR="00BB7A91" w:rsidRPr="00BB7A91" w:rsidRDefault="00BB7A91" w:rsidP="00BB7A91">
            <w:pPr>
              <w:tabs>
                <w:tab w:val="right" w:pos="39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4E968" w14:textId="635FD912" w:rsidR="00BB7A91" w:rsidRPr="00BB7A91" w:rsidRDefault="007740C7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(557)</w:t>
            </w:r>
          </w:p>
        </w:tc>
        <w:tc>
          <w:tcPr>
            <w:tcW w:w="180" w:type="dxa"/>
            <w:vAlign w:val="bottom"/>
          </w:tcPr>
          <w:p w14:paraId="2D9AF6A7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F51D2A" w14:textId="15EF08E2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(1,466)</w:t>
            </w:r>
          </w:p>
        </w:tc>
        <w:tc>
          <w:tcPr>
            <w:tcW w:w="180" w:type="dxa"/>
            <w:vAlign w:val="bottom"/>
          </w:tcPr>
          <w:p w14:paraId="526CAC73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0899A" w14:textId="4EB7F15E" w:rsidR="00BB7A91" w:rsidRPr="00BB7A91" w:rsidRDefault="00212BFD" w:rsidP="00212BFD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14B99E9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C45A1" w14:textId="67E1240A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(916)</w:t>
            </w:r>
          </w:p>
        </w:tc>
      </w:tr>
      <w:tr w:rsidR="00BB7A91" w:rsidRPr="00D26778" w14:paraId="68E36817" w14:textId="77777777" w:rsidTr="00BB7A91">
        <w:trPr>
          <w:cantSplit/>
        </w:trPr>
        <w:tc>
          <w:tcPr>
            <w:tcW w:w="3798" w:type="dxa"/>
            <w:hideMark/>
          </w:tcPr>
          <w:p w14:paraId="7107BE34" w14:textId="116FACFA" w:rsidR="00BB7A91" w:rsidRPr="00BB7A91" w:rsidRDefault="00BB7A91" w:rsidP="00BB7A9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A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BB7A9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17A77" w14:textId="59E2B47C" w:rsidR="00BB7A91" w:rsidRPr="00BB7A91" w:rsidRDefault="007938F2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(6,042)</w:t>
            </w:r>
          </w:p>
        </w:tc>
        <w:tc>
          <w:tcPr>
            <w:tcW w:w="180" w:type="dxa"/>
            <w:vAlign w:val="bottom"/>
          </w:tcPr>
          <w:p w14:paraId="6CC40650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33183C" w14:textId="0F42A7C4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(1,515)</w:t>
            </w:r>
          </w:p>
        </w:tc>
        <w:tc>
          <w:tcPr>
            <w:tcW w:w="180" w:type="dxa"/>
            <w:vAlign w:val="bottom"/>
          </w:tcPr>
          <w:p w14:paraId="3E35824D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488E9" w14:textId="01B38B4E" w:rsidR="00BB7A91" w:rsidRPr="00BB7A91" w:rsidRDefault="00212BFD" w:rsidP="00212BFD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5950A50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B99DB2" w14:textId="35267E25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(1,258)</w:t>
            </w:r>
          </w:p>
        </w:tc>
      </w:tr>
      <w:tr w:rsidR="00BB7A91" w:rsidRPr="00D26778" w14:paraId="6A6AF4CD" w14:textId="77777777" w:rsidTr="00BB7A91">
        <w:trPr>
          <w:cantSplit/>
        </w:trPr>
        <w:tc>
          <w:tcPr>
            <w:tcW w:w="3798" w:type="dxa"/>
          </w:tcPr>
          <w:p w14:paraId="12228E58" w14:textId="77777777" w:rsidR="00BB7A91" w:rsidRPr="00BB7A91" w:rsidRDefault="00BB7A91" w:rsidP="00BB7A9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BB7639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341A5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EA4816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DC3242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80E5A5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2F6B259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24DE24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B7A91" w:rsidRPr="00D26778" w14:paraId="3D6CE13F" w14:textId="77777777" w:rsidTr="00BB7A91">
        <w:trPr>
          <w:cantSplit/>
        </w:trPr>
        <w:tc>
          <w:tcPr>
            <w:tcW w:w="3798" w:type="dxa"/>
            <w:hideMark/>
          </w:tcPr>
          <w:p w14:paraId="7BCFD5DD" w14:textId="77777777" w:rsidR="00BB7A91" w:rsidRPr="00BB7A91" w:rsidRDefault="00BB7A91" w:rsidP="00BB7A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7A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92" w:type="dxa"/>
            <w:vAlign w:val="bottom"/>
          </w:tcPr>
          <w:p w14:paraId="2D038AD0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F11BEF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BC99FE0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073E8D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7DF76988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7987D18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5003D0C4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B7A91" w:rsidRPr="00D26778" w14:paraId="5A503033" w14:textId="77777777" w:rsidTr="00BB7A91">
        <w:trPr>
          <w:cantSplit/>
        </w:trPr>
        <w:tc>
          <w:tcPr>
            <w:tcW w:w="3798" w:type="dxa"/>
            <w:hideMark/>
          </w:tcPr>
          <w:p w14:paraId="1509F2E6" w14:textId="7226E6E1" w:rsidR="00BB7A91" w:rsidRPr="00BB7A91" w:rsidRDefault="00BB7A91" w:rsidP="00BB7A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E4264A" w:rsidRPr="00BB7A91">
              <w:rPr>
                <w:rFonts w:ascii="Angsana New" w:hAnsi="Angsana New" w:hint="cs"/>
                <w:sz w:val="30"/>
                <w:szCs w:val="30"/>
                <w:cs/>
              </w:rPr>
              <w:t>ค่าซื้อสินทรัพย์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799DE" w14:textId="1A8F9D0D" w:rsidR="00BB7A91" w:rsidRPr="00BB7A91" w:rsidRDefault="0083515C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(1,630)</w:t>
            </w:r>
          </w:p>
        </w:tc>
        <w:tc>
          <w:tcPr>
            <w:tcW w:w="180" w:type="dxa"/>
            <w:vAlign w:val="bottom"/>
          </w:tcPr>
          <w:p w14:paraId="683692F7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10C36" w14:textId="0461EF5E" w:rsidR="00BB7A91" w:rsidRPr="00BB7A91" w:rsidRDefault="00BB7A91" w:rsidP="00BB7A9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2E3E78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F6D0A" w14:textId="5FF3CEE1" w:rsidR="00BB7A91" w:rsidRPr="00BB7A91" w:rsidRDefault="00212BFD" w:rsidP="00212BFD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0A704C1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6E3E14" w14:textId="07DADD54" w:rsidR="00BB7A91" w:rsidRPr="00BB7A91" w:rsidRDefault="00BB7A91" w:rsidP="00BB7A9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BB7A91" w:rsidRPr="00D26778" w14:paraId="4BC4C098" w14:textId="77777777" w:rsidTr="00BB7A91">
        <w:trPr>
          <w:cantSplit/>
        </w:trPr>
        <w:tc>
          <w:tcPr>
            <w:tcW w:w="3798" w:type="dxa"/>
            <w:hideMark/>
          </w:tcPr>
          <w:p w14:paraId="5155F171" w14:textId="044BAF97" w:rsidR="00BB7A91" w:rsidRPr="00BB7A91" w:rsidRDefault="00BB7A91" w:rsidP="00BB7A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7A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BB7A9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8282F" w14:textId="57852061" w:rsidR="00BB7A91" w:rsidRPr="00BB7A91" w:rsidRDefault="0083515C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(1,630)</w:t>
            </w:r>
          </w:p>
        </w:tc>
        <w:tc>
          <w:tcPr>
            <w:tcW w:w="180" w:type="dxa"/>
            <w:vAlign w:val="bottom"/>
          </w:tcPr>
          <w:p w14:paraId="696A67D1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1DA77A" w14:textId="7AF6CFD9" w:rsidR="00BB7A91" w:rsidRPr="00BB7A91" w:rsidRDefault="00BB7A91" w:rsidP="00BB7A9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AEB209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F0DE61" w14:textId="275479A4" w:rsidR="00BB7A91" w:rsidRPr="00BB7A91" w:rsidRDefault="00212BFD" w:rsidP="00212BFD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1902AA5" w14:textId="77777777" w:rsidR="00BB7A91" w:rsidRPr="00BB7A91" w:rsidRDefault="00BB7A91" w:rsidP="00BB7A9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C0DC00" w14:textId="5738EBF2" w:rsidR="00BB7A91" w:rsidRPr="00BB7A91" w:rsidRDefault="00BB7A91" w:rsidP="00BB7A91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B7A9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E69CD31" w14:textId="77777777" w:rsidR="006723DC" w:rsidRDefault="006723DC" w:rsidP="001B34C8">
      <w:pPr>
        <w:pStyle w:val="block"/>
        <w:spacing w:after="0" w:line="240" w:lineRule="auto"/>
        <w:ind w:left="1080" w:right="-7" w:hanging="90"/>
        <w:jc w:val="both"/>
        <w:rPr>
          <w:rFonts w:ascii="Angsana New" w:hAnsi="Angsana New"/>
          <w:sz w:val="30"/>
          <w:szCs w:val="30"/>
        </w:rPr>
      </w:pPr>
    </w:p>
    <w:p w14:paraId="690BBE22" w14:textId="0CDA2061" w:rsidR="009536FB" w:rsidRPr="00B84F26" w:rsidRDefault="006723DC" w:rsidP="00B84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96FE3B8" w14:textId="122197C2" w:rsidR="00747A89" w:rsidRPr="00D26778" w:rsidRDefault="00925CA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2</w:t>
      </w:r>
      <w:r w:rsidR="00486C78">
        <w:rPr>
          <w:rFonts w:ascii="Angsana New" w:hAnsi="Angsana New"/>
          <w:b/>
          <w:bCs/>
          <w:sz w:val="30"/>
          <w:szCs w:val="30"/>
        </w:rPr>
        <w:t>1</w:t>
      </w:r>
      <w:r w:rsidR="00CA3144" w:rsidRPr="00D26778">
        <w:rPr>
          <w:rFonts w:ascii="Angsana New" w:hAnsi="Angsana New"/>
          <w:b/>
          <w:bCs/>
          <w:sz w:val="30"/>
          <w:szCs w:val="30"/>
        </w:rPr>
        <w:tab/>
      </w:r>
      <w:r w:rsidR="00747A89" w:rsidRPr="00D26778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047FF452" w14:textId="77777777" w:rsidR="00747A89" w:rsidRPr="00D26778" w:rsidRDefault="00747A8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3BCCA589" w14:textId="788419AF" w:rsidR="00747A89" w:rsidRPr="00D26778" w:rsidRDefault="00747A8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26778">
        <w:rPr>
          <w:rFonts w:ascii="Angsana New" w:hAnsi="Angsana New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62428">
        <w:rPr>
          <w:rFonts w:ascii="Angsana New" w:hAnsi="Angsana New" w:hint="cs"/>
          <w:spacing w:val="-2"/>
          <w:sz w:val="30"/>
          <w:szCs w:val="30"/>
          <w:cs/>
        </w:rPr>
        <w:t>อย่างสม่ำเสมอ</w:t>
      </w:r>
      <w:r w:rsidRPr="00D2677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62428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D26778">
        <w:rPr>
          <w:rFonts w:ascii="Angsana New" w:hAnsi="Angsana New"/>
          <w:spacing w:val="-2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D225268" w14:textId="363B388F" w:rsidR="002F6623" w:rsidRPr="00D26778" w:rsidRDefault="002F662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13AF036" w14:textId="5F7656CD" w:rsidR="00030124" w:rsidRPr="00D26778" w:rsidRDefault="00925CA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26778">
        <w:rPr>
          <w:rFonts w:ascii="Angsana New" w:hAnsi="Angsana New"/>
          <w:b/>
          <w:bCs/>
          <w:sz w:val="30"/>
          <w:szCs w:val="30"/>
        </w:rPr>
        <w:t>2</w:t>
      </w:r>
      <w:r w:rsidR="00486C78">
        <w:rPr>
          <w:rFonts w:ascii="Angsana New" w:hAnsi="Angsana New"/>
          <w:b/>
          <w:bCs/>
          <w:sz w:val="30"/>
          <w:szCs w:val="30"/>
        </w:rPr>
        <w:t>2</w:t>
      </w:r>
      <w:r w:rsidR="00030124" w:rsidRPr="00D26778">
        <w:rPr>
          <w:rFonts w:ascii="Angsana New" w:hAnsi="Angsana New"/>
          <w:b/>
          <w:bCs/>
          <w:sz w:val="30"/>
          <w:szCs w:val="30"/>
        </w:rPr>
        <w:tab/>
      </w:r>
      <w:r w:rsidR="00030124" w:rsidRPr="00D26778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D1DFADE" w14:textId="77777777" w:rsidR="00E66E01" w:rsidRPr="00D26778" w:rsidRDefault="00E66E0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589"/>
        <w:gridCol w:w="990"/>
        <w:gridCol w:w="275"/>
        <w:gridCol w:w="901"/>
        <w:gridCol w:w="275"/>
        <w:gridCol w:w="896"/>
        <w:gridCol w:w="275"/>
        <w:gridCol w:w="979"/>
      </w:tblGrid>
      <w:tr w:rsidR="00E66E01" w:rsidRPr="00D26778" w14:paraId="283C3087" w14:textId="77777777" w:rsidTr="00481AA0">
        <w:trPr>
          <w:tblHeader/>
        </w:trPr>
        <w:tc>
          <w:tcPr>
            <w:tcW w:w="2499" w:type="pct"/>
            <w:shd w:val="clear" w:color="auto" w:fill="auto"/>
          </w:tcPr>
          <w:p w14:paraId="122DF9C8" w14:textId="77777777" w:rsidR="00E66E01" w:rsidRPr="00D26778" w:rsidRDefault="00E66E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pct"/>
            <w:gridSpan w:val="3"/>
            <w:shd w:val="clear" w:color="auto" w:fill="auto"/>
          </w:tcPr>
          <w:p w14:paraId="08D43883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5088BEAC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pct"/>
            <w:gridSpan w:val="3"/>
            <w:shd w:val="clear" w:color="auto" w:fill="auto"/>
          </w:tcPr>
          <w:p w14:paraId="2907B875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E01" w:rsidRPr="00D26778" w14:paraId="187C4F3D" w14:textId="77777777" w:rsidTr="00481AA0">
        <w:trPr>
          <w:trHeight w:val="344"/>
          <w:tblHeader/>
        </w:trPr>
        <w:tc>
          <w:tcPr>
            <w:tcW w:w="2499" w:type="pct"/>
            <w:shd w:val="clear" w:color="auto" w:fill="auto"/>
          </w:tcPr>
          <w:p w14:paraId="281E8496" w14:textId="77777777" w:rsidR="00E66E01" w:rsidRPr="00D26778" w:rsidRDefault="00E66E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35D1244B" w14:textId="2B3E1A71" w:rsidR="00E66E01" w:rsidRPr="00D26778" w:rsidRDefault="005A59C0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336A14C2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07AB2335" w14:textId="0A3C0D29" w:rsidR="00E66E01" w:rsidRPr="00D26778" w:rsidRDefault="005A59C0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4B725BBB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7D35E69A" w14:textId="2A80EC7B" w:rsidR="00E66E01" w:rsidRPr="00D26778" w:rsidRDefault="005A59C0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17DCA1B3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6341E55" w14:textId="11A12A6B" w:rsidR="00E66E01" w:rsidRPr="00D26778" w:rsidRDefault="005A59C0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66E01" w:rsidRPr="00D26778" w14:paraId="2BC14044" w14:textId="77777777" w:rsidTr="00481AA0">
        <w:trPr>
          <w:tblHeader/>
        </w:trPr>
        <w:tc>
          <w:tcPr>
            <w:tcW w:w="2499" w:type="pct"/>
            <w:shd w:val="clear" w:color="auto" w:fill="auto"/>
            <w:vAlign w:val="center"/>
          </w:tcPr>
          <w:p w14:paraId="73F89F03" w14:textId="77777777" w:rsidR="00E66E01" w:rsidRPr="00D26778" w:rsidRDefault="00E66E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1" w:type="pct"/>
            <w:gridSpan w:val="7"/>
            <w:shd w:val="clear" w:color="auto" w:fill="auto"/>
          </w:tcPr>
          <w:p w14:paraId="23F93DB6" w14:textId="661B1B78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84F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26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66E01" w:rsidRPr="00D26778" w14:paraId="767EC527" w14:textId="77777777" w:rsidTr="00871CD0">
        <w:tc>
          <w:tcPr>
            <w:tcW w:w="2499" w:type="pct"/>
            <w:shd w:val="clear" w:color="auto" w:fill="auto"/>
          </w:tcPr>
          <w:p w14:paraId="2FCB3FAE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D26778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39" w:type="pct"/>
            <w:shd w:val="clear" w:color="auto" w:fill="auto"/>
          </w:tcPr>
          <w:p w14:paraId="2356BAEC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14DB8DD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2DB9DAEA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E101AAC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5ADC2641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AB4696C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63D3DF6" w14:textId="77777777" w:rsidR="00E66E01" w:rsidRPr="00D2677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9C0" w:rsidRPr="00D26778" w14:paraId="07F62FCB" w14:textId="77777777" w:rsidTr="0019391A">
        <w:tc>
          <w:tcPr>
            <w:tcW w:w="2499" w:type="pct"/>
            <w:shd w:val="clear" w:color="auto" w:fill="auto"/>
          </w:tcPr>
          <w:p w14:paraId="785E719C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5A396508" w14:textId="2F2935F4" w:rsidR="005A59C0" w:rsidRPr="008E0404" w:rsidRDefault="00F44B80" w:rsidP="00911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40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D01B8" w:rsidRPr="008E0404">
              <w:rPr>
                <w:rFonts w:ascii="Angsana New" w:hAnsi="Angsana New"/>
                <w:b/>
                <w:bCs/>
                <w:sz w:val="30"/>
                <w:szCs w:val="30"/>
              </w:rPr>
              <w:t>1,707</w:t>
            </w:r>
          </w:p>
        </w:tc>
        <w:tc>
          <w:tcPr>
            <w:tcW w:w="150" w:type="pct"/>
            <w:shd w:val="clear" w:color="auto" w:fill="auto"/>
          </w:tcPr>
          <w:p w14:paraId="66E5CB61" w14:textId="77777777" w:rsidR="005A59C0" w:rsidRPr="008E0404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</w:tcPr>
          <w:p w14:paraId="18B84286" w14:textId="5EE0BEA8" w:rsidR="005A59C0" w:rsidRPr="008E0404" w:rsidRDefault="005A59C0" w:rsidP="00911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40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D01B8" w:rsidRPr="008E0404">
              <w:rPr>
                <w:rFonts w:ascii="Angsana New" w:hAnsi="Angsana New"/>
                <w:b/>
                <w:bCs/>
                <w:sz w:val="30"/>
                <w:szCs w:val="30"/>
              </w:rPr>
              <w:t>1,933</w:t>
            </w:r>
          </w:p>
        </w:tc>
        <w:tc>
          <w:tcPr>
            <w:tcW w:w="150" w:type="pct"/>
            <w:shd w:val="clear" w:color="auto" w:fill="auto"/>
          </w:tcPr>
          <w:p w14:paraId="6FDCD2F0" w14:textId="77777777" w:rsidR="005A59C0" w:rsidRPr="008E0404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double" w:sz="4" w:space="0" w:color="auto"/>
            </w:tcBorders>
            <w:shd w:val="clear" w:color="auto" w:fill="auto"/>
          </w:tcPr>
          <w:p w14:paraId="05952D3D" w14:textId="7E099330" w:rsidR="005A59C0" w:rsidRPr="008E0404" w:rsidRDefault="00F44B8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40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6F52DF0" w14:textId="77777777" w:rsidR="005A59C0" w:rsidRPr="008E0404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</w:tcPr>
          <w:p w14:paraId="46F0338B" w14:textId="77777777" w:rsidR="005A59C0" w:rsidRPr="008E0404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40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BA192F8" w14:textId="77777777" w:rsidR="001D68B3" w:rsidRPr="00D26778" w:rsidRDefault="001D68B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cs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6"/>
        <w:gridCol w:w="961"/>
        <w:gridCol w:w="298"/>
        <w:gridCol w:w="899"/>
        <w:gridCol w:w="269"/>
        <w:gridCol w:w="899"/>
        <w:gridCol w:w="271"/>
        <w:gridCol w:w="994"/>
      </w:tblGrid>
      <w:tr w:rsidR="00E641AC" w:rsidRPr="00D26778" w14:paraId="285EAEA1" w14:textId="77777777" w:rsidTr="00E641AC">
        <w:tc>
          <w:tcPr>
            <w:tcW w:w="2507" w:type="pct"/>
          </w:tcPr>
          <w:p w14:paraId="441FEF38" w14:textId="56A4175D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22" w:type="pct"/>
          </w:tcPr>
          <w:p w14:paraId="18290965" w14:textId="77777777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" w:type="pct"/>
          </w:tcPr>
          <w:p w14:paraId="795A1731" w14:textId="77777777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1038B927" w14:textId="77777777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B23B481" w14:textId="77777777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53D0A090" w14:textId="77777777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AC9D24" w14:textId="77777777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A1525F9" w14:textId="77777777" w:rsidR="00E641AC" w:rsidRPr="00D26778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9C0" w:rsidRPr="00D26778" w14:paraId="3B07CA3B" w14:textId="77777777" w:rsidTr="00E641AC">
        <w:tc>
          <w:tcPr>
            <w:tcW w:w="2507" w:type="pct"/>
          </w:tcPr>
          <w:p w14:paraId="35FA09DD" w14:textId="768FF7DA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22" w:type="pct"/>
          </w:tcPr>
          <w:p w14:paraId="545937CE" w14:textId="1FFA90E0" w:rsidR="005A59C0" w:rsidRPr="00D26778" w:rsidRDefault="005C3BCE" w:rsidP="00911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D01B8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62" w:type="pct"/>
          </w:tcPr>
          <w:p w14:paraId="7DBEAF7A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175ECCC4" w14:textId="11C14DD5" w:rsidR="005A59C0" w:rsidRPr="00D26778" w:rsidRDefault="005A59C0" w:rsidP="001D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4</w:t>
            </w:r>
            <w:r w:rsidR="001D01B8">
              <w:rPr>
                <w:rFonts w:ascii="Angsana New" w:hAnsi="Angsana New"/>
                <w:sz w:val="30"/>
                <w:szCs w:val="30"/>
              </w:rPr>
              <w:t>,232</w:t>
            </w:r>
          </w:p>
        </w:tc>
        <w:tc>
          <w:tcPr>
            <w:tcW w:w="146" w:type="pct"/>
          </w:tcPr>
          <w:p w14:paraId="2AE22EFB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42311A5E" w14:textId="77494B43" w:rsidR="005A59C0" w:rsidRPr="00D26778" w:rsidRDefault="001D01B8" w:rsidP="001D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0CD510D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FAB55D0" w14:textId="7C5AA944" w:rsidR="005A59C0" w:rsidRPr="00D26778" w:rsidRDefault="001D01B8" w:rsidP="001D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5A59C0" w:rsidRPr="00D26778" w14:paraId="46325D58" w14:textId="77777777" w:rsidTr="00E641AC">
        <w:tc>
          <w:tcPr>
            <w:tcW w:w="2507" w:type="pct"/>
          </w:tcPr>
          <w:p w14:paraId="535E22EA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  <w:p w14:paraId="5D6E4F56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522" w:type="pct"/>
            <w:vAlign w:val="bottom"/>
          </w:tcPr>
          <w:p w14:paraId="6BE67865" w14:textId="0595326C" w:rsidR="005A59C0" w:rsidRPr="00D26778" w:rsidRDefault="00F44B80" w:rsidP="001D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1D01B8">
              <w:rPr>
                <w:rFonts w:ascii="Angsana New" w:hAnsi="Angsana New"/>
                <w:sz w:val="30"/>
                <w:szCs w:val="30"/>
              </w:rPr>
              <w:t>,246</w:t>
            </w:r>
          </w:p>
        </w:tc>
        <w:tc>
          <w:tcPr>
            <w:tcW w:w="162" w:type="pct"/>
          </w:tcPr>
          <w:p w14:paraId="03A5B8F3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7B4F84E" w14:textId="352AA91C" w:rsidR="005A59C0" w:rsidRPr="00D26778" w:rsidRDefault="005A59C0" w:rsidP="001D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12</w:t>
            </w:r>
            <w:r w:rsidR="001D01B8">
              <w:rPr>
                <w:rFonts w:ascii="Angsana New" w:hAnsi="Angsana New"/>
                <w:sz w:val="30"/>
                <w:szCs w:val="30"/>
              </w:rPr>
              <w:t>,299</w:t>
            </w:r>
          </w:p>
        </w:tc>
        <w:tc>
          <w:tcPr>
            <w:tcW w:w="146" w:type="pct"/>
          </w:tcPr>
          <w:p w14:paraId="44A67A63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41B20EB1" w14:textId="77C86CF9" w:rsidR="005A59C0" w:rsidRPr="00D26778" w:rsidRDefault="00F44B8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EA7743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0C201781" w14:textId="5FAC9668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59C0" w:rsidRPr="00D26778" w14:paraId="5366DE30" w14:textId="77777777" w:rsidTr="00E641AC">
        <w:tc>
          <w:tcPr>
            <w:tcW w:w="2507" w:type="pct"/>
          </w:tcPr>
          <w:p w14:paraId="1533DCA0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14:paraId="01A3AFEF" w14:textId="267B48FA" w:rsidR="005A59C0" w:rsidRPr="00D26778" w:rsidRDefault="00F44B80" w:rsidP="001D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1D01B8">
              <w:rPr>
                <w:rFonts w:ascii="Angsana New" w:hAnsi="Angsana New"/>
                <w:sz w:val="30"/>
                <w:szCs w:val="30"/>
              </w:rPr>
              <w:t>3,903</w:t>
            </w:r>
          </w:p>
        </w:tc>
        <w:tc>
          <w:tcPr>
            <w:tcW w:w="162" w:type="pct"/>
          </w:tcPr>
          <w:p w14:paraId="7FA11413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618C1C34" w14:textId="17775172" w:rsidR="005A59C0" w:rsidRPr="00D26778" w:rsidRDefault="005A59C0" w:rsidP="001D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6</w:t>
            </w:r>
            <w:r w:rsidR="001D01B8">
              <w:rPr>
                <w:rFonts w:ascii="Angsana New" w:hAnsi="Angsana New"/>
                <w:sz w:val="30"/>
                <w:szCs w:val="30"/>
              </w:rPr>
              <w:t>8,745</w:t>
            </w:r>
          </w:p>
        </w:tc>
        <w:tc>
          <w:tcPr>
            <w:tcW w:w="146" w:type="pct"/>
          </w:tcPr>
          <w:p w14:paraId="5722F3A5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72E9EB56" w14:textId="7C763A25" w:rsidR="005A59C0" w:rsidRPr="00D26778" w:rsidRDefault="001D01B8" w:rsidP="001D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47" w:type="pct"/>
          </w:tcPr>
          <w:p w14:paraId="12F63FC0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BF865D2" w14:textId="40EF726A" w:rsidR="005A59C0" w:rsidRPr="00D26778" w:rsidRDefault="005A59C0" w:rsidP="001D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26778">
              <w:rPr>
                <w:rFonts w:ascii="Angsana New" w:hAnsi="Angsana New"/>
                <w:sz w:val="30"/>
                <w:szCs w:val="30"/>
              </w:rPr>
              <w:t>1</w:t>
            </w:r>
            <w:r w:rsidR="001D01B8">
              <w:rPr>
                <w:rFonts w:ascii="Angsana New" w:hAnsi="Angsana New"/>
                <w:sz w:val="30"/>
                <w:szCs w:val="30"/>
              </w:rPr>
              <w:t>5,674</w:t>
            </w:r>
          </w:p>
        </w:tc>
      </w:tr>
      <w:tr w:rsidR="005A59C0" w:rsidRPr="00D26778" w14:paraId="262790BA" w14:textId="77777777" w:rsidTr="00E641AC">
        <w:tc>
          <w:tcPr>
            <w:tcW w:w="2507" w:type="pct"/>
          </w:tcPr>
          <w:p w14:paraId="2C66BA6B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7C0A72AF" w14:textId="48074D93" w:rsidR="005A59C0" w:rsidRPr="00D26778" w:rsidRDefault="00F44B80" w:rsidP="00911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25C6E">
              <w:rPr>
                <w:rFonts w:ascii="Angsana New" w:hAnsi="Angsana New"/>
                <w:b/>
                <w:bCs/>
                <w:sz w:val="30"/>
                <w:szCs w:val="30"/>
              </w:rPr>
              <w:t>15,322</w:t>
            </w:r>
          </w:p>
        </w:tc>
        <w:tc>
          <w:tcPr>
            <w:tcW w:w="162" w:type="pct"/>
          </w:tcPr>
          <w:p w14:paraId="37DE9F48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729162CC" w14:textId="5FB4D63B" w:rsidR="005A59C0" w:rsidRPr="00D26778" w:rsidRDefault="005A59C0" w:rsidP="001D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="00C25E5D">
              <w:rPr>
                <w:rFonts w:ascii="Angsana New" w:hAnsi="Angsana New"/>
                <w:b/>
                <w:bCs/>
                <w:sz w:val="30"/>
                <w:szCs w:val="30"/>
              </w:rPr>
              <w:t>,276</w:t>
            </w:r>
          </w:p>
        </w:tc>
        <w:tc>
          <w:tcPr>
            <w:tcW w:w="146" w:type="pct"/>
          </w:tcPr>
          <w:p w14:paraId="4E881D8D" w14:textId="77777777" w:rsidR="005A59C0" w:rsidRPr="00D26778" w:rsidRDefault="005A59C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56E2845C" w14:textId="4CFE6FBD" w:rsidR="005A59C0" w:rsidRPr="00D26778" w:rsidRDefault="00577D02" w:rsidP="00366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7" w:type="pct"/>
          </w:tcPr>
          <w:p w14:paraId="4AFCAAF7" w14:textId="77777777" w:rsidR="005A59C0" w:rsidRPr="00D26778" w:rsidRDefault="005A59C0" w:rsidP="00F44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A37B4FF" w14:textId="3931C4E9" w:rsidR="005A59C0" w:rsidRPr="00D26778" w:rsidRDefault="005A59C0" w:rsidP="001D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66C17">
              <w:rPr>
                <w:rFonts w:ascii="Angsana New" w:hAnsi="Angsana New"/>
                <w:b/>
                <w:bCs/>
                <w:sz w:val="30"/>
                <w:szCs w:val="30"/>
              </w:rPr>
              <w:t>5,732</w:t>
            </w:r>
          </w:p>
        </w:tc>
      </w:tr>
    </w:tbl>
    <w:p w14:paraId="65BC490D" w14:textId="77777777" w:rsidR="002F6623" w:rsidRPr="00D26778" w:rsidRDefault="002F6623" w:rsidP="001B34C8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1A850372" w14:textId="229B904F" w:rsidR="00E65F22" w:rsidRPr="00D26778" w:rsidRDefault="00DB56C7" w:rsidP="001B34C8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D26778">
        <w:rPr>
          <w:rFonts w:ascii="Angsana New" w:hAnsi="Angsana New" w:hint="cs"/>
          <w:sz w:val="30"/>
          <w:szCs w:val="30"/>
          <w:cs/>
        </w:rPr>
        <w:t>กลุ่ม</w:t>
      </w:r>
      <w:r w:rsidR="00203EFA" w:rsidRPr="00D26778">
        <w:rPr>
          <w:rFonts w:ascii="Angsana New" w:hAnsi="Angsana New"/>
          <w:sz w:val="30"/>
          <w:szCs w:val="30"/>
          <w:cs/>
        </w:rPr>
        <w:t>บริษัท</w:t>
      </w:r>
      <w:r w:rsidR="00203EFA" w:rsidRPr="00D26778">
        <w:rPr>
          <w:rFonts w:ascii="Angsana New" w:hAnsi="Angsana New" w:hint="cs"/>
          <w:sz w:val="30"/>
          <w:szCs w:val="30"/>
          <w:cs/>
        </w:rPr>
        <w:t>มี</w:t>
      </w:r>
      <w:r w:rsidR="000A1E5A" w:rsidRPr="00D26778">
        <w:rPr>
          <w:rFonts w:ascii="Angsana New" w:hAnsi="Angsana New"/>
          <w:sz w:val="30"/>
          <w:szCs w:val="30"/>
          <w:cs/>
        </w:rPr>
        <w:t>สัญญาความช่วยเหลือทางเทคนิคกับบริษัทต่างประเทศ</w:t>
      </w:r>
      <w:r w:rsidR="004A1C90" w:rsidRPr="00D26778">
        <w:rPr>
          <w:rFonts w:ascii="Angsana New" w:hAnsi="Angsana New" w:hint="cs"/>
          <w:sz w:val="30"/>
          <w:szCs w:val="30"/>
          <w:cs/>
        </w:rPr>
        <w:t>หลายแห่ง</w:t>
      </w:r>
      <w:r w:rsidR="000A1E5A" w:rsidRPr="00D26778">
        <w:rPr>
          <w:rFonts w:ascii="Angsana New" w:hAnsi="Angsana New"/>
          <w:sz w:val="30"/>
          <w:szCs w:val="30"/>
        </w:rPr>
        <w:t xml:space="preserve"> </w:t>
      </w:r>
      <w:r w:rsidR="000A1E5A" w:rsidRPr="00D26778">
        <w:rPr>
          <w:rFonts w:ascii="Angsana New" w:hAnsi="Angsana New"/>
          <w:sz w:val="30"/>
          <w:szCs w:val="30"/>
          <w:cs/>
        </w:rPr>
        <w:t>เพื่อ</w:t>
      </w:r>
      <w:r w:rsidR="00BA7D21" w:rsidRPr="00D26778">
        <w:rPr>
          <w:rFonts w:ascii="Angsana New" w:hAnsi="Angsana New" w:hint="cs"/>
          <w:sz w:val="30"/>
          <w:szCs w:val="30"/>
          <w:cs/>
        </w:rPr>
        <w:t>รับความช่วยเหลือใน</w:t>
      </w:r>
      <w:r w:rsidR="0083696E" w:rsidRPr="00D26778">
        <w:rPr>
          <w:rFonts w:ascii="Angsana New" w:hAnsi="Angsana New"/>
          <w:sz w:val="30"/>
          <w:szCs w:val="30"/>
          <w:cs/>
        </w:rPr>
        <w:t>กระบวนการผลิต</w:t>
      </w:r>
      <w:r w:rsidR="004A1C90" w:rsidRPr="00D26778">
        <w:rPr>
          <w:rFonts w:ascii="Angsana New" w:hAnsi="Angsana New" w:hint="cs"/>
          <w:sz w:val="30"/>
          <w:szCs w:val="30"/>
          <w:cs/>
        </w:rPr>
        <w:t xml:space="preserve">ต่างๆ </w:t>
      </w:r>
      <w:r w:rsidR="000A1E5A" w:rsidRPr="00D26778">
        <w:rPr>
          <w:rFonts w:ascii="Angsana New" w:hAnsi="Angsana New"/>
          <w:sz w:val="30"/>
          <w:szCs w:val="30"/>
          <w:cs/>
        </w:rPr>
        <w:t>โดย</w:t>
      </w:r>
      <w:r w:rsidR="004A1C90" w:rsidRPr="00D26778">
        <w:rPr>
          <w:rFonts w:ascii="Angsana New" w:hAnsi="Angsana New" w:hint="cs"/>
          <w:sz w:val="30"/>
          <w:szCs w:val="30"/>
          <w:cs/>
        </w:rPr>
        <w:t>กลุ่ม</w:t>
      </w:r>
      <w:r w:rsidR="000A1E5A" w:rsidRPr="00D26778">
        <w:rPr>
          <w:rFonts w:ascii="Angsana New" w:hAnsi="Angsana New"/>
          <w:sz w:val="30"/>
          <w:szCs w:val="30"/>
          <w:cs/>
        </w:rPr>
        <w:t>บริษัทต้องจ่ายค่าธรรมเนียม</w:t>
      </w:r>
      <w:r w:rsidRPr="00D26778">
        <w:rPr>
          <w:rFonts w:ascii="Angsana New" w:hAnsi="Angsana New" w:hint="cs"/>
          <w:sz w:val="30"/>
          <w:szCs w:val="30"/>
          <w:cs/>
        </w:rPr>
        <w:t>ตาม</w:t>
      </w:r>
      <w:r w:rsidR="004A1C90" w:rsidRPr="00D26778">
        <w:rPr>
          <w:rFonts w:ascii="Angsana New" w:hAnsi="Angsana New" w:hint="cs"/>
          <w:sz w:val="30"/>
          <w:szCs w:val="30"/>
          <w:cs/>
        </w:rPr>
        <w:t>อัตรา</w:t>
      </w:r>
      <w:r w:rsidRPr="00D26778">
        <w:rPr>
          <w:rFonts w:ascii="Angsana New" w:hAnsi="Angsana New" w:hint="cs"/>
          <w:sz w:val="30"/>
          <w:szCs w:val="30"/>
          <w:cs/>
        </w:rPr>
        <w:t>ที่ระบุใน</w:t>
      </w:r>
      <w:r w:rsidRPr="003D39F4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="00F6400E" w:rsidRPr="003D39F4">
        <w:rPr>
          <w:rFonts w:ascii="Angsana New" w:hAnsi="Angsana New"/>
          <w:sz w:val="30"/>
          <w:szCs w:val="30"/>
          <w:cs/>
        </w:rPr>
        <w:t>สัญญา</w:t>
      </w:r>
      <w:r w:rsidR="004A1C90" w:rsidRPr="003D39F4">
        <w:rPr>
          <w:rFonts w:ascii="Angsana New" w:hAnsi="Angsana New" w:hint="cs"/>
          <w:sz w:val="30"/>
          <w:szCs w:val="30"/>
          <w:cs/>
        </w:rPr>
        <w:t>เหล่านี้</w:t>
      </w:r>
      <w:r w:rsidR="00F6400E" w:rsidRPr="003D39F4">
        <w:rPr>
          <w:rFonts w:ascii="Angsana New" w:hAnsi="Angsana New"/>
          <w:sz w:val="30"/>
          <w:szCs w:val="30"/>
          <w:cs/>
        </w:rPr>
        <w:t>มีอายุ</w:t>
      </w:r>
      <w:r w:rsidR="00F6400E" w:rsidRPr="003D39F4">
        <w:rPr>
          <w:rFonts w:ascii="Angsana New" w:hAnsi="Angsana New"/>
          <w:sz w:val="30"/>
          <w:szCs w:val="30"/>
        </w:rPr>
        <w:t xml:space="preserve"> </w:t>
      </w:r>
      <w:r w:rsidR="00212207" w:rsidRPr="003D39F4">
        <w:rPr>
          <w:rFonts w:ascii="Angsana New" w:hAnsi="Angsana New"/>
          <w:sz w:val="30"/>
          <w:szCs w:val="30"/>
        </w:rPr>
        <w:t>3</w:t>
      </w:r>
      <w:r w:rsidR="0091153D">
        <w:rPr>
          <w:rFonts w:ascii="Angsana New" w:hAnsi="Angsana New"/>
          <w:sz w:val="30"/>
          <w:szCs w:val="30"/>
        </w:rPr>
        <w:t xml:space="preserve"> </w:t>
      </w:r>
      <w:r w:rsidR="00212207" w:rsidRPr="003D39F4">
        <w:rPr>
          <w:rFonts w:ascii="Angsana New" w:hAnsi="Angsana New"/>
          <w:sz w:val="30"/>
          <w:szCs w:val="30"/>
        </w:rPr>
        <w:t>-</w:t>
      </w:r>
      <w:r w:rsidR="0091153D">
        <w:rPr>
          <w:rFonts w:ascii="Angsana New" w:hAnsi="Angsana New"/>
          <w:sz w:val="30"/>
          <w:szCs w:val="30"/>
        </w:rPr>
        <w:t xml:space="preserve"> </w:t>
      </w:r>
      <w:r w:rsidR="00F6400E" w:rsidRPr="003D39F4">
        <w:rPr>
          <w:rFonts w:ascii="Angsana New" w:hAnsi="Angsana New"/>
          <w:sz w:val="30"/>
          <w:szCs w:val="30"/>
        </w:rPr>
        <w:t>5</w:t>
      </w:r>
      <w:r w:rsidR="00F6400E" w:rsidRPr="003D39F4">
        <w:rPr>
          <w:rFonts w:ascii="Angsana New" w:hAnsi="Angsana New"/>
          <w:sz w:val="30"/>
          <w:szCs w:val="30"/>
          <w:cs/>
        </w:rPr>
        <w:t xml:space="preserve"> ปี สิ้นสุด</w:t>
      </w:r>
      <w:r w:rsidR="004A1C90" w:rsidRPr="003D39F4">
        <w:rPr>
          <w:rFonts w:ascii="Angsana New" w:hAnsi="Angsana New" w:hint="cs"/>
          <w:sz w:val="30"/>
          <w:szCs w:val="30"/>
          <w:cs/>
        </w:rPr>
        <w:t>ในงวดต่างกัน</w:t>
      </w:r>
      <w:r w:rsidR="0009306D" w:rsidRPr="003D39F4">
        <w:rPr>
          <w:rFonts w:ascii="Angsana New" w:hAnsi="Angsana New" w:hint="cs"/>
          <w:sz w:val="30"/>
          <w:szCs w:val="30"/>
          <w:cs/>
        </w:rPr>
        <w:t>จนถึง</w:t>
      </w:r>
      <w:r w:rsidR="00F6400E" w:rsidRPr="003D39F4">
        <w:rPr>
          <w:rFonts w:ascii="Angsana New" w:hAnsi="Angsana New"/>
          <w:sz w:val="30"/>
          <w:szCs w:val="30"/>
          <w:cs/>
        </w:rPr>
        <w:t>ปี</w:t>
      </w:r>
      <w:r w:rsidR="00F6400E" w:rsidRPr="003D39F4">
        <w:rPr>
          <w:rFonts w:ascii="Angsana New" w:hAnsi="Angsana New"/>
          <w:sz w:val="30"/>
          <w:szCs w:val="30"/>
        </w:rPr>
        <w:t xml:space="preserve"> </w:t>
      </w:r>
      <w:r w:rsidR="00925CA2" w:rsidRPr="003D39F4">
        <w:rPr>
          <w:rFonts w:ascii="Angsana New" w:hAnsi="Angsana New"/>
          <w:sz w:val="30"/>
          <w:szCs w:val="30"/>
        </w:rPr>
        <w:t>2</w:t>
      </w:r>
      <w:r w:rsidR="00F6400E" w:rsidRPr="003D39F4">
        <w:rPr>
          <w:rFonts w:ascii="Angsana New" w:hAnsi="Angsana New"/>
          <w:sz w:val="30"/>
          <w:szCs w:val="30"/>
        </w:rPr>
        <w:t>5</w:t>
      </w:r>
      <w:r w:rsidR="004A1C90" w:rsidRPr="003D39F4">
        <w:rPr>
          <w:rFonts w:ascii="Angsana New" w:hAnsi="Angsana New"/>
          <w:sz w:val="30"/>
          <w:szCs w:val="30"/>
        </w:rPr>
        <w:t>6</w:t>
      </w:r>
      <w:r w:rsidR="003D39F4" w:rsidRPr="003D39F4">
        <w:rPr>
          <w:rFonts w:ascii="Angsana New" w:hAnsi="Angsana New"/>
          <w:sz w:val="30"/>
          <w:szCs w:val="30"/>
        </w:rPr>
        <w:t>7</w:t>
      </w:r>
      <w:r w:rsidR="00F6400E" w:rsidRPr="003D39F4">
        <w:rPr>
          <w:rFonts w:ascii="Angsana New" w:hAnsi="Angsana New"/>
          <w:sz w:val="30"/>
          <w:szCs w:val="30"/>
        </w:rPr>
        <w:t xml:space="preserve"> </w:t>
      </w:r>
      <w:r w:rsidR="00BA7D21" w:rsidRPr="003D39F4">
        <w:rPr>
          <w:rFonts w:ascii="Angsana New" w:hAnsi="Angsana New" w:hint="cs"/>
          <w:sz w:val="30"/>
          <w:szCs w:val="30"/>
          <w:cs/>
        </w:rPr>
        <w:t>กลุ่ม</w:t>
      </w:r>
      <w:r w:rsidR="00BA7D21" w:rsidRPr="003D39F4">
        <w:rPr>
          <w:rFonts w:ascii="Angsana New" w:hAnsi="Angsana New"/>
          <w:sz w:val="30"/>
          <w:szCs w:val="30"/>
          <w:cs/>
        </w:rPr>
        <w:t>บริษัท</w:t>
      </w:r>
      <w:r w:rsidR="00F6400E" w:rsidRPr="003D39F4">
        <w:rPr>
          <w:rFonts w:ascii="Angsana New" w:hAnsi="Angsana New"/>
          <w:sz w:val="30"/>
          <w:szCs w:val="30"/>
          <w:cs/>
        </w:rPr>
        <w:t xml:space="preserve">มีสิทธิต่อสัญญาได้อีกเป็นระยะเวลา </w:t>
      </w:r>
      <w:r w:rsidR="008276C2" w:rsidRPr="003D39F4">
        <w:rPr>
          <w:rFonts w:ascii="Angsana New" w:hAnsi="Angsana New"/>
          <w:sz w:val="30"/>
          <w:szCs w:val="30"/>
        </w:rPr>
        <w:t>3</w:t>
      </w:r>
      <w:r w:rsidR="0091153D">
        <w:rPr>
          <w:rFonts w:ascii="Angsana New" w:hAnsi="Angsana New"/>
          <w:sz w:val="30"/>
          <w:szCs w:val="30"/>
        </w:rPr>
        <w:t xml:space="preserve"> </w:t>
      </w:r>
      <w:r w:rsidR="008276C2" w:rsidRPr="003D39F4">
        <w:rPr>
          <w:rFonts w:ascii="Angsana New" w:hAnsi="Angsana New"/>
          <w:sz w:val="30"/>
          <w:szCs w:val="30"/>
        </w:rPr>
        <w:t>-</w:t>
      </w:r>
      <w:r w:rsidR="0091153D">
        <w:rPr>
          <w:rFonts w:ascii="Angsana New" w:hAnsi="Angsana New"/>
          <w:sz w:val="30"/>
          <w:szCs w:val="30"/>
        </w:rPr>
        <w:t xml:space="preserve"> </w:t>
      </w:r>
      <w:r w:rsidR="00F6400E" w:rsidRPr="003D39F4">
        <w:rPr>
          <w:rFonts w:ascii="Angsana New" w:hAnsi="Angsana New"/>
          <w:sz w:val="30"/>
          <w:szCs w:val="30"/>
        </w:rPr>
        <w:t>5</w:t>
      </w:r>
      <w:r w:rsidR="00F6400E" w:rsidRPr="003D39F4">
        <w:rPr>
          <w:rFonts w:ascii="Angsana New" w:hAnsi="Angsana New"/>
          <w:sz w:val="30"/>
          <w:szCs w:val="30"/>
          <w:cs/>
        </w:rPr>
        <w:t xml:space="preserve"> ปี</w:t>
      </w:r>
    </w:p>
    <w:p w14:paraId="7BE1EE6C" w14:textId="72CF89F7" w:rsidR="007F490B" w:rsidRDefault="007F4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584A66A" w14:textId="6F75E269" w:rsidR="00A94257" w:rsidRPr="00D26778" w:rsidRDefault="00925CA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6" w:name="_Hlk33009563"/>
      <w:r w:rsidRPr="00D26778">
        <w:rPr>
          <w:rFonts w:ascii="Angsana New" w:hAnsi="Angsana New"/>
          <w:b/>
          <w:bCs/>
          <w:sz w:val="30"/>
          <w:szCs w:val="30"/>
        </w:rPr>
        <w:t>2</w:t>
      </w:r>
      <w:r w:rsidR="00486C78">
        <w:rPr>
          <w:rFonts w:ascii="Angsana New" w:hAnsi="Angsana New"/>
          <w:b/>
          <w:bCs/>
          <w:sz w:val="30"/>
          <w:szCs w:val="30"/>
        </w:rPr>
        <w:t>3</w:t>
      </w:r>
      <w:r w:rsidR="000A1E5A" w:rsidRPr="00D26778">
        <w:rPr>
          <w:rFonts w:ascii="Angsana New" w:hAnsi="Angsana New"/>
          <w:b/>
          <w:bCs/>
          <w:sz w:val="30"/>
          <w:szCs w:val="30"/>
        </w:rPr>
        <w:tab/>
      </w:r>
      <w:r w:rsidR="000A1E5A" w:rsidRPr="00D2677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7E2D7340" w14:textId="509F1D51" w:rsidR="00CC7AA1" w:rsidRPr="00D26778" w:rsidRDefault="00CC7A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71418263" w14:textId="407907CF" w:rsidR="003F1377" w:rsidRPr="007717D0" w:rsidRDefault="003F137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717D0">
        <w:rPr>
          <w:rFonts w:ascii="Angsana New" w:hAnsi="Angsana New" w:hint="cs"/>
          <w:i/>
          <w:iCs/>
          <w:sz w:val="30"/>
          <w:szCs w:val="30"/>
          <w:cs/>
        </w:rPr>
        <w:t>เงินปันผล</w:t>
      </w:r>
    </w:p>
    <w:p w14:paraId="2C00FF93" w14:textId="3D59630C" w:rsidR="00CF6F16" w:rsidRPr="007717D0" w:rsidRDefault="00CF6F1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6A5573" w14:textId="1C88BCA9" w:rsidR="006B45FA" w:rsidRPr="00D26778" w:rsidRDefault="0060412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717D0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</w:t>
      </w:r>
      <w:r w:rsidRPr="007717D0">
        <w:rPr>
          <w:rFonts w:ascii="Angsana New" w:hAnsi="Angsana New"/>
          <w:sz w:val="30"/>
          <w:szCs w:val="30"/>
        </w:rPr>
        <w:t xml:space="preserve"> </w:t>
      </w:r>
      <w:r w:rsidR="007024B7" w:rsidRPr="007717D0">
        <w:rPr>
          <w:rFonts w:ascii="Angsana New" w:hAnsi="Angsana New"/>
          <w:sz w:val="30"/>
          <w:szCs w:val="30"/>
        </w:rPr>
        <w:t>2</w:t>
      </w:r>
      <w:r w:rsidR="006672E7" w:rsidRPr="007717D0">
        <w:rPr>
          <w:rFonts w:ascii="Angsana New" w:hAnsi="Angsana New"/>
          <w:sz w:val="30"/>
          <w:szCs w:val="30"/>
        </w:rPr>
        <w:t>3</w:t>
      </w:r>
      <w:r w:rsidRPr="007717D0">
        <w:rPr>
          <w:rFonts w:ascii="Angsana New" w:hAnsi="Angsana New"/>
          <w:sz w:val="30"/>
          <w:szCs w:val="30"/>
        </w:rPr>
        <w:t xml:space="preserve"> </w:t>
      </w:r>
      <w:r w:rsidRPr="007717D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925CA2" w:rsidRPr="007717D0">
        <w:rPr>
          <w:rFonts w:ascii="Angsana New" w:hAnsi="Angsana New"/>
          <w:sz w:val="30"/>
          <w:szCs w:val="30"/>
        </w:rPr>
        <w:t>2</w:t>
      </w:r>
      <w:r w:rsidRPr="007717D0">
        <w:rPr>
          <w:rFonts w:ascii="Angsana New" w:hAnsi="Angsana New"/>
          <w:sz w:val="30"/>
          <w:szCs w:val="30"/>
        </w:rPr>
        <w:t>56</w:t>
      </w:r>
      <w:r w:rsidR="006672E7" w:rsidRPr="007717D0">
        <w:rPr>
          <w:rFonts w:ascii="Angsana New" w:hAnsi="Angsana New"/>
          <w:sz w:val="30"/>
          <w:szCs w:val="30"/>
        </w:rPr>
        <w:t>6</w:t>
      </w:r>
      <w:r w:rsidRPr="007717D0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คณะกรรมการมีมติอนุมัติจ่ายปันผล</w:t>
      </w:r>
      <w:r w:rsidRPr="007717D0">
        <w:rPr>
          <w:rFonts w:ascii="Angsana New" w:hAnsi="Angsana New" w:hint="cs"/>
          <w:sz w:val="30"/>
          <w:szCs w:val="30"/>
          <w:cs/>
        </w:rPr>
        <w:t>ประจำปี</w:t>
      </w:r>
      <w:r w:rsidRPr="007717D0">
        <w:rPr>
          <w:rFonts w:ascii="Angsana New" w:hAnsi="Angsana New"/>
          <w:sz w:val="30"/>
          <w:szCs w:val="30"/>
          <w:cs/>
        </w:rPr>
        <w:t xml:space="preserve"> </w:t>
      </w:r>
      <w:r w:rsidR="00925CA2" w:rsidRPr="007717D0">
        <w:rPr>
          <w:rFonts w:ascii="Angsana New" w:hAnsi="Angsana New"/>
          <w:sz w:val="30"/>
          <w:szCs w:val="30"/>
        </w:rPr>
        <w:t>2</w:t>
      </w:r>
      <w:r w:rsidRPr="007717D0">
        <w:rPr>
          <w:rFonts w:ascii="Angsana New" w:hAnsi="Angsana New"/>
          <w:sz w:val="30"/>
          <w:szCs w:val="30"/>
        </w:rPr>
        <w:t>56</w:t>
      </w:r>
      <w:r w:rsidR="00F41CE9" w:rsidRPr="007717D0">
        <w:rPr>
          <w:rFonts w:ascii="Angsana New" w:hAnsi="Angsana New"/>
          <w:sz w:val="30"/>
          <w:szCs w:val="30"/>
        </w:rPr>
        <w:t>5</w:t>
      </w:r>
      <w:r w:rsidRPr="007717D0">
        <w:rPr>
          <w:rFonts w:ascii="Angsana New" w:hAnsi="Angsana New"/>
          <w:sz w:val="30"/>
          <w:szCs w:val="30"/>
          <w:cs/>
        </w:rPr>
        <w:t xml:space="preserve"> ในอัตราหุ้นละ</w:t>
      </w:r>
      <w:r w:rsidR="005C7FDB" w:rsidRPr="007717D0">
        <w:rPr>
          <w:rFonts w:ascii="Angsana New" w:hAnsi="Angsana New"/>
          <w:sz w:val="30"/>
          <w:szCs w:val="30"/>
        </w:rPr>
        <w:t xml:space="preserve"> </w:t>
      </w:r>
      <w:r w:rsidR="00AF7580">
        <w:rPr>
          <w:rFonts w:ascii="Angsana New" w:hAnsi="Angsana New"/>
          <w:sz w:val="30"/>
          <w:szCs w:val="30"/>
        </w:rPr>
        <w:t>1.50</w:t>
      </w:r>
      <w:r w:rsidR="00BB67D4" w:rsidRPr="007717D0">
        <w:rPr>
          <w:rFonts w:ascii="Angsana New" w:hAnsi="Angsana New"/>
          <w:sz w:val="30"/>
          <w:szCs w:val="30"/>
        </w:rPr>
        <w:t xml:space="preserve"> </w:t>
      </w:r>
      <w:r w:rsidRPr="007717D0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AF7580">
        <w:rPr>
          <w:rFonts w:ascii="Angsana New" w:hAnsi="Angsana New"/>
          <w:sz w:val="30"/>
          <w:szCs w:val="30"/>
        </w:rPr>
        <w:t>638</w:t>
      </w:r>
      <w:r w:rsidRPr="007717D0">
        <w:rPr>
          <w:rFonts w:ascii="Angsana New" w:hAnsi="Angsana New"/>
          <w:sz w:val="30"/>
          <w:szCs w:val="30"/>
        </w:rPr>
        <w:t xml:space="preserve"> </w:t>
      </w:r>
      <w:r w:rsidRPr="007717D0">
        <w:rPr>
          <w:rFonts w:ascii="Angsana New" w:hAnsi="Angsana New"/>
          <w:sz w:val="30"/>
          <w:szCs w:val="30"/>
          <w:cs/>
        </w:rPr>
        <w:t>ล้านบาท ซึ่งเป็นการจ่าย</w:t>
      </w:r>
      <w:r w:rsidRPr="007717D0">
        <w:rPr>
          <w:rFonts w:ascii="Angsana New" w:hAnsi="Angsana New" w:hint="cs"/>
          <w:sz w:val="30"/>
          <w:szCs w:val="30"/>
          <w:cs/>
        </w:rPr>
        <w:t xml:space="preserve">ผลการดำเนินงานของปี </w:t>
      </w:r>
      <w:r w:rsidR="00925CA2" w:rsidRPr="007717D0">
        <w:rPr>
          <w:rFonts w:ascii="Angsana New" w:hAnsi="Angsana New"/>
          <w:sz w:val="30"/>
          <w:szCs w:val="30"/>
        </w:rPr>
        <w:t>2</w:t>
      </w:r>
      <w:r w:rsidRPr="007717D0">
        <w:rPr>
          <w:rFonts w:ascii="Angsana New" w:hAnsi="Angsana New"/>
          <w:sz w:val="30"/>
          <w:szCs w:val="30"/>
        </w:rPr>
        <w:t>56</w:t>
      </w:r>
      <w:r w:rsidR="0065195C" w:rsidRPr="007717D0">
        <w:rPr>
          <w:rFonts w:ascii="Angsana New" w:hAnsi="Angsana New"/>
          <w:sz w:val="30"/>
          <w:szCs w:val="30"/>
        </w:rPr>
        <w:t>5</w:t>
      </w:r>
      <w:r w:rsidRPr="007717D0">
        <w:rPr>
          <w:rFonts w:ascii="Angsana New" w:hAnsi="Angsana New"/>
          <w:sz w:val="30"/>
          <w:szCs w:val="30"/>
        </w:rPr>
        <w:t xml:space="preserve"> </w:t>
      </w:r>
      <w:r w:rsidR="00B157B2">
        <w:rPr>
          <w:rFonts w:ascii="Angsana New" w:hAnsi="Angsana New"/>
          <w:sz w:val="30"/>
          <w:szCs w:val="30"/>
          <w:cs/>
        </w:rPr>
        <w:br/>
      </w:r>
      <w:r w:rsidR="005C7FDB" w:rsidRPr="007717D0">
        <w:rPr>
          <w:rFonts w:ascii="Angsana New" w:hAnsi="Angsana New" w:hint="cs"/>
          <w:sz w:val="30"/>
          <w:szCs w:val="30"/>
          <w:cs/>
        </w:rPr>
        <w:t>ทั้งจำนวน</w:t>
      </w:r>
      <w:r w:rsidRPr="007717D0">
        <w:rPr>
          <w:rFonts w:ascii="Angsana New" w:hAnsi="Angsana New"/>
          <w:sz w:val="30"/>
          <w:szCs w:val="30"/>
        </w:rPr>
        <w:t xml:space="preserve"> </w:t>
      </w:r>
      <w:r w:rsidRPr="007717D0">
        <w:rPr>
          <w:rFonts w:ascii="Angsana New" w:hAnsi="Angsana New"/>
          <w:sz w:val="30"/>
          <w:szCs w:val="30"/>
          <w:cs/>
        </w:rPr>
        <w:t xml:space="preserve">ทั้งนี้เงินปันผลระหว่างกาลปี </w:t>
      </w:r>
      <w:r w:rsidR="00925CA2" w:rsidRPr="007717D0">
        <w:rPr>
          <w:rFonts w:ascii="Angsana New" w:hAnsi="Angsana New"/>
          <w:sz w:val="30"/>
          <w:szCs w:val="30"/>
        </w:rPr>
        <w:t>2</w:t>
      </w:r>
      <w:r w:rsidRPr="007717D0">
        <w:rPr>
          <w:rFonts w:ascii="Angsana New" w:hAnsi="Angsana New"/>
          <w:sz w:val="30"/>
          <w:szCs w:val="30"/>
        </w:rPr>
        <w:t>56</w:t>
      </w:r>
      <w:r w:rsidR="0065195C" w:rsidRPr="007717D0">
        <w:rPr>
          <w:rFonts w:ascii="Angsana New" w:hAnsi="Angsana New"/>
          <w:sz w:val="30"/>
          <w:szCs w:val="30"/>
        </w:rPr>
        <w:t>5</w:t>
      </w:r>
      <w:r w:rsidRPr="007717D0">
        <w:rPr>
          <w:rFonts w:ascii="Angsana New" w:hAnsi="Angsana New"/>
          <w:sz w:val="30"/>
          <w:szCs w:val="30"/>
          <w:cs/>
        </w:rPr>
        <w:t xml:space="preserve"> </w:t>
      </w:r>
      <w:r w:rsidRPr="007717D0">
        <w:rPr>
          <w:rFonts w:ascii="Angsana New" w:hAnsi="Angsana New" w:hint="cs"/>
          <w:sz w:val="30"/>
          <w:szCs w:val="30"/>
          <w:cs/>
        </w:rPr>
        <w:t>ในอั</w:t>
      </w:r>
      <w:r w:rsidRPr="007717D0">
        <w:rPr>
          <w:rFonts w:ascii="Angsana New" w:hAnsi="Angsana New"/>
          <w:sz w:val="30"/>
          <w:szCs w:val="30"/>
          <w:cs/>
        </w:rPr>
        <w:t xml:space="preserve">ตราหุ้นละ </w:t>
      </w:r>
      <w:r w:rsidRPr="007717D0">
        <w:rPr>
          <w:rFonts w:ascii="Angsana New" w:hAnsi="Angsana New"/>
          <w:sz w:val="30"/>
          <w:szCs w:val="30"/>
        </w:rPr>
        <w:t>0.</w:t>
      </w:r>
      <w:r w:rsidR="0065195C" w:rsidRPr="007717D0">
        <w:rPr>
          <w:rFonts w:ascii="Angsana New" w:hAnsi="Angsana New"/>
          <w:sz w:val="30"/>
          <w:szCs w:val="30"/>
        </w:rPr>
        <w:t>38</w:t>
      </w:r>
      <w:r w:rsidR="007024B7" w:rsidRPr="007717D0">
        <w:rPr>
          <w:rFonts w:ascii="Angsana New" w:hAnsi="Angsana New"/>
          <w:sz w:val="30"/>
          <w:szCs w:val="30"/>
        </w:rPr>
        <w:t xml:space="preserve"> </w:t>
      </w:r>
      <w:r w:rsidRPr="007717D0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="007024B7" w:rsidRPr="007717D0">
        <w:rPr>
          <w:rFonts w:ascii="Angsana New" w:hAnsi="Angsana New"/>
          <w:sz w:val="30"/>
          <w:szCs w:val="30"/>
        </w:rPr>
        <w:t>1</w:t>
      </w:r>
      <w:r w:rsidR="0065195C" w:rsidRPr="007717D0">
        <w:rPr>
          <w:rFonts w:ascii="Angsana New" w:hAnsi="Angsana New"/>
          <w:sz w:val="30"/>
          <w:szCs w:val="30"/>
        </w:rPr>
        <w:t>62</w:t>
      </w:r>
      <w:r w:rsidRPr="007717D0">
        <w:rPr>
          <w:rFonts w:ascii="Angsana New" w:hAnsi="Angsana New"/>
          <w:sz w:val="30"/>
          <w:szCs w:val="30"/>
        </w:rPr>
        <w:t xml:space="preserve"> </w:t>
      </w:r>
      <w:r w:rsidRPr="007717D0">
        <w:rPr>
          <w:rFonts w:ascii="Angsana New" w:hAnsi="Angsana New" w:hint="cs"/>
          <w:sz w:val="30"/>
          <w:szCs w:val="30"/>
          <w:cs/>
        </w:rPr>
        <w:t>ล้านบาท</w:t>
      </w:r>
      <w:r w:rsidRPr="007717D0">
        <w:rPr>
          <w:rFonts w:ascii="Angsana New" w:hAnsi="Angsana New"/>
          <w:sz w:val="30"/>
          <w:szCs w:val="30"/>
        </w:rPr>
        <w:t xml:space="preserve"> </w:t>
      </w:r>
      <w:r w:rsidRPr="007717D0">
        <w:rPr>
          <w:rFonts w:ascii="Angsana New" w:hAnsi="Angsana New" w:hint="cs"/>
          <w:sz w:val="30"/>
          <w:szCs w:val="30"/>
          <w:cs/>
        </w:rPr>
        <w:t>ได้จ่ายให้แก่</w:t>
      </w:r>
      <w:r w:rsidR="00B157B2">
        <w:rPr>
          <w:rFonts w:ascii="Angsana New" w:hAnsi="Angsana New"/>
          <w:sz w:val="30"/>
          <w:szCs w:val="30"/>
          <w:cs/>
        </w:rPr>
        <w:br/>
      </w:r>
      <w:r w:rsidRPr="007717D0">
        <w:rPr>
          <w:rFonts w:ascii="Angsana New" w:hAnsi="Angsana New" w:hint="cs"/>
          <w:sz w:val="30"/>
          <w:szCs w:val="30"/>
          <w:cs/>
        </w:rPr>
        <w:t xml:space="preserve">ผู้ถือหุ้นในเดือนกันยายน </w:t>
      </w:r>
      <w:r w:rsidR="00925CA2" w:rsidRPr="007717D0">
        <w:rPr>
          <w:rFonts w:ascii="Angsana New" w:hAnsi="Angsana New"/>
          <w:sz w:val="30"/>
          <w:szCs w:val="30"/>
        </w:rPr>
        <w:t>2</w:t>
      </w:r>
      <w:r w:rsidRPr="007717D0">
        <w:rPr>
          <w:rFonts w:ascii="Angsana New" w:hAnsi="Angsana New"/>
          <w:sz w:val="30"/>
          <w:szCs w:val="30"/>
        </w:rPr>
        <w:t>56</w:t>
      </w:r>
      <w:r w:rsidR="0065195C" w:rsidRPr="007717D0">
        <w:rPr>
          <w:rFonts w:ascii="Angsana New" w:hAnsi="Angsana New"/>
          <w:sz w:val="30"/>
          <w:szCs w:val="30"/>
        </w:rPr>
        <w:t>5</w:t>
      </w:r>
      <w:r w:rsidRPr="007717D0">
        <w:rPr>
          <w:rFonts w:ascii="Angsana New" w:hAnsi="Angsana New"/>
          <w:sz w:val="30"/>
          <w:szCs w:val="30"/>
        </w:rPr>
        <w:t xml:space="preserve"> </w:t>
      </w:r>
      <w:r w:rsidRPr="007717D0">
        <w:rPr>
          <w:rFonts w:ascii="Angsana New" w:hAnsi="Angsana New" w:hint="cs"/>
          <w:sz w:val="30"/>
          <w:szCs w:val="30"/>
          <w:cs/>
        </w:rPr>
        <w:t>ดังนั้นเงินปันผลส่วนที่คงเหลือในอัตราหุ้นละ</w:t>
      </w:r>
      <w:r w:rsidRPr="007717D0">
        <w:rPr>
          <w:rFonts w:ascii="Angsana New" w:hAnsi="Angsana New"/>
          <w:sz w:val="30"/>
          <w:szCs w:val="30"/>
        </w:rPr>
        <w:t xml:space="preserve"> </w:t>
      </w:r>
      <w:r w:rsidR="00AF7580">
        <w:rPr>
          <w:rFonts w:ascii="Angsana New" w:hAnsi="Angsana New"/>
          <w:sz w:val="30"/>
          <w:szCs w:val="30"/>
        </w:rPr>
        <w:t>1.12</w:t>
      </w:r>
      <w:r w:rsidRPr="007717D0">
        <w:rPr>
          <w:rFonts w:ascii="Angsana New" w:hAnsi="Angsana New" w:hint="cs"/>
          <w:sz w:val="30"/>
          <w:szCs w:val="30"/>
          <w:cs/>
        </w:rPr>
        <w:t xml:space="preserve"> บาท เป็นจำนวนเงิน </w:t>
      </w:r>
      <w:r w:rsidR="00AF7580">
        <w:rPr>
          <w:rFonts w:ascii="Angsana New" w:hAnsi="Angsana New"/>
          <w:sz w:val="30"/>
          <w:szCs w:val="30"/>
        </w:rPr>
        <w:t>476</w:t>
      </w:r>
      <w:r w:rsidRPr="007717D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7717D0">
        <w:rPr>
          <w:rFonts w:ascii="Angsana New" w:hAnsi="Angsana New"/>
          <w:sz w:val="30"/>
          <w:szCs w:val="30"/>
        </w:rPr>
        <w:t xml:space="preserve"> </w:t>
      </w:r>
      <w:r w:rsidRPr="007717D0">
        <w:rPr>
          <w:rFonts w:ascii="Angsana New" w:hAnsi="Angsana New" w:hint="cs"/>
          <w:sz w:val="30"/>
          <w:szCs w:val="30"/>
          <w:cs/>
        </w:rPr>
        <w:t>จะ</w:t>
      </w:r>
      <w:r w:rsidRPr="007717D0">
        <w:rPr>
          <w:rFonts w:ascii="Angsana New" w:hAnsi="Angsana New"/>
          <w:sz w:val="30"/>
          <w:szCs w:val="30"/>
          <w:cs/>
        </w:rPr>
        <w:t>จ่ายให้แก่ผู้ถือหุ้น</w:t>
      </w:r>
      <w:r w:rsidRPr="007717D0">
        <w:rPr>
          <w:rFonts w:ascii="Angsana New" w:hAnsi="Angsana New" w:hint="cs"/>
          <w:sz w:val="30"/>
          <w:szCs w:val="30"/>
          <w:cs/>
        </w:rPr>
        <w:t>ในเดือนพฤษภาคม</w:t>
      </w:r>
      <w:r w:rsidRPr="007717D0">
        <w:rPr>
          <w:rFonts w:ascii="Angsana New" w:hAnsi="Angsana New"/>
          <w:sz w:val="30"/>
          <w:szCs w:val="30"/>
          <w:cs/>
        </w:rPr>
        <w:t xml:space="preserve"> </w:t>
      </w:r>
      <w:r w:rsidR="00925CA2" w:rsidRPr="007717D0">
        <w:rPr>
          <w:rFonts w:ascii="Angsana New" w:hAnsi="Angsana New"/>
          <w:sz w:val="30"/>
          <w:szCs w:val="30"/>
        </w:rPr>
        <w:t>2</w:t>
      </w:r>
      <w:r w:rsidRPr="007717D0">
        <w:rPr>
          <w:rFonts w:ascii="Angsana New" w:hAnsi="Angsana New"/>
          <w:sz w:val="30"/>
          <w:szCs w:val="30"/>
        </w:rPr>
        <w:t>56</w:t>
      </w:r>
      <w:bookmarkEnd w:id="6"/>
      <w:r w:rsidR="0065195C" w:rsidRPr="007717D0">
        <w:rPr>
          <w:rFonts w:ascii="Angsana New" w:hAnsi="Angsana New"/>
          <w:sz w:val="30"/>
          <w:szCs w:val="30"/>
        </w:rPr>
        <w:t>6</w:t>
      </w:r>
      <w:r w:rsidR="00BE1359" w:rsidRPr="007717D0">
        <w:rPr>
          <w:rFonts w:ascii="Angsana New" w:hAnsi="Angsana New" w:hint="cs"/>
          <w:sz w:val="30"/>
          <w:szCs w:val="30"/>
          <w:cs/>
        </w:rPr>
        <w:t xml:space="preserve"> ทั้งนี้การจ่ายเงินปันผลดังกล่าวขึ้นอยู่กับการอนุมัติจากที่ประชุมสามัญผู้ถือหุ้น</w:t>
      </w:r>
    </w:p>
    <w:p w14:paraId="2D262633" w14:textId="2B94342B" w:rsidR="00686293" w:rsidRPr="00D26778" w:rsidRDefault="0068629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1FD374" w14:textId="01CD7CDE" w:rsidR="00A55E77" w:rsidRPr="00F05E33" w:rsidRDefault="00A55E7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sectPr w:rsidR="00A55E77" w:rsidRPr="00F05E33" w:rsidSect="00646F4B">
      <w:headerReference w:type="default" r:id="rId3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86569" w14:textId="77777777" w:rsidR="00C17B13" w:rsidRDefault="00C17B13">
      <w:r>
        <w:separator/>
      </w:r>
    </w:p>
  </w:endnote>
  <w:endnote w:type="continuationSeparator" w:id="0">
    <w:p w14:paraId="5AAF3D45" w14:textId="77777777" w:rsidR="00C17B13" w:rsidRDefault="00C1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7129" w14:textId="77777777" w:rsidR="002A5AB7" w:rsidRPr="004C2902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DC8F2" w14:textId="77777777" w:rsidR="002A5AB7" w:rsidRPr="004C2902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CF1E6" w14:textId="77777777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859E" w14:textId="77777777" w:rsidR="002A5AB7" w:rsidRPr="004C2902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20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3E5A1" w14:textId="77777777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A4F55" w14:textId="77777777" w:rsidR="002A5AB7" w:rsidRDefault="002A5AB7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0AE7" w14:textId="77777777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54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76F9" w14:textId="77777777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57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CB93" w14:textId="1AF9A53E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72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7D30B" w14:textId="77777777" w:rsidR="00C17B13" w:rsidRDefault="00C17B13">
      <w:r>
        <w:separator/>
      </w:r>
    </w:p>
  </w:footnote>
  <w:footnote w:type="continuationSeparator" w:id="0">
    <w:p w14:paraId="6383B696" w14:textId="77777777" w:rsidR="00C17B13" w:rsidRDefault="00C17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E73FD" w14:textId="77777777" w:rsidR="002A5AB7" w:rsidRDefault="002A5AB7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AC358" w14:textId="77777777" w:rsidR="002A5AB7" w:rsidRPr="00774FEB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994B81F" w14:textId="4926CE13" w:rsidR="002A5AB7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685D19" w14:textId="55F1B815" w:rsidR="002A5AB7" w:rsidRPr="009D0D6C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lang w:val="x-none" w:eastAsia="x-none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C1BFF">
      <w:rPr>
        <w:rFonts w:ascii="Angsana New" w:hAnsi="Angsana New"/>
        <w:b/>
        <w:bCs/>
        <w:sz w:val="32"/>
        <w:szCs w:val="32"/>
      </w:rPr>
      <w:t>5</w:t>
    </w:r>
  </w:p>
  <w:p w14:paraId="03C847C6" w14:textId="77777777" w:rsidR="002A5AB7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B36FE" w14:textId="77777777" w:rsidR="002A5AB7" w:rsidRDefault="002A5AB7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44683" w14:textId="77777777" w:rsidR="002A5AB7" w:rsidRPr="00774FEB" w:rsidRDefault="002A5AB7" w:rsidP="009F68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461E3CF" w14:textId="77777777" w:rsidR="002A5AB7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07C0470" w14:textId="046B9523" w:rsidR="002A5AB7" w:rsidRDefault="002A5AB7" w:rsidP="00BC1B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BC1BFF">
      <w:rPr>
        <w:rFonts w:ascii="Angsana New" w:hAnsi="Angsana New"/>
        <w:b/>
        <w:bCs/>
        <w:sz w:val="32"/>
        <w:szCs w:val="32"/>
      </w:rPr>
      <w:t>2565</w:t>
    </w:r>
  </w:p>
  <w:p w14:paraId="2E4507CE" w14:textId="77777777" w:rsidR="00BC1BFF" w:rsidRPr="004F073B" w:rsidRDefault="00BC1BFF" w:rsidP="00BC1B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4"/>
        <w:szCs w:val="24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524B" w14:textId="77777777" w:rsidR="002A5AB7" w:rsidRDefault="002A5AB7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AE724" w14:textId="77777777" w:rsidR="002A5AB7" w:rsidRDefault="002A5AB7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91FA6" w14:textId="77777777" w:rsidR="002A5AB7" w:rsidRPr="00774FEB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FFFF460" w14:textId="77777777" w:rsidR="002A5AB7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4EF53E" w14:textId="32778434" w:rsidR="002A5AB7" w:rsidRPr="006E020C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75891">
      <w:rPr>
        <w:rFonts w:ascii="Angsana New" w:hAnsi="Angsana New"/>
        <w:b/>
        <w:bCs/>
        <w:sz w:val="32"/>
        <w:szCs w:val="32"/>
      </w:rPr>
      <w:t>5</w:t>
    </w:r>
  </w:p>
  <w:p w14:paraId="65233AB7" w14:textId="77777777" w:rsidR="002A5AB7" w:rsidRPr="00666BC6" w:rsidRDefault="002A5AB7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  <w:lang w:val="th-TH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96EBC" w14:textId="77777777" w:rsidR="002A5AB7" w:rsidRDefault="002A5AB7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FECA" w14:textId="77777777" w:rsidR="002A5AB7" w:rsidRPr="00774FEB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A645470" w14:textId="77777777" w:rsidR="002A5AB7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082A5A" w14:textId="1D268EF6" w:rsidR="002A5AB7" w:rsidRPr="006E020C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75891">
      <w:rPr>
        <w:rFonts w:ascii="Angsana New" w:hAnsi="Angsana New"/>
        <w:b/>
        <w:bCs/>
        <w:sz w:val="32"/>
        <w:szCs w:val="32"/>
      </w:rPr>
      <w:t>5</w:t>
    </w:r>
  </w:p>
  <w:p w14:paraId="224D741F" w14:textId="77777777" w:rsidR="002A5AB7" w:rsidRPr="00666BC6" w:rsidRDefault="002A5AB7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  <w:lang w:val="th-TH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6E94" w14:textId="77777777" w:rsidR="002A5AB7" w:rsidRDefault="002A5AB7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1836" w14:textId="77777777" w:rsidR="002A5AB7" w:rsidRPr="00EC2581" w:rsidRDefault="002A5AB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C2581">
      <w:rPr>
        <w:rFonts w:ascii="Angsana New" w:hAnsi="Angsana New"/>
        <w:b/>
        <w:bCs/>
        <w:sz w:val="32"/>
        <w:szCs w:val="32"/>
        <w:cs/>
      </w:rPr>
      <w:t>บริษัท สมบูรณ์ แอ๊ดวานซ์ เทคโนโลยี จำกัด (มหาชน)</w:t>
    </w:r>
    <w:r w:rsidRPr="00EC2581">
      <w:rPr>
        <w:rFonts w:ascii="Angsana New" w:hAnsi="Angsana New"/>
        <w:b/>
        <w:bCs/>
        <w:sz w:val="32"/>
        <w:szCs w:val="32"/>
      </w:rPr>
      <w:t xml:space="preserve"> </w:t>
    </w:r>
    <w:r w:rsidRPr="00EC258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31C350" w14:textId="77777777" w:rsidR="002A5AB7" w:rsidRDefault="002A5AB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C258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31E89A3" w14:textId="0D4CC674" w:rsidR="002A5AB7" w:rsidRPr="00EC2581" w:rsidRDefault="002A5AB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6472D">
      <w:rPr>
        <w:rFonts w:ascii="Angsana New" w:hAnsi="Angsana New"/>
        <w:b/>
        <w:bCs/>
        <w:sz w:val="32"/>
        <w:szCs w:val="32"/>
      </w:rPr>
      <w:t>5</w:t>
    </w:r>
  </w:p>
  <w:p w14:paraId="5593072F" w14:textId="77777777" w:rsidR="002A5AB7" w:rsidRPr="0075591B" w:rsidRDefault="002A5AB7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0D76C" w14:textId="77777777" w:rsidR="002A5AB7" w:rsidRPr="00774FEB" w:rsidRDefault="002A5AB7" w:rsidP="00142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3546FE" w14:textId="77777777" w:rsidR="002A5AB7" w:rsidRPr="00C30CBE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F1424F" w14:textId="04575FA9" w:rsidR="002A5AB7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0CBE">
      <w:rPr>
        <w:rFonts w:ascii="Angsana New" w:hAnsi="Angsana New"/>
        <w:b/>
        <w:bCs/>
        <w:sz w:val="32"/>
        <w:szCs w:val="32"/>
      </w:rPr>
      <w:t>31</w:t>
    </w:r>
    <w:r w:rsidRPr="00C30CB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</w:t>
    </w:r>
    <w:r w:rsidRPr="00C30CBE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189A7D7" w14:textId="77777777" w:rsidR="002A5AB7" w:rsidRPr="006E020C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1924" w14:textId="77777777" w:rsidR="002A5AB7" w:rsidRDefault="002A5AB7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8D060" w14:textId="77777777" w:rsidR="002A5AB7" w:rsidRPr="00774FEB" w:rsidRDefault="002A5AB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5E9CC2" w14:textId="77777777" w:rsidR="002A5AB7" w:rsidRDefault="002A5AB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0B0ACEC" w14:textId="463FC682" w:rsidR="002A5AB7" w:rsidRPr="006E020C" w:rsidRDefault="002A5AB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E47E3">
      <w:rPr>
        <w:rFonts w:ascii="Angsana New" w:hAnsi="Angsana New"/>
        <w:b/>
        <w:bCs/>
        <w:sz w:val="32"/>
        <w:szCs w:val="32"/>
      </w:rPr>
      <w:t>5</w:t>
    </w:r>
  </w:p>
  <w:p w14:paraId="54E6A988" w14:textId="77777777" w:rsidR="002A5AB7" w:rsidRPr="00D52E97" w:rsidRDefault="002A5AB7">
    <w:pPr>
      <w:pStyle w:val="Header"/>
      <w:rPr>
        <w:sz w:val="22"/>
        <w:szCs w:val="22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E1DD6" w14:textId="77777777" w:rsidR="002A5AB7" w:rsidRPr="00774FEB" w:rsidRDefault="002A5AB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2AB6E4B" w14:textId="77777777" w:rsidR="002A5AB7" w:rsidRDefault="002A5AB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5B2D4AB" w14:textId="580F622A" w:rsidR="002A5AB7" w:rsidRPr="006E020C" w:rsidRDefault="002A5AB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E47E3">
      <w:rPr>
        <w:rFonts w:ascii="Angsana New" w:hAnsi="Angsana New"/>
        <w:b/>
        <w:bCs/>
        <w:sz w:val="32"/>
        <w:szCs w:val="32"/>
      </w:rPr>
      <w:t>5</w:t>
    </w:r>
  </w:p>
  <w:p w14:paraId="3895580D" w14:textId="77777777" w:rsidR="002A5AB7" w:rsidRPr="006E020C" w:rsidRDefault="002A5AB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C614" w14:textId="77777777" w:rsidR="002A5AB7" w:rsidRPr="00774FEB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76C622" w14:textId="77777777" w:rsidR="002A5AB7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9BCA29" w14:textId="51A89FC8" w:rsidR="002A5AB7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85EE4">
      <w:rPr>
        <w:rFonts w:ascii="Angsana New" w:hAnsi="Angsana New"/>
        <w:b/>
        <w:bCs/>
        <w:sz w:val="32"/>
        <w:szCs w:val="32"/>
      </w:rPr>
      <w:t>5</w:t>
    </w:r>
  </w:p>
  <w:p w14:paraId="56A76F7E" w14:textId="77777777" w:rsidR="002A5AB7" w:rsidRPr="0015281B" w:rsidRDefault="002A5AB7" w:rsidP="00D20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1679D" w14:textId="77777777" w:rsidR="002A5AB7" w:rsidRDefault="002A5A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0B970" w14:textId="77777777" w:rsidR="002A5AB7" w:rsidRPr="00774FEB" w:rsidRDefault="002A5AB7" w:rsidP="00142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6D6E16A" w14:textId="77777777" w:rsidR="002A5AB7" w:rsidRPr="00C30CBE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9296B8" w14:textId="15ED3D0E" w:rsidR="002A5AB7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0CBE">
      <w:rPr>
        <w:rFonts w:ascii="Angsana New" w:hAnsi="Angsana New"/>
        <w:b/>
        <w:bCs/>
        <w:sz w:val="32"/>
        <w:szCs w:val="32"/>
      </w:rPr>
      <w:t>31</w:t>
    </w:r>
    <w:r w:rsidRPr="00C30CB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85EE4">
      <w:rPr>
        <w:rFonts w:ascii="Angsana New" w:hAnsi="Angsana New"/>
        <w:b/>
        <w:bCs/>
        <w:sz w:val="32"/>
        <w:szCs w:val="32"/>
      </w:rPr>
      <w:t>5</w:t>
    </w:r>
  </w:p>
  <w:p w14:paraId="7EACEA4E" w14:textId="77777777" w:rsidR="002A5AB7" w:rsidRPr="006E020C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19CF" w14:textId="77777777" w:rsidR="002A5AB7" w:rsidRDefault="002A5AB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EBC7A" w14:textId="77777777" w:rsidR="002A5AB7" w:rsidRPr="00774FEB" w:rsidRDefault="002A5AB7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DD16FE2" w14:textId="77777777" w:rsidR="002A5AB7" w:rsidRDefault="002A5AB7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3A9FC3" w14:textId="29219AEC" w:rsidR="002A5AB7" w:rsidRDefault="002A5AB7" w:rsidP="000F0F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0F0FB1">
      <w:rPr>
        <w:rFonts w:ascii="Angsana New" w:hAnsi="Angsana New"/>
        <w:b/>
        <w:bCs/>
        <w:sz w:val="32"/>
        <w:szCs w:val="32"/>
      </w:rPr>
      <w:t>2565</w:t>
    </w:r>
  </w:p>
  <w:p w14:paraId="0941059D" w14:textId="77777777" w:rsidR="000F0FB1" w:rsidRDefault="000F0FB1" w:rsidP="000F0F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E38CE" w14:textId="77777777" w:rsidR="002A5AB7" w:rsidRDefault="002A5AB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BBF16" w14:textId="77777777" w:rsidR="002A5AB7" w:rsidRPr="00774FEB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74EB74A" w14:textId="77777777" w:rsidR="002A5AB7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DA54F1" w14:textId="72B0DC40" w:rsidR="002A5AB7" w:rsidRPr="006E020C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FF99131" w14:textId="77777777" w:rsidR="002A5AB7" w:rsidRDefault="002A5AB7">
    <w:pPr>
      <w:pStyle w:val="Header"/>
    </w:pPr>
  </w:p>
  <w:p w14:paraId="0443F785" w14:textId="77777777" w:rsidR="002A5AB7" w:rsidRDefault="002A5A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0D2CC2"/>
    <w:multiLevelType w:val="multilevel"/>
    <w:tmpl w:val="9828E0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5C3160"/>
    <w:multiLevelType w:val="multilevel"/>
    <w:tmpl w:val="53C4EC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2E4749"/>
    <w:multiLevelType w:val="multilevel"/>
    <w:tmpl w:val="E79036C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D2D1AC8"/>
    <w:multiLevelType w:val="hybridMultilevel"/>
    <w:tmpl w:val="266C4F02"/>
    <w:lvl w:ilvl="0" w:tplc="ACCC9BD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0" w15:restartNumberingAfterBreak="0">
    <w:nsid w:val="3FC94AA7"/>
    <w:multiLevelType w:val="hybridMultilevel"/>
    <w:tmpl w:val="D09EF704"/>
    <w:lvl w:ilvl="0" w:tplc="20AA693E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lang w:val="en-US" w:bidi="th-TH"/>
      </w:rPr>
    </w:lvl>
    <w:lvl w:ilvl="1" w:tplc="5C548A76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C146537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-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" w:hanging="360"/>
      </w:pPr>
    </w:lvl>
    <w:lvl w:ilvl="2" w:tplc="0409001B" w:tentative="1">
      <w:start w:val="1"/>
      <w:numFmt w:val="lowerRoman"/>
      <w:lvlText w:val="%3."/>
      <w:lvlJc w:val="right"/>
      <w:pPr>
        <w:ind w:left="817" w:hanging="180"/>
      </w:pPr>
    </w:lvl>
    <w:lvl w:ilvl="3" w:tplc="0409000F" w:tentative="1">
      <w:start w:val="1"/>
      <w:numFmt w:val="decimal"/>
      <w:lvlText w:val="%4."/>
      <w:lvlJc w:val="left"/>
      <w:pPr>
        <w:ind w:left="1537" w:hanging="360"/>
      </w:pPr>
    </w:lvl>
    <w:lvl w:ilvl="4" w:tplc="04090019" w:tentative="1">
      <w:start w:val="1"/>
      <w:numFmt w:val="lowerLetter"/>
      <w:lvlText w:val="%5."/>
      <w:lvlJc w:val="left"/>
      <w:pPr>
        <w:ind w:left="2257" w:hanging="360"/>
      </w:pPr>
    </w:lvl>
    <w:lvl w:ilvl="5" w:tplc="0409001B" w:tentative="1">
      <w:start w:val="1"/>
      <w:numFmt w:val="lowerRoman"/>
      <w:lvlText w:val="%6."/>
      <w:lvlJc w:val="right"/>
      <w:pPr>
        <w:ind w:left="2977" w:hanging="180"/>
      </w:pPr>
    </w:lvl>
    <w:lvl w:ilvl="6" w:tplc="0409000F" w:tentative="1">
      <w:start w:val="1"/>
      <w:numFmt w:val="decimal"/>
      <w:lvlText w:val="%7."/>
      <w:lvlJc w:val="left"/>
      <w:pPr>
        <w:ind w:left="3697" w:hanging="360"/>
      </w:pPr>
    </w:lvl>
    <w:lvl w:ilvl="7" w:tplc="04090019" w:tentative="1">
      <w:start w:val="1"/>
      <w:numFmt w:val="lowerLetter"/>
      <w:lvlText w:val="%8."/>
      <w:lvlJc w:val="left"/>
      <w:pPr>
        <w:ind w:left="4417" w:hanging="360"/>
      </w:pPr>
    </w:lvl>
    <w:lvl w:ilvl="8" w:tplc="0409001B" w:tentative="1">
      <w:start w:val="1"/>
      <w:numFmt w:val="lowerRoman"/>
      <w:lvlText w:val="%9."/>
      <w:lvlJc w:val="right"/>
      <w:pPr>
        <w:ind w:left="5137" w:hanging="180"/>
      </w:p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1EE245B"/>
    <w:multiLevelType w:val="hybridMultilevel"/>
    <w:tmpl w:val="FE4AFBB6"/>
    <w:lvl w:ilvl="0" w:tplc="F0C68A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96C31"/>
    <w:multiLevelType w:val="hybridMultilevel"/>
    <w:tmpl w:val="DFF20560"/>
    <w:lvl w:ilvl="0" w:tplc="FEF0F7D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0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9007BC1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39"/>
  </w:num>
  <w:num w:numId="14">
    <w:abstractNumId w:val="23"/>
  </w:num>
  <w:num w:numId="15">
    <w:abstractNumId w:val="29"/>
  </w:num>
  <w:num w:numId="16">
    <w:abstractNumId w:val="18"/>
  </w:num>
  <w:num w:numId="17">
    <w:abstractNumId w:val="43"/>
  </w:num>
  <w:num w:numId="18">
    <w:abstractNumId w:val="26"/>
  </w:num>
  <w:num w:numId="19">
    <w:abstractNumId w:val="11"/>
  </w:num>
  <w:num w:numId="20">
    <w:abstractNumId w:val="30"/>
  </w:num>
  <w:num w:numId="21">
    <w:abstractNumId w:val="45"/>
  </w:num>
  <w:num w:numId="22">
    <w:abstractNumId w:val="34"/>
  </w:num>
  <w:num w:numId="23">
    <w:abstractNumId w:val="13"/>
  </w:num>
  <w:num w:numId="24">
    <w:abstractNumId w:val="28"/>
  </w:num>
  <w:num w:numId="25">
    <w:abstractNumId w:val="12"/>
  </w:num>
  <w:num w:numId="26">
    <w:abstractNumId w:val="36"/>
  </w:num>
  <w:num w:numId="27">
    <w:abstractNumId w:val="17"/>
  </w:num>
  <w:num w:numId="28">
    <w:abstractNumId w:val="30"/>
  </w:num>
  <w:num w:numId="29">
    <w:abstractNumId w:val="40"/>
  </w:num>
  <w:num w:numId="30">
    <w:abstractNumId w:val="31"/>
  </w:num>
  <w:num w:numId="31">
    <w:abstractNumId w:val="14"/>
  </w:num>
  <w:num w:numId="32">
    <w:abstractNumId w:val="42"/>
  </w:num>
  <w:num w:numId="33">
    <w:abstractNumId w:val="22"/>
  </w:num>
  <w:num w:numId="34">
    <w:abstractNumId w:val="46"/>
  </w:num>
  <w:num w:numId="35">
    <w:abstractNumId w:val="35"/>
  </w:num>
  <w:num w:numId="36">
    <w:abstractNumId w:val="33"/>
  </w:num>
  <w:num w:numId="37">
    <w:abstractNumId w:val="44"/>
  </w:num>
  <w:num w:numId="38">
    <w:abstractNumId w:val="25"/>
  </w:num>
  <w:num w:numId="39">
    <w:abstractNumId w:val="41"/>
  </w:num>
  <w:num w:numId="40">
    <w:abstractNumId w:val="16"/>
  </w:num>
  <w:num w:numId="41">
    <w:abstractNumId w:val="20"/>
  </w:num>
  <w:num w:numId="42">
    <w:abstractNumId w:val="10"/>
  </w:num>
  <w:num w:numId="43">
    <w:abstractNumId w:val="32"/>
  </w:num>
  <w:num w:numId="44">
    <w:abstractNumId w:val="15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28"/>
  </w:num>
  <w:num w:numId="48">
    <w:abstractNumId w:val="37"/>
  </w:num>
  <w:num w:numId="49">
    <w:abstractNumId w:val="38"/>
  </w:num>
  <w:num w:numId="50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CE9"/>
    <w:rsid w:val="00000DCC"/>
    <w:rsid w:val="00001124"/>
    <w:rsid w:val="000017BC"/>
    <w:rsid w:val="00001864"/>
    <w:rsid w:val="000019E1"/>
    <w:rsid w:val="0000226D"/>
    <w:rsid w:val="000023CC"/>
    <w:rsid w:val="000026B5"/>
    <w:rsid w:val="00002747"/>
    <w:rsid w:val="00002D07"/>
    <w:rsid w:val="00002DBB"/>
    <w:rsid w:val="000030F8"/>
    <w:rsid w:val="00003452"/>
    <w:rsid w:val="00003697"/>
    <w:rsid w:val="0000373A"/>
    <w:rsid w:val="000039B8"/>
    <w:rsid w:val="00003EBA"/>
    <w:rsid w:val="00004178"/>
    <w:rsid w:val="0000424B"/>
    <w:rsid w:val="0000482B"/>
    <w:rsid w:val="0000487E"/>
    <w:rsid w:val="000049E5"/>
    <w:rsid w:val="00004B38"/>
    <w:rsid w:val="00004E31"/>
    <w:rsid w:val="00004EAE"/>
    <w:rsid w:val="00004FF1"/>
    <w:rsid w:val="0000509A"/>
    <w:rsid w:val="000053CC"/>
    <w:rsid w:val="00005411"/>
    <w:rsid w:val="000055EB"/>
    <w:rsid w:val="00005659"/>
    <w:rsid w:val="000057A1"/>
    <w:rsid w:val="00005908"/>
    <w:rsid w:val="00005ACD"/>
    <w:rsid w:val="00005CC7"/>
    <w:rsid w:val="00006497"/>
    <w:rsid w:val="00006C99"/>
    <w:rsid w:val="00007010"/>
    <w:rsid w:val="000070FA"/>
    <w:rsid w:val="0000714E"/>
    <w:rsid w:val="000071ED"/>
    <w:rsid w:val="00007433"/>
    <w:rsid w:val="00007524"/>
    <w:rsid w:val="00007568"/>
    <w:rsid w:val="0000779F"/>
    <w:rsid w:val="0000795D"/>
    <w:rsid w:val="00007C06"/>
    <w:rsid w:val="00007CC3"/>
    <w:rsid w:val="000102D8"/>
    <w:rsid w:val="00010590"/>
    <w:rsid w:val="0001094D"/>
    <w:rsid w:val="00010C43"/>
    <w:rsid w:val="00010CC0"/>
    <w:rsid w:val="00010D89"/>
    <w:rsid w:val="00011152"/>
    <w:rsid w:val="00011265"/>
    <w:rsid w:val="000114BF"/>
    <w:rsid w:val="000114F8"/>
    <w:rsid w:val="00011513"/>
    <w:rsid w:val="00012002"/>
    <w:rsid w:val="0001203C"/>
    <w:rsid w:val="000123A4"/>
    <w:rsid w:val="00012A28"/>
    <w:rsid w:val="00012AC2"/>
    <w:rsid w:val="00012B2F"/>
    <w:rsid w:val="00012BD8"/>
    <w:rsid w:val="00012DA4"/>
    <w:rsid w:val="00012F54"/>
    <w:rsid w:val="000131C0"/>
    <w:rsid w:val="0001363D"/>
    <w:rsid w:val="000136ED"/>
    <w:rsid w:val="00013756"/>
    <w:rsid w:val="00013928"/>
    <w:rsid w:val="00014104"/>
    <w:rsid w:val="000142C5"/>
    <w:rsid w:val="00014363"/>
    <w:rsid w:val="00014398"/>
    <w:rsid w:val="00014880"/>
    <w:rsid w:val="000152E6"/>
    <w:rsid w:val="00015B33"/>
    <w:rsid w:val="00015EF8"/>
    <w:rsid w:val="00015F20"/>
    <w:rsid w:val="00015F37"/>
    <w:rsid w:val="00015F74"/>
    <w:rsid w:val="00016020"/>
    <w:rsid w:val="0001613D"/>
    <w:rsid w:val="000168BB"/>
    <w:rsid w:val="00017778"/>
    <w:rsid w:val="00017874"/>
    <w:rsid w:val="00017A71"/>
    <w:rsid w:val="00017CF0"/>
    <w:rsid w:val="00017D39"/>
    <w:rsid w:val="000201F3"/>
    <w:rsid w:val="0002037C"/>
    <w:rsid w:val="0002043D"/>
    <w:rsid w:val="0002077F"/>
    <w:rsid w:val="00020A1D"/>
    <w:rsid w:val="00020A23"/>
    <w:rsid w:val="00020EA8"/>
    <w:rsid w:val="000210F4"/>
    <w:rsid w:val="00021548"/>
    <w:rsid w:val="00021717"/>
    <w:rsid w:val="00021740"/>
    <w:rsid w:val="00021AD8"/>
    <w:rsid w:val="00021B0F"/>
    <w:rsid w:val="00021D21"/>
    <w:rsid w:val="00021DBD"/>
    <w:rsid w:val="000228B2"/>
    <w:rsid w:val="00022943"/>
    <w:rsid w:val="00022B02"/>
    <w:rsid w:val="00022FAA"/>
    <w:rsid w:val="000231CC"/>
    <w:rsid w:val="00023308"/>
    <w:rsid w:val="0002356F"/>
    <w:rsid w:val="000237B5"/>
    <w:rsid w:val="00023DCF"/>
    <w:rsid w:val="0002493F"/>
    <w:rsid w:val="00024964"/>
    <w:rsid w:val="00024E62"/>
    <w:rsid w:val="00025204"/>
    <w:rsid w:val="000254CA"/>
    <w:rsid w:val="000256AE"/>
    <w:rsid w:val="000258D6"/>
    <w:rsid w:val="00025937"/>
    <w:rsid w:val="00025B15"/>
    <w:rsid w:val="00026201"/>
    <w:rsid w:val="0002624F"/>
    <w:rsid w:val="000266D4"/>
    <w:rsid w:val="00026D83"/>
    <w:rsid w:val="00026F8B"/>
    <w:rsid w:val="00027204"/>
    <w:rsid w:val="00027588"/>
    <w:rsid w:val="00030124"/>
    <w:rsid w:val="00030781"/>
    <w:rsid w:val="00030E00"/>
    <w:rsid w:val="00030E2E"/>
    <w:rsid w:val="00031318"/>
    <w:rsid w:val="0003173C"/>
    <w:rsid w:val="00031B22"/>
    <w:rsid w:val="00031C47"/>
    <w:rsid w:val="00031C7E"/>
    <w:rsid w:val="000322AF"/>
    <w:rsid w:val="00032392"/>
    <w:rsid w:val="000330F4"/>
    <w:rsid w:val="0003324D"/>
    <w:rsid w:val="000334D5"/>
    <w:rsid w:val="000336DA"/>
    <w:rsid w:val="0003383A"/>
    <w:rsid w:val="00033A69"/>
    <w:rsid w:val="00033BBD"/>
    <w:rsid w:val="00033E54"/>
    <w:rsid w:val="00033E59"/>
    <w:rsid w:val="000341DA"/>
    <w:rsid w:val="000346A2"/>
    <w:rsid w:val="00034B64"/>
    <w:rsid w:val="00034CB4"/>
    <w:rsid w:val="00034F14"/>
    <w:rsid w:val="000350E9"/>
    <w:rsid w:val="000351AE"/>
    <w:rsid w:val="00035210"/>
    <w:rsid w:val="0003579F"/>
    <w:rsid w:val="00035CC6"/>
    <w:rsid w:val="00036056"/>
    <w:rsid w:val="00036072"/>
    <w:rsid w:val="000360F2"/>
    <w:rsid w:val="0003648A"/>
    <w:rsid w:val="000367A3"/>
    <w:rsid w:val="00036B90"/>
    <w:rsid w:val="00036C19"/>
    <w:rsid w:val="00036F44"/>
    <w:rsid w:val="000371A8"/>
    <w:rsid w:val="00037397"/>
    <w:rsid w:val="00037440"/>
    <w:rsid w:val="00037742"/>
    <w:rsid w:val="00037B17"/>
    <w:rsid w:val="00037BEE"/>
    <w:rsid w:val="00037F69"/>
    <w:rsid w:val="00040241"/>
    <w:rsid w:val="00040432"/>
    <w:rsid w:val="000408E1"/>
    <w:rsid w:val="00040937"/>
    <w:rsid w:val="00040BFD"/>
    <w:rsid w:val="000410BE"/>
    <w:rsid w:val="0004144D"/>
    <w:rsid w:val="0004164D"/>
    <w:rsid w:val="00041CA9"/>
    <w:rsid w:val="000424B3"/>
    <w:rsid w:val="000429B6"/>
    <w:rsid w:val="00042C51"/>
    <w:rsid w:val="00042D34"/>
    <w:rsid w:val="00042F0C"/>
    <w:rsid w:val="000430BC"/>
    <w:rsid w:val="000431D4"/>
    <w:rsid w:val="00043533"/>
    <w:rsid w:val="000436C4"/>
    <w:rsid w:val="00043FE6"/>
    <w:rsid w:val="00044059"/>
    <w:rsid w:val="000440F2"/>
    <w:rsid w:val="000445A8"/>
    <w:rsid w:val="00044A77"/>
    <w:rsid w:val="00044C59"/>
    <w:rsid w:val="00044D9E"/>
    <w:rsid w:val="00045229"/>
    <w:rsid w:val="00045249"/>
    <w:rsid w:val="0004527F"/>
    <w:rsid w:val="00045369"/>
    <w:rsid w:val="00045E90"/>
    <w:rsid w:val="000465E6"/>
    <w:rsid w:val="00046A8B"/>
    <w:rsid w:val="00046AED"/>
    <w:rsid w:val="00046B81"/>
    <w:rsid w:val="00047384"/>
    <w:rsid w:val="00047639"/>
    <w:rsid w:val="00047C26"/>
    <w:rsid w:val="00047C2C"/>
    <w:rsid w:val="00047E7E"/>
    <w:rsid w:val="0005020F"/>
    <w:rsid w:val="00050286"/>
    <w:rsid w:val="000503FB"/>
    <w:rsid w:val="000505AE"/>
    <w:rsid w:val="00050845"/>
    <w:rsid w:val="000509BA"/>
    <w:rsid w:val="00050A9A"/>
    <w:rsid w:val="00050DDB"/>
    <w:rsid w:val="00050F48"/>
    <w:rsid w:val="0005106F"/>
    <w:rsid w:val="00051647"/>
    <w:rsid w:val="00051895"/>
    <w:rsid w:val="00051C88"/>
    <w:rsid w:val="00051EC0"/>
    <w:rsid w:val="00051F21"/>
    <w:rsid w:val="0005229D"/>
    <w:rsid w:val="000526A7"/>
    <w:rsid w:val="0005289B"/>
    <w:rsid w:val="0005295D"/>
    <w:rsid w:val="00052A3F"/>
    <w:rsid w:val="00052E63"/>
    <w:rsid w:val="000534CC"/>
    <w:rsid w:val="00053686"/>
    <w:rsid w:val="00053A4E"/>
    <w:rsid w:val="00053ACD"/>
    <w:rsid w:val="00053BB8"/>
    <w:rsid w:val="00053D0A"/>
    <w:rsid w:val="00053F2F"/>
    <w:rsid w:val="000541D1"/>
    <w:rsid w:val="0005434F"/>
    <w:rsid w:val="000547DD"/>
    <w:rsid w:val="00054B86"/>
    <w:rsid w:val="00054BCD"/>
    <w:rsid w:val="00055049"/>
    <w:rsid w:val="00055193"/>
    <w:rsid w:val="00055413"/>
    <w:rsid w:val="00055454"/>
    <w:rsid w:val="00055595"/>
    <w:rsid w:val="000557F2"/>
    <w:rsid w:val="00055809"/>
    <w:rsid w:val="00055C7B"/>
    <w:rsid w:val="00055EFA"/>
    <w:rsid w:val="000563F0"/>
    <w:rsid w:val="00056659"/>
    <w:rsid w:val="0005679E"/>
    <w:rsid w:val="000569BE"/>
    <w:rsid w:val="00056B41"/>
    <w:rsid w:val="00056DEB"/>
    <w:rsid w:val="0005743F"/>
    <w:rsid w:val="00057667"/>
    <w:rsid w:val="00057714"/>
    <w:rsid w:val="00057944"/>
    <w:rsid w:val="00057A3D"/>
    <w:rsid w:val="00057B3E"/>
    <w:rsid w:val="00057B8B"/>
    <w:rsid w:val="00057BE5"/>
    <w:rsid w:val="00057F5F"/>
    <w:rsid w:val="000600A0"/>
    <w:rsid w:val="000603FD"/>
    <w:rsid w:val="000604C0"/>
    <w:rsid w:val="000604E1"/>
    <w:rsid w:val="000608F7"/>
    <w:rsid w:val="0006093F"/>
    <w:rsid w:val="0006129D"/>
    <w:rsid w:val="00061952"/>
    <w:rsid w:val="00061DC1"/>
    <w:rsid w:val="00061E2A"/>
    <w:rsid w:val="00061E88"/>
    <w:rsid w:val="00062240"/>
    <w:rsid w:val="000629E9"/>
    <w:rsid w:val="00062DDC"/>
    <w:rsid w:val="00062E94"/>
    <w:rsid w:val="0006338F"/>
    <w:rsid w:val="00063472"/>
    <w:rsid w:val="00063480"/>
    <w:rsid w:val="00063833"/>
    <w:rsid w:val="000643E7"/>
    <w:rsid w:val="0006472B"/>
    <w:rsid w:val="00064ECA"/>
    <w:rsid w:val="00064F5C"/>
    <w:rsid w:val="000652B5"/>
    <w:rsid w:val="00065779"/>
    <w:rsid w:val="00065BFA"/>
    <w:rsid w:val="00065EA8"/>
    <w:rsid w:val="00065F4C"/>
    <w:rsid w:val="00066745"/>
    <w:rsid w:val="00066ABE"/>
    <w:rsid w:val="00066B9D"/>
    <w:rsid w:val="00067601"/>
    <w:rsid w:val="000676B1"/>
    <w:rsid w:val="000676C7"/>
    <w:rsid w:val="0006781E"/>
    <w:rsid w:val="000679F6"/>
    <w:rsid w:val="00067C89"/>
    <w:rsid w:val="00067EB1"/>
    <w:rsid w:val="00067F21"/>
    <w:rsid w:val="00067FF6"/>
    <w:rsid w:val="00070192"/>
    <w:rsid w:val="000701FC"/>
    <w:rsid w:val="0007027E"/>
    <w:rsid w:val="00070385"/>
    <w:rsid w:val="0007046C"/>
    <w:rsid w:val="000708AA"/>
    <w:rsid w:val="00070A97"/>
    <w:rsid w:val="00070B9D"/>
    <w:rsid w:val="0007172C"/>
    <w:rsid w:val="00071A8B"/>
    <w:rsid w:val="00071C22"/>
    <w:rsid w:val="00072306"/>
    <w:rsid w:val="00072622"/>
    <w:rsid w:val="0007268E"/>
    <w:rsid w:val="00072828"/>
    <w:rsid w:val="00073AA6"/>
    <w:rsid w:val="00073C09"/>
    <w:rsid w:val="00073C92"/>
    <w:rsid w:val="00073D37"/>
    <w:rsid w:val="00073DCC"/>
    <w:rsid w:val="0007429D"/>
    <w:rsid w:val="00074342"/>
    <w:rsid w:val="00074475"/>
    <w:rsid w:val="00074CDA"/>
    <w:rsid w:val="00074DAB"/>
    <w:rsid w:val="00074E17"/>
    <w:rsid w:val="000751BE"/>
    <w:rsid w:val="00075205"/>
    <w:rsid w:val="00075253"/>
    <w:rsid w:val="00075464"/>
    <w:rsid w:val="000755E8"/>
    <w:rsid w:val="00075826"/>
    <w:rsid w:val="000760E1"/>
    <w:rsid w:val="00076590"/>
    <w:rsid w:val="000767CA"/>
    <w:rsid w:val="00076862"/>
    <w:rsid w:val="00076CF3"/>
    <w:rsid w:val="00076E8D"/>
    <w:rsid w:val="00076F97"/>
    <w:rsid w:val="0007722C"/>
    <w:rsid w:val="000772FB"/>
    <w:rsid w:val="00077414"/>
    <w:rsid w:val="000775BB"/>
    <w:rsid w:val="0007773B"/>
    <w:rsid w:val="00077F57"/>
    <w:rsid w:val="000802E9"/>
    <w:rsid w:val="000803B9"/>
    <w:rsid w:val="00080B6D"/>
    <w:rsid w:val="00080CDB"/>
    <w:rsid w:val="00080D61"/>
    <w:rsid w:val="00080FD0"/>
    <w:rsid w:val="00081048"/>
    <w:rsid w:val="00081721"/>
    <w:rsid w:val="00081F53"/>
    <w:rsid w:val="000822A5"/>
    <w:rsid w:val="0008234D"/>
    <w:rsid w:val="00082B6E"/>
    <w:rsid w:val="00082BBE"/>
    <w:rsid w:val="00082C53"/>
    <w:rsid w:val="000830A7"/>
    <w:rsid w:val="0008312A"/>
    <w:rsid w:val="000838A1"/>
    <w:rsid w:val="00083AC7"/>
    <w:rsid w:val="0008408D"/>
    <w:rsid w:val="000840FB"/>
    <w:rsid w:val="00084659"/>
    <w:rsid w:val="00084D1F"/>
    <w:rsid w:val="00084ED3"/>
    <w:rsid w:val="00084FCB"/>
    <w:rsid w:val="00084FE7"/>
    <w:rsid w:val="000853CB"/>
    <w:rsid w:val="000855C8"/>
    <w:rsid w:val="000856F3"/>
    <w:rsid w:val="00085932"/>
    <w:rsid w:val="00085D9B"/>
    <w:rsid w:val="00086026"/>
    <w:rsid w:val="00086C4B"/>
    <w:rsid w:val="00086E1A"/>
    <w:rsid w:val="0008744D"/>
    <w:rsid w:val="000874C6"/>
    <w:rsid w:val="00087771"/>
    <w:rsid w:val="0008791B"/>
    <w:rsid w:val="00087C18"/>
    <w:rsid w:val="00087C42"/>
    <w:rsid w:val="000902CA"/>
    <w:rsid w:val="00090477"/>
    <w:rsid w:val="00090576"/>
    <w:rsid w:val="00090766"/>
    <w:rsid w:val="00090C1D"/>
    <w:rsid w:val="00090F2C"/>
    <w:rsid w:val="00090F7F"/>
    <w:rsid w:val="00091CCD"/>
    <w:rsid w:val="00091CFF"/>
    <w:rsid w:val="000920CB"/>
    <w:rsid w:val="000920D1"/>
    <w:rsid w:val="0009216A"/>
    <w:rsid w:val="00092F7D"/>
    <w:rsid w:val="0009306D"/>
    <w:rsid w:val="000931C2"/>
    <w:rsid w:val="000931C3"/>
    <w:rsid w:val="00093435"/>
    <w:rsid w:val="000936B9"/>
    <w:rsid w:val="00093901"/>
    <w:rsid w:val="0009391B"/>
    <w:rsid w:val="00093B12"/>
    <w:rsid w:val="00093CF9"/>
    <w:rsid w:val="00093E55"/>
    <w:rsid w:val="00094012"/>
    <w:rsid w:val="000942C3"/>
    <w:rsid w:val="0009436D"/>
    <w:rsid w:val="000947ED"/>
    <w:rsid w:val="00094BDD"/>
    <w:rsid w:val="00094D8E"/>
    <w:rsid w:val="000950F2"/>
    <w:rsid w:val="00095103"/>
    <w:rsid w:val="0009519B"/>
    <w:rsid w:val="000957D3"/>
    <w:rsid w:val="00095E37"/>
    <w:rsid w:val="00096045"/>
    <w:rsid w:val="00096112"/>
    <w:rsid w:val="000961B9"/>
    <w:rsid w:val="00096870"/>
    <w:rsid w:val="000968F1"/>
    <w:rsid w:val="00096937"/>
    <w:rsid w:val="00096E64"/>
    <w:rsid w:val="00097616"/>
    <w:rsid w:val="00097752"/>
    <w:rsid w:val="00097849"/>
    <w:rsid w:val="00097CFC"/>
    <w:rsid w:val="000A0632"/>
    <w:rsid w:val="000A0914"/>
    <w:rsid w:val="000A17C2"/>
    <w:rsid w:val="000A184D"/>
    <w:rsid w:val="000A1BE2"/>
    <w:rsid w:val="000A1C6C"/>
    <w:rsid w:val="000A1CEB"/>
    <w:rsid w:val="000A1E52"/>
    <w:rsid w:val="000A1E5A"/>
    <w:rsid w:val="000A1EAB"/>
    <w:rsid w:val="000A214D"/>
    <w:rsid w:val="000A236C"/>
    <w:rsid w:val="000A2606"/>
    <w:rsid w:val="000A2A4D"/>
    <w:rsid w:val="000A2C3B"/>
    <w:rsid w:val="000A2CD6"/>
    <w:rsid w:val="000A2E6B"/>
    <w:rsid w:val="000A2F0C"/>
    <w:rsid w:val="000A32CE"/>
    <w:rsid w:val="000A362E"/>
    <w:rsid w:val="000A363B"/>
    <w:rsid w:val="000A365B"/>
    <w:rsid w:val="000A371B"/>
    <w:rsid w:val="000A39C9"/>
    <w:rsid w:val="000A41AB"/>
    <w:rsid w:val="000A41B1"/>
    <w:rsid w:val="000A42DB"/>
    <w:rsid w:val="000A43B2"/>
    <w:rsid w:val="000A45BE"/>
    <w:rsid w:val="000A4808"/>
    <w:rsid w:val="000A484D"/>
    <w:rsid w:val="000A488B"/>
    <w:rsid w:val="000A4E0B"/>
    <w:rsid w:val="000A51FB"/>
    <w:rsid w:val="000A53FF"/>
    <w:rsid w:val="000A5AAA"/>
    <w:rsid w:val="000A5CF4"/>
    <w:rsid w:val="000A5F47"/>
    <w:rsid w:val="000A6011"/>
    <w:rsid w:val="000A6026"/>
    <w:rsid w:val="000A60E2"/>
    <w:rsid w:val="000A621C"/>
    <w:rsid w:val="000A66B6"/>
    <w:rsid w:val="000A6746"/>
    <w:rsid w:val="000A67C5"/>
    <w:rsid w:val="000A716B"/>
    <w:rsid w:val="000A721A"/>
    <w:rsid w:val="000A784F"/>
    <w:rsid w:val="000A7A56"/>
    <w:rsid w:val="000A7C5F"/>
    <w:rsid w:val="000A7C8E"/>
    <w:rsid w:val="000B0610"/>
    <w:rsid w:val="000B092C"/>
    <w:rsid w:val="000B104A"/>
    <w:rsid w:val="000B14C7"/>
    <w:rsid w:val="000B16EF"/>
    <w:rsid w:val="000B19AB"/>
    <w:rsid w:val="000B1A50"/>
    <w:rsid w:val="000B1B3F"/>
    <w:rsid w:val="000B1BE0"/>
    <w:rsid w:val="000B25D8"/>
    <w:rsid w:val="000B26AB"/>
    <w:rsid w:val="000B26B9"/>
    <w:rsid w:val="000B2A40"/>
    <w:rsid w:val="000B2A5F"/>
    <w:rsid w:val="000B2C9C"/>
    <w:rsid w:val="000B2D79"/>
    <w:rsid w:val="000B302E"/>
    <w:rsid w:val="000B3129"/>
    <w:rsid w:val="000B33DB"/>
    <w:rsid w:val="000B3A29"/>
    <w:rsid w:val="000B3C4A"/>
    <w:rsid w:val="000B3C93"/>
    <w:rsid w:val="000B3D36"/>
    <w:rsid w:val="000B3F07"/>
    <w:rsid w:val="000B40F8"/>
    <w:rsid w:val="000B44BE"/>
    <w:rsid w:val="000B45BB"/>
    <w:rsid w:val="000B4806"/>
    <w:rsid w:val="000B4DDC"/>
    <w:rsid w:val="000B5037"/>
    <w:rsid w:val="000B5480"/>
    <w:rsid w:val="000B549B"/>
    <w:rsid w:val="000B549D"/>
    <w:rsid w:val="000B55EC"/>
    <w:rsid w:val="000B5A60"/>
    <w:rsid w:val="000B5DD6"/>
    <w:rsid w:val="000B611A"/>
    <w:rsid w:val="000B61F5"/>
    <w:rsid w:val="000B6212"/>
    <w:rsid w:val="000B6520"/>
    <w:rsid w:val="000B65C7"/>
    <w:rsid w:val="000B6D36"/>
    <w:rsid w:val="000B7409"/>
    <w:rsid w:val="000B76F0"/>
    <w:rsid w:val="000B76F8"/>
    <w:rsid w:val="000B7868"/>
    <w:rsid w:val="000B7DCA"/>
    <w:rsid w:val="000B7F28"/>
    <w:rsid w:val="000B7F6C"/>
    <w:rsid w:val="000C01B4"/>
    <w:rsid w:val="000C02E6"/>
    <w:rsid w:val="000C05F7"/>
    <w:rsid w:val="000C0BFA"/>
    <w:rsid w:val="000C0C99"/>
    <w:rsid w:val="000C1746"/>
    <w:rsid w:val="000C1999"/>
    <w:rsid w:val="000C1A08"/>
    <w:rsid w:val="000C1B3F"/>
    <w:rsid w:val="000C20C3"/>
    <w:rsid w:val="000C267C"/>
    <w:rsid w:val="000C272E"/>
    <w:rsid w:val="000C279A"/>
    <w:rsid w:val="000C3256"/>
    <w:rsid w:val="000C346B"/>
    <w:rsid w:val="000C3BE8"/>
    <w:rsid w:val="000C3E49"/>
    <w:rsid w:val="000C3F2F"/>
    <w:rsid w:val="000C420B"/>
    <w:rsid w:val="000C444C"/>
    <w:rsid w:val="000C4650"/>
    <w:rsid w:val="000C4C02"/>
    <w:rsid w:val="000C4FBD"/>
    <w:rsid w:val="000C5016"/>
    <w:rsid w:val="000C5132"/>
    <w:rsid w:val="000C5398"/>
    <w:rsid w:val="000C551F"/>
    <w:rsid w:val="000C57F5"/>
    <w:rsid w:val="000C5A45"/>
    <w:rsid w:val="000C5A83"/>
    <w:rsid w:val="000C5E81"/>
    <w:rsid w:val="000C5EFD"/>
    <w:rsid w:val="000C5FAC"/>
    <w:rsid w:val="000C6099"/>
    <w:rsid w:val="000C6261"/>
    <w:rsid w:val="000C62D8"/>
    <w:rsid w:val="000C646A"/>
    <w:rsid w:val="000C6A86"/>
    <w:rsid w:val="000C6DB5"/>
    <w:rsid w:val="000C6F8F"/>
    <w:rsid w:val="000C7357"/>
    <w:rsid w:val="000C75FE"/>
    <w:rsid w:val="000C7AAC"/>
    <w:rsid w:val="000C7EE1"/>
    <w:rsid w:val="000D010C"/>
    <w:rsid w:val="000D0309"/>
    <w:rsid w:val="000D03A3"/>
    <w:rsid w:val="000D0467"/>
    <w:rsid w:val="000D04C9"/>
    <w:rsid w:val="000D05C6"/>
    <w:rsid w:val="000D066E"/>
    <w:rsid w:val="000D07C9"/>
    <w:rsid w:val="000D0F75"/>
    <w:rsid w:val="000D1098"/>
    <w:rsid w:val="000D10A5"/>
    <w:rsid w:val="000D11A7"/>
    <w:rsid w:val="000D1430"/>
    <w:rsid w:val="000D148D"/>
    <w:rsid w:val="000D1CB3"/>
    <w:rsid w:val="000D1EF3"/>
    <w:rsid w:val="000D205D"/>
    <w:rsid w:val="000D21E9"/>
    <w:rsid w:val="000D22CA"/>
    <w:rsid w:val="000D2354"/>
    <w:rsid w:val="000D2604"/>
    <w:rsid w:val="000D29BE"/>
    <w:rsid w:val="000D29F0"/>
    <w:rsid w:val="000D3690"/>
    <w:rsid w:val="000D3D6A"/>
    <w:rsid w:val="000D3D99"/>
    <w:rsid w:val="000D3ED8"/>
    <w:rsid w:val="000D42E1"/>
    <w:rsid w:val="000D42F3"/>
    <w:rsid w:val="000D4353"/>
    <w:rsid w:val="000D4637"/>
    <w:rsid w:val="000D46A9"/>
    <w:rsid w:val="000D4765"/>
    <w:rsid w:val="000D47CB"/>
    <w:rsid w:val="000D488A"/>
    <w:rsid w:val="000D4B2D"/>
    <w:rsid w:val="000D4D0D"/>
    <w:rsid w:val="000D4D80"/>
    <w:rsid w:val="000D530E"/>
    <w:rsid w:val="000D5597"/>
    <w:rsid w:val="000D55C7"/>
    <w:rsid w:val="000D566D"/>
    <w:rsid w:val="000D5683"/>
    <w:rsid w:val="000D577E"/>
    <w:rsid w:val="000D5ADB"/>
    <w:rsid w:val="000D5B0A"/>
    <w:rsid w:val="000D5C03"/>
    <w:rsid w:val="000D5F1C"/>
    <w:rsid w:val="000D5F68"/>
    <w:rsid w:val="000D618E"/>
    <w:rsid w:val="000D625E"/>
    <w:rsid w:val="000D686E"/>
    <w:rsid w:val="000D70EE"/>
    <w:rsid w:val="000D7568"/>
    <w:rsid w:val="000D759A"/>
    <w:rsid w:val="000D79AA"/>
    <w:rsid w:val="000D7A29"/>
    <w:rsid w:val="000D7D5B"/>
    <w:rsid w:val="000E0035"/>
    <w:rsid w:val="000E0220"/>
    <w:rsid w:val="000E0925"/>
    <w:rsid w:val="000E0BC7"/>
    <w:rsid w:val="000E14C3"/>
    <w:rsid w:val="000E1939"/>
    <w:rsid w:val="000E1AEB"/>
    <w:rsid w:val="000E1E5C"/>
    <w:rsid w:val="000E1E88"/>
    <w:rsid w:val="000E23CD"/>
    <w:rsid w:val="000E241E"/>
    <w:rsid w:val="000E2E49"/>
    <w:rsid w:val="000E3923"/>
    <w:rsid w:val="000E3B69"/>
    <w:rsid w:val="000E3BBB"/>
    <w:rsid w:val="000E3CDD"/>
    <w:rsid w:val="000E3D1D"/>
    <w:rsid w:val="000E41CB"/>
    <w:rsid w:val="000E4305"/>
    <w:rsid w:val="000E4319"/>
    <w:rsid w:val="000E4679"/>
    <w:rsid w:val="000E480F"/>
    <w:rsid w:val="000E4980"/>
    <w:rsid w:val="000E49C0"/>
    <w:rsid w:val="000E4AD6"/>
    <w:rsid w:val="000E5D24"/>
    <w:rsid w:val="000E6609"/>
    <w:rsid w:val="000E6868"/>
    <w:rsid w:val="000E69AF"/>
    <w:rsid w:val="000E71D6"/>
    <w:rsid w:val="000E735E"/>
    <w:rsid w:val="000E7C8D"/>
    <w:rsid w:val="000E7CFD"/>
    <w:rsid w:val="000F0243"/>
    <w:rsid w:val="000F0331"/>
    <w:rsid w:val="000F0BA5"/>
    <w:rsid w:val="000F0E76"/>
    <w:rsid w:val="000F0EBC"/>
    <w:rsid w:val="000F0FB1"/>
    <w:rsid w:val="000F10DF"/>
    <w:rsid w:val="000F119E"/>
    <w:rsid w:val="000F1323"/>
    <w:rsid w:val="000F143B"/>
    <w:rsid w:val="000F149A"/>
    <w:rsid w:val="000F1CAD"/>
    <w:rsid w:val="000F1CF8"/>
    <w:rsid w:val="000F1DAC"/>
    <w:rsid w:val="000F257C"/>
    <w:rsid w:val="000F290E"/>
    <w:rsid w:val="000F2976"/>
    <w:rsid w:val="000F2A99"/>
    <w:rsid w:val="000F2E8F"/>
    <w:rsid w:val="000F3104"/>
    <w:rsid w:val="000F3163"/>
    <w:rsid w:val="000F3626"/>
    <w:rsid w:val="000F3704"/>
    <w:rsid w:val="000F3727"/>
    <w:rsid w:val="000F3DBD"/>
    <w:rsid w:val="000F3DE9"/>
    <w:rsid w:val="000F3E7D"/>
    <w:rsid w:val="000F3F91"/>
    <w:rsid w:val="000F4148"/>
    <w:rsid w:val="000F4466"/>
    <w:rsid w:val="000F4ADF"/>
    <w:rsid w:val="000F4B69"/>
    <w:rsid w:val="000F4D2D"/>
    <w:rsid w:val="000F5578"/>
    <w:rsid w:val="000F5BF3"/>
    <w:rsid w:val="000F5CB2"/>
    <w:rsid w:val="000F68B5"/>
    <w:rsid w:val="000F70EA"/>
    <w:rsid w:val="000F7352"/>
    <w:rsid w:val="000F7AF5"/>
    <w:rsid w:val="000F7E14"/>
    <w:rsid w:val="000F7E40"/>
    <w:rsid w:val="000F7F8C"/>
    <w:rsid w:val="00100016"/>
    <w:rsid w:val="0010028C"/>
    <w:rsid w:val="001005E2"/>
    <w:rsid w:val="0010068A"/>
    <w:rsid w:val="00100BFA"/>
    <w:rsid w:val="001016D1"/>
    <w:rsid w:val="00101BBD"/>
    <w:rsid w:val="00101F19"/>
    <w:rsid w:val="00102046"/>
    <w:rsid w:val="00102DCB"/>
    <w:rsid w:val="001030A3"/>
    <w:rsid w:val="00103262"/>
    <w:rsid w:val="001034D6"/>
    <w:rsid w:val="0010385F"/>
    <w:rsid w:val="001039D6"/>
    <w:rsid w:val="00103D96"/>
    <w:rsid w:val="00103DBB"/>
    <w:rsid w:val="00103EEE"/>
    <w:rsid w:val="001041F1"/>
    <w:rsid w:val="001044C1"/>
    <w:rsid w:val="001046D1"/>
    <w:rsid w:val="0010479F"/>
    <w:rsid w:val="0010482A"/>
    <w:rsid w:val="00104A46"/>
    <w:rsid w:val="00104AE1"/>
    <w:rsid w:val="00104C16"/>
    <w:rsid w:val="0010503E"/>
    <w:rsid w:val="0010553C"/>
    <w:rsid w:val="0010567C"/>
    <w:rsid w:val="00105785"/>
    <w:rsid w:val="0010623F"/>
    <w:rsid w:val="00106722"/>
    <w:rsid w:val="00106899"/>
    <w:rsid w:val="001068A3"/>
    <w:rsid w:val="001068BC"/>
    <w:rsid w:val="00106912"/>
    <w:rsid w:val="00106AF1"/>
    <w:rsid w:val="00106B1B"/>
    <w:rsid w:val="00106D89"/>
    <w:rsid w:val="00106EAD"/>
    <w:rsid w:val="00107283"/>
    <w:rsid w:val="001074B7"/>
    <w:rsid w:val="0010782A"/>
    <w:rsid w:val="001078EC"/>
    <w:rsid w:val="00107C4F"/>
    <w:rsid w:val="00110124"/>
    <w:rsid w:val="001101F0"/>
    <w:rsid w:val="00110332"/>
    <w:rsid w:val="001104CC"/>
    <w:rsid w:val="001109BD"/>
    <w:rsid w:val="00110A24"/>
    <w:rsid w:val="00110C08"/>
    <w:rsid w:val="0011107F"/>
    <w:rsid w:val="00111108"/>
    <w:rsid w:val="00111605"/>
    <w:rsid w:val="00111701"/>
    <w:rsid w:val="001119A0"/>
    <w:rsid w:val="00112076"/>
    <w:rsid w:val="001120CC"/>
    <w:rsid w:val="00112212"/>
    <w:rsid w:val="0011225C"/>
    <w:rsid w:val="00112271"/>
    <w:rsid w:val="001124A0"/>
    <w:rsid w:val="00112913"/>
    <w:rsid w:val="00112A31"/>
    <w:rsid w:val="00112CD1"/>
    <w:rsid w:val="00112E9D"/>
    <w:rsid w:val="00112EBF"/>
    <w:rsid w:val="00112F9D"/>
    <w:rsid w:val="00113114"/>
    <w:rsid w:val="001131EE"/>
    <w:rsid w:val="0011391E"/>
    <w:rsid w:val="00113C18"/>
    <w:rsid w:val="00113D48"/>
    <w:rsid w:val="00114396"/>
    <w:rsid w:val="0011473C"/>
    <w:rsid w:val="0011491D"/>
    <w:rsid w:val="0011495E"/>
    <w:rsid w:val="00114CFD"/>
    <w:rsid w:val="00114DBF"/>
    <w:rsid w:val="00114DCC"/>
    <w:rsid w:val="0011530B"/>
    <w:rsid w:val="00115336"/>
    <w:rsid w:val="0011578D"/>
    <w:rsid w:val="001159C6"/>
    <w:rsid w:val="00115B2D"/>
    <w:rsid w:val="00115CB3"/>
    <w:rsid w:val="00115D25"/>
    <w:rsid w:val="00115EC8"/>
    <w:rsid w:val="001162C7"/>
    <w:rsid w:val="001163DF"/>
    <w:rsid w:val="0011692D"/>
    <w:rsid w:val="00116E31"/>
    <w:rsid w:val="0011712D"/>
    <w:rsid w:val="0011735D"/>
    <w:rsid w:val="0011753F"/>
    <w:rsid w:val="001175AC"/>
    <w:rsid w:val="0011768D"/>
    <w:rsid w:val="00117808"/>
    <w:rsid w:val="00117B21"/>
    <w:rsid w:val="00117F23"/>
    <w:rsid w:val="00117FD2"/>
    <w:rsid w:val="001202E8"/>
    <w:rsid w:val="00120327"/>
    <w:rsid w:val="001206AD"/>
    <w:rsid w:val="00120839"/>
    <w:rsid w:val="0012088C"/>
    <w:rsid w:val="0012122E"/>
    <w:rsid w:val="00121A0B"/>
    <w:rsid w:val="00121AD1"/>
    <w:rsid w:val="00121C0C"/>
    <w:rsid w:val="00121ECE"/>
    <w:rsid w:val="00122175"/>
    <w:rsid w:val="001224EC"/>
    <w:rsid w:val="00122579"/>
    <w:rsid w:val="0012262A"/>
    <w:rsid w:val="00122C0D"/>
    <w:rsid w:val="00123232"/>
    <w:rsid w:val="00123261"/>
    <w:rsid w:val="00123923"/>
    <w:rsid w:val="00123C9E"/>
    <w:rsid w:val="00123F41"/>
    <w:rsid w:val="0012483F"/>
    <w:rsid w:val="00124B50"/>
    <w:rsid w:val="00124EA3"/>
    <w:rsid w:val="00124FD0"/>
    <w:rsid w:val="001252F6"/>
    <w:rsid w:val="0012583D"/>
    <w:rsid w:val="001258C4"/>
    <w:rsid w:val="00125AAA"/>
    <w:rsid w:val="00125C6E"/>
    <w:rsid w:val="00125D09"/>
    <w:rsid w:val="00126213"/>
    <w:rsid w:val="001262F3"/>
    <w:rsid w:val="001263D9"/>
    <w:rsid w:val="001266AC"/>
    <w:rsid w:val="00126E06"/>
    <w:rsid w:val="00126FE2"/>
    <w:rsid w:val="001271FD"/>
    <w:rsid w:val="0012731A"/>
    <w:rsid w:val="00127528"/>
    <w:rsid w:val="00127A61"/>
    <w:rsid w:val="00127BD4"/>
    <w:rsid w:val="00130089"/>
    <w:rsid w:val="00130273"/>
    <w:rsid w:val="00130383"/>
    <w:rsid w:val="001303A6"/>
    <w:rsid w:val="001303D7"/>
    <w:rsid w:val="001307BC"/>
    <w:rsid w:val="001309C5"/>
    <w:rsid w:val="00130D88"/>
    <w:rsid w:val="00130DAE"/>
    <w:rsid w:val="0013108E"/>
    <w:rsid w:val="001310A1"/>
    <w:rsid w:val="00131198"/>
    <w:rsid w:val="0013138A"/>
    <w:rsid w:val="00131957"/>
    <w:rsid w:val="00131B69"/>
    <w:rsid w:val="00131BE7"/>
    <w:rsid w:val="001322CC"/>
    <w:rsid w:val="00132376"/>
    <w:rsid w:val="001323A5"/>
    <w:rsid w:val="00132755"/>
    <w:rsid w:val="00132A61"/>
    <w:rsid w:val="00132CA1"/>
    <w:rsid w:val="00133092"/>
    <w:rsid w:val="00133250"/>
    <w:rsid w:val="00133285"/>
    <w:rsid w:val="00133395"/>
    <w:rsid w:val="0013346F"/>
    <w:rsid w:val="00133474"/>
    <w:rsid w:val="001336EF"/>
    <w:rsid w:val="001337E8"/>
    <w:rsid w:val="001337EF"/>
    <w:rsid w:val="001337FB"/>
    <w:rsid w:val="001339A6"/>
    <w:rsid w:val="001339B3"/>
    <w:rsid w:val="001339EB"/>
    <w:rsid w:val="00133E02"/>
    <w:rsid w:val="00133EF5"/>
    <w:rsid w:val="00133FC6"/>
    <w:rsid w:val="00134015"/>
    <w:rsid w:val="001342FA"/>
    <w:rsid w:val="001348DD"/>
    <w:rsid w:val="0013496F"/>
    <w:rsid w:val="00134A31"/>
    <w:rsid w:val="00134A7C"/>
    <w:rsid w:val="00134B83"/>
    <w:rsid w:val="00134C6A"/>
    <w:rsid w:val="00134DC0"/>
    <w:rsid w:val="001353FF"/>
    <w:rsid w:val="0013547C"/>
    <w:rsid w:val="00135488"/>
    <w:rsid w:val="00135621"/>
    <w:rsid w:val="00135802"/>
    <w:rsid w:val="00135A82"/>
    <w:rsid w:val="0013600D"/>
    <w:rsid w:val="00136019"/>
    <w:rsid w:val="0013645B"/>
    <w:rsid w:val="001364DA"/>
    <w:rsid w:val="00136AE4"/>
    <w:rsid w:val="00136C47"/>
    <w:rsid w:val="00136E4E"/>
    <w:rsid w:val="00136F30"/>
    <w:rsid w:val="00137281"/>
    <w:rsid w:val="0013748F"/>
    <w:rsid w:val="001379C9"/>
    <w:rsid w:val="00137CE3"/>
    <w:rsid w:val="00140137"/>
    <w:rsid w:val="001402D3"/>
    <w:rsid w:val="001404EF"/>
    <w:rsid w:val="001405BD"/>
    <w:rsid w:val="00140784"/>
    <w:rsid w:val="00140887"/>
    <w:rsid w:val="00140B69"/>
    <w:rsid w:val="00140BD0"/>
    <w:rsid w:val="00140D0C"/>
    <w:rsid w:val="00141217"/>
    <w:rsid w:val="0014150E"/>
    <w:rsid w:val="001416BD"/>
    <w:rsid w:val="0014193A"/>
    <w:rsid w:val="0014194D"/>
    <w:rsid w:val="00141BB5"/>
    <w:rsid w:val="00141EEE"/>
    <w:rsid w:val="0014211C"/>
    <w:rsid w:val="001425DF"/>
    <w:rsid w:val="001427CB"/>
    <w:rsid w:val="00142C2E"/>
    <w:rsid w:val="00142CC3"/>
    <w:rsid w:val="00142CD7"/>
    <w:rsid w:val="001435CE"/>
    <w:rsid w:val="001442D9"/>
    <w:rsid w:val="00144793"/>
    <w:rsid w:val="00145672"/>
    <w:rsid w:val="00145B8A"/>
    <w:rsid w:val="00145C7F"/>
    <w:rsid w:val="00145E5A"/>
    <w:rsid w:val="001461CC"/>
    <w:rsid w:val="00146253"/>
    <w:rsid w:val="0014633F"/>
    <w:rsid w:val="00146601"/>
    <w:rsid w:val="0014664A"/>
    <w:rsid w:val="001467A3"/>
    <w:rsid w:val="00146AC9"/>
    <w:rsid w:val="00146E97"/>
    <w:rsid w:val="00147029"/>
    <w:rsid w:val="001470E0"/>
    <w:rsid w:val="00147146"/>
    <w:rsid w:val="00147428"/>
    <w:rsid w:val="0014746F"/>
    <w:rsid w:val="001474F0"/>
    <w:rsid w:val="001477CF"/>
    <w:rsid w:val="00147869"/>
    <w:rsid w:val="00147924"/>
    <w:rsid w:val="00147953"/>
    <w:rsid w:val="00147BEB"/>
    <w:rsid w:val="0015026C"/>
    <w:rsid w:val="00150310"/>
    <w:rsid w:val="00150729"/>
    <w:rsid w:val="0015094E"/>
    <w:rsid w:val="00150984"/>
    <w:rsid w:val="00150A39"/>
    <w:rsid w:val="00150AEB"/>
    <w:rsid w:val="001513DA"/>
    <w:rsid w:val="00151775"/>
    <w:rsid w:val="00151ACD"/>
    <w:rsid w:val="00151BAC"/>
    <w:rsid w:val="00152120"/>
    <w:rsid w:val="001522D3"/>
    <w:rsid w:val="00152567"/>
    <w:rsid w:val="0015281B"/>
    <w:rsid w:val="00152D34"/>
    <w:rsid w:val="00152D37"/>
    <w:rsid w:val="00153206"/>
    <w:rsid w:val="0015351F"/>
    <w:rsid w:val="001538FD"/>
    <w:rsid w:val="00153AF2"/>
    <w:rsid w:val="00153C0D"/>
    <w:rsid w:val="0015409E"/>
    <w:rsid w:val="001540A2"/>
    <w:rsid w:val="0015421D"/>
    <w:rsid w:val="00154229"/>
    <w:rsid w:val="001544C4"/>
    <w:rsid w:val="00154556"/>
    <w:rsid w:val="00154563"/>
    <w:rsid w:val="001546C0"/>
    <w:rsid w:val="001547DB"/>
    <w:rsid w:val="00154845"/>
    <w:rsid w:val="00154A6F"/>
    <w:rsid w:val="00154B68"/>
    <w:rsid w:val="00154F65"/>
    <w:rsid w:val="0015545B"/>
    <w:rsid w:val="001558D9"/>
    <w:rsid w:val="00155996"/>
    <w:rsid w:val="00155D09"/>
    <w:rsid w:val="00155D22"/>
    <w:rsid w:val="00155D43"/>
    <w:rsid w:val="00155F96"/>
    <w:rsid w:val="00156410"/>
    <w:rsid w:val="00156B62"/>
    <w:rsid w:val="00156C09"/>
    <w:rsid w:val="00156DC2"/>
    <w:rsid w:val="00156DC5"/>
    <w:rsid w:val="00157158"/>
    <w:rsid w:val="00157637"/>
    <w:rsid w:val="00157793"/>
    <w:rsid w:val="0015788E"/>
    <w:rsid w:val="001579A7"/>
    <w:rsid w:val="00157F5A"/>
    <w:rsid w:val="00160482"/>
    <w:rsid w:val="001608C2"/>
    <w:rsid w:val="0016092E"/>
    <w:rsid w:val="00161017"/>
    <w:rsid w:val="00161019"/>
    <w:rsid w:val="00161305"/>
    <w:rsid w:val="00161A4F"/>
    <w:rsid w:val="00161AEA"/>
    <w:rsid w:val="00161C5B"/>
    <w:rsid w:val="00161FF9"/>
    <w:rsid w:val="00162150"/>
    <w:rsid w:val="00162918"/>
    <w:rsid w:val="00162D19"/>
    <w:rsid w:val="00162DB9"/>
    <w:rsid w:val="00162FAB"/>
    <w:rsid w:val="0016326B"/>
    <w:rsid w:val="001633F5"/>
    <w:rsid w:val="00163435"/>
    <w:rsid w:val="00163558"/>
    <w:rsid w:val="001635BC"/>
    <w:rsid w:val="001635DB"/>
    <w:rsid w:val="00163681"/>
    <w:rsid w:val="001639C6"/>
    <w:rsid w:val="001639DA"/>
    <w:rsid w:val="00163BFF"/>
    <w:rsid w:val="00164129"/>
    <w:rsid w:val="00164763"/>
    <w:rsid w:val="0016484B"/>
    <w:rsid w:val="001649AE"/>
    <w:rsid w:val="00164AC7"/>
    <w:rsid w:val="001650C1"/>
    <w:rsid w:val="00165367"/>
    <w:rsid w:val="001656FF"/>
    <w:rsid w:val="00165835"/>
    <w:rsid w:val="00166011"/>
    <w:rsid w:val="0016607A"/>
    <w:rsid w:val="001660CE"/>
    <w:rsid w:val="00166692"/>
    <w:rsid w:val="001668A8"/>
    <w:rsid w:val="00166D34"/>
    <w:rsid w:val="00166D3B"/>
    <w:rsid w:val="00167250"/>
    <w:rsid w:val="0016726B"/>
    <w:rsid w:val="00167400"/>
    <w:rsid w:val="00167787"/>
    <w:rsid w:val="001677AE"/>
    <w:rsid w:val="001677C3"/>
    <w:rsid w:val="00167B49"/>
    <w:rsid w:val="0017021B"/>
    <w:rsid w:val="0017045A"/>
    <w:rsid w:val="001705BC"/>
    <w:rsid w:val="00170D38"/>
    <w:rsid w:val="00170D4A"/>
    <w:rsid w:val="00170E1C"/>
    <w:rsid w:val="00170E4C"/>
    <w:rsid w:val="0017113E"/>
    <w:rsid w:val="0017121A"/>
    <w:rsid w:val="001713B3"/>
    <w:rsid w:val="0017154C"/>
    <w:rsid w:val="001715EA"/>
    <w:rsid w:val="00171739"/>
    <w:rsid w:val="001719AC"/>
    <w:rsid w:val="00171C3F"/>
    <w:rsid w:val="00171E94"/>
    <w:rsid w:val="001720FC"/>
    <w:rsid w:val="0017218B"/>
    <w:rsid w:val="00172281"/>
    <w:rsid w:val="0017239B"/>
    <w:rsid w:val="00172466"/>
    <w:rsid w:val="0017292D"/>
    <w:rsid w:val="00172A37"/>
    <w:rsid w:val="00172CFD"/>
    <w:rsid w:val="00172D80"/>
    <w:rsid w:val="00172DE5"/>
    <w:rsid w:val="0017360D"/>
    <w:rsid w:val="00173735"/>
    <w:rsid w:val="00173994"/>
    <w:rsid w:val="00173B34"/>
    <w:rsid w:val="001740EE"/>
    <w:rsid w:val="001742AF"/>
    <w:rsid w:val="001744D8"/>
    <w:rsid w:val="0017480F"/>
    <w:rsid w:val="00174CE9"/>
    <w:rsid w:val="00174EB8"/>
    <w:rsid w:val="00174F36"/>
    <w:rsid w:val="00174FC2"/>
    <w:rsid w:val="001754CF"/>
    <w:rsid w:val="00175882"/>
    <w:rsid w:val="00175D37"/>
    <w:rsid w:val="00176129"/>
    <w:rsid w:val="001761D5"/>
    <w:rsid w:val="0017623D"/>
    <w:rsid w:val="0017643B"/>
    <w:rsid w:val="00176557"/>
    <w:rsid w:val="0017683B"/>
    <w:rsid w:val="00176A4D"/>
    <w:rsid w:val="00176CD0"/>
    <w:rsid w:val="00176FB6"/>
    <w:rsid w:val="001770BB"/>
    <w:rsid w:val="00177728"/>
    <w:rsid w:val="00177856"/>
    <w:rsid w:val="00177BAD"/>
    <w:rsid w:val="00177C3D"/>
    <w:rsid w:val="00177E01"/>
    <w:rsid w:val="001802EE"/>
    <w:rsid w:val="0018063D"/>
    <w:rsid w:val="001806B2"/>
    <w:rsid w:val="00180872"/>
    <w:rsid w:val="00180895"/>
    <w:rsid w:val="00180C10"/>
    <w:rsid w:val="001810C2"/>
    <w:rsid w:val="00181172"/>
    <w:rsid w:val="001815A8"/>
    <w:rsid w:val="00181628"/>
    <w:rsid w:val="00181E82"/>
    <w:rsid w:val="0018254B"/>
    <w:rsid w:val="0018259E"/>
    <w:rsid w:val="00182903"/>
    <w:rsid w:val="00182A17"/>
    <w:rsid w:val="0018313F"/>
    <w:rsid w:val="0018346E"/>
    <w:rsid w:val="001834FF"/>
    <w:rsid w:val="001838AB"/>
    <w:rsid w:val="00183A2B"/>
    <w:rsid w:val="00183D05"/>
    <w:rsid w:val="00183E6D"/>
    <w:rsid w:val="00184042"/>
    <w:rsid w:val="00184165"/>
    <w:rsid w:val="001846B9"/>
    <w:rsid w:val="00184F70"/>
    <w:rsid w:val="00185048"/>
    <w:rsid w:val="001852B0"/>
    <w:rsid w:val="00185348"/>
    <w:rsid w:val="001854AF"/>
    <w:rsid w:val="001854B4"/>
    <w:rsid w:val="00185CFB"/>
    <w:rsid w:val="00185D35"/>
    <w:rsid w:val="001860D9"/>
    <w:rsid w:val="001863B0"/>
    <w:rsid w:val="0018670A"/>
    <w:rsid w:val="00186998"/>
    <w:rsid w:val="00186A3C"/>
    <w:rsid w:val="00187305"/>
    <w:rsid w:val="00187A5D"/>
    <w:rsid w:val="00187AA7"/>
    <w:rsid w:val="00187C04"/>
    <w:rsid w:val="00187C0D"/>
    <w:rsid w:val="00187E82"/>
    <w:rsid w:val="00187F71"/>
    <w:rsid w:val="00190075"/>
    <w:rsid w:val="00190631"/>
    <w:rsid w:val="00190656"/>
    <w:rsid w:val="00190D0B"/>
    <w:rsid w:val="00190FA1"/>
    <w:rsid w:val="001912B3"/>
    <w:rsid w:val="001914DF"/>
    <w:rsid w:val="0019155D"/>
    <w:rsid w:val="00191595"/>
    <w:rsid w:val="0019191C"/>
    <w:rsid w:val="00191A9E"/>
    <w:rsid w:val="00191E69"/>
    <w:rsid w:val="001924C6"/>
    <w:rsid w:val="001925B9"/>
    <w:rsid w:val="001925F2"/>
    <w:rsid w:val="00192B5E"/>
    <w:rsid w:val="00192CFC"/>
    <w:rsid w:val="00192D64"/>
    <w:rsid w:val="00192F85"/>
    <w:rsid w:val="00192FC3"/>
    <w:rsid w:val="001931F4"/>
    <w:rsid w:val="0019361A"/>
    <w:rsid w:val="0019364F"/>
    <w:rsid w:val="00193894"/>
    <w:rsid w:val="0019391A"/>
    <w:rsid w:val="001939C2"/>
    <w:rsid w:val="00193DB0"/>
    <w:rsid w:val="00193DEA"/>
    <w:rsid w:val="00194063"/>
    <w:rsid w:val="0019461A"/>
    <w:rsid w:val="001947EF"/>
    <w:rsid w:val="00194CC4"/>
    <w:rsid w:val="00194E00"/>
    <w:rsid w:val="00194EB9"/>
    <w:rsid w:val="00195250"/>
    <w:rsid w:val="00195382"/>
    <w:rsid w:val="0019571F"/>
    <w:rsid w:val="00195AFE"/>
    <w:rsid w:val="00195E07"/>
    <w:rsid w:val="00195EAF"/>
    <w:rsid w:val="0019631E"/>
    <w:rsid w:val="00196564"/>
    <w:rsid w:val="00196845"/>
    <w:rsid w:val="00196EE3"/>
    <w:rsid w:val="0019721F"/>
    <w:rsid w:val="001974AE"/>
    <w:rsid w:val="001975EC"/>
    <w:rsid w:val="00197727"/>
    <w:rsid w:val="00197D41"/>
    <w:rsid w:val="00197D72"/>
    <w:rsid w:val="00197D81"/>
    <w:rsid w:val="001A07C3"/>
    <w:rsid w:val="001A0966"/>
    <w:rsid w:val="001A0D2D"/>
    <w:rsid w:val="001A1478"/>
    <w:rsid w:val="001A1712"/>
    <w:rsid w:val="001A19B1"/>
    <w:rsid w:val="001A1B19"/>
    <w:rsid w:val="001A1F14"/>
    <w:rsid w:val="001A25CA"/>
    <w:rsid w:val="001A25D0"/>
    <w:rsid w:val="001A2897"/>
    <w:rsid w:val="001A293A"/>
    <w:rsid w:val="001A2950"/>
    <w:rsid w:val="001A2A6A"/>
    <w:rsid w:val="001A3071"/>
    <w:rsid w:val="001A322B"/>
    <w:rsid w:val="001A3589"/>
    <w:rsid w:val="001A38C2"/>
    <w:rsid w:val="001A39F5"/>
    <w:rsid w:val="001A3B81"/>
    <w:rsid w:val="001A3C26"/>
    <w:rsid w:val="001A402D"/>
    <w:rsid w:val="001A4091"/>
    <w:rsid w:val="001A4189"/>
    <w:rsid w:val="001A4689"/>
    <w:rsid w:val="001A4ADF"/>
    <w:rsid w:val="001A4B73"/>
    <w:rsid w:val="001A4CEA"/>
    <w:rsid w:val="001A4FEB"/>
    <w:rsid w:val="001A522B"/>
    <w:rsid w:val="001A5273"/>
    <w:rsid w:val="001A59FA"/>
    <w:rsid w:val="001A5EB7"/>
    <w:rsid w:val="001A5F33"/>
    <w:rsid w:val="001A5FA1"/>
    <w:rsid w:val="001A604F"/>
    <w:rsid w:val="001A60BC"/>
    <w:rsid w:val="001A60FF"/>
    <w:rsid w:val="001A65FC"/>
    <w:rsid w:val="001A67DB"/>
    <w:rsid w:val="001A6851"/>
    <w:rsid w:val="001A6B1E"/>
    <w:rsid w:val="001A6B9D"/>
    <w:rsid w:val="001A6FC2"/>
    <w:rsid w:val="001A73B6"/>
    <w:rsid w:val="001A7702"/>
    <w:rsid w:val="001A7818"/>
    <w:rsid w:val="001A7967"/>
    <w:rsid w:val="001B01E3"/>
    <w:rsid w:val="001B04C7"/>
    <w:rsid w:val="001B0729"/>
    <w:rsid w:val="001B097D"/>
    <w:rsid w:val="001B09B0"/>
    <w:rsid w:val="001B0C15"/>
    <w:rsid w:val="001B131A"/>
    <w:rsid w:val="001B1BF5"/>
    <w:rsid w:val="001B1EEF"/>
    <w:rsid w:val="001B25F4"/>
    <w:rsid w:val="001B2805"/>
    <w:rsid w:val="001B290E"/>
    <w:rsid w:val="001B2C20"/>
    <w:rsid w:val="001B2C6C"/>
    <w:rsid w:val="001B2D5E"/>
    <w:rsid w:val="001B2F4B"/>
    <w:rsid w:val="001B320E"/>
    <w:rsid w:val="001B32A9"/>
    <w:rsid w:val="001B337F"/>
    <w:rsid w:val="001B34C8"/>
    <w:rsid w:val="001B34F7"/>
    <w:rsid w:val="001B3A1A"/>
    <w:rsid w:val="001B3B04"/>
    <w:rsid w:val="001B43FC"/>
    <w:rsid w:val="001B49B9"/>
    <w:rsid w:val="001B4A38"/>
    <w:rsid w:val="001B4DD5"/>
    <w:rsid w:val="001B511A"/>
    <w:rsid w:val="001B5221"/>
    <w:rsid w:val="001B527B"/>
    <w:rsid w:val="001B576E"/>
    <w:rsid w:val="001B5B1F"/>
    <w:rsid w:val="001B5BC3"/>
    <w:rsid w:val="001B5C63"/>
    <w:rsid w:val="001B5C71"/>
    <w:rsid w:val="001B5CBD"/>
    <w:rsid w:val="001B5D05"/>
    <w:rsid w:val="001B5EA4"/>
    <w:rsid w:val="001B5EA5"/>
    <w:rsid w:val="001B5F04"/>
    <w:rsid w:val="001B5F63"/>
    <w:rsid w:val="001B606B"/>
    <w:rsid w:val="001B6340"/>
    <w:rsid w:val="001B6408"/>
    <w:rsid w:val="001B649D"/>
    <w:rsid w:val="001B65BE"/>
    <w:rsid w:val="001B6642"/>
    <w:rsid w:val="001B676A"/>
    <w:rsid w:val="001B67D5"/>
    <w:rsid w:val="001B6938"/>
    <w:rsid w:val="001B6C4D"/>
    <w:rsid w:val="001B6F40"/>
    <w:rsid w:val="001B7151"/>
    <w:rsid w:val="001B72DE"/>
    <w:rsid w:val="001B730E"/>
    <w:rsid w:val="001B7D27"/>
    <w:rsid w:val="001B7DAB"/>
    <w:rsid w:val="001C02D5"/>
    <w:rsid w:val="001C030C"/>
    <w:rsid w:val="001C04C0"/>
    <w:rsid w:val="001C09D0"/>
    <w:rsid w:val="001C0A39"/>
    <w:rsid w:val="001C0B98"/>
    <w:rsid w:val="001C0BA0"/>
    <w:rsid w:val="001C0E1C"/>
    <w:rsid w:val="001C109A"/>
    <w:rsid w:val="001C118D"/>
    <w:rsid w:val="001C148E"/>
    <w:rsid w:val="001C165A"/>
    <w:rsid w:val="001C16C5"/>
    <w:rsid w:val="001C1A00"/>
    <w:rsid w:val="001C1D19"/>
    <w:rsid w:val="001C1E2B"/>
    <w:rsid w:val="001C2038"/>
    <w:rsid w:val="001C2085"/>
    <w:rsid w:val="001C2426"/>
    <w:rsid w:val="001C2D34"/>
    <w:rsid w:val="001C2DAC"/>
    <w:rsid w:val="001C2FB2"/>
    <w:rsid w:val="001C3545"/>
    <w:rsid w:val="001C37F9"/>
    <w:rsid w:val="001C3D13"/>
    <w:rsid w:val="001C41CB"/>
    <w:rsid w:val="001C41DE"/>
    <w:rsid w:val="001C438B"/>
    <w:rsid w:val="001C4581"/>
    <w:rsid w:val="001C45A9"/>
    <w:rsid w:val="001C54E9"/>
    <w:rsid w:val="001C5753"/>
    <w:rsid w:val="001C58FB"/>
    <w:rsid w:val="001C5DF9"/>
    <w:rsid w:val="001C5F24"/>
    <w:rsid w:val="001C6330"/>
    <w:rsid w:val="001C66B0"/>
    <w:rsid w:val="001C67D3"/>
    <w:rsid w:val="001C6821"/>
    <w:rsid w:val="001C6BCE"/>
    <w:rsid w:val="001C6C6B"/>
    <w:rsid w:val="001C6C81"/>
    <w:rsid w:val="001C6CDC"/>
    <w:rsid w:val="001C6EF9"/>
    <w:rsid w:val="001C6FE3"/>
    <w:rsid w:val="001C77FB"/>
    <w:rsid w:val="001C7C3F"/>
    <w:rsid w:val="001C7E8D"/>
    <w:rsid w:val="001D01B8"/>
    <w:rsid w:val="001D05EB"/>
    <w:rsid w:val="001D069A"/>
    <w:rsid w:val="001D0AA2"/>
    <w:rsid w:val="001D0AE1"/>
    <w:rsid w:val="001D0ED7"/>
    <w:rsid w:val="001D1032"/>
    <w:rsid w:val="001D10A6"/>
    <w:rsid w:val="001D15AF"/>
    <w:rsid w:val="001D15F3"/>
    <w:rsid w:val="001D17FD"/>
    <w:rsid w:val="001D1A50"/>
    <w:rsid w:val="001D1CB2"/>
    <w:rsid w:val="001D2100"/>
    <w:rsid w:val="001D23FD"/>
    <w:rsid w:val="001D2470"/>
    <w:rsid w:val="001D28B8"/>
    <w:rsid w:val="001D29DC"/>
    <w:rsid w:val="001D2A0D"/>
    <w:rsid w:val="001D3187"/>
    <w:rsid w:val="001D3633"/>
    <w:rsid w:val="001D380E"/>
    <w:rsid w:val="001D3A7B"/>
    <w:rsid w:val="001D3B9C"/>
    <w:rsid w:val="001D3C05"/>
    <w:rsid w:val="001D3E5C"/>
    <w:rsid w:val="001D40D5"/>
    <w:rsid w:val="001D4172"/>
    <w:rsid w:val="001D434C"/>
    <w:rsid w:val="001D48A0"/>
    <w:rsid w:val="001D4FD1"/>
    <w:rsid w:val="001D51EB"/>
    <w:rsid w:val="001D5215"/>
    <w:rsid w:val="001D558E"/>
    <w:rsid w:val="001D5689"/>
    <w:rsid w:val="001D5D62"/>
    <w:rsid w:val="001D5FD6"/>
    <w:rsid w:val="001D63F9"/>
    <w:rsid w:val="001D650A"/>
    <w:rsid w:val="001D661C"/>
    <w:rsid w:val="001D67FA"/>
    <w:rsid w:val="001D686E"/>
    <w:rsid w:val="001D68B3"/>
    <w:rsid w:val="001D6FC5"/>
    <w:rsid w:val="001D72F9"/>
    <w:rsid w:val="001D7612"/>
    <w:rsid w:val="001D7AC3"/>
    <w:rsid w:val="001D7AED"/>
    <w:rsid w:val="001D7C23"/>
    <w:rsid w:val="001D7C8A"/>
    <w:rsid w:val="001D7D1B"/>
    <w:rsid w:val="001D7D60"/>
    <w:rsid w:val="001D7DBC"/>
    <w:rsid w:val="001D7E5C"/>
    <w:rsid w:val="001D7F71"/>
    <w:rsid w:val="001E000A"/>
    <w:rsid w:val="001E028F"/>
    <w:rsid w:val="001E030E"/>
    <w:rsid w:val="001E080B"/>
    <w:rsid w:val="001E0FD3"/>
    <w:rsid w:val="001E1210"/>
    <w:rsid w:val="001E16C8"/>
    <w:rsid w:val="001E16CC"/>
    <w:rsid w:val="001E17AC"/>
    <w:rsid w:val="001E1F01"/>
    <w:rsid w:val="001E2501"/>
    <w:rsid w:val="001E25F1"/>
    <w:rsid w:val="001E277A"/>
    <w:rsid w:val="001E2869"/>
    <w:rsid w:val="001E28EA"/>
    <w:rsid w:val="001E2B0C"/>
    <w:rsid w:val="001E2DD4"/>
    <w:rsid w:val="001E2EDE"/>
    <w:rsid w:val="001E2F95"/>
    <w:rsid w:val="001E316A"/>
    <w:rsid w:val="001E32F1"/>
    <w:rsid w:val="001E3328"/>
    <w:rsid w:val="001E359F"/>
    <w:rsid w:val="001E36A5"/>
    <w:rsid w:val="001E36EE"/>
    <w:rsid w:val="001E39DE"/>
    <w:rsid w:val="001E3C6C"/>
    <w:rsid w:val="001E3D77"/>
    <w:rsid w:val="001E3F1D"/>
    <w:rsid w:val="001E410D"/>
    <w:rsid w:val="001E42E4"/>
    <w:rsid w:val="001E4305"/>
    <w:rsid w:val="001E45C3"/>
    <w:rsid w:val="001E4E35"/>
    <w:rsid w:val="001E4E5F"/>
    <w:rsid w:val="001E5193"/>
    <w:rsid w:val="001E59C7"/>
    <w:rsid w:val="001E5E24"/>
    <w:rsid w:val="001E5F6D"/>
    <w:rsid w:val="001E64CF"/>
    <w:rsid w:val="001E6D33"/>
    <w:rsid w:val="001E7477"/>
    <w:rsid w:val="001E7654"/>
    <w:rsid w:val="001E771C"/>
    <w:rsid w:val="001E7A0F"/>
    <w:rsid w:val="001E7AC9"/>
    <w:rsid w:val="001E7D8A"/>
    <w:rsid w:val="001F0150"/>
    <w:rsid w:val="001F024A"/>
    <w:rsid w:val="001F0631"/>
    <w:rsid w:val="001F0851"/>
    <w:rsid w:val="001F0984"/>
    <w:rsid w:val="001F0C13"/>
    <w:rsid w:val="001F0CFA"/>
    <w:rsid w:val="001F0FA7"/>
    <w:rsid w:val="001F117B"/>
    <w:rsid w:val="001F11DB"/>
    <w:rsid w:val="001F13CB"/>
    <w:rsid w:val="001F17AA"/>
    <w:rsid w:val="001F20AF"/>
    <w:rsid w:val="001F2B2B"/>
    <w:rsid w:val="001F2B6D"/>
    <w:rsid w:val="001F2C52"/>
    <w:rsid w:val="001F3053"/>
    <w:rsid w:val="001F3357"/>
    <w:rsid w:val="001F393B"/>
    <w:rsid w:val="001F3E32"/>
    <w:rsid w:val="001F3E96"/>
    <w:rsid w:val="001F3FE9"/>
    <w:rsid w:val="001F4078"/>
    <w:rsid w:val="001F4329"/>
    <w:rsid w:val="001F48B8"/>
    <w:rsid w:val="001F556F"/>
    <w:rsid w:val="001F55DE"/>
    <w:rsid w:val="001F59F0"/>
    <w:rsid w:val="001F608F"/>
    <w:rsid w:val="001F638A"/>
    <w:rsid w:val="001F63BA"/>
    <w:rsid w:val="001F6424"/>
    <w:rsid w:val="001F64F2"/>
    <w:rsid w:val="001F67C8"/>
    <w:rsid w:val="001F6878"/>
    <w:rsid w:val="001F6A93"/>
    <w:rsid w:val="001F6F7A"/>
    <w:rsid w:val="001F6FEB"/>
    <w:rsid w:val="001F73E5"/>
    <w:rsid w:val="001F7520"/>
    <w:rsid w:val="001F75C8"/>
    <w:rsid w:val="001F764D"/>
    <w:rsid w:val="001F7914"/>
    <w:rsid w:val="0020014C"/>
    <w:rsid w:val="00200166"/>
    <w:rsid w:val="002002CB"/>
    <w:rsid w:val="00200359"/>
    <w:rsid w:val="002008F2"/>
    <w:rsid w:val="00200975"/>
    <w:rsid w:val="00200B4A"/>
    <w:rsid w:val="00201192"/>
    <w:rsid w:val="002015D2"/>
    <w:rsid w:val="002016F8"/>
    <w:rsid w:val="00201701"/>
    <w:rsid w:val="002017AF"/>
    <w:rsid w:val="002020F7"/>
    <w:rsid w:val="0020211F"/>
    <w:rsid w:val="00202197"/>
    <w:rsid w:val="00202553"/>
    <w:rsid w:val="00202599"/>
    <w:rsid w:val="002025B8"/>
    <w:rsid w:val="00202BF1"/>
    <w:rsid w:val="00202CE0"/>
    <w:rsid w:val="00202DD2"/>
    <w:rsid w:val="00202E79"/>
    <w:rsid w:val="00202E8B"/>
    <w:rsid w:val="0020309B"/>
    <w:rsid w:val="00203112"/>
    <w:rsid w:val="0020320B"/>
    <w:rsid w:val="00203370"/>
    <w:rsid w:val="002035FD"/>
    <w:rsid w:val="00203806"/>
    <w:rsid w:val="0020388B"/>
    <w:rsid w:val="00203EFA"/>
    <w:rsid w:val="00204053"/>
    <w:rsid w:val="00204482"/>
    <w:rsid w:val="002045E2"/>
    <w:rsid w:val="0020474B"/>
    <w:rsid w:val="002048EA"/>
    <w:rsid w:val="00204B1B"/>
    <w:rsid w:val="00204D27"/>
    <w:rsid w:val="00204E93"/>
    <w:rsid w:val="00204F75"/>
    <w:rsid w:val="00205459"/>
    <w:rsid w:val="0020549E"/>
    <w:rsid w:val="002055C2"/>
    <w:rsid w:val="00205875"/>
    <w:rsid w:val="002058F2"/>
    <w:rsid w:val="00205D7E"/>
    <w:rsid w:val="00205E50"/>
    <w:rsid w:val="002061EA"/>
    <w:rsid w:val="00206397"/>
    <w:rsid w:val="00206EFC"/>
    <w:rsid w:val="00206F6C"/>
    <w:rsid w:val="002072FC"/>
    <w:rsid w:val="00207542"/>
    <w:rsid w:val="0020755F"/>
    <w:rsid w:val="0020758B"/>
    <w:rsid w:val="00207646"/>
    <w:rsid w:val="00207670"/>
    <w:rsid w:val="00207E20"/>
    <w:rsid w:val="0021055A"/>
    <w:rsid w:val="00210A1C"/>
    <w:rsid w:val="00210D59"/>
    <w:rsid w:val="00211167"/>
    <w:rsid w:val="00211390"/>
    <w:rsid w:val="002116E4"/>
    <w:rsid w:val="00211C58"/>
    <w:rsid w:val="00212070"/>
    <w:rsid w:val="00212207"/>
    <w:rsid w:val="0021298E"/>
    <w:rsid w:val="00212A59"/>
    <w:rsid w:val="00212BFD"/>
    <w:rsid w:val="00212C38"/>
    <w:rsid w:val="00212F20"/>
    <w:rsid w:val="002130D8"/>
    <w:rsid w:val="0021317C"/>
    <w:rsid w:val="002132FB"/>
    <w:rsid w:val="00213531"/>
    <w:rsid w:val="002138C4"/>
    <w:rsid w:val="00213BF6"/>
    <w:rsid w:val="00213F58"/>
    <w:rsid w:val="002140CD"/>
    <w:rsid w:val="00214134"/>
    <w:rsid w:val="00214246"/>
    <w:rsid w:val="002142F7"/>
    <w:rsid w:val="00214439"/>
    <w:rsid w:val="002145C9"/>
    <w:rsid w:val="00214A9B"/>
    <w:rsid w:val="00214B57"/>
    <w:rsid w:val="00214F92"/>
    <w:rsid w:val="00214FB9"/>
    <w:rsid w:val="0021526D"/>
    <w:rsid w:val="00215CF2"/>
    <w:rsid w:val="00215EE6"/>
    <w:rsid w:val="00215F22"/>
    <w:rsid w:val="0021634C"/>
    <w:rsid w:val="002164F8"/>
    <w:rsid w:val="0021653E"/>
    <w:rsid w:val="0021662E"/>
    <w:rsid w:val="00216908"/>
    <w:rsid w:val="00216F2B"/>
    <w:rsid w:val="002170CC"/>
    <w:rsid w:val="00217197"/>
    <w:rsid w:val="002172E2"/>
    <w:rsid w:val="00217557"/>
    <w:rsid w:val="00217CEA"/>
    <w:rsid w:val="00217D45"/>
    <w:rsid w:val="00217ECD"/>
    <w:rsid w:val="0022033C"/>
    <w:rsid w:val="00220373"/>
    <w:rsid w:val="002203DE"/>
    <w:rsid w:val="002203E1"/>
    <w:rsid w:val="00220FEE"/>
    <w:rsid w:val="00221293"/>
    <w:rsid w:val="0022132F"/>
    <w:rsid w:val="002218AC"/>
    <w:rsid w:val="00221966"/>
    <w:rsid w:val="00221BBA"/>
    <w:rsid w:val="00221D44"/>
    <w:rsid w:val="00221D93"/>
    <w:rsid w:val="00222021"/>
    <w:rsid w:val="00222356"/>
    <w:rsid w:val="0022274E"/>
    <w:rsid w:val="002228C1"/>
    <w:rsid w:val="00222912"/>
    <w:rsid w:val="00222A6D"/>
    <w:rsid w:val="00222ACA"/>
    <w:rsid w:val="00222BEF"/>
    <w:rsid w:val="00222E3D"/>
    <w:rsid w:val="002230DB"/>
    <w:rsid w:val="00223257"/>
    <w:rsid w:val="00223420"/>
    <w:rsid w:val="00223583"/>
    <w:rsid w:val="00223802"/>
    <w:rsid w:val="00223832"/>
    <w:rsid w:val="0022383B"/>
    <w:rsid w:val="00223CA2"/>
    <w:rsid w:val="00224113"/>
    <w:rsid w:val="0022516B"/>
    <w:rsid w:val="0022521E"/>
    <w:rsid w:val="0022563E"/>
    <w:rsid w:val="00225664"/>
    <w:rsid w:val="00225A69"/>
    <w:rsid w:val="00226E9E"/>
    <w:rsid w:val="0022744F"/>
    <w:rsid w:val="00227917"/>
    <w:rsid w:val="00227925"/>
    <w:rsid w:val="002300FD"/>
    <w:rsid w:val="002302AB"/>
    <w:rsid w:val="0023068B"/>
    <w:rsid w:val="0023084A"/>
    <w:rsid w:val="002308F2"/>
    <w:rsid w:val="00230AD9"/>
    <w:rsid w:val="00230DFE"/>
    <w:rsid w:val="00230EB5"/>
    <w:rsid w:val="00230FBC"/>
    <w:rsid w:val="00231B24"/>
    <w:rsid w:val="00231C06"/>
    <w:rsid w:val="00231CD6"/>
    <w:rsid w:val="00231E9E"/>
    <w:rsid w:val="00231EC8"/>
    <w:rsid w:val="00231FA3"/>
    <w:rsid w:val="00231FD6"/>
    <w:rsid w:val="002321D5"/>
    <w:rsid w:val="002328D0"/>
    <w:rsid w:val="00232C5F"/>
    <w:rsid w:val="00232DB8"/>
    <w:rsid w:val="002331B1"/>
    <w:rsid w:val="00233467"/>
    <w:rsid w:val="00233505"/>
    <w:rsid w:val="002336E2"/>
    <w:rsid w:val="00233751"/>
    <w:rsid w:val="002339D0"/>
    <w:rsid w:val="002339E7"/>
    <w:rsid w:val="00233B5C"/>
    <w:rsid w:val="00234284"/>
    <w:rsid w:val="0023435B"/>
    <w:rsid w:val="00234462"/>
    <w:rsid w:val="0023479F"/>
    <w:rsid w:val="00234A87"/>
    <w:rsid w:val="00234C87"/>
    <w:rsid w:val="00234C9E"/>
    <w:rsid w:val="00234D82"/>
    <w:rsid w:val="00234D9E"/>
    <w:rsid w:val="00234DD2"/>
    <w:rsid w:val="00234E1F"/>
    <w:rsid w:val="00234E57"/>
    <w:rsid w:val="00234E83"/>
    <w:rsid w:val="00234F4D"/>
    <w:rsid w:val="002351B7"/>
    <w:rsid w:val="00235200"/>
    <w:rsid w:val="0023528F"/>
    <w:rsid w:val="002352AD"/>
    <w:rsid w:val="002353B6"/>
    <w:rsid w:val="00235819"/>
    <w:rsid w:val="002358C9"/>
    <w:rsid w:val="002358FE"/>
    <w:rsid w:val="00235981"/>
    <w:rsid w:val="00235986"/>
    <w:rsid w:val="00236188"/>
    <w:rsid w:val="0023632F"/>
    <w:rsid w:val="0023638A"/>
    <w:rsid w:val="002363E1"/>
    <w:rsid w:val="002364CA"/>
    <w:rsid w:val="00236626"/>
    <w:rsid w:val="00236749"/>
    <w:rsid w:val="00236933"/>
    <w:rsid w:val="00236A80"/>
    <w:rsid w:val="00236E09"/>
    <w:rsid w:val="0023748E"/>
    <w:rsid w:val="002400D9"/>
    <w:rsid w:val="002401F2"/>
    <w:rsid w:val="002406B3"/>
    <w:rsid w:val="002406E7"/>
    <w:rsid w:val="00240955"/>
    <w:rsid w:val="00240E2F"/>
    <w:rsid w:val="002410BB"/>
    <w:rsid w:val="002412EF"/>
    <w:rsid w:val="00241368"/>
    <w:rsid w:val="002415B4"/>
    <w:rsid w:val="002415FF"/>
    <w:rsid w:val="00241809"/>
    <w:rsid w:val="00241897"/>
    <w:rsid w:val="002418D3"/>
    <w:rsid w:val="00241A6A"/>
    <w:rsid w:val="00241C01"/>
    <w:rsid w:val="0024209A"/>
    <w:rsid w:val="002420AF"/>
    <w:rsid w:val="00242298"/>
    <w:rsid w:val="002422A7"/>
    <w:rsid w:val="002425CE"/>
    <w:rsid w:val="00242766"/>
    <w:rsid w:val="00242A8F"/>
    <w:rsid w:val="00242E1C"/>
    <w:rsid w:val="00242EA4"/>
    <w:rsid w:val="00243347"/>
    <w:rsid w:val="00243AE7"/>
    <w:rsid w:val="00243BC9"/>
    <w:rsid w:val="00243CB2"/>
    <w:rsid w:val="00243D1C"/>
    <w:rsid w:val="00243F3F"/>
    <w:rsid w:val="00244090"/>
    <w:rsid w:val="0024422B"/>
    <w:rsid w:val="00244D77"/>
    <w:rsid w:val="0024517B"/>
    <w:rsid w:val="00245221"/>
    <w:rsid w:val="002452A8"/>
    <w:rsid w:val="00245410"/>
    <w:rsid w:val="0024548B"/>
    <w:rsid w:val="00245630"/>
    <w:rsid w:val="002456CE"/>
    <w:rsid w:val="0024576F"/>
    <w:rsid w:val="002459A9"/>
    <w:rsid w:val="002459C3"/>
    <w:rsid w:val="00245D67"/>
    <w:rsid w:val="00246192"/>
    <w:rsid w:val="0024621E"/>
    <w:rsid w:val="00246AC6"/>
    <w:rsid w:val="00247B78"/>
    <w:rsid w:val="002501C4"/>
    <w:rsid w:val="0025027F"/>
    <w:rsid w:val="00250482"/>
    <w:rsid w:val="002505DA"/>
    <w:rsid w:val="00250B13"/>
    <w:rsid w:val="002512E1"/>
    <w:rsid w:val="00251AA8"/>
    <w:rsid w:val="00251B3C"/>
    <w:rsid w:val="00251BE3"/>
    <w:rsid w:val="00251BFC"/>
    <w:rsid w:val="00251D7D"/>
    <w:rsid w:val="0025219B"/>
    <w:rsid w:val="0025239A"/>
    <w:rsid w:val="002523BF"/>
    <w:rsid w:val="002525F9"/>
    <w:rsid w:val="00252729"/>
    <w:rsid w:val="002527B9"/>
    <w:rsid w:val="00252869"/>
    <w:rsid w:val="0025299D"/>
    <w:rsid w:val="00252B7C"/>
    <w:rsid w:val="00252C4C"/>
    <w:rsid w:val="00253023"/>
    <w:rsid w:val="0025315F"/>
    <w:rsid w:val="00253537"/>
    <w:rsid w:val="00253876"/>
    <w:rsid w:val="00253950"/>
    <w:rsid w:val="00253C75"/>
    <w:rsid w:val="00253D9D"/>
    <w:rsid w:val="00253E2E"/>
    <w:rsid w:val="00254505"/>
    <w:rsid w:val="002547A0"/>
    <w:rsid w:val="00254BED"/>
    <w:rsid w:val="00254F8A"/>
    <w:rsid w:val="002550D3"/>
    <w:rsid w:val="0025519A"/>
    <w:rsid w:val="002552B1"/>
    <w:rsid w:val="00255628"/>
    <w:rsid w:val="00255B46"/>
    <w:rsid w:val="002561F7"/>
    <w:rsid w:val="0025626D"/>
    <w:rsid w:val="002563B4"/>
    <w:rsid w:val="00256C40"/>
    <w:rsid w:val="002572D6"/>
    <w:rsid w:val="002575A9"/>
    <w:rsid w:val="00257935"/>
    <w:rsid w:val="00257BF2"/>
    <w:rsid w:val="00257C28"/>
    <w:rsid w:val="00257E0A"/>
    <w:rsid w:val="002600A8"/>
    <w:rsid w:val="00260297"/>
    <w:rsid w:val="00260439"/>
    <w:rsid w:val="00260696"/>
    <w:rsid w:val="00260C9F"/>
    <w:rsid w:val="00260FD8"/>
    <w:rsid w:val="002610E2"/>
    <w:rsid w:val="002616D8"/>
    <w:rsid w:val="00261736"/>
    <w:rsid w:val="002617E6"/>
    <w:rsid w:val="00261A1D"/>
    <w:rsid w:val="00261EFB"/>
    <w:rsid w:val="002622BA"/>
    <w:rsid w:val="00262472"/>
    <w:rsid w:val="0026249A"/>
    <w:rsid w:val="002625F7"/>
    <w:rsid w:val="00262618"/>
    <w:rsid w:val="00262849"/>
    <w:rsid w:val="00262971"/>
    <w:rsid w:val="00262B2D"/>
    <w:rsid w:val="00262B43"/>
    <w:rsid w:val="00263125"/>
    <w:rsid w:val="002632C6"/>
    <w:rsid w:val="00263441"/>
    <w:rsid w:val="00263C7E"/>
    <w:rsid w:val="00263E4C"/>
    <w:rsid w:val="00263EFD"/>
    <w:rsid w:val="00264119"/>
    <w:rsid w:val="0026466E"/>
    <w:rsid w:val="002646B2"/>
    <w:rsid w:val="0026472D"/>
    <w:rsid w:val="002647DC"/>
    <w:rsid w:val="0026485B"/>
    <w:rsid w:val="0026491F"/>
    <w:rsid w:val="00264A15"/>
    <w:rsid w:val="00264D0A"/>
    <w:rsid w:val="00264DD0"/>
    <w:rsid w:val="00265022"/>
    <w:rsid w:val="002653C4"/>
    <w:rsid w:val="00265576"/>
    <w:rsid w:val="002657AC"/>
    <w:rsid w:val="002657E8"/>
    <w:rsid w:val="002662C5"/>
    <w:rsid w:val="00266324"/>
    <w:rsid w:val="002666D0"/>
    <w:rsid w:val="00266ADD"/>
    <w:rsid w:val="00266B46"/>
    <w:rsid w:val="00266B7A"/>
    <w:rsid w:val="00266E35"/>
    <w:rsid w:val="002672B0"/>
    <w:rsid w:val="00267742"/>
    <w:rsid w:val="002677DB"/>
    <w:rsid w:val="002677E0"/>
    <w:rsid w:val="002679C2"/>
    <w:rsid w:val="00267A8A"/>
    <w:rsid w:val="00267BB6"/>
    <w:rsid w:val="00267C97"/>
    <w:rsid w:val="00267CD2"/>
    <w:rsid w:val="00267CF3"/>
    <w:rsid w:val="002700CA"/>
    <w:rsid w:val="00270419"/>
    <w:rsid w:val="00270993"/>
    <w:rsid w:val="00270A3F"/>
    <w:rsid w:val="00270BD9"/>
    <w:rsid w:val="002718F0"/>
    <w:rsid w:val="00271978"/>
    <w:rsid w:val="00271CB7"/>
    <w:rsid w:val="00271D89"/>
    <w:rsid w:val="00271D9B"/>
    <w:rsid w:val="00272206"/>
    <w:rsid w:val="002723FA"/>
    <w:rsid w:val="00272781"/>
    <w:rsid w:val="00272828"/>
    <w:rsid w:val="00272A7E"/>
    <w:rsid w:val="00272FB4"/>
    <w:rsid w:val="00273086"/>
    <w:rsid w:val="0027308B"/>
    <w:rsid w:val="002731F6"/>
    <w:rsid w:val="002732B0"/>
    <w:rsid w:val="002736A0"/>
    <w:rsid w:val="00273A72"/>
    <w:rsid w:val="00273B83"/>
    <w:rsid w:val="002746D2"/>
    <w:rsid w:val="00274A5F"/>
    <w:rsid w:val="00274ADD"/>
    <w:rsid w:val="00274ED3"/>
    <w:rsid w:val="002750A9"/>
    <w:rsid w:val="002752FE"/>
    <w:rsid w:val="0027554C"/>
    <w:rsid w:val="00275577"/>
    <w:rsid w:val="00275643"/>
    <w:rsid w:val="00275E7B"/>
    <w:rsid w:val="00275EAE"/>
    <w:rsid w:val="00275EC8"/>
    <w:rsid w:val="00276443"/>
    <w:rsid w:val="002764B9"/>
    <w:rsid w:val="002769DF"/>
    <w:rsid w:val="00276C68"/>
    <w:rsid w:val="00276CDE"/>
    <w:rsid w:val="00276DD3"/>
    <w:rsid w:val="00276FBE"/>
    <w:rsid w:val="002773A0"/>
    <w:rsid w:val="002773EC"/>
    <w:rsid w:val="00277580"/>
    <w:rsid w:val="00277651"/>
    <w:rsid w:val="00277D7C"/>
    <w:rsid w:val="00277F91"/>
    <w:rsid w:val="00280014"/>
    <w:rsid w:val="002802AD"/>
    <w:rsid w:val="002803AA"/>
    <w:rsid w:val="00280CBF"/>
    <w:rsid w:val="002811D4"/>
    <w:rsid w:val="00281542"/>
    <w:rsid w:val="0028155B"/>
    <w:rsid w:val="002815B6"/>
    <w:rsid w:val="00281621"/>
    <w:rsid w:val="0028178D"/>
    <w:rsid w:val="00281E75"/>
    <w:rsid w:val="0028205E"/>
    <w:rsid w:val="00282193"/>
    <w:rsid w:val="0028240B"/>
    <w:rsid w:val="002824C2"/>
    <w:rsid w:val="00282992"/>
    <w:rsid w:val="0028299B"/>
    <w:rsid w:val="00282DC1"/>
    <w:rsid w:val="00282DFA"/>
    <w:rsid w:val="00282E3E"/>
    <w:rsid w:val="002830D8"/>
    <w:rsid w:val="0028325C"/>
    <w:rsid w:val="002833DB"/>
    <w:rsid w:val="002836DE"/>
    <w:rsid w:val="002838D9"/>
    <w:rsid w:val="00283B9E"/>
    <w:rsid w:val="00283BC4"/>
    <w:rsid w:val="00283BEB"/>
    <w:rsid w:val="00283D95"/>
    <w:rsid w:val="00284041"/>
    <w:rsid w:val="002840AF"/>
    <w:rsid w:val="00284235"/>
    <w:rsid w:val="002847FE"/>
    <w:rsid w:val="00284C20"/>
    <w:rsid w:val="00284DA3"/>
    <w:rsid w:val="0028577F"/>
    <w:rsid w:val="00285E7A"/>
    <w:rsid w:val="00285FE2"/>
    <w:rsid w:val="00286093"/>
    <w:rsid w:val="00286714"/>
    <w:rsid w:val="002870A4"/>
    <w:rsid w:val="0028734D"/>
    <w:rsid w:val="0028762C"/>
    <w:rsid w:val="00287A6A"/>
    <w:rsid w:val="00287BB1"/>
    <w:rsid w:val="0029011D"/>
    <w:rsid w:val="002905C2"/>
    <w:rsid w:val="0029070F"/>
    <w:rsid w:val="00290B03"/>
    <w:rsid w:val="00290B2C"/>
    <w:rsid w:val="00290E3C"/>
    <w:rsid w:val="00290E46"/>
    <w:rsid w:val="00290F38"/>
    <w:rsid w:val="00290F7C"/>
    <w:rsid w:val="00291082"/>
    <w:rsid w:val="0029121B"/>
    <w:rsid w:val="00291251"/>
    <w:rsid w:val="002913E3"/>
    <w:rsid w:val="002914B9"/>
    <w:rsid w:val="002915AF"/>
    <w:rsid w:val="0029189D"/>
    <w:rsid w:val="00291BD3"/>
    <w:rsid w:val="00291DA9"/>
    <w:rsid w:val="00291E5F"/>
    <w:rsid w:val="00291EE6"/>
    <w:rsid w:val="00291FF3"/>
    <w:rsid w:val="00292042"/>
    <w:rsid w:val="00292061"/>
    <w:rsid w:val="002921F6"/>
    <w:rsid w:val="00292368"/>
    <w:rsid w:val="002923F4"/>
    <w:rsid w:val="00292796"/>
    <w:rsid w:val="002927E4"/>
    <w:rsid w:val="00292A11"/>
    <w:rsid w:val="00292E02"/>
    <w:rsid w:val="002934F0"/>
    <w:rsid w:val="002935F1"/>
    <w:rsid w:val="0029370E"/>
    <w:rsid w:val="0029376D"/>
    <w:rsid w:val="00293A8B"/>
    <w:rsid w:val="00293B52"/>
    <w:rsid w:val="00293B6D"/>
    <w:rsid w:val="00293E37"/>
    <w:rsid w:val="002940AB"/>
    <w:rsid w:val="002940BF"/>
    <w:rsid w:val="00294110"/>
    <w:rsid w:val="00294365"/>
    <w:rsid w:val="002945F0"/>
    <w:rsid w:val="002948D7"/>
    <w:rsid w:val="00294A28"/>
    <w:rsid w:val="00294AB6"/>
    <w:rsid w:val="00294BA7"/>
    <w:rsid w:val="00294BC5"/>
    <w:rsid w:val="00295127"/>
    <w:rsid w:val="002954AD"/>
    <w:rsid w:val="002955CD"/>
    <w:rsid w:val="0029594D"/>
    <w:rsid w:val="00295966"/>
    <w:rsid w:val="00295A18"/>
    <w:rsid w:val="00295BAC"/>
    <w:rsid w:val="00295D27"/>
    <w:rsid w:val="00295E56"/>
    <w:rsid w:val="00295E8C"/>
    <w:rsid w:val="00296C3B"/>
    <w:rsid w:val="002975AD"/>
    <w:rsid w:val="0029771B"/>
    <w:rsid w:val="00297924"/>
    <w:rsid w:val="00297AB1"/>
    <w:rsid w:val="002A00BE"/>
    <w:rsid w:val="002A03C2"/>
    <w:rsid w:val="002A05BF"/>
    <w:rsid w:val="002A08DC"/>
    <w:rsid w:val="002A09EE"/>
    <w:rsid w:val="002A0CD4"/>
    <w:rsid w:val="002A0E79"/>
    <w:rsid w:val="002A0ECC"/>
    <w:rsid w:val="002A0F28"/>
    <w:rsid w:val="002A158E"/>
    <w:rsid w:val="002A1A24"/>
    <w:rsid w:val="002A2035"/>
    <w:rsid w:val="002A2136"/>
    <w:rsid w:val="002A241E"/>
    <w:rsid w:val="002A28B6"/>
    <w:rsid w:val="002A2936"/>
    <w:rsid w:val="002A2984"/>
    <w:rsid w:val="002A299E"/>
    <w:rsid w:val="002A2D17"/>
    <w:rsid w:val="002A2EF5"/>
    <w:rsid w:val="002A2F19"/>
    <w:rsid w:val="002A30FB"/>
    <w:rsid w:val="002A3252"/>
    <w:rsid w:val="002A3434"/>
    <w:rsid w:val="002A34A8"/>
    <w:rsid w:val="002A363B"/>
    <w:rsid w:val="002A368F"/>
    <w:rsid w:val="002A3932"/>
    <w:rsid w:val="002A3B06"/>
    <w:rsid w:val="002A43C8"/>
    <w:rsid w:val="002A4596"/>
    <w:rsid w:val="002A49BB"/>
    <w:rsid w:val="002A4CE4"/>
    <w:rsid w:val="002A4E8B"/>
    <w:rsid w:val="002A4EB0"/>
    <w:rsid w:val="002A4F11"/>
    <w:rsid w:val="002A5049"/>
    <w:rsid w:val="002A507F"/>
    <w:rsid w:val="002A529B"/>
    <w:rsid w:val="002A571D"/>
    <w:rsid w:val="002A5AB7"/>
    <w:rsid w:val="002A61B8"/>
    <w:rsid w:val="002A6250"/>
    <w:rsid w:val="002A6474"/>
    <w:rsid w:val="002A65F8"/>
    <w:rsid w:val="002A665B"/>
    <w:rsid w:val="002A6740"/>
    <w:rsid w:val="002A6943"/>
    <w:rsid w:val="002A696D"/>
    <w:rsid w:val="002A6A79"/>
    <w:rsid w:val="002A6B93"/>
    <w:rsid w:val="002A6C99"/>
    <w:rsid w:val="002A6F16"/>
    <w:rsid w:val="002A70D6"/>
    <w:rsid w:val="002A74C9"/>
    <w:rsid w:val="002A7DF2"/>
    <w:rsid w:val="002A7F29"/>
    <w:rsid w:val="002B0E50"/>
    <w:rsid w:val="002B0EAF"/>
    <w:rsid w:val="002B0EB8"/>
    <w:rsid w:val="002B119B"/>
    <w:rsid w:val="002B12DF"/>
    <w:rsid w:val="002B1382"/>
    <w:rsid w:val="002B141A"/>
    <w:rsid w:val="002B14C0"/>
    <w:rsid w:val="002B2215"/>
    <w:rsid w:val="002B237B"/>
    <w:rsid w:val="002B23E4"/>
    <w:rsid w:val="002B256B"/>
    <w:rsid w:val="002B2740"/>
    <w:rsid w:val="002B294A"/>
    <w:rsid w:val="002B2E88"/>
    <w:rsid w:val="002B2F2C"/>
    <w:rsid w:val="002B3594"/>
    <w:rsid w:val="002B3A1A"/>
    <w:rsid w:val="002B3C05"/>
    <w:rsid w:val="002B3C19"/>
    <w:rsid w:val="002B3FBF"/>
    <w:rsid w:val="002B411E"/>
    <w:rsid w:val="002B418F"/>
    <w:rsid w:val="002B4307"/>
    <w:rsid w:val="002B430F"/>
    <w:rsid w:val="002B4E05"/>
    <w:rsid w:val="002B4EF8"/>
    <w:rsid w:val="002B4F46"/>
    <w:rsid w:val="002B4F76"/>
    <w:rsid w:val="002B52FC"/>
    <w:rsid w:val="002B5497"/>
    <w:rsid w:val="002B566B"/>
    <w:rsid w:val="002B5697"/>
    <w:rsid w:val="002B5808"/>
    <w:rsid w:val="002B59A8"/>
    <w:rsid w:val="002B5A74"/>
    <w:rsid w:val="002B5EC8"/>
    <w:rsid w:val="002B5F17"/>
    <w:rsid w:val="002B624A"/>
    <w:rsid w:val="002B6433"/>
    <w:rsid w:val="002B64E3"/>
    <w:rsid w:val="002B673B"/>
    <w:rsid w:val="002B6D91"/>
    <w:rsid w:val="002B7093"/>
    <w:rsid w:val="002B71A5"/>
    <w:rsid w:val="002B776A"/>
    <w:rsid w:val="002B7C8E"/>
    <w:rsid w:val="002B7CBB"/>
    <w:rsid w:val="002B7CC7"/>
    <w:rsid w:val="002C0AE5"/>
    <w:rsid w:val="002C0B1E"/>
    <w:rsid w:val="002C0CEB"/>
    <w:rsid w:val="002C0F8D"/>
    <w:rsid w:val="002C1382"/>
    <w:rsid w:val="002C1676"/>
    <w:rsid w:val="002C1869"/>
    <w:rsid w:val="002C1C8D"/>
    <w:rsid w:val="002C1C9A"/>
    <w:rsid w:val="002C20D8"/>
    <w:rsid w:val="002C25CC"/>
    <w:rsid w:val="002C2CE8"/>
    <w:rsid w:val="002C2D9A"/>
    <w:rsid w:val="002C2DF4"/>
    <w:rsid w:val="002C2F29"/>
    <w:rsid w:val="002C3188"/>
    <w:rsid w:val="002C32F2"/>
    <w:rsid w:val="002C32F3"/>
    <w:rsid w:val="002C33DC"/>
    <w:rsid w:val="002C387F"/>
    <w:rsid w:val="002C3AC1"/>
    <w:rsid w:val="002C3CB5"/>
    <w:rsid w:val="002C3E1E"/>
    <w:rsid w:val="002C4194"/>
    <w:rsid w:val="002C4373"/>
    <w:rsid w:val="002C43C3"/>
    <w:rsid w:val="002C45C6"/>
    <w:rsid w:val="002C45F6"/>
    <w:rsid w:val="002C4974"/>
    <w:rsid w:val="002C4C6B"/>
    <w:rsid w:val="002C4DDA"/>
    <w:rsid w:val="002C513A"/>
    <w:rsid w:val="002C52D8"/>
    <w:rsid w:val="002C534F"/>
    <w:rsid w:val="002C584A"/>
    <w:rsid w:val="002C586B"/>
    <w:rsid w:val="002C595B"/>
    <w:rsid w:val="002C59CD"/>
    <w:rsid w:val="002C5A65"/>
    <w:rsid w:val="002C5BD0"/>
    <w:rsid w:val="002C5D25"/>
    <w:rsid w:val="002C5EC1"/>
    <w:rsid w:val="002C5F52"/>
    <w:rsid w:val="002C5F73"/>
    <w:rsid w:val="002C6070"/>
    <w:rsid w:val="002C62C0"/>
    <w:rsid w:val="002C64F7"/>
    <w:rsid w:val="002C6827"/>
    <w:rsid w:val="002C692F"/>
    <w:rsid w:val="002C6ADE"/>
    <w:rsid w:val="002C6FAB"/>
    <w:rsid w:val="002C7265"/>
    <w:rsid w:val="002C72ED"/>
    <w:rsid w:val="002C74CF"/>
    <w:rsid w:val="002C78FA"/>
    <w:rsid w:val="002C7A0E"/>
    <w:rsid w:val="002C7C21"/>
    <w:rsid w:val="002C7C91"/>
    <w:rsid w:val="002D0A39"/>
    <w:rsid w:val="002D0BA0"/>
    <w:rsid w:val="002D0BC0"/>
    <w:rsid w:val="002D0F28"/>
    <w:rsid w:val="002D10C3"/>
    <w:rsid w:val="002D151B"/>
    <w:rsid w:val="002D15E5"/>
    <w:rsid w:val="002D177E"/>
    <w:rsid w:val="002D18BD"/>
    <w:rsid w:val="002D2537"/>
    <w:rsid w:val="002D2A0C"/>
    <w:rsid w:val="002D2E17"/>
    <w:rsid w:val="002D2FAD"/>
    <w:rsid w:val="002D3059"/>
    <w:rsid w:val="002D327C"/>
    <w:rsid w:val="002D33E7"/>
    <w:rsid w:val="002D382C"/>
    <w:rsid w:val="002D3873"/>
    <w:rsid w:val="002D388A"/>
    <w:rsid w:val="002D3C5F"/>
    <w:rsid w:val="002D3C8C"/>
    <w:rsid w:val="002D3F99"/>
    <w:rsid w:val="002D4A9D"/>
    <w:rsid w:val="002D550B"/>
    <w:rsid w:val="002D553B"/>
    <w:rsid w:val="002D586D"/>
    <w:rsid w:val="002D5926"/>
    <w:rsid w:val="002D5B9E"/>
    <w:rsid w:val="002D5C58"/>
    <w:rsid w:val="002D5E2D"/>
    <w:rsid w:val="002D5F8A"/>
    <w:rsid w:val="002D60B5"/>
    <w:rsid w:val="002D611D"/>
    <w:rsid w:val="002D6455"/>
    <w:rsid w:val="002D6475"/>
    <w:rsid w:val="002D6C49"/>
    <w:rsid w:val="002D6C6D"/>
    <w:rsid w:val="002D6CF3"/>
    <w:rsid w:val="002D7621"/>
    <w:rsid w:val="002D782F"/>
    <w:rsid w:val="002D7908"/>
    <w:rsid w:val="002D7C69"/>
    <w:rsid w:val="002E0631"/>
    <w:rsid w:val="002E07EF"/>
    <w:rsid w:val="002E0C91"/>
    <w:rsid w:val="002E0E19"/>
    <w:rsid w:val="002E1C8F"/>
    <w:rsid w:val="002E2593"/>
    <w:rsid w:val="002E26A9"/>
    <w:rsid w:val="002E2783"/>
    <w:rsid w:val="002E2D21"/>
    <w:rsid w:val="002E2EB7"/>
    <w:rsid w:val="002E3192"/>
    <w:rsid w:val="002E32A8"/>
    <w:rsid w:val="002E3418"/>
    <w:rsid w:val="002E3743"/>
    <w:rsid w:val="002E37CF"/>
    <w:rsid w:val="002E3E1D"/>
    <w:rsid w:val="002E3FB5"/>
    <w:rsid w:val="002E43F0"/>
    <w:rsid w:val="002E455D"/>
    <w:rsid w:val="002E46E1"/>
    <w:rsid w:val="002E4705"/>
    <w:rsid w:val="002E495C"/>
    <w:rsid w:val="002E4A0A"/>
    <w:rsid w:val="002E4C10"/>
    <w:rsid w:val="002E4EF1"/>
    <w:rsid w:val="002E4FD7"/>
    <w:rsid w:val="002E55A8"/>
    <w:rsid w:val="002E55CB"/>
    <w:rsid w:val="002E589E"/>
    <w:rsid w:val="002E592A"/>
    <w:rsid w:val="002E5A5E"/>
    <w:rsid w:val="002E6640"/>
    <w:rsid w:val="002E6860"/>
    <w:rsid w:val="002E6C71"/>
    <w:rsid w:val="002E6FF9"/>
    <w:rsid w:val="002E7370"/>
    <w:rsid w:val="002E7580"/>
    <w:rsid w:val="002E76DD"/>
    <w:rsid w:val="002E7932"/>
    <w:rsid w:val="002F0060"/>
    <w:rsid w:val="002F0074"/>
    <w:rsid w:val="002F05A4"/>
    <w:rsid w:val="002F05E2"/>
    <w:rsid w:val="002F13AE"/>
    <w:rsid w:val="002F14D6"/>
    <w:rsid w:val="002F17AC"/>
    <w:rsid w:val="002F1C6E"/>
    <w:rsid w:val="002F2116"/>
    <w:rsid w:val="002F213F"/>
    <w:rsid w:val="002F22FF"/>
    <w:rsid w:val="002F238E"/>
    <w:rsid w:val="002F23D9"/>
    <w:rsid w:val="002F24F9"/>
    <w:rsid w:val="002F2A9E"/>
    <w:rsid w:val="002F2BF5"/>
    <w:rsid w:val="002F2C68"/>
    <w:rsid w:val="002F2E59"/>
    <w:rsid w:val="002F2FBD"/>
    <w:rsid w:val="002F318E"/>
    <w:rsid w:val="002F3224"/>
    <w:rsid w:val="002F3401"/>
    <w:rsid w:val="002F355C"/>
    <w:rsid w:val="002F371A"/>
    <w:rsid w:val="002F3E6D"/>
    <w:rsid w:val="002F3F59"/>
    <w:rsid w:val="002F3F85"/>
    <w:rsid w:val="002F3FBF"/>
    <w:rsid w:val="002F4143"/>
    <w:rsid w:val="002F44B2"/>
    <w:rsid w:val="002F45CC"/>
    <w:rsid w:val="002F4681"/>
    <w:rsid w:val="002F4A05"/>
    <w:rsid w:val="002F4B6E"/>
    <w:rsid w:val="002F5488"/>
    <w:rsid w:val="002F54CF"/>
    <w:rsid w:val="002F5503"/>
    <w:rsid w:val="002F55A6"/>
    <w:rsid w:val="002F5ACF"/>
    <w:rsid w:val="002F5E96"/>
    <w:rsid w:val="002F642B"/>
    <w:rsid w:val="002F657D"/>
    <w:rsid w:val="002F6623"/>
    <w:rsid w:val="002F6633"/>
    <w:rsid w:val="002F664D"/>
    <w:rsid w:val="002F669D"/>
    <w:rsid w:val="002F6760"/>
    <w:rsid w:val="002F6900"/>
    <w:rsid w:val="002F6AD2"/>
    <w:rsid w:val="002F6C29"/>
    <w:rsid w:val="002F6FB0"/>
    <w:rsid w:val="002F74B8"/>
    <w:rsid w:val="002F7765"/>
    <w:rsid w:val="002F78F5"/>
    <w:rsid w:val="002F7F8F"/>
    <w:rsid w:val="003000BB"/>
    <w:rsid w:val="003000DE"/>
    <w:rsid w:val="003001E9"/>
    <w:rsid w:val="00300392"/>
    <w:rsid w:val="003003F1"/>
    <w:rsid w:val="00300936"/>
    <w:rsid w:val="00300B72"/>
    <w:rsid w:val="00300D0C"/>
    <w:rsid w:val="00301140"/>
    <w:rsid w:val="00301205"/>
    <w:rsid w:val="003014CE"/>
    <w:rsid w:val="00301689"/>
    <w:rsid w:val="003018B3"/>
    <w:rsid w:val="003019BD"/>
    <w:rsid w:val="00301B7C"/>
    <w:rsid w:val="00301CD4"/>
    <w:rsid w:val="00301D8B"/>
    <w:rsid w:val="00302337"/>
    <w:rsid w:val="00302340"/>
    <w:rsid w:val="00302449"/>
    <w:rsid w:val="00302873"/>
    <w:rsid w:val="00302D62"/>
    <w:rsid w:val="00302E7D"/>
    <w:rsid w:val="00302F00"/>
    <w:rsid w:val="00303070"/>
    <w:rsid w:val="003030DC"/>
    <w:rsid w:val="00303119"/>
    <w:rsid w:val="00303162"/>
    <w:rsid w:val="00303310"/>
    <w:rsid w:val="003033C1"/>
    <w:rsid w:val="00303B9A"/>
    <w:rsid w:val="00304179"/>
    <w:rsid w:val="003046BE"/>
    <w:rsid w:val="0030480E"/>
    <w:rsid w:val="00304A94"/>
    <w:rsid w:val="00304B1B"/>
    <w:rsid w:val="00304CAB"/>
    <w:rsid w:val="00305059"/>
    <w:rsid w:val="00305144"/>
    <w:rsid w:val="00305394"/>
    <w:rsid w:val="00305966"/>
    <w:rsid w:val="00305B15"/>
    <w:rsid w:val="00305F39"/>
    <w:rsid w:val="0030615E"/>
    <w:rsid w:val="00306369"/>
    <w:rsid w:val="00306BF4"/>
    <w:rsid w:val="00306DD0"/>
    <w:rsid w:val="00306E76"/>
    <w:rsid w:val="00306F06"/>
    <w:rsid w:val="003071E5"/>
    <w:rsid w:val="0030720A"/>
    <w:rsid w:val="003074DD"/>
    <w:rsid w:val="003075C3"/>
    <w:rsid w:val="003075D0"/>
    <w:rsid w:val="00307A9A"/>
    <w:rsid w:val="00307D1A"/>
    <w:rsid w:val="00307EA4"/>
    <w:rsid w:val="003101E1"/>
    <w:rsid w:val="00310206"/>
    <w:rsid w:val="00310520"/>
    <w:rsid w:val="003105A5"/>
    <w:rsid w:val="00310899"/>
    <w:rsid w:val="00310C85"/>
    <w:rsid w:val="00310EEC"/>
    <w:rsid w:val="00311146"/>
    <w:rsid w:val="003111B8"/>
    <w:rsid w:val="00311271"/>
    <w:rsid w:val="00311305"/>
    <w:rsid w:val="00311591"/>
    <w:rsid w:val="0031162E"/>
    <w:rsid w:val="0031229A"/>
    <w:rsid w:val="00312411"/>
    <w:rsid w:val="00312501"/>
    <w:rsid w:val="00312596"/>
    <w:rsid w:val="003126A6"/>
    <w:rsid w:val="0031285B"/>
    <w:rsid w:val="00312AF5"/>
    <w:rsid w:val="00312DB4"/>
    <w:rsid w:val="00312DF3"/>
    <w:rsid w:val="00312E5D"/>
    <w:rsid w:val="00313009"/>
    <w:rsid w:val="00313047"/>
    <w:rsid w:val="003133A1"/>
    <w:rsid w:val="003135A8"/>
    <w:rsid w:val="00313AFB"/>
    <w:rsid w:val="00313B60"/>
    <w:rsid w:val="00313D51"/>
    <w:rsid w:val="00313D5D"/>
    <w:rsid w:val="00314046"/>
    <w:rsid w:val="00314185"/>
    <w:rsid w:val="0031438B"/>
    <w:rsid w:val="0031456A"/>
    <w:rsid w:val="00314854"/>
    <w:rsid w:val="003149AD"/>
    <w:rsid w:val="00314A28"/>
    <w:rsid w:val="00314B7F"/>
    <w:rsid w:val="00314E3C"/>
    <w:rsid w:val="00315309"/>
    <w:rsid w:val="00315522"/>
    <w:rsid w:val="00315738"/>
    <w:rsid w:val="003157B0"/>
    <w:rsid w:val="00315837"/>
    <w:rsid w:val="00315974"/>
    <w:rsid w:val="00316104"/>
    <w:rsid w:val="00316190"/>
    <w:rsid w:val="00316AAE"/>
    <w:rsid w:val="00316D5F"/>
    <w:rsid w:val="00316E7A"/>
    <w:rsid w:val="00317192"/>
    <w:rsid w:val="0031721A"/>
    <w:rsid w:val="00317277"/>
    <w:rsid w:val="003175E2"/>
    <w:rsid w:val="00317B69"/>
    <w:rsid w:val="00317D17"/>
    <w:rsid w:val="00320297"/>
    <w:rsid w:val="00320D6B"/>
    <w:rsid w:val="0032172C"/>
    <w:rsid w:val="0032172D"/>
    <w:rsid w:val="00321BD1"/>
    <w:rsid w:val="00321D4D"/>
    <w:rsid w:val="00321EF3"/>
    <w:rsid w:val="00321FB1"/>
    <w:rsid w:val="00322069"/>
    <w:rsid w:val="003229AE"/>
    <w:rsid w:val="003229C8"/>
    <w:rsid w:val="00322B8F"/>
    <w:rsid w:val="00323531"/>
    <w:rsid w:val="003235D4"/>
    <w:rsid w:val="00323968"/>
    <w:rsid w:val="00323A3C"/>
    <w:rsid w:val="00323A7B"/>
    <w:rsid w:val="00323BDF"/>
    <w:rsid w:val="00323C29"/>
    <w:rsid w:val="00323ED7"/>
    <w:rsid w:val="003240A4"/>
    <w:rsid w:val="003248B8"/>
    <w:rsid w:val="0032492B"/>
    <w:rsid w:val="00324AA3"/>
    <w:rsid w:val="00324AA4"/>
    <w:rsid w:val="00324AE9"/>
    <w:rsid w:val="00324FEE"/>
    <w:rsid w:val="00325749"/>
    <w:rsid w:val="00325774"/>
    <w:rsid w:val="003258A6"/>
    <w:rsid w:val="00325BA2"/>
    <w:rsid w:val="00325C93"/>
    <w:rsid w:val="00325D78"/>
    <w:rsid w:val="00325DCF"/>
    <w:rsid w:val="00325E71"/>
    <w:rsid w:val="003261EA"/>
    <w:rsid w:val="0032645E"/>
    <w:rsid w:val="00326A53"/>
    <w:rsid w:val="00326A54"/>
    <w:rsid w:val="00326E2B"/>
    <w:rsid w:val="00326E4D"/>
    <w:rsid w:val="00327341"/>
    <w:rsid w:val="003273E7"/>
    <w:rsid w:val="0032756C"/>
    <w:rsid w:val="003275BF"/>
    <w:rsid w:val="00327688"/>
    <w:rsid w:val="00327692"/>
    <w:rsid w:val="003278A5"/>
    <w:rsid w:val="00327A36"/>
    <w:rsid w:val="00327C0D"/>
    <w:rsid w:val="00327F72"/>
    <w:rsid w:val="003300D7"/>
    <w:rsid w:val="003301CB"/>
    <w:rsid w:val="00330243"/>
    <w:rsid w:val="00330557"/>
    <w:rsid w:val="00330578"/>
    <w:rsid w:val="0033069C"/>
    <w:rsid w:val="003306CC"/>
    <w:rsid w:val="00330DB3"/>
    <w:rsid w:val="00330FCC"/>
    <w:rsid w:val="00331057"/>
    <w:rsid w:val="003310F5"/>
    <w:rsid w:val="00331303"/>
    <w:rsid w:val="0033142C"/>
    <w:rsid w:val="00331860"/>
    <w:rsid w:val="003319C0"/>
    <w:rsid w:val="00331E7E"/>
    <w:rsid w:val="0033271D"/>
    <w:rsid w:val="00332890"/>
    <w:rsid w:val="00332C43"/>
    <w:rsid w:val="00333529"/>
    <w:rsid w:val="00333675"/>
    <w:rsid w:val="00333894"/>
    <w:rsid w:val="00333927"/>
    <w:rsid w:val="00333A32"/>
    <w:rsid w:val="003345F0"/>
    <w:rsid w:val="00334695"/>
    <w:rsid w:val="00334884"/>
    <w:rsid w:val="00334D3F"/>
    <w:rsid w:val="003350B8"/>
    <w:rsid w:val="00335310"/>
    <w:rsid w:val="0033540B"/>
    <w:rsid w:val="00335726"/>
    <w:rsid w:val="00335A9E"/>
    <w:rsid w:val="00335D40"/>
    <w:rsid w:val="00335E85"/>
    <w:rsid w:val="00335F82"/>
    <w:rsid w:val="0033637B"/>
    <w:rsid w:val="003367FE"/>
    <w:rsid w:val="00336808"/>
    <w:rsid w:val="00336824"/>
    <w:rsid w:val="003369C7"/>
    <w:rsid w:val="003369DC"/>
    <w:rsid w:val="00336C17"/>
    <w:rsid w:val="00336CEB"/>
    <w:rsid w:val="00337128"/>
    <w:rsid w:val="003371C1"/>
    <w:rsid w:val="00337440"/>
    <w:rsid w:val="00337985"/>
    <w:rsid w:val="00337BF2"/>
    <w:rsid w:val="00337D9D"/>
    <w:rsid w:val="0034012A"/>
    <w:rsid w:val="00340CE6"/>
    <w:rsid w:val="00340E2A"/>
    <w:rsid w:val="00340E7D"/>
    <w:rsid w:val="0034125B"/>
    <w:rsid w:val="00341313"/>
    <w:rsid w:val="00341334"/>
    <w:rsid w:val="003415EC"/>
    <w:rsid w:val="003416A3"/>
    <w:rsid w:val="00341B41"/>
    <w:rsid w:val="00341B5F"/>
    <w:rsid w:val="00341E82"/>
    <w:rsid w:val="00341EA8"/>
    <w:rsid w:val="00342271"/>
    <w:rsid w:val="0034236F"/>
    <w:rsid w:val="0034237B"/>
    <w:rsid w:val="00342821"/>
    <w:rsid w:val="003428D1"/>
    <w:rsid w:val="00342F93"/>
    <w:rsid w:val="00342FDF"/>
    <w:rsid w:val="003435FF"/>
    <w:rsid w:val="003436CC"/>
    <w:rsid w:val="00343B8D"/>
    <w:rsid w:val="00343BE1"/>
    <w:rsid w:val="00343C13"/>
    <w:rsid w:val="00343C18"/>
    <w:rsid w:val="00343C21"/>
    <w:rsid w:val="00343D49"/>
    <w:rsid w:val="00343DFF"/>
    <w:rsid w:val="0034456B"/>
    <w:rsid w:val="003446A3"/>
    <w:rsid w:val="0034481F"/>
    <w:rsid w:val="00344ED1"/>
    <w:rsid w:val="00345292"/>
    <w:rsid w:val="003456DB"/>
    <w:rsid w:val="0034570F"/>
    <w:rsid w:val="003457E8"/>
    <w:rsid w:val="0034591C"/>
    <w:rsid w:val="00345E52"/>
    <w:rsid w:val="00345F8B"/>
    <w:rsid w:val="00346044"/>
    <w:rsid w:val="00346054"/>
    <w:rsid w:val="0034626F"/>
    <w:rsid w:val="0034649A"/>
    <w:rsid w:val="003464D7"/>
    <w:rsid w:val="003468E8"/>
    <w:rsid w:val="00346D84"/>
    <w:rsid w:val="00346E32"/>
    <w:rsid w:val="00346F61"/>
    <w:rsid w:val="003471ED"/>
    <w:rsid w:val="003477A5"/>
    <w:rsid w:val="003479F2"/>
    <w:rsid w:val="00347DF1"/>
    <w:rsid w:val="00347ED3"/>
    <w:rsid w:val="003501F0"/>
    <w:rsid w:val="0035047B"/>
    <w:rsid w:val="0035056E"/>
    <w:rsid w:val="00350649"/>
    <w:rsid w:val="00350AD9"/>
    <w:rsid w:val="00350CF2"/>
    <w:rsid w:val="00350F08"/>
    <w:rsid w:val="00351493"/>
    <w:rsid w:val="003518D4"/>
    <w:rsid w:val="00351EF0"/>
    <w:rsid w:val="003520BB"/>
    <w:rsid w:val="003521F0"/>
    <w:rsid w:val="0035228D"/>
    <w:rsid w:val="00352878"/>
    <w:rsid w:val="003529FB"/>
    <w:rsid w:val="00352C07"/>
    <w:rsid w:val="00352CE3"/>
    <w:rsid w:val="00352F7F"/>
    <w:rsid w:val="0035301E"/>
    <w:rsid w:val="00353060"/>
    <w:rsid w:val="0035313B"/>
    <w:rsid w:val="0035360E"/>
    <w:rsid w:val="003536D1"/>
    <w:rsid w:val="003537ED"/>
    <w:rsid w:val="00353974"/>
    <w:rsid w:val="00353F07"/>
    <w:rsid w:val="00354438"/>
    <w:rsid w:val="00354456"/>
    <w:rsid w:val="0035469C"/>
    <w:rsid w:val="00354B24"/>
    <w:rsid w:val="00354DE1"/>
    <w:rsid w:val="00354F0F"/>
    <w:rsid w:val="003553FA"/>
    <w:rsid w:val="003562BC"/>
    <w:rsid w:val="00356628"/>
    <w:rsid w:val="003568B4"/>
    <w:rsid w:val="00356C4B"/>
    <w:rsid w:val="003574AB"/>
    <w:rsid w:val="003575E4"/>
    <w:rsid w:val="003578AC"/>
    <w:rsid w:val="00357934"/>
    <w:rsid w:val="00357CEA"/>
    <w:rsid w:val="00357EAF"/>
    <w:rsid w:val="00357F8E"/>
    <w:rsid w:val="0036057D"/>
    <w:rsid w:val="003605FC"/>
    <w:rsid w:val="00361237"/>
    <w:rsid w:val="003613B0"/>
    <w:rsid w:val="0036194B"/>
    <w:rsid w:val="00361C40"/>
    <w:rsid w:val="00361C8A"/>
    <w:rsid w:val="00361E45"/>
    <w:rsid w:val="00362354"/>
    <w:rsid w:val="00362420"/>
    <w:rsid w:val="0036268D"/>
    <w:rsid w:val="0036272F"/>
    <w:rsid w:val="00362849"/>
    <w:rsid w:val="00362EB5"/>
    <w:rsid w:val="00363209"/>
    <w:rsid w:val="0036337F"/>
    <w:rsid w:val="00363395"/>
    <w:rsid w:val="003637F5"/>
    <w:rsid w:val="0036396B"/>
    <w:rsid w:val="00363AF4"/>
    <w:rsid w:val="00363D01"/>
    <w:rsid w:val="0036409A"/>
    <w:rsid w:val="003640B1"/>
    <w:rsid w:val="003643DA"/>
    <w:rsid w:val="00364F1F"/>
    <w:rsid w:val="003651C4"/>
    <w:rsid w:val="00365312"/>
    <w:rsid w:val="0036573C"/>
    <w:rsid w:val="003657B2"/>
    <w:rsid w:val="00365816"/>
    <w:rsid w:val="003658AB"/>
    <w:rsid w:val="003659A7"/>
    <w:rsid w:val="00365F5F"/>
    <w:rsid w:val="00366140"/>
    <w:rsid w:val="003665DD"/>
    <w:rsid w:val="0036679E"/>
    <w:rsid w:val="003667D7"/>
    <w:rsid w:val="00366C17"/>
    <w:rsid w:val="00366FDC"/>
    <w:rsid w:val="0036738E"/>
    <w:rsid w:val="0036744C"/>
    <w:rsid w:val="003674A3"/>
    <w:rsid w:val="00367605"/>
    <w:rsid w:val="00367A02"/>
    <w:rsid w:val="00367CB6"/>
    <w:rsid w:val="00367CBC"/>
    <w:rsid w:val="00367E26"/>
    <w:rsid w:val="00367E9B"/>
    <w:rsid w:val="00370410"/>
    <w:rsid w:val="003704C4"/>
    <w:rsid w:val="003708B8"/>
    <w:rsid w:val="00370B68"/>
    <w:rsid w:val="00370DA5"/>
    <w:rsid w:val="00371266"/>
    <w:rsid w:val="00372415"/>
    <w:rsid w:val="0037247E"/>
    <w:rsid w:val="003724F6"/>
    <w:rsid w:val="003730B7"/>
    <w:rsid w:val="00373621"/>
    <w:rsid w:val="0037369A"/>
    <w:rsid w:val="003737C7"/>
    <w:rsid w:val="003737DE"/>
    <w:rsid w:val="00373C49"/>
    <w:rsid w:val="00373EAC"/>
    <w:rsid w:val="003740E6"/>
    <w:rsid w:val="003740FC"/>
    <w:rsid w:val="003743CA"/>
    <w:rsid w:val="00374725"/>
    <w:rsid w:val="003749E4"/>
    <w:rsid w:val="00374A56"/>
    <w:rsid w:val="00374ABD"/>
    <w:rsid w:val="003756C2"/>
    <w:rsid w:val="00375A1A"/>
    <w:rsid w:val="00375C4D"/>
    <w:rsid w:val="0037623F"/>
    <w:rsid w:val="0037624E"/>
    <w:rsid w:val="003763CB"/>
    <w:rsid w:val="00376782"/>
    <w:rsid w:val="00376D03"/>
    <w:rsid w:val="00377213"/>
    <w:rsid w:val="0037735C"/>
    <w:rsid w:val="003778C1"/>
    <w:rsid w:val="00377D9C"/>
    <w:rsid w:val="00377F0A"/>
    <w:rsid w:val="00377FFE"/>
    <w:rsid w:val="003801A1"/>
    <w:rsid w:val="00380540"/>
    <w:rsid w:val="00380548"/>
    <w:rsid w:val="00380DC5"/>
    <w:rsid w:val="00380E87"/>
    <w:rsid w:val="00380F2E"/>
    <w:rsid w:val="003810AC"/>
    <w:rsid w:val="003813D8"/>
    <w:rsid w:val="003814F1"/>
    <w:rsid w:val="0038160F"/>
    <w:rsid w:val="00381771"/>
    <w:rsid w:val="00381783"/>
    <w:rsid w:val="00381B11"/>
    <w:rsid w:val="00381B5D"/>
    <w:rsid w:val="00381EE5"/>
    <w:rsid w:val="00381FF2"/>
    <w:rsid w:val="00382166"/>
    <w:rsid w:val="003822F3"/>
    <w:rsid w:val="00382507"/>
    <w:rsid w:val="003835FF"/>
    <w:rsid w:val="00383985"/>
    <w:rsid w:val="00383AB5"/>
    <w:rsid w:val="00383C92"/>
    <w:rsid w:val="0038405C"/>
    <w:rsid w:val="00384649"/>
    <w:rsid w:val="0038477A"/>
    <w:rsid w:val="00384A86"/>
    <w:rsid w:val="00384C3D"/>
    <w:rsid w:val="00384F5F"/>
    <w:rsid w:val="0038500D"/>
    <w:rsid w:val="0038534C"/>
    <w:rsid w:val="0038545E"/>
    <w:rsid w:val="00385505"/>
    <w:rsid w:val="00385A50"/>
    <w:rsid w:val="00385BAD"/>
    <w:rsid w:val="0038601B"/>
    <w:rsid w:val="003862FB"/>
    <w:rsid w:val="00386399"/>
    <w:rsid w:val="003864D6"/>
    <w:rsid w:val="0038688F"/>
    <w:rsid w:val="003868F5"/>
    <w:rsid w:val="0038695E"/>
    <w:rsid w:val="003869FD"/>
    <w:rsid w:val="00386ADC"/>
    <w:rsid w:val="00386E7F"/>
    <w:rsid w:val="00386F63"/>
    <w:rsid w:val="00387346"/>
    <w:rsid w:val="00387771"/>
    <w:rsid w:val="00387889"/>
    <w:rsid w:val="0038794F"/>
    <w:rsid w:val="003879F9"/>
    <w:rsid w:val="00387D25"/>
    <w:rsid w:val="00387DCD"/>
    <w:rsid w:val="00390433"/>
    <w:rsid w:val="00390721"/>
    <w:rsid w:val="003909E0"/>
    <w:rsid w:val="00390EF1"/>
    <w:rsid w:val="003911F6"/>
    <w:rsid w:val="00391394"/>
    <w:rsid w:val="003916D3"/>
    <w:rsid w:val="00391B60"/>
    <w:rsid w:val="00391BFC"/>
    <w:rsid w:val="00391EB9"/>
    <w:rsid w:val="00391ECB"/>
    <w:rsid w:val="00392000"/>
    <w:rsid w:val="0039200A"/>
    <w:rsid w:val="00392422"/>
    <w:rsid w:val="0039269F"/>
    <w:rsid w:val="003926ED"/>
    <w:rsid w:val="0039293F"/>
    <w:rsid w:val="00392A5D"/>
    <w:rsid w:val="00392AC4"/>
    <w:rsid w:val="00393011"/>
    <w:rsid w:val="00393364"/>
    <w:rsid w:val="00393490"/>
    <w:rsid w:val="00393528"/>
    <w:rsid w:val="00393A96"/>
    <w:rsid w:val="003944D3"/>
    <w:rsid w:val="003947D7"/>
    <w:rsid w:val="0039496D"/>
    <w:rsid w:val="00394C22"/>
    <w:rsid w:val="003953EA"/>
    <w:rsid w:val="003954CC"/>
    <w:rsid w:val="003955A3"/>
    <w:rsid w:val="0039572E"/>
    <w:rsid w:val="0039595D"/>
    <w:rsid w:val="0039596C"/>
    <w:rsid w:val="003965C7"/>
    <w:rsid w:val="00396810"/>
    <w:rsid w:val="00396BF0"/>
    <w:rsid w:val="00396E94"/>
    <w:rsid w:val="003976B3"/>
    <w:rsid w:val="00397944"/>
    <w:rsid w:val="00397E60"/>
    <w:rsid w:val="003A0151"/>
    <w:rsid w:val="003A02F8"/>
    <w:rsid w:val="003A03ED"/>
    <w:rsid w:val="003A08BE"/>
    <w:rsid w:val="003A0940"/>
    <w:rsid w:val="003A0A39"/>
    <w:rsid w:val="003A0C6C"/>
    <w:rsid w:val="003A0D4C"/>
    <w:rsid w:val="003A10AE"/>
    <w:rsid w:val="003A1431"/>
    <w:rsid w:val="003A1610"/>
    <w:rsid w:val="003A1A6E"/>
    <w:rsid w:val="003A1B00"/>
    <w:rsid w:val="003A1CA5"/>
    <w:rsid w:val="003A1FF5"/>
    <w:rsid w:val="003A2091"/>
    <w:rsid w:val="003A244F"/>
    <w:rsid w:val="003A2876"/>
    <w:rsid w:val="003A2E7E"/>
    <w:rsid w:val="003A3E02"/>
    <w:rsid w:val="003A4121"/>
    <w:rsid w:val="003A427E"/>
    <w:rsid w:val="003A4546"/>
    <w:rsid w:val="003A4E48"/>
    <w:rsid w:val="003A4EE5"/>
    <w:rsid w:val="003A5164"/>
    <w:rsid w:val="003A53A0"/>
    <w:rsid w:val="003A5B17"/>
    <w:rsid w:val="003A5F6D"/>
    <w:rsid w:val="003A5FEC"/>
    <w:rsid w:val="003A62AD"/>
    <w:rsid w:val="003A693A"/>
    <w:rsid w:val="003A6AFD"/>
    <w:rsid w:val="003A75F2"/>
    <w:rsid w:val="003A78A0"/>
    <w:rsid w:val="003A7AB3"/>
    <w:rsid w:val="003A7D2B"/>
    <w:rsid w:val="003A7F29"/>
    <w:rsid w:val="003B008C"/>
    <w:rsid w:val="003B0718"/>
    <w:rsid w:val="003B0750"/>
    <w:rsid w:val="003B075D"/>
    <w:rsid w:val="003B0868"/>
    <w:rsid w:val="003B0872"/>
    <w:rsid w:val="003B0C8A"/>
    <w:rsid w:val="003B0DC7"/>
    <w:rsid w:val="003B0F7D"/>
    <w:rsid w:val="003B122C"/>
    <w:rsid w:val="003B144A"/>
    <w:rsid w:val="003B154C"/>
    <w:rsid w:val="003B1F55"/>
    <w:rsid w:val="003B24E5"/>
    <w:rsid w:val="003B2690"/>
    <w:rsid w:val="003B2BA0"/>
    <w:rsid w:val="003B2E66"/>
    <w:rsid w:val="003B323F"/>
    <w:rsid w:val="003B35BC"/>
    <w:rsid w:val="003B3684"/>
    <w:rsid w:val="003B394A"/>
    <w:rsid w:val="003B3A18"/>
    <w:rsid w:val="003B3A3A"/>
    <w:rsid w:val="003B3CE9"/>
    <w:rsid w:val="003B3FA2"/>
    <w:rsid w:val="003B4052"/>
    <w:rsid w:val="003B416B"/>
    <w:rsid w:val="003B41B6"/>
    <w:rsid w:val="003B423F"/>
    <w:rsid w:val="003B4462"/>
    <w:rsid w:val="003B49BD"/>
    <w:rsid w:val="003B4C3E"/>
    <w:rsid w:val="003B4D5B"/>
    <w:rsid w:val="003B518D"/>
    <w:rsid w:val="003B5578"/>
    <w:rsid w:val="003B5A81"/>
    <w:rsid w:val="003B5B53"/>
    <w:rsid w:val="003B5B8D"/>
    <w:rsid w:val="003B5C03"/>
    <w:rsid w:val="003B5ED6"/>
    <w:rsid w:val="003B5FA8"/>
    <w:rsid w:val="003B609F"/>
    <w:rsid w:val="003B626A"/>
    <w:rsid w:val="003B6482"/>
    <w:rsid w:val="003B64D5"/>
    <w:rsid w:val="003B6E5D"/>
    <w:rsid w:val="003B6F3A"/>
    <w:rsid w:val="003B717E"/>
    <w:rsid w:val="003B71EA"/>
    <w:rsid w:val="003B73BA"/>
    <w:rsid w:val="003B7459"/>
    <w:rsid w:val="003B77C7"/>
    <w:rsid w:val="003B7967"/>
    <w:rsid w:val="003B7B94"/>
    <w:rsid w:val="003B7C3B"/>
    <w:rsid w:val="003B7D39"/>
    <w:rsid w:val="003C00A4"/>
    <w:rsid w:val="003C0153"/>
    <w:rsid w:val="003C067B"/>
    <w:rsid w:val="003C0BB2"/>
    <w:rsid w:val="003C0BF5"/>
    <w:rsid w:val="003C13ED"/>
    <w:rsid w:val="003C1A03"/>
    <w:rsid w:val="003C24BB"/>
    <w:rsid w:val="003C252B"/>
    <w:rsid w:val="003C263F"/>
    <w:rsid w:val="003C2854"/>
    <w:rsid w:val="003C3068"/>
    <w:rsid w:val="003C351A"/>
    <w:rsid w:val="003C3524"/>
    <w:rsid w:val="003C3565"/>
    <w:rsid w:val="003C37DE"/>
    <w:rsid w:val="003C3948"/>
    <w:rsid w:val="003C3A8E"/>
    <w:rsid w:val="003C3C4D"/>
    <w:rsid w:val="003C3EBA"/>
    <w:rsid w:val="003C3F8B"/>
    <w:rsid w:val="003C4162"/>
    <w:rsid w:val="003C491D"/>
    <w:rsid w:val="003C4AE2"/>
    <w:rsid w:val="003C4FBD"/>
    <w:rsid w:val="003C5127"/>
    <w:rsid w:val="003C5202"/>
    <w:rsid w:val="003C5285"/>
    <w:rsid w:val="003C52D7"/>
    <w:rsid w:val="003C565C"/>
    <w:rsid w:val="003C57F0"/>
    <w:rsid w:val="003C595B"/>
    <w:rsid w:val="003C5AD7"/>
    <w:rsid w:val="003C5B6A"/>
    <w:rsid w:val="003C67B4"/>
    <w:rsid w:val="003C6C36"/>
    <w:rsid w:val="003C6ED2"/>
    <w:rsid w:val="003C7462"/>
    <w:rsid w:val="003C74C1"/>
    <w:rsid w:val="003C7520"/>
    <w:rsid w:val="003C7534"/>
    <w:rsid w:val="003C757B"/>
    <w:rsid w:val="003C7656"/>
    <w:rsid w:val="003C76D1"/>
    <w:rsid w:val="003C7D9A"/>
    <w:rsid w:val="003C7F55"/>
    <w:rsid w:val="003D0744"/>
    <w:rsid w:val="003D0800"/>
    <w:rsid w:val="003D0C18"/>
    <w:rsid w:val="003D0C3D"/>
    <w:rsid w:val="003D0D5B"/>
    <w:rsid w:val="003D0D8F"/>
    <w:rsid w:val="003D0E37"/>
    <w:rsid w:val="003D0E9E"/>
    <w:rsid w:val="003D0FFD"/>
    <w:rsid w:val="003D104A"/>
    <w:rsid w:val="003D1107"/>
    <w:rsid w:val="003D1163"/>
    <w:rsid w:val="003D11BF"/>
    <w:rsid w:val="003D1BCC"/>
    <w:rsid w:val="003D1BE3"/>
    <w:rsid w:val="003D2072"/>
    <w:rsid w:val="003D21D2"/>
    <w:rsid w:val="003D2542"/>
    <w:rsid w:val="003D2BE2"/>
    <w:rsid w:val="003D2C87"/>
    <w:rsid w:val="003D35DE"/>
    <w:rsid w:val="003D3678"/>
    <w:rsid w:val="003D38DE"/>
    <w:rsid w:val="003D39B4"/>
    <w:rsid w:val="003D39F4"/>
    <w:rsid w:val="003D3A60"/>
    <w:rsid w:val="003D3DB6"/>
    <w:rsid w:val="003D3F79"/>
    <w:rsid w:val="003D4533"/>
    <w:rsid w:val="003D457C"/>
    <w:rsid w:val="003D4710"/>
    <w:rsid w:val="003D4A0B"/>
    <w:rsid w:val="003D4A1C"/>
    <w:rsid w:val="003D4A5B"/>
    <w:rsid w:val="003D4E7B"/>
    <w:rsid w:val="003D508D"/>
    <w:rsid w:val="003D5204"/>
    <w:rsid w:val="003D54AC"/>
    <w:rsid w:val="003D5544"/>
    <w:rsid w:val="003D5547"/>
    <w:rsid w:val="003D56AC"/>
    <w:rsid w:val="003D586B"/>
    <w:rsid w:val="003D59EE"/>
    <w:rsid w:val="003D5FE5"/>
    <w:rsid w:val="003D6176"/>
    <w:rsid w:val="003D6445"/>
    <w:rsid w:val="003D6EEC"/>
    <w:rsid w:val="003D7303"/>
    <w:rsid w:val="003D756B"/>
    <w:rsid w:val="003D7A50"/>
    <w:rsid w:val="003D7B95"/>
    <w:rsid w:val="003D7D5B"/>
    <w:rsid w:val="003D7EAD"/>
    <w:rsid w:val="003D7F9E"/>
    <w:rsid w:val="003E04D3"/>
    <w:rsid w:val="003E055B"/>
    <w:rsid w:val="003E05C9"/>
    <w:rsid w:val="003E0A72"/>
    <w:rsid w:val="003E11E3"/>
    <w:rsid w:val="003E11F4"/>
    <w:rsid w:val="003E1796"/>
    <w:rsid w:val="003E1ABC"/>
    <w:rsid w:val="003E1B04"/>
    <w:rsid w:val="003E1CFC"/>
    <w:rsid w:val="003E1EF7"/>
    <w:rsid w:val="003E1FA0"/>
    <w:rsid w:val="003E236B"/>
    <w:rsid w:val="003E2473"/>
    <w:rsid w:val="003E2691"/>
    <w:rsid w:val="003E26D1"/>
    <w:rsid w:val="003E2C17"/>
    <w:rsid w:val="003E2CD0"/>
    <w:rsid w:val="003E2EBB"/>
    <w:rsid w:val="003E3247"/>
    <w:rsid w:val="003E3275"/>
    <w:rsid w:val="003E41E2"/>
    <w:rsid w:val="003E47F2"/>
    <w:rsid w:val="003E4903"/>
    <w:rsid w:val="003E4DCE"/>
    <w:rsid w:val="003E4EBB"/>
    <w:rsid w:val="003E5AFC"/>
    <w:rsid w:val="003E5B41"/>
    <w:rsid w:val="003E60FA"/>
    <w:rsid w:val="003E61DC"/>
    <w:rsid w:val="003E63CD"/>
    <w:rsid w:val="003E64C0"/>
    <w:rsid w:val="003E672A"/>
    <w:rsid w:val="003E6776"/>
    <w:rsid w:val="003E6783"/>
    <w:rsid w:val="003E697B"/>
    <w:rsid w:val="003E6A2C"/>
    <w:rsid w:val="003E6B6A"/>
    <w:rsid w:val="003E6DE9"/>
    <w:rsid w:val="003E6E4C"/>
    <w:rsid w:val="003E6F95"/>
    <w:rsid w:val="003E7009"/>
    <w:rsid w:val="003E778D"/>
    <w:rsid w:val="003F00E6"/>
    <w:rsid w:val="003F0455"/>
    <w:rsid w:val="003F1075"/>
    <w:rsid w:val="003F12DD"/>
    <w:rsid w:val="003F1377"/>
    <w:rsid w:val="003F137F"/>
    <w:rsid w:val="003F15C9"/>
    <w:rsid w:val="003F16BA"/>
    <w:rsid w:val="003F1797"/>
    <w:rsid w:val="003F1843"/>
    <w:rsid w:val="003F1907"/>
    <w:rsid w:val="003F1CFB"/>
    <w:rsid w:val="003F1D6F"/>
    <w:rsid w:val="003F2269"/>
    <w:rsid w:val="003F27FE"/>
    <w:rsid w:val="003F2B7E"/>
    <w:rsid w:val="003F354A"/>
    <w:rsid w:val="003F3B9F"/>
    <w:rsid w:val="003F3C2C"/>
    <w:rsid w:val="003F41A4"/>
    <w:rsid w:val="003F41AC"/>
    <w:rsid w:val="003F43EF"/>
    <w:rsid w:val="003F464E"/>
    <w:rsid w:val="003F46D1"/>
    <w:rsid w:val="003F478E"/>
    <w:rsid w:val="003F48CC"/>
    <w:rsid w:val="003F4B4F"/>
    <w:rsid w:val="003F4C6E"/>
    <w:rsid w:val="003F4D88"/>
    <w:rsid w:val="003F5618"/>
    <w:rsid w:val="003F5636"/>
    <w:rsid w:val="003F57C6"/>
    <w:rsid w:val="003F5EC4"/>
    <w:rsid w:val="003F5FE8"/>
    <w:rsid w:val="003F6334"/>
    <w:rsid w:val="003F63FC"/>
    <w:rsid w:val="003F660F"/>
    <w:rsid w:val="003F6790"/>
    <w:rsid w:val="003F6941"/>
    <w:rsid w:val="003F6A31"/>
    <w:rsid w:val="003F6BC4"/>
    <w:rsid w:val="003F6D4C"/>
    <w:rsid w:val="003F7879"/>
    <w:rsid w:val="003F7B17"/>
    <w:rsid w:val="003F7D89"/>
    <w:rsid w:val="003F7FCA"/>
    <w:rsid w:val="0040001F"/>
    <w:rsid w:val="00400334"/>
    <w:rsid w:val="004004A5"/>
    <w:rsid w:val="00400501"/>
    <w:rsid w:val="004008AC"/>
    <w:rsid w:val="00400BE3"/>
    <w:rsid w:val="00400EBD"/>
    <w:rsid w:val="00400FE3"/>
    <w:rsid w:val="0040106F"/>
    <w:rsid w:val="004010C9"/>
    <w:rsid w:val="0040120C"/>
    <w:rsid w:val="004016A5"/>
    <w:rsid w:val="00401BB7"/>
    <w:rsid w:val="00401C0D"/>
    <w:rsid w:val="00401D50"/>
    <w:rsid w:val="00401D83"/>
    <w:rsid w:val="004020A8"/>
    <w:rsid w:val="00402308"/>
    <w:rsid w:val="00402625"/>
    <w:rsid w:val="0040281F"/>
    <w:rsid w:val="00402C4D"/>
    <w:rsid w:val="0040325C"/>
    <w:rsid w:val="0040339C"/>
    <w:rsid w:val="004034B5"/>
    <w:rsid w:val="004034C8"/>
    <w:rsid w:val="00403557"/>
    <w:rsid w:val="00403579"/>
    <w:rsid w:val="00403B97"/>
    <w:rsid w:val="004041B2"/>
    <w:rsid w:val="00404259"/>
    <w:rsid w:val="00404614"/>
    <w:rsid w:val="00404619"/>
    <w:rsid w:val="004049D0"/>
    <w:rsid w:val="00404D7D"/>
    <w:rsid w:val="00404DA2"/>
    <w:rsid w:val="00405146"/>
    <w:rsid w:val="0040516E"/>
    <w:rsid w:val="004051D9"/>
    <w:rsid w:val="00405467"/>
    <w:rsid w:val="004059FE"/>
    <w:rsid w:val="00405E11"/>
    <w:rsid w:val="004063E3"/>
    <w:rsid w:val="0040647B"/>
    <w:rsid w:val="00406510"/>
    <w:rsid w:val="00406C15"/>
    <w:rsid w:val="00406EEC"/>
    <w:rsid w:val="00406F9B"/>
    <w:rsid w:val="00407053"/>
    <w:rsid w:val="00407317"/>
    <w:rsid w:val="0040773A"/>
    <w:rsid w:val="00407A67"/>
    <w:rsid w:val="00407B1F"/>
    <w:rsid w:val="00407C93"/>
    <w:rsid w:val="00407CDA"/>
    <w:rsid w:val="00407CFE"/>
    <w:rsid w:val="00407D91"/>
    <w:rsid w:val="00407ED1"/>
    <w:rsid w:val="0041018F"/>
    <w:rsid w:val="0041034B"/>
    <w:rsid w:val="0041038E"/>
    <w:rsid w:val="00410890"/>
    <w:rsid w:val="0041089B"/>
    <w:rsid w:val="00410944"/>
    <w:rsid w:val="00410A98"/>
    <w:rsid w:val="00410B49"/>
    <w:rsid w:val="00410D5E"/>
    <w:rsid w:val="00410E01"/>
    <w:rsid w:val="004119D8"/>
    <w:rsid w:val="00411A2C"/>
    <w:rsid w:val="00411A79"/>
    <w:rsid w:val="00411B6C"/>
    <w:rsid w:val="00411C12"/>
    <w:rsid w:val="00411E9E"/>
    <w:rsid w:val="00411FE4"/>
    <w:rsid w:val="004123D6"/>
    <w:rsid w:val="00412448"/>
    <w:rsid w:val="00412876"/>
    <w:rsid w:val="004128DD"/>
    <w:rsid w:val="00412CC1"/>
    <w:rsid w:val="00412D69"/>
    <w:rsid w:val="00412DC5"/>
    <w:rsid w:val="00413487"/>
    <w:rsid w:val="0041351D"/>
    <w:rsid w:val="004137DC"/>
    <w:rsid w:val="00413DB8"/>
    <w:rsid w:val="00413DD8"/>
    <w:rsid w:val="00413E24"/>
    <w:rsid w:val="0041428D"/>
    <w:rsid w:val="00414481"/>
    <w:rsid w:val="00414A7E"/>
    <w:rsid w:val="00414DA7"/>
    <w:rsid w:val="00415520"/>
    <w:rsid w:val="00415577"/>
    <w:rsid w:val="004157A4"/>
    <w:rsid w:val="00415BFF"/>
    <w:rsid w:val="00415DCD"/>
    <w:rsid w:val="00416258"/>
    <w:rsid w:val="0041716D"/>
    <w:rsid w:val="004173FB"/>
    <w:rsid w:val="0041782F"/>
    <w:rsid w:val="00417A96"/>
    <w:rsid w:val="00417C18"/>
    <w:rsid w:val="00417E5E"/>
    <w:rsid w:val="00420085"/>
    <w:rsid w:val="0042025E"/>
    <w:rsid w:val="0042090F"/>
    <w:rsid w:val="00420A93"/>
    <w:rsid w:val="00420F80"/>
    <w:rsid w:val="004215FA"/>
    <w:rsid w:val="00421AA3"/>
    <w:rsid w:val="00421ABE"/>
    <w:rsid w:val="00421E96"/>
    <w:rsid w:val="0042219B"/>
    <w:rsid w:val="004221F5"/>
    <w:rsid w:val="0042231A"/>
    <w:rsid w:val="0042235A"/>
    <w:rsid w:val="004223C1"/>
    <w:rsid w:val="0042242C"/>
    <w:rsid w:val="00422531"/>
    <w:rsid w:val="0042256C"/>
    <w:rsid w:val="00422BA4"/>
    <w:rsid w:val="00422DA3"/>
    <w:rsid w:val="0042306B"/>
    <w:rsid w:val="00423164"/>
    <w:rsid w:val="00423D27"/>
    <w:rsid w:val="00423DA4"/>
    <w:rsid w:val="00423DE7"/>
    <w:rsid w:val="00423E48"/>
    <w:rsid w:val="00424245"/>
    <w:rsid w:val="00424369"/>
    <w:rsid w:val="004243F6"/>
    <w:rsid w:val="004246A2"/>
    <w:rsid w:val="0042475A"/>
    <w:rsid w:val="00424B2E"/>
    <w:rsid w:val="00424C63"/>
    <w:rsid w:val="00424F61"/>
    <w:rsid w:val="00425B55"/>
    <w:rsid w:val="00425FDA"/>
    <w:rsid w:val="00426491"/>
    <w:rsid w:val="00426540"/>
    <w:rsid w:val="00426915"/>
    <w:rsid w:val="00426C10"/>
    <w:rsid w:val="00426D6B"/>
    <w:rsid w:val="00426FB8"/>
    <w:rsid w:val="00427314"/>
    <w:rsid w:val="00427329"/>
    <w:rsid w:val="004277B7"/>
    <w:rsid w:val="00427852"/>
    <w:rsid w:val="00427872"/>
    <w:rsid w:val="004278F3"/>
    <w:rsid w:val="00427CA9"/>
    <w:rsid w:val="00427FCA"/>
    <w:rsid w:val="00430406"/>
    <w:rsid w:val="004304D7"/>
    <w:rsid w:val="00430565"/>
    <w:rsid w:val="0043058B"/>
    <w:rsid w:val="004306F3"/>
    <w:rsid w:val="004309A7"/>
    <w:rsid w:val="004309C8"/>
    <w:rsid w:val="00430C9F"/>
    <w:rsid w:val="00430D27"/>
    <w:rsid w:val="004312D6"/>
    <w:rsid w:val="004317C2"/>
    <w:rsid w:val="00431C2C"/>
    <w:rsid w:val="00432048"/>
    <w:rsid w:val="004321C1"/>
    <w:rsid w:val="004325DD"/>
    <w:rsid w:val="00432651"/>
    <w:rsid w:val="004327E7"/>
    <w:rsid w:val="004328BD"/>
    <w:rsid w:val="004328DE"/>
    <w:rsid w:val="00432D70"/>
    <w:rsid w:val="004337DB"/>
    <w:rsid w:val="004337EF"/>
    <w:rsid w:val="004338F3"/>
    <w:rsid w:val="00433A3A"/>
    <w:rsid w:val="00433C5A"/>
    <w:rsid w:val="00434156"/>
    <w:rsid w:val="0043444A"/>
    <w:rsid w:val="00434781"/>
    <w:rsid w:val="004347F8"/>
    <w:rsid w:val="00434857"/>
    <w:rsid w:val="00434A80"/>
    <w:rsid w:val="00434DB4"/>
    <w:rsid w:val="00435199"/>
    <w:rsid w:val="0043522D"/>
    <w:rsid w:val="0043529D"/>
    <w:rsid w:val="004353C1"/>
    <w:rsid w:val="00435425"/>
    <w:rsid w:val="00435481"/>
    <w:rsid w:val="00435A59"/>
    <w:rsid w:val="00435AD8"/>
    <w:rsid w:val="00436356"/>
    <w:rsid w:val="00436413"/>
    <w:rsid w:val="00436948"/>
    <w:rsid w:val="00437244"/>
    <w:rsid w:val="004375ED"/>
    <w:rsid w:val="00437BDF"/>
    <w:rsid w:val="00437CBF"/>
    <w:rsid w:val="00437F67"/>
    <w:rsid w:val="004401E5"/>
    <w:rsid w:val="00440582"/>
    <w:rsid w:val="00440632"/>
    <w:rsid w:val="0044089B"/>
    <w:rsid w:val="00440BE5"/>
    <w:rsid w:val="00440D95"/>
    <w:rsid w:val="00440E03"/>
    <w:rsid w:val="00440ED0"/>
    <w:rsid w:val="00441044"/>
    <w:rsid w:val="004410DF"/>
    <w:rsid w:val="0044127A"/>
    <w:rsid w:val="004419F8"/>
    <w:rsid w:val="00441A29"/>
    <w:rsid w:val="00441FA1"/>
    <w:rsid w:val="004421A8"/>
    <w:rsid w:val="00442350"/>
    <w:rsid w:val="004425E9"/>
    <w:rsid w:val="004428C2"/>
    <w:rsid w:val="00442ECD"/>
    <w:rsid w:val="00443607"/>
    <w:rsid w:val="0044368B"/>
    <w:rsid w:val="004437B6"/>
    <w:rsid w:val="004437CA"/>
    <w:rsid w:val="004437F0"/>
    <w:rsid w:val="00443B9E"/>
    <w:rsid w:val="00443C70"/>
    <w:rsid w:val="00443F3D"/>
    <w:rsid w:val="0044437F"/>
    <w:rsid w:val="00444536"/>
    <w:rsid w:val="0044459D"/>
    <w:rsid w:val="00444665"/>
    <w:rsid w:val="0044499D"/>
    <w:rsid w:val="00444B54"/>
    <w:rsid w:val="00444C22"/>
    <w:rsid w:val="00444DD0"/>
    <w:rsid w:val="00444EB2"/>
    <w:rsid w:val="00444F34"/>
    <w:rsid w:val="004452EA"/>
    <w:rsid w:val="00445872"/>
    <w:rsid w:val="00445BD3"/>
    <w:rsid w:val="00446120"/>
    <w:rsid w:val="00446205"/>
    <w:rsid w:val="00446432"/>
    <w:rsid w:val="00446676"/>
    <w:rsid w:val="004468AE"/>
    <w:rsid w:val="0044698B"/>
    <w:rsid w:val="00446BAC"/>
    <w:rsid w:val="00446D54"/>
    <w:rsid w:val="0044717F"/>
    <w:rsid w:val="0044772E"/>
    <w:rsid w:val="004477C0"/>
    <w:rsid w:val="0044780F"/>
    <w:rsid w:val="004478D3"/>
    <w:rsid w:val="00447AA6"/>
    <w:rsid w:val="00447EC6"/>
    <w:rsid w:val="00450582"/>
    <w:rsid w:val="0045068E"/>
    <w:rsid w:val="004508C4"/>
    <w:rsid w:val="00450A05"/>
    <w:rsid w:val="00450B5B"/>
    <w:rsid w:val="00450DAF"/>
    <w:rsid w:val="00450E12"/>
    <w:rsid w:val="00450E13"/>
    <w:rsid w:val="00450EA5"/>
    <w:rsid w:val="00451873"/>
    <w:rsid w:val="004518A8"/>
    <w:rsid w:val="00451C7A"/>
    <w:rsid w:val="004521AD"/>
    <w:rsid w:val="00452B5E"/>
    <w:rsid w:val="00452E3B"/>
    <w:rsid w:val="00453206"/>
    <w:rsid w:val="00453360"/>
    <w:rsid w:val="00453439"/>
    <w:rsid w:val="004535F9"/>
    <w:rsid w:val="00453762"/>
    <w:rsid w:val="004538A6"/>
    <w:rsid w:val="00453BCE"/>
    <w:rsid w:val="00453E38"/>
    <w:rsid w:val="00453EF8"/>
    <w:rsid w:val="00453F63"/>
    <w:rsid w:val="0045435C"/>
    <w:rsid w:val="004544AC"/>
    <w:rsid w:val="00454B43"/>
    <w:rsid w:val="00454C4E"/>
    <w:rsid w:val="00454E83"/>
    <w:rsid w:val="00455229"/>
    <w:rsid w:val="00455311"/>
    <w:rsid w:val="00455410"/>
    <w:rsid w:val="00455538"/>
    <w:rsid w:val="00455BA8"/>
    <w:rsid w:val="00455EA8"/>
    <w:rsid w:val="00456085"/>
    <w:rsid w:val="00456224"/>
    <w:rsid w:val="00456226"/>
    <w:rsid w:val="00456254"/>
    <w:rsid w:val="004562FF"/>
    <w:rsid w:val="00456547"/>
    <w:rsid w:val="00456577"/>
    <w:rsid w:val="004568BC"/>
    <w:rsid w:val="004568DA"/>
    <w:rsid w:val="00456C11"/>
    <w:rsid w:val="00456DD4"/>
    <w:rsid w:val="00456EF4"/>
    <w:rsid w:val="00456F73"/>
    <w:rsid w:val="004571E0"/>
    <w:rsid w:val="0045751A"/>
    <w:rsid w:val="00457565"/>
    <w:rsid w:val="00457E56"/>
    <w:rsid w:val="004600C6"/>
    <w:rsid w:val="004600CF"/>
    <w:rsid w:val="004606C7"/>
    <w:rsid w:val="00460729"/>
    <w:rsid w:val="00460B36"/>
    <w:rsid w:val="00460BD6"/>
    <w:rsid w:val="00460EF8"/>
    <w:rsid w:val="00460FD8"/>
    <w:rsid w:val="004615D9"/>
    <w:rsid w:val="00461655"/>
    <w:rsid w:val="004616BF"/>
    <w:rsid w:val="004617C1"/>
    <w:rsid w:val="0046182F"/>
    <w:rsid w:val="00461987"/>
    <w:rsid w:val="00461CA9"/>
    <w:rsid w:val="00461D0E"/>
    <w:rsid w:val="00462206"/>
    <w:rsid w:val="004627D1"/>
    <w:rsid w:val="00462941"/>
    <w:rsid w:val="00462A70"/>
    <w:rsid w:val="00462AF2"/>
    <w:rsid w:val="00462DBF"/>
    <w:rsid w:val="00462FC8"/>
    <w:rsid w:val="00463371"/>
    <w:rsid w:val="004635D2"/>
    <w:rsid w:val="00463AE2"/>
    <w:rsid w:val="00463B6F"/>
    <w:rsid w:val="0046426C"/>
    <w:rsid w:val="004646A1"/>
    <w:rsid w:val="00464D94"/>
    <w:rsid w:val="00464DD0"/>
    <w:rsid w:val="00464E3A"/>
    <w:rsid w:val="0046500D"/>
    <w:rsid w:val="0046506C"/>
    <w:rsid w:val="00465104"/>
    <w:rsid w:val="00465501"/>
    <w:rsid w:val="00465770"/>
    <w:rsid w:val="004659E8"/>
    <w:rsid w:val="00466091"/>
    <w:rsid w:val="004662E2"/>
    <w:rsid w:val="00466414"/>
    <w:rsid w:val="0046646E"/>
    <w:rsid w:val="004665F4"/>
    <w:rsid w:val="004667C2"/>
    <w:rsid w:val="004669DE"/>
    <w:rsid w:val="00467020"/>
    <w:rsid w:val="00467346"/>
    <w:rsid w:val="0046737C"/>
    <w:rsid w:val="00467399"/>
    <w:rsid w:val="004675A4"/>
    <w:rsid w:val="00467650"/>
    <w:rsid w:val="00467969"/>
    <w:rsid w:val="00467B78"/>
    <w:rsid w:val="00467CDE"/>
    <w:rsid w:val="00467D3E"/>
    <w:rsid w:val="00467DDC"/>
    <w:rsid w:val="0047052A"/>
    <w:rsid w:val="0047064F"/>
    <w:rsid w:val="00470A9D"/>
    <w:rsid w:val="00470E0F"/>
    <w:rsid w:val="00470E43"/>
    <w:rsid w:val="00471297"/>
    <w:rsid w:val="00471849"/>
    <w:rsid w:val="004719D2"/>
    <w:rsid w:val="00471E20"/>
    <w:rsid w:val="004721BB"/>
    <w:rsid w:val="00472D9B"/>
    <w:rsid w:val="00472F7C"/>
    <w:rsid w:val="00473776"/>
    <w:rsid w:val="004737A1"/>
    <w:rsid w:val="004739B0"/>
    <w:rsid w:val="004739E3"/>
    <w:rsid w:val="00473A23"/>
    <w:rsid w:val="00473ACD"/>
    <w:rsid w:val="00473C5F"/>
    <w:rsid w:val="00473FFA"/>
    <w:rsid w:val="004743F4"/>
    <w:rsid w:val="00474486"/>
    <w:rsid w:val="0047462D"/>
    <w:rsid w:val="00474BC4"/>
    <w:rsid w:val="00474D44"/>
    <w:rsid w:val="00474FCF"/>
    <w:rsid w:val="004751D4"/>
    <w:rsid w:val="00475465"/>
    <w:rsid w:val="0047557C"/>
    <w:rsid w:val="00475661"/>
    <w:rsid w:val="004759DE"/>
    <w:rsid w:val="00476029"/>
    <w:rsid w:val="004763B7"/>
    <w:rsid w:val="004763F4"/>
    <w:rsid w:val="00476C5F"/>
    <w:rsid w:val="00477377"/>
    <w:rsid w:val="0047748C"/>
    <w:rsid w:val="00477EA0"/>
    <w:rsid w:val="0048013A"/>
    <w:rsid w:val="0048031E"/>
    <w:rsid w:val="00480859"/>
    <w:rsid w:val="0048098A"/>
    <w:rsid w:val="00481AA0"/>
    <w:rsid w:val="00482178"/>
    <w:rsid w:val="00482476"/>
    <w:rsid w:val="00482C01"/>
    <w:rsid w:val="00482EBF"/>
    <w:rsid w:val="0048305E"/>
    <w:rsid w:val="0048387B"/>
    <w:rsid w:val="0048392F"/>
    <w:rsid w:val="00483D19"/>
    <w:rsid w:val="00483F5E"/>
    <w:rsid w:val="00483F7F"/>
    <w:rsid w:val="0048403C"/>
    <w:rsid w:val="004844F0"/>
    <w:rsid w:val="00484A51"/>
    <w:rsid w:val="00484DFB"/>
    <w:rsid w:val="0048504A"/>
    <w:rsid w:val="004850C5"/>
    <w:rsid w:val="00485250"/>
    <w:rsid w:val="004852BE"/>
    <w:rsid w:val="004852DB"/>
    <w:rsid w:val="0048560F"/>
    <w:rsid w:val="00486030"/>
    <w:rsid w:val="004861E2"/>
    <w:rsid w:val="004861F1"/>
    <w:rsid w:val="0048621C"/>
    <w:rsid w:val="004866AE"/>
    <w:rsid w:val="004866E0"/>
    <w:rsid w:val="00486A41"/>
    <w:rsid w:val="00486C78"/>
    <w:rsid w:val="004870DD"/>
    <w:rsid w:val="004876C4"/>
    <w:rsid w:val="0049005D"/>
    <w:rsid w:val="004902DB"/>
    <w:rsid w:val="00490487"/>
    <w:rsid w:val="004904FC"/>
    <w:rsid w:val="00490CBB"/>
    <w:rsid w:val="004910F5"/>
    <w:rsid w:val="00491186"/>
    <w:rsid w:val="00491CFA"/>
    <w:rsid w:val="00491E54"/>
    <w:rsid w:val="00491FDA"/>
    <w:rsid w:val="004921DC"/>
    <w:rsid w:val="004921E9"/>
    <w:rsid w:val="00492283"/>
    <w:rsid w:val="0049229E"/>
    <w:rsid w:val="0049240E"/>
    <w:rsid w:val="00492B0D"/>
    <w:rsid w:val="00492B8F"/>
    <w:rsid w:val="00492D68"/>
    <w:rsid w:val="00492DD9"/>
    <w:rsid w:val="00492FD7"/>
    <w:rsid w:val="0049385F"/>
    <w:rsid w:val="00493A8B"/>
    <w:rsid w:val="00493FD1"/>
    <w:rsid w:val="0049414B"/>
    <w:rsid w:val="004941A6"/>
    <w:rsid w:val="00494722"/>
    <w:rsid w:val="004947E9"/>
    <w:rsid w:val="00494B87"/>
    <w:rsid w:val="00494D39"/>
    <w:rsid w:val="00494D89"/>
    <w:rsid w:val="00494F15"/>
    <w:rsid w:val="004952F4"/>
    <w:rsid w:val="0049569F"/>
    <w:rsid w:val="004959E1"/>
    <w:rsid w:val="00495CC4"/>
    <w:rsid w:val="00495DEA"/>
    <w:rsid w:val="00495F0C"/>
    <w:rsid w:val="00496373"/>
    <w:rsid w:val="004964F1"/>
    <w:rsid w:val="004969FE"/>
    <w:rsid w:val="00496E0B"/>
    <w:rsid w:val="00497517"/>
    <w:rsid w:val="00497634"/>
    <w:rsid w:val="004976A1"/>
    <w:rsid w:val="00497703"/>
    <w:rsid w:val="004A0134"/>
    <w:rsid w:val="004A014A"/>
    <w:rsid w:val="004A06B1"/>
    <w:rsid w:val="004A091D"/>
    <w:rsid w:val="004A09C0"/>
    <w:rsid w:val="004A0B0E"/>
    <w:rsid w:val="004A0B17"/>
    <w:rsid w:val="004A0CC8"/>
    <w:rsid w:val="004A0D32"/>
    <w:rsid w:val="004A0E96"/>
    <w:rsid w:val="004A0EDA"/>
    <w:rsid w:val="004A0F7B"/>
    <w:rsid w:val="004A1493"/>
    <w:rsid w:val="004A16E6"/>
    <w:rsid w:val="004A171C"/>
    <w:rsid w:val="004A18C1"/>
    <w:rsid w:val="004A1924"/>
    <w:rsid w:val="004A1A0C"/>
    <w:rsid w:val="004A1BC2"/>
    <w:rsid w:val="004A1BFE"/>
    <w:rsid w:val="004A1C90"/>
    <w:rsid w:val="004A1D3A"/>
    <w:rsid w:val="004A1D77"/>
    <w:rsid w:val="004A1E6E"/>
    <w:rsid w:val="004A1F45"/>
    <w:rsid w:val="004A1F97"/>
    <w:rsid w:val="004A23E7"/>
    <w:rsid w:val="004A25FA"/>
    <w:rsid w:val="004A26D1"/>
    <w:rsid w:val="004A29C3"/>
    <w:rsid w:val="004A3068"/>
    <w:rsid w:val="004A3107"/>
    <w:rsid w:val="004A36EC"/>
    <w:rsid w:val="004A3958"/>
    <w:rsid w:val="004A3B56"/>
    <w:rsid w:val="004A3DD9"/>
    <w:rsid w:val="004A41A4"/>
    <w:rsid w:val="004A43D2"/>
    <w:rsid w:val="004A4410"/>
    <w:rsid w:val="004A45B8"/>
    <w:rsid w:val="004A4B0F"/>
    <w:rsid w:val="004A4E74"/>
    <w:rsid w:val="004A5018"/>
    <w:rsid w:val="004A5062"/>
    <w:rsid w:val="004A50CF"/>
    <w:rsid w:val="004A538E"/>
    <w:rsid w:val="004A5567"/>
    <w:rsid w:val="004A5769"/>
    <w:rsid w:val="004A580C"/>
    <w:rsid w:val="004A588A"/>
    <w:rsid w:val="004A5A90"/>
    <w:rsid w:val="004A5BFD"/>
    <w:rsid w:val="004A5DBD"/>
    <w:rsid w:val="004A607E"/>
    <w:rsid w:val="004A6139"/>
    <w:rsid w:val="004A62F9"/>
    <w:rsid w:val="004A65E8"/>
    <w:rsid w:val="004A67FB"/>
    <w:rsid w:val="004A68C0"/>
    <w:rsid w:val="004A6A1F"/>
    <w:rsid w:val="004A6AD7"/>
    <w:rsid w:val="004A6D37"/>
    <w:rsid w:val="004A6DDA"/>
    <w:rsid w:val="004A7183"/>
    <w:rsid w:val="004A7199"/>
    <w:rsid w:val="004A73C8"/>
    <w:rsid w:val="004A7445"/>
    <w:rsid w:val="004A77D0"/>
    <w:rsid w:val="004A7C4B"/>
    <w:rsid w:val="004B05F1"/>
    <w:rsid w:val="004B079D"/>
    <w:rsid w:val="004B0899"/>
    <w:rsid w:val="004B10D4"/>
    <w:rsid w:val="004B1463"/>
    <w:rsid w:val="004B1AC1"/>
    <w:rsid w:val="004B2370"/>
    <w:rsid w:val="004B28D3"/>
    <w:rsid w:val="004B2940"/>
    <w:rsid w:val="004B294B"/>
    <w:rsid w:val="004B2BB8"/>
    <w:rsid w:val="004B3592"/>
    <w:rsid w:val="004B374F"/>
    <w:rsid w:val="004B3773"/>
    <w:rsid w:val="004B38B9"/>
    <w:rsid w:val="004B397E"/>
    <w:rsid w:val="004B3B70"/>
    <w:rsid w:val="004B3B77"/>
    <w:rsid w:val="004B3C4F"/>
    <w:rsid w:val="004B4460"/>
    <w:rsid w:val="004B44D6"/>
    <w:rsid w:val="004B4630"/>
    <w:rsid w:val="004B466F"/>
    <w:rsid w:val="004B4C34"/>
    <w:rsid w:val="004B4CCF"/>
    <w:rsid w:val="004B4E26"/>
    <w:rsid w:val="004B5072"/>
    <w:rsid w:val="004B50B8"/>
    <w:rsid w:val="004B520F"/>
    <w:rsid w:val="004B5344"/>
    <w:rsid w:val="004B5823"/>
    <w:rsid w:val="004B60E3"/>
    <w:rsid w:val="004B64D2"/>
    <w:rsid w:val="004B669A"/>
    <w:rsid w:val="004B691A"/>
    <w:rsid w:val="004B6AAA"/>
    <w:rsid w:val="004B73FF"/>
    <w:rsid w:val="004B74CA"/>
    <w:rsid w:val="004B7586"/>
    <w:rsid w:val="004B7999"/>
    <w:rsid w:val="004B7A10"/>
    <w:rsid w:val="004B7CF8"/>
    <w:rsid w:val="004B7F3D"/>
    <w:rsid w:val="004C0032"/>
    <w:rsid w:val="004C0062"/>
    <w:rsid w:val="004C0338"/>
    <w:rsid w:val="004C0501"/>
    <w:rsid w:val="004C094E"/>
    <w:rsid w:val="004C09B5"/>
    <w:rsid w:val="004C0EDA"/>
    <w:rsid w:val="004C1191"/>
    <w:rsid w:val="004C1719"/>
    <w:rsid w:val="004C1A8A"/>
    <w:rsid w:val="004C22D5"/>
    <w:rsid w:val="004C2414"/>
    <w:rsid w:val="004C24D8"/>
    <w:rsid w:val="004C26C4"/>
    <w:rsid w:val="004C2902"/>
    <w:rsid w:val="004C2E4D"/>
    <w:rsid w:val="004C3410"/>
    <w:rsid w:val="004C3F1A"/>
    <w:rsid w:val="004C436C"/>
    <w:rsid w:val="004C44F6"/>
    <w:rsid w:val="004C455E"/>
    <w:rsid w:val="004C457F"/>
    <w:rsid w:val="004C45F2"/>
    <w:rsid w:val="004C4860"/>
    <w:rsid w:val="004C48B6"/>
    <w:rsid w:val="004C4947"/>
    <w:rsid w:val="004C4A3A"/>
    <w:rsid w:val="004C529D"/>
    <w:rsid w:val="004C57D0"/>
    <w:rsid w:val="004C5A67"/>
    <w:rsid w:val="004C5CA5"/>
    <w:rsid w:val="004C68E7"/>
    <w:rsid w:val="004C6C79"/>
    <w:rsid w:val="004C6F5B"/>
    <w:rsid w:val="004C7260"/>
    <w:rsid w:val="004C75AA"/>
    <w:rsid w:val="004C7895"/>
    <w:rsid w:val="004C7FB0"/>
    <w:rsid w:val="004D0046"/>
    <w:rsid w:val="004D02CE"/>
    <w:rsid w:val="004D033C"/>
    <w:rsid w:val="004D059E"/>
    <w:rsid w:val="004D0638"/>
    <w:rsid w:val="004D0680"/>
    <w:rsid w:val="004D08C0"/>
    <w:rsid w:val="004D0908"/>
    <w:rsid w:val="004D0FFA"/>
    <w:rsid w:val="004D1CD7"/>
    <w:rsid w:val="004D2139"/>
    <w:rsid w:val="004D22EF"/>
    <w:rsid w:val="004D26A7"/>
    <w:rsid w:val="004D2871"/>
    <w:rsid w:val="004D2A32"/>
    <w:rsid w:val="004D3144"/>
    <w:rsid w:val="004D31CD"/>
    <w:rsid w:val="004D3383"/>
    <w:rsid w:val="004D3660"/>
    <w:rsid w:val="004D391E"/>
    <w:rsid w:val="004D3955"/>
    <w:rsid w:val="004D3FB4"/>
    <w:rsid w:val="004D41E5"/>
    <w:rsid w:val="004D46A5"/>
    <w:rsid w:val="004D4D43"/>
    <w:rsid w:val="004D4EAE"/>
    <w:rsid w:val="004D55F5"/>
    <w:rsid w:val="004D5DC0"/>
    <w:rsid w:val="004D5EC1"/>
    <w:rsid w:val="004D5F9B"/>
    <w:rsid w:val="004D5FCC"/>
    <w:rsid w:val="004D60AF"/>
    <w:rsid w:val="004D62D7"/>
    <w:rsid w:val="004D69F8"/>
    <w:rsid w:val="004D6B0F"/>
    <w:rsid w:val="004D6B66"/>
    <w:rsid w:val="004D6E32"/>
    <w:rsid w:val="004D75F3"/>
    <w:rsid w:val="004D7926"/>
    <w:rsid w:val="004D7954"/>
    <w:rsid w:val="004D7BD1"/>
    <w:rsid w:val="004E022C"/>
    <w:rsid w:val="004E03C1"/>
    <w:rsid w:val="004E041D"/>
    <w:rsid w:val="004E089F"/>
    <w:rsid w:val="004E0B15"/>
    <w:rsid w:val="004E0EBA"/>
    <w:rsid w:val="004E1659"/>
    <w:rsid w:val="004E16FF"/>
    <w:rsid w:val="004E1B0B"/>
    <w:rsid w:val="004E1C0C"/>
    <w:rsid w:val="004E1DCD"/>
    <w:rsid w:val="004E2777"/>
    <w:rsid w:val="004E27BE"/>
    <w:rsid w:val="004E2854"/>
    <w:rsid w:val="004E2FE7"/>
    <w:rsid w:val="004E3071"/>
    <w:rsid w:val="004E3A23"/>
    <w:rsid w:val="004E3F4E"/>
    <w:rsid w:val="004E4C20"/>
    <w:rsid w:val="004E4DEF"/>
    <w:rsid w:val="004E50C5"/>
    <w:rsid w:val="004E5154"/>
    <w:rsid w:val="004E5325"/>
    <w:rsid w:val="004E53BA"/>
    <w:rsid w:val="004E59F6"/>
    <w:rsid w:val="004E5B3E"/>
    <w:rsid w:val="004E5F37"/>
    <w:rsid w:val="004E61F1"/>
    <w:rsid w:val="004E637B"/>
    <w:rsid w:val="004E68F1"/>
    <w:rsid w:val="004E7211"/>
    <w:rsid w:val="004E72A3"/>
    <w:rsid w:val="004E7C23"/>
    <w:rsid w:val="004E7CB6"/>
    <w:rsid w:val="004E7E70"/>
    <w:rsid w:val="004E7FF3"/>
    <w:rsid w:val="004F002D"/>
    <w:rsid w:val="004F038A"/>
    <w:rsid w:val="004F0660"/>
    <w:rsid w:val="004F06DF"/>
    <w:rsid w:val="004F073B"/>
    <w:rsid w:val="004F0A26"/>
    <w:rsid w:val="004F0AB9"/>
    <w:rsid w:val="004F0B6E"/>
    <w:rsid w:val="004F0BB1"/>
    <w:rsid w:val="004F0D62"/>
    <w:rsid w:val="004F0FB5"/>
    <w:rsid w:val="004F103A"/>
    <w:rsid w:val="004F111E"/>
    <w:rsid w:val="004F129E"/>
    <w:rsid w:val="004F1464"/>
    <w:rsid w:val="004F1613"/>
    <w:rsid w:val="004F1939"/>
    <w:rsid w:val="004F1E78"/>
    <w:rsid w:val="004F20FD"/>
    <w:rsid w:val="004F2493"/>
    <w:rsid w:val="004F2785"/>
    <w:rsid w:val="004F2BDD"/>
    <w:rsid w:val="004F2C5F"/>
    <w:rsid w:val="004F2FDD"/>
    <w:rsid w:val="004F3F73"/>
    <w:rsid w:val="004F4080"/>
    <w:rsid w:val="004F425E"/>
    <w:rsid w:val="004F4514"/>
    <w:rsid w:val="004F467D"/>
    <w:rsid w:val="004F48DC"/>
    <w:rsid w:val="004F4B7C"/>
    <w:rsid w:val="004F4F35"/>
    <w:rsid w:val="004F5175"/>
    <w:rsid w:val="004F517D"/>
    <w:rsid w:val="004F530E"/>
    <w:rsid w:val="004F5454"/>
    <w:rsid w:val="004F5624"/>
    <w:rsid w:val="004F56D6"/>
    <w:rsid w:val="004F5C1A"/>
    <w:rsid w:val="004F5D69"/>
    <w:rsid w:val="004F5D90"/>
    <w:rsid w:val="004F636C"/>
    <w:rsid w:val="004F65AD"/>
    <w:rsid w:val="004F65FC"/>
    <w:rsid w:val="004F6794"/>
    <w:rsid w:val="004F67C6"/>
    <w:rsid w:val="004F697D"/>
    <w:rsid w:val="004F6A27"/>
    <w:rsid w:val="004F6EBA"/>
    <w:rsid w:val="004F712D"/>
    <w:rsid w:val="004F743E"/>
    <w:rsid w:val="004F78D2"/>
    <w:rsid w:val="004F7B21"/>
    <w:rsid w:val="004F7B24"/>
    <w:rsid w:val="004F7E93"/>
    <w:rsid w:val="0050013C"/>
    <w:rsid w:val="00500267"/>
    <w:rsid w:val="005002E1"/>
    <w:rsid w:val="005006E5"/>
    <w:rsid w:val="00500853"/>
    <w:rsid w:val="00500BBB"/>
    <w:rsid w:val="00500BE1"/>
    <w:rsid w:val="00500F99"/>
    <w:rsid w:val="005011EB"/>
    <w:rsid w:val="005012E5"/>
    <w:rsid w:val="00501567"/>
    <w:rsid w:val="0050193F"/>
    <w:rsid w:val="00501F2D"/>
    <w:rsid w:val="005022FE"/>
    <w:rsid w:val="005023FE"/>
    <w:rsid w:val="00502401"/>
    <w:rsid w:val="00502419"/>
    <w:rsid w:val="005025D7"/>
    <w:rsid w:val="00502C06"/>
    <w:rsid w:val="00503229"/>
    <w:rsid w:val="0050323B"/>
    <w:rsid w:val="005032A7"/>
    <w:rsid w:val="00503822"/>
    <w:rsid w:val="00503BD6"/>
    <w:rsid w:val="00503D2C"/>
    <w:rsid w:val="005040C4"/>
    <w:rsid w:val="005043A4"/>
    <w:rsid w:val="00504785"/>
    <w:rsid w:val="005048C0"/>
    <w:rsid w:val="0050576F"/>
    <w:rsid w:val="0050622A"/>
    <w:rsid w:val="005064E7"/>
    <w:rsid w:val="00506CFD"/>
    <w:rsid w:val="00506D53"/>
    <w:rsid w:val="005071B4"/>
    <w:rsid w:val="0050731D"/>
    <w:rsid w:val="00507B48"/>
    <w:rsid w:val="00507EFC"/>
    <w:rsid w:val="005100CF"/>
    <w:rsid w:val="005103EB"/>
    <w:rsid w:val="005108CF"/>
    <w:rsid w:val="005109D9"/>
    <w:rsid w:val="00510B4D"/>
    <w:rsid w:val="00510BAA"/>
    <w:rsid w:val="00510CA3"/>
    <w:rsid w:val="00510EEC"/>
    <w:rsid w:val="00511009"/>
    <w:rsid w:val="0051110B"/>
    <w:rsid w:val="00511465"/>
    <w:rsid w:val="00511624"/>
    <w:rsid w:val="00511A0B"/>
    <w:rsid w:val="00511A82"/>
    <w:rsid w:val="00511B85"/>
    <w:rsid w:val="00512395"/>
    <w:rsid w:val="005123E3"/>
    <w:rsid w:val="005128EF"/>
    <w:rsid w:val="00512996"/>
    <w:rsid w:val="00512C8A"/>
    <w:rsid w:val="00512CD0"/>
    <w:rsid w:val="00512F9B"/>
    <w:rsid w:val="0051347E"/>
    <w:rsid w:val="00513561"/>
    <w:rsid w:val="005135AD"/>
    <w:rsid w:val="005137C6"/>
    <w:rsid w:val="00513863"/>
    <w:rsid w:val="00513885"/>
    <w:rsid w:val="00513FD3"/>
    <w:rsid w:val="0051425E"/>
    <w:rsid w:val="005146CD"/>
    <w:rsid w:val="005149A0"/>
    <w:rsid w:val="00514A30"/>
    <w:rsid w:val="00514B78"/>
    <w:rsid w:val="00514C4B"/>
    <w:rsid w:val="00514D6B"/>
    <w:rsid w:val="00515055"/>
    <w:rsid w:val="00515236"/>
    <w:rsid w:val="00515329"/>
    <w:rsid w:val="0051585E"/>
    <w:rsid w:val="005158AC"/>
    <w:rsid w:val="00515A55"/>
    <w:rsid w:val="00515ADD"/>
    <w:rsid w:val="0051600A"/>
    <w:rsid w:val="005163C4"/>
    <w:rsid w:val="005168BF"/>
    <w:rsid w:val="00516B25"/>
    <w:rsid w:val="00516C76"/>
    <w:rsid w:val="00516D93"/>
    <w:rsid w:val="00516E60"/>
    <w:rsid w:val="00516F75"/>
    <w:rsid w:val="0051701B"/>
    <w:rsid w:val="00517A33"/>
    <w:rsid w:val="00517BCA"/>
    <w:rsid w:val="00517BE1"/>
    <w:rsid w:val="00517BE8"/>
    <w:rsid w:val="00517D4E"/>
    <w:rsid w:val="00517DDD"/>
    <w:rsid w:val="00520129"/>
    <w:rsid w:val="00520153"/>
    <w:rsid w:val="005203C7"/>
    <w:rsid w:val="005204A5"/>
    <w:rsid w:val="0052074A"/>
    <w:rsid w:val="00520B40"/>
    <w:rsid w:val="00520C44"/>
    <w:rsid w:val="0052106D"/>
    <w:rsid w:val="005212D5"/>
    <w:rsid w:val="005218DD"/>
    <w:rsid w:val="00521F43"/>
    <w:rsid w:val="005220BF"/>
    <w:rsid w:val="00522157"/>
    <w:rsid w:val="005223B5"/>
    <w:rsid w:val="005223CD"/>
    <w:rsid w:val="0052249A"/>
    <w:rsid w:val="005227BD"/>
    <w:rsid w:val="00522B11"/>
    <w:rsid w:val="00522BE1"/>
    <w:rsid w:val="00523023"/>
    <w:rsid w:val="0052312B"/>
    <w:rsid w:val="005234EC"/>
    <w:rsid w:val="005235A5"/>
    <w:rsid w:val="005236E8"/>
    <w:rsid w:val="005238DD"/>
    <w:rsid w:val="00523A48"/>
    <w:rsid w:val="00523AA2"/>
    <w:rsid w:val="00523B28"/>
    <w:rsid w:val="00523C97"/>
    <w:rsid w:val="00523CF5"/>
    <w:rsid w:val="00523D8A"/>
    <w:rsid w:val="00523E30"/>
    <w:rsid w:val="00523E88"/>
    <w:rsid w:val="00523F79"/>
    <w:rsid w:val="00524796"/>
    <w:rsid w:val="005247A0"/>
    <w:rsid w:val="00524CC6"/>
    <w:rsid w:val="00524DEE"/>
    <w:rsid w:val="00524FED"/>
    <w:rsid w:val="00525031"/>
    <w:rsid w:val="00525375"/>
    <w:rsid w:val="005254E4"/>
    <w:rsid w:val="00525942"/>
    <w:rsid w:val="00525965"/>
    <w:rsid w:val="00525BB5"/>
    <w:rsid w:val="00525FD2"/>
    <w:rsid w:val="00526584"/>
    <w:rsid w:val="005265DA"/>
    <w:rsid w:val="005269E1"/>
    <w:rsid w:val="00526E88"/>
    <w:rsid w:val="005278B0"/>
    <w:rsid w:val="00527A0A"/>
    <w:rsid w:val="00527AA0"/>
    <w:rsid w:val="00527BA5"/>
    <w:rsid w:val="00527CCC"/>
    <w:rsid w:val="00530048"/>
    <w:rsid w:val="00530237"/>
    <w:rsid w:val="00530332"/>
    <w:rsid w:val="005305C5"/>
    <w:rsid w:val="005305E7"/>
    <w:rsid w:val="005305FE"/>
    <w:rsid w:val="00530766"/>
    <w:rsid w:val="005309F0"/>
    <w:rsid w:val="00530D0A"/>
    <w:rsid w:val="00530E77"/>
    <w:rsid w:val="00531288"/>
    <w:rsid w:val="00531816"/>
    <w:rsid w:val="0053186A"/>
    <w:rsid w:val="005318C4"/>
    <w:rsid w:val="005318DD"/>
    <w:rsid w:val="00531DED"/>
    <w:rsid w:val="00532037"/>
    <w:rsid w:val="005322CD"/>
    <w:rsid w:val="00532E80"/>
    <w:rsid w:val="00532EEF"/>
    <w:rsid w:val="00532F39"/>
    <w:rsid w:val="005330D3"/>
    <w:rsid w:val="005332E2"/>
    <w:rsid w:val="00533737"/>
    <w:rsid w:val="00533841"/>
    <w:rsid w:val="00533FC9"/>
    <w:rsid w:val="0053454B"/>
    <w:rsid w:val="005348BA"/>
    <w:rsid w:val="00534A66"/>
    <w:rsid w:val="00534A9F"/>
    <w:rsid w:val="00534F26"/>
    <w:rsid w:val="005353FB"/>
    <w:rsid w:val="00535691"/>
    <w:rsid w:val="005356C2"/>
    <w:rsid w:val="0053588A"/>
    <w:rsid w:val="00535965"/>
    <w:rsid w:val="0053601F"/>
    <w:rsid w:val="00536177"/>
    <w:rsid w:val="005365B5"/>
    <w:rsid w:val="005365CD"/>
    <w:rsid w:val="00536701"/>
    <w:rsid w:val="00536909"/>
    <w:rsid w:val="005369DA"/>
    <w:rsid w:val="00536B04"/>
    <w:rsid w:val="00536B32"/>
    <w:rsid w:val="00536B36"/>
    <w:rsid w:val="00536CF1"/>
    <w:rsid w:val="0053709D"/>
    <w:rsid w:val="0053714F"/>
    <w:rsid w:val="005374EB"/>
    <w:rsid w:val="00537647"/>
    <w:rsid w:val="00537989"/>
    <w:rsid w:val="005379AD"/>
    <w:rsid w:val="00537ADE"/>
    <w:rsid w:val="00537D23"/>
    <w:rsid w:val="00537E44"/>
    <w:rsid w:val="00537F0E"/>
    <w:rsid w:val="00537F40"/>
    <w:rsid w:val="00540086"/>
    <w:rsid w:val="00540583"/>
    <w:rsid w:val="00540638"/>
    <w:rsid w:val="00540714"/>
    <w:rsid w:val="00540BAB"/>
    <w:rsid w:val="00540C91"/>
    <w:rsid w:val="00541005"/>
    <w:rsid w:val="00541127"/>
    <w:rsid w:val="0054168B"/>
    <w:rsid w:val="005416BB"/>
    <w:rsid w:val="0054171F"/>
    <w:rsid w:val="00541826"/>
    <w:rsid w:val="00541BE7"/>
    <w:rsid w:val="005420CD"/>
    <w:rsid w:val="00542312"/>
    <w:rsid w:val="0054250E"/>
    <w:rsid w:val="00542558"/>
    <w:rsid w:val="00542809"/>
    <w:rsid w:val="0054283F"/>
    <w:rsid w:val="0054288F"/>
    <w:rsid w:val="005428AC"/>
    <w:rsid w:val="0054294B"/>
    <w:rsid w:val="005430A8"/>
    <w:rsid w:val="00543A9D"/>
    <w:rsid w:val="00543D5D"/>
    <w:rsid w:val="005442BA"/>
    <w:rsid w:val="0054436A"/>
    <w:rsid w:val="005443F8"/>
    <w:rsid w:val="005445B3"/>
    <w:rsid w:val="00544BE9"/>
    <w:rsid w:val="00544ED1"/>
    <w:rsid w:val="00545493"/>
    <w:rsid w:val="0054552D"/>
    <w:rsid w:val="005455B2"/>
    <w:rsid w:val="00545A64"/>
    <w:rsid w:val="00546398"/>
    <w:rsid w:val="0054645F"/>
    <w:rsid w:val="0054663F"/>
    <w:rsid w:val="00546947"/>
    <w:rsid w:val="00546ACF"/>
    <w:rsid w:val="00546B08"/>
    <w:rsid w:val="00546D56"/>
    <w:rsid w:val="005471B4"/>
    <w:rsid w:val="00547476"/>
    <w:rsid w:val="00547891"/>
    <w:rsid w:val="005479AC"/>
    <w:rsid w:val="00547DA9"/>
    <w:rsid w:val="00547E8D"/>
    <w:rsid w:val="00550051"/>
    <w:rsid w:val="00550245"/>
    <w:rsid w:val="005508C3"/>
    <w:rsid w:val="00550A4D"/>
    <w:rsid w:val="00550A8D"/>
    <w:rsid w:val="00550ECF"/>
    <w:rsid w:val="005513C0"/>
    <w:rsid w:val="00551764"/>
    <w:rsid w:val="00551874"/>
    <w:rsid w:val="00551A14"/>
    <w:rsid w:val="00551FBA"/>
    <w:rsid w:val="0055220D"/>
    <w:rsid w:val="0055235D"/>
    <w:rsid w:val="005526B4"/>
    <w:rsid w:val="005526BE"/>
    <w:rsid w:val="0055292F"/>
    <w:rsid w:val="00552CD4"/>
    <w:rsid w:val="00552E80"/>
    <w:rsid w:val="00553025"/>
    <w:rsid w:val="00553096"/>
    <w:rsid w:val="00553296"/>
    <w:rsid w:val="005532CC"/>
    <w:rsid w:val="0055392C"/>
    <w:rsid w:val="00553E97"/>
    <w:rsid w:val="00553F16"/>
    <w:rsid w:val="005544C9"/>
    <w:rsid w:val="00554601"/>
    <w:rsid w:val="0055477B"/>
    <w:rsid w:val="00554BFB"/>
    <w:rsid w:val="00554CC6"/>
    <w:rsid w:val="0055500B"/>
    <w:rsid w:val="005552B8"/>
    <w:rsid w:val="00556624"/>
    <w:rsid w:val="00556B5F"/>
    <w:rsid w:val="00557033"/>
    <w:rsid w:val="005571B0"/>
    <w:rsid w:val="00557301"/>
    <w:rsid w:val="00557504"/>
    <w:rsid w:val="00557563"/>
    <w:rsid w:val="005579AC"/>
    <w:rsid w:val="005579D3"/>
    <w:rsid w:val="00557C0C"/>
    <w:rsid w:val="00557CBB"/>
    <w:rsid w:val="00557D84"/>
    <w:rsid w:val="00557F03"/>
    <w:rsid w:val="00560355"/>
    <w:rsid w:val="00561685"/>
    <w:rsid w:val="00561AE8"/>
    <w:rsid w:val="00561C92"/>
    <w:rsid w:val="00561F06"/>
    <w:rsid w:val="00562218"/>
    <w:rsid w:val="005623EB"/>
    <w:rsid w:val="005625A8"/>
    <w:rsid w:val="0056299F"/>
    <w:rsid w:val="00562F9B"/>
    <w:rsid w:val="005630AD"/>
    <w:rsid w:val="005632D7"/>
    <w:rsid w:val="0056353B"/>
    <w:rsid w:val="00563966"/>
    <w:rsid w:val="00563D9A"/>
    <w:rsid w:val="00564232"/>
    <w:rsid w:val="005644A8"/>
    <w:rsid w:val="005649BD"/>
    <w:rsid w:val="00564BB6"/>
    <w:rsid w:val="00564C54"/>
    <w:rsid w:val="00564D39"/>
    <w:rsid w:val="005651F2"/>
    <w:rsid w:val="00565498"/>
    <w:rsid w:val="00565758"/>
    <w:rsid w:val="00565831"/>
    <w:rsid w:val="00565ADF"/>
    <w:rsid w:val="00565FB3"/>
    <w:rsid w:val="0056603E"/>
    <w:rsid w:val="00566126"/>
    <w:rsid w:val="00566872"/>
    <w:rsid w:val="00566BCB"/>
    <w:rsid w:val="00566EC9"/>
    <w:rsid w:val="00566FB7"/>
    <w:rsid w:val="005673E0"/>
    <w:rsid w:val="005676F2"/>
    <w:rsid w:val="00567C60"/>
    <w:rsid w:val="00567DE8"/>
    <w:rsid w:val="00567F64"/>
    <w:rsid w:val="005701F2"/>
    <w:rsid w:val="00570697"/>
    <w:rsid w:val="005708F5"/>
    <w:rsid w:val="00571516"/>
    <w:rsid w:val="00571B57"/>
    <w:rsid w:val="00571C2B"/>
    <w:rsid w:val="00571FE1"/>
    <w:rsid w:val="00572351"/>
    <w:rsid w:val="005723F8"/>
    <w:rsid w:val="005724D0"/>
    <w:rsid w:val="00572868"/>
    <w:rsid w:val="0057309D"/>
    <w:rsid w:val="00573384"/>
    <w:rsid w:val="005739C0"/>
    <w:rsid w:val="00573EC1"/>
    <w:rsid w:val="00573FE3"/>
    <w:rsid w:val="0057411F"/>
    <w:rsid w:val="0057431C"/>
    <w:rsid w:val="0057439B"/>
    <w:rsid w:val="005747B7"/>
    <w:rsid w:val="005747D4"/>
    <w:rsid w:val="00574A47"/>
    <w:rsid w:val="00574B05"/>
    <w:rsid w:val="00574C79"/>
    <w:rsid w:val="00574FD2"/>
    <w:rsid w:val="005750D1"/>
    <w:rsid w:val="005750FF"/>
    <w:rsid w:val="005752EF"/>
    <w:rsid w:val="00575358"/>
    <w:rsid w:val="005756BA"/>
    <w:rsid w:val="0057597A"/>
    <w:rsid w:val="00575C37"/>
    <w:rsid w:val="00575E60"/>
    <w:rsid w:val="00575FB6"/>
    <w:rsid w:val="0057642E"/>
    <w:rsid w:val="005769F3"/>
    <w:rsid w:val="00576AE6"/>
    <w:rsid w:val="00576C95"/>
    <w:rsid w:val="00576CAF"/>
    <w:rsid w:val="00576E47"/>
    <w:rsid w:val="0057700E"/>
    <w:rsid w:val="005778B8"/>
    <w:rsid w:val="00577B45"/>
    <w:rsid w:val="00577C6F"/>
    <w:rsid w:val="00577D02"/>
    <w:rsid w:val="00577D31"/>
    <w:rsid w:val="00577D45"/>
    <w:rsid w:val="00577EF6"/>
    <w:rsid w:val="00577F44"/>
    <w:rsid w:val="00577FAD"/>
    <w:rsid w:val="0058009F"/>
    <w:rsid w:val="00580430"/>
    <w:rsid w:val="005807F8"/>
    <w:rsid w:val="005808A0"/>
    <w:rsid w:val="005820BC"/>
    <w:rsid w:val="00582492"/>
    <w:rsid w:val="005830E2"/>
    <w:rsid w:val="00583409"/>
    <w:rsid w:val="00583605"/>
    <w:rsid w:val="00583905"/>
    <w:rsid w:val="00583967"/>
    <w:rsid w:val="00583B93"/>
    <w:rsid w:val="00584057"/>
    <w:rsid w:val="005841D0"/>
    <w:rsid w:val="0058427C"/>
    <w:rsid w:val="0058467E"/>
    <w:rsid w:val="005846DA"/>
    <w:rsid w:val="00584732"/>
    <w:rsid w:val="0058473D"/>
    <w:rsid w:val="00584A27"/>
    <w:rsid w:val="00584F42"/>
    <w:rsid w:val="00585078"/>
    <w:rsid w:val="0058529B"/>
    <w:rsid w:val="00585C07"/>
    <w:rsid w:val="00585E81"/>
    <w:rsid w:val="0058669A"/>
    <w:rsid w:val="0058673F"/>
    <w:rsid w:val="00586965"/>
    <w:rsid w:val="00586971"/>
    <w:rsid w:val="00586E10"/>
    <w:rsid w:val="00586E1A"/>
    <w:rsid w:val="00587249"/>
    <w:rsid w:val="0058742A"/>
    <w:rsid w:val="00587DB4"/>
    <w:rsid w:val="00587DC2"/>
    <w:rsid w:val="0059004D"/>
    <w:rsid w:val="0059011A"/>
    <w:rsid w:val="00590153"/>
    <w:rsid w:val="005901FB"/>
    <w:rsid w:val="005905FE"/>
    <w:rsid w:val="00590792"/>
    <w:rsid w:val="00590831"/>
    <w:rsid w:val="00590C52"/>
    <w:rsid w:val="0059132C"/>
    <w:rsid w:val="0059136A"/>
    <w:rsid w:val="00591382"/>
    <w:rsid w:val="005914DA"/>
    <w:rsid w:val="0059157F"/>
    <w:rsid w:val="00591C31"/>
    <w:rsid w:val="00591CD4"/>
    <w:rsid w:val="00591E1F"/>
    <w:rsid w:val="00591FF7"/>
    <w:rsid w:val="005922BF"/>
    <w:rsid w:val="0059271A"/>
    <w:rsid w:val="0059278A"/>
    <w:rsid w:val="00592937"/>
    <w:rsid w:val="00592F72"/>
    <w:rsid w:val="00593419"/>
    <w:rsid w:val="00593552"/>
    <w:rsid w:val="005936E9"/>
    <w:rsid w:val="00593856"/>
    <w:rsid w:val="005938E5"/>
    <w:rsid w:val="00593A98"/>
    <w:rsid w:val="00593AFA"/>
    <w:rsid w:val="00593C93"/>
    <w:rsid w:val="005940C3"/>
    <w:rsid w:val="005946AC"/>
    <w:rsid w:val="00594939"/>
    <w:rsid w:val="00594BF1"/>
    <w:rsid w:val="00595110"/>
    <w:rsid w:val="00595616"/>
    <w:rsid w:val="00595949"/>
    <w:rsid w:val="00595CF2"/>
    <w:rsid w:val="00595D72"/>
    <w:rsid w:val="00595E2E"/>
    <w:rsid w:val="00595FC5"/>
    <w:rsid w:val="0059607A"/>
    <w:rsid w:val="005961B9"/>
    <w:rsid w:val="005962B1"/>
    <w:rsid w:val="00596612"/>
    <w:rsid w:val="00596A6F"/>
    <w:rsid w:val="00596C69"/>
    <w:rsid w:val="00596EB0"/>
    <w:rsid w:val="005970E3"/>
    <w:rsid w:val="00597289"/>
    <w:rsid w:val="00597542"/>
    <w:rsid w:val="00597633"/>
    <w:rsid w:val="00597B7A"/>
    <w:rsid w:val="005A0107"/>
    <w:rsid w:val="005A027E"/>
    <w:rsid w:val="005A027F"/>
    <w:rsid w:val="005A03C1"/>
    <w:rsid w:val="005A0528"/>
    <w:rsid w:val="005A0BFF"/>
    <w:rsid w:val="005A0FA3"/>
    <w:rsid w:val="005A120F"/>
    <w:rsid w:val="005A128B"/>
    <w:rsid w:val="005A1518"/>
    <w:rsid w:val="005A15ED"/>
    <w:rsid w:val="005A1A59"/>
    <w:rsid w:val="005A1C5D"/>
    <w:rsid w:val="005A1D11"/>
    <w:rsid w:val="005A2470"/>
    <w:rsid w:val="005A267D"/>
    <w:rsid w:val="005A28B4"/>
    <w:rsid w:val="005A29DC"/>
    <w:rsid w:val="005A30E9"/>
    <w:rsid w:val="005A3499"/>
    <w:rsid w:val="005A351F"/>
    <w:rsid w:val="005A35B5"/>
    <w:rsid w:val="005A35F7"/>
    <w:rsid w:val="005A37F4"/>
    <w:rsid w:val="005A3AD9"/>
    <w:rsid w:val="005A3D3C"/>
    <w:rsid w:val="005A3D84"/>
    <w:rsid w:val="005A3EAD"/>
    <w:rsid w:val="005A3EB7"/>
    <w:rsid w:val="005A4295"/>
    <w:rsid w:val="005A4706"/>
    <w:rsid w:val="005A47AE"/>
    <w:rsid w:val="005A4B9C"/>
    <w:rsid w:val="005A4DED"/>
    <w:rsid w:val="005A5050"/>
    <w:rsid w:val="005A575E"/>
    <w:rsid w:val="005A5791"/>
    <w:rsid w:val="005A59C0"/>
    <w:rsid w:val="005A59EC"/>
    <w:rsid w:val="005A5C35"/>
    <w:rsid w:val="005A5DE7"/>
    <w:rsid w:val="005A5E24"/>
    <w:rsid w:val="005A6090"/>
    <w:rsid w:val="005A6147"/>
    <w:rsid w:val="005A61B0"/>
    <w:rsid w:val="005A621F"/>
    <w:rsid w:val="005A6431"/>
    <w:rsid w:val="005A6653"/>
    <w:rsid w:val="005A6888"/>
    <w:rsid w:val="005A6C35"/>
    <w:rsid w:val="005A6D2B"/>
    <w:rsid w:val="005A6E16"/>
    <w:rsid w:val="005A737C"/>
    <w:rsid w:val="005A7553"/>
    <w:rsid w:val="005A78CB"/>
    <w:rsid w:val="005B007B"/>
    <w:rsid w:val="005B031D"/>
    <w:rsid w:val="005B03A0"/>
    <w:rsid w:val="005B045B"/>
    <w:rsid w:val="005B053B"/>
    <w:rsid w:val="005B095A"/>
    <w:rsid w:val="005B0F9B"/>
    <w:rsid w:val="005B15A3"/>
    <w:rsid w:val="005B1653"/>
    <w:rsid w:val="005B1707"/>
    <w:rsid w:val="005B2558"/>
    <w:rsid w:val="005B287C"/>
    <w:rsid w:val="005B2E5A"/>
    <w:rsid w:val="005B2F22"/>
    <w:rsid w:val="005B3219"/>
    <w:rsid w:val="005B3611"/>
    <w:rsid w:val="005B43F4"/>
    <w:rsid w:val="005B4414"/>
    <w:rsid w:val="005B463C"/>
    <w:rsid w:val="005B4701"/>
    <w:rsid w:val="005B4986"/>
    <w:rsid w:val="005B4BF5"/>
    <w:rsid w:val="005B4CD9"/>
    <w:rsid w:val="005B52AF"/>
    <w:rsid w:val="005B55F9"/>
    <w:rsid w:val="005B56B8"/>
    <w:rsid w:val="005B5DFF"/>
    <w:rsid w:val="005B5E15"/>
    <w:rsid w:val="005B61CB"/>
    <w:rsid w:val="005B6365"/>
    <w:rsid w:val="005B6464"/>
    <w:rsid w:val="005B67A9"/>
    <w:rsid w:val="005B6865"/>
    <w:rsid w:val="005B6902"/>
    <w:rsid w:val="005B6AB5"/>
    <w:rsid w:val="005B6DB9"/>
    <w:rsid w:val="005B6E68"/>
    <w:rsid w:val="005B6ED4"/>
    <w:rsid w:val="005B6ED9"/>
    <w:rsid w:val="005B7181"/>
    <w:rsid w:val="005B76B7"/>
    <w:rsid w:val="005B7822"/>
    <w:rsid w:val="005B78FF"/>
    <w:rsid w:val="005B7D4C"/>
    <w:rsid w:val="005B7FD5"/>
    <w:rsid w:val="005C0191"/>
    <w:rsid w:val="005C01C0"/>
    <w:rsid w:val="005C025D"/>
    <w:rsid w:val="005C03B2"/>
    <w:rsid w:val="005C073D"/>
    <w:rsid w:val="005C0980"/>
    <w:rsid w:val="005C0C2B"/>
    <w:rsid w:val="005C133C"/>
    <w:rsid w:val="005C1480"/>
    <w:rsid w:val="005C173B"/>
    <w:rsid w:val="005C18D9"/>
    <w:rsid w:val="005C1C05"/>
    <w:rsid w:val="005C1D50"/>
    <w:rsid w:val="005C206D"/>
    <w:rsid w:val="005C23AA"/>
    <w:rsid w:val="005C2538"/>
    <w:rsid w:val="005C2B1A"/>
    <w:rsid w:val="005C2B34"/>
    <w:rsid w:val="005C3061"/>
    <w:rsid w:val="005C30AB"/>
    <w:rsid w:val="005C3734"/>
    <w:rsid w:val="005C3870"/>
    <w:rsid w:val="005C399F"/>
    <w:rsid w:val="005C3AA6"/>
    <w:rsid w:val="005C3BCE"/>
    <w:rsid w:val="005C3C78"/>
    <w:rsid w:val="005C3C8F"/>
    <w:rsid w:val="005C3ED3"/>
    <w:rsid w:val="005C3F50"/>
    <w:rsid w:val="005C413E"/>
    <w:rsid w:val="005C432F"/>
    <w:rsid w:val="005C439E"/>
    <w:rsid w:val="005C489C"/>
    <w:rsid w:val="005C4AB8"/>
    <w:rsid w:val="005C4C5F"/>
    <w:rsid w:val="005C4FE2"/>
    <w:rsid w:val="005C55BB"/>
    <w:rsid w:val="005C5799"/>
    <w:rsid w:val="005C584F"/>
    <w:rsid w:val="005C5A0C"/>
    <w:rsid w:val="005C600E"/>
    <w:rsid w:val="005C644A"/>
    <w:rsid w:val="005C676C"/>
    <w:rsid w:val="005C6796"/>
    <w:rsid w:val="005C69AA"/>
    <w:rsid w:val="005C6A56"/>
    <w:rsid w:val="005C6B5A"/>
    <w:rsid w:val="005C6CB7"/>
    <w:rsid w:val="005C7017"/>
    <w:rsid w:val="005C718D"/>
    <w:rsid w:val="005C7359"/>
    <w:rsid w:val="005C7A94"/>
    <w:rsid w:val="005C7DC2"/>
    <w:rsid w:val="005C7F67"/>
    <w:rsid w:val="005C7FCF"/>
    <w:rsid w:val="005C7FDB"/>
    <w:rsid w:val="005D03EF"/>
    <w:rsid w:val="005D075D"/>
    <w:rsid w:val="005D08C4"/>
    <w:rsid w:val="005D0B0A"/>
    <w:rsid w:val="005D107E"/>
    <w:rsid w:val="005D117A"/>
    <w:rsid w:val="005D12DB"/>
    <w:rsid w:val="005D1398"/>
    <w:rsid w:val="005D1492"/>
    <w:rsid w:val="005D1496"/>
    <w:rsid w:val="005D1C7C"/>
    <w:rsid w:val="005D1CB4"/>
    <w:rsid w:val="005D23BC"/>
    <w:rsid w:val="005D2464"/>
    <w:rsid w:val="005D27DD"/>
    <w:rsid w:val="005D2815"/>
    <w:rsid w:val="005D2C8F"/>
    <w:rsid w:val="005D2D48"/>
    <w:rsid w:val="005D2E33"/>
    <w:rsid w:val="005D3017"/>
    <w:rsid w:val="005D30D1"/>
    <w:rsid w:val="005D31B7"/>
    <w:rsid w:val="005D3278"/>
    <w:rsid w:val="005D32E2"/>
    <w:rsid w:val="005D3321"/>
    <w:rsid w:val="005D333C"/>
    <w:rsid w:val="005D3490"/>
    <w:rsid w:val="005D37AC"/>
    <w:rsid w:val="005D3B54"/>
    <w:rsid w:val="005D3EE5"/>
    <w:rsid w:val="005D4162"/>
    <w:rsid w:val="005D440C"/>
    <w:rsid w:val="005D4514"/>
    <w:rsid w:val="005D486D"/>
    <w:rsid w:val="005D4ABA"/>
    <w:rsid w:val="005D4DA4"/>
    <w:rsid w:val="005D4F7E"/>
    <w:rsid w:val="005D6263"/>
    <w:rsid w:val="005D647C"/>
    <w:rsid w:val="005D66D1"/>
    <w:rsid w:val="005D705E"/>
    <w:rsid w:val="005D72EB"/>
    <w:rsid w:val="005D766B"/>
    <w:rsid w:val="005D7D27"/>
    <w:rsid w:val="005D7E11"/>
    <w:rsid w:val="005D7E5C"/>
    <w:rsid w:val="005D7EF0"/>
    <w:rsid w:val="005E0007"/>
    <w:rsid w:val="005E03EA"/>
    <w:rsid w:val="005E06EE"/>
    <w:rsid w:val="005E0838"/>
    <w:rsid w:val="005E16B9"/>
    <w:rsid w:val="005E17B8"/>
    <w:rsid w:val="005E1B95"/>
    <w:rsid w:val="005E1E89"/>
    <w:rsid w:val="005E1FC2"/>
    <w:rsid w:val="005E2225"/>
    <w:rsid w:val="005E2581"/>
    <w:rsid w:val="005E28A2"/>
    <w:rsid w:val="005E2939"/>
    <w:rsid w:val="005E2BBE"/>
    <w:rsid w:val="005E2BE7"/>
    <w:rsid w:val="005E2E5F"/>
    <w:rsid w:val="005E336E"/>
    <w:rsid w:val="005E33E6"/>
    <w:rsid w:val="005E3A38"/>
    <w:rsid w:val="005E3DB6"/>
    <w:rsid w:val="005E4045"/>
    <w:rsid w:val="005E47F0"/>
    <w:rsid w:val="005E481F"/>
    <w:rsid w:val="005E4B00"/>
    <w:rsid w:val="005E4E54"/>
    <w:rsid w:val="005E4F57"/>
    <w:rsid w:val="005E50CA"/>
    <w:rsid w:val="005E50E4"/>
    <w:rsid w:val="005E55F0"/>
    <w:rsid w:val="005E59FF"/>
    <w:rsid w:val="005E5C03"/>
    <w:rsid w:val="005E6920"/>
    <w:rsid w:val="005E6B94"/>
    <w:rsid w:val="005E713E"/>
    <w:rsid w:val="005E7750"/>
    <w:rsid w:val="005E7957"/>
    <w:rsid w:val="005E7A1D"/>
    <w:rsid w:val="005F03A9"/>
    <w:rsid w:val="005F05D7"/>
    <w:rsid w:val="005F0839"/>
    <w:rsid w:val="005F0C5A"/>
    <w:rsid w:val="005F0CB5"/>
    <w:rsid w:val="005F0F9A"/>
    <w:rsid w:val="005F1069"/>
    <w:rsid w:val="005F10D5"/>
    <w:rsid w:val="005F1197"/>
    <w:rsid w:val="005F122A"/>
    <w:rsid w:val="005F146E"/>
    <w:rsid w:val="005F1481"/>
    <w:rsid w:val="005F1C4F"/>
    <w:rsid w:val="005F20BD"/>
    <w:rsid w:val="005F20D9"/>
    <w:rsid w:val="005F2152"/>
    <w:rsid w:val="005F2365"/>
    <w:rsid w:val="005F2398"/>
    <w:rsid w:val="005F2862"/>
    <w:rsid w:val="005F2B05"/>
    <w:rsid w:val="005F2C78"/>
    <w:rsid w:val="005F2C91"/>
    <w:rsid w:val="005F321C"/>
    <w:rsid w:val="005F33B7"/>
    <w:rsid w:val="005F34A3"/>
    <w:rsid w:val="005F354B"/>
    <w:rsid w:val="005F39BA"/>
    <w:rsid w:val="005F3A0D"/>
    <w:rsid w:val="005F41EC"/>
    <w:rsid w:val="005F4288"/>
    <w:rsid w:val="005F42E8"/>
    <w:rsid w:val="005F4324"/>
    <w:rsid w:val="005F4498"/>
    <w:rsid w:val="005F46A3"/>
    <w:rsid w:val="005F488C"/>
    <w:rsid w:val="005F4D7D"/>
    <w:rsid w:val="005F4E98"/>
    <w:rsid w:val="005F56FD"/>
    <w:rsid w:val="005F5715"/>
    <w:rsid w:val="005F5799"/>
    <w:rsid w:val="005F5954"/>
    <w:rsid w:val="005F5B9F"/>
    <w:rsid w:val="005F5E41"/>
    <w:rsid w:val="005F5FAD"/>
    <w:rsid w:val="005F64C3"/>
    <w:rsid w:val="005F6859"/>
    <w:rsid w:val="005F6BD0"/>
    <w:rsid w:val="005F6CA4"/>
    <w:rsid w:val="005F6D88"/>
    <w:rsid w:val="005F702A"/>
    <w:rsid w:val="005F70C4"/>
    <w:rsid w:val="005F726F"/>
    <w:rsid w:val="005F76A1"/>
    <w:rsid w:val="005F78B8"/>
    <w:rsid w:val="005F79A3"/>
    <w:rsid w:val="005F79A7"/>
    <w:rsid w:val="005F7DFC"/>
    <w:rsid w:val="005F7E01"/>
    <w:rsid w:val="0060002A"/>
    <w:rsid w:val="00600031"/>
    <w:rsid w:val="006005FE"/>
    <w:rsid w:val="0060075B"/>
    <w:rsid w:val="00600822"/>
    <w:rsid w:val="0060082C"/>
    <w:rsid w:val="0060094F"/>
    <w:rsid w:val="006009F6"/>
    <w:rsid w:val="00600E77"/>
    <w:rsid w:val="00601033"/>
    <w:rsid w:val="0060112D"/>
    <w:rsid w:val="006015CB"/>
    <w:rsid w:val="006018EA"/>
    <w:rsid w:val="00601920"/>
    <w:rsid w:val="006019D1"/>
    <w:rsid w:val="00601AB2"/>
    <w:rsid w:val="00601C62"/>
    <w:rsid w:val="00601ECE"/>
    <w:rsid w:val="0060204C"/>
    <w:rsid w:val="00602103"/>
    <w:rsid w:val="00602280"/>
    <w:rsid w:val="0060229A"/>
    <w:rsid w:val="006023B2"/>
    <w:rsid w:val="00602771"/>
    <w:rsid w:val="00602A4D"/>
    <w:rsid w:val="00603508"/>
    <w:rsid w:val="00603AE0"/>
    <w:rsid w:val="00603B5D"/>
    <w:rsid w:val="00604126"/>
    <w:rsid w:val="0060420D"/>
    <w:rsid w:val="00604384"/>
    <w:rsid w:val="0060458B"/>
    <w:rsid w:val="00604744"/>
    <w:rsid w:val="00604857"/>
    <w:rsid w:val="006048AE"/>
    <w:rsid w:val="00604AC1"/>
    <w:rsid w:val="00604D4A"/>
    <w:rsid w:val="0060520E"/>
    <w:rsid w:val="00605443"/>
    <w:rsid w:val="00605449"/>
    <w:rsid w:val="00605786"/>
    <w:rsid w:val="00605A35"/>
    <w:rsid w:val="00605B25"/>
    <w:rsid w:val="00605D1C"/>
    <w:rsid w:val="00605E81"/>
    <w:rsid w:val="0060629B"/>
    <w:rsid w:val="006062EA"/>
    <w:rsid w:val="0060699C"/>
    <w:rsid w:val="00606AEB"/>
    <w:rsid w:val="00606BD4"/>
    <w:rsid w:val="00606D5B"/>
    <w:rsid w:val="00607143"/>
    <w:rsid w:val="006071DA"/>
    <w:rsid w:val="0060725F"/>
    <w:rsid w:val="0060742E"/>
    <w:rsid w:val="00607697"/>
    <w:rsid w:val="006101F7"/>
    <w:rsid w:val="00610349"/>
    <w:rsid w:val="006103DB"/>
    <w:rsid w:val="006108F3"/>
    <w:rsid w:val="00610B9C"/>
    <w:rsid w:val="00610D75"/>
    <w:rsid w:val="00610DF2"/>
    <w:rsid w:val="00611108"/>
    <w:rsid w:val="0061114B"/>
    <w:rsid w:val="006114B0"/>
    <w:rsid w:val="00611537"/>
    <w:rsid w:val="0061168D"/>
    <w:rsid w:val="00611BA1"/>
    <w:rsid w:val="00611BCB"/>
    <w:rsid w:val="00611DB0"/>
    <w:rsid w:val="00611F59"/>
    <w:rsid w:val="0061210E"/>
    <w:rsid w:val="00612250"/>
    <w:rsid w:val="00612377"/>
    <w:rsid w:val="00612488"/>
    <w:rsid w:val="006124E1"/>
    <w:rsid w:val="00612629"/>
    <w:rsid w:val="00612642"/>
    <w:rsid w:val="00612D05"/>
    <w:rsid w:val="006134AD"/>
    <w:rsid w:val="00613A0B"/>
    <w:rsid w:val="00613D67"/>
    <w:rsid w:val="00613FA6"/>
    <w:rsid w:val="0061412A"/>
    <w:rsid w:val="0061456F"/>
    <w:rsid w:val="006148E2"/>
    <w:rsid w:val="00614C2F"/>
    <w:rsid w:val="00614CDA"/>
    <w:rsid w:val="00615244"/>
    <w:rsid w:val="0061557B"/>
    <w:rsid w:val="006156AC"/>
    <w:rsid w:val="00615799"/>
    <w:rsid w:val="0061587C"/>
    <w:rsid w:val="00615D45"/>
    <w:rsid w:val="00615E1D"/>
    <w:rsid w:val="0061618F"/>
    <w:rsid w:val="0061681F"/>
    <w:rsid w:val="00616836"/>
    <w:rsid w:val="00616A0F"/>
    <w:rsid w:val="00616A8C"/>
    <w:rsid w:val="00616BE0"/>
    <w:rsid w:val="0061756A"/>
    <w:rsid w:val="00617872"/>
    <w:rsid w:val="006208BB"/>
    <w:rsid w:val="00620A24"/>
    <w:rsid w:val="00620EF3"/>
    <w:rsid w:val="006213A2"/>
    <w:rsid w:val="006213AE"/>
    <w:rsid w:val="00621761"/>
    <w:rsid w:val="00621A78"/>
    <w:rsid w:val="00621B24"/>
    <w:rsid w:val="00621D2B"/>
    <w:rsid w:val="00621ECA"/>
    <w:rsid w:val="00622009"/>
    <w:rsid w:val="006220E2"/>
    <w:rsid w:val="006221DB"/>
    <w:rsid w:val="00622696"/>
    <w:rsid w:val="006227CF"/>
    <w:rsid w:val="00622A22"/>
    <w:rsid w:val="00622E60"/>
    <w:rsid w:val="0062349B"/>
    <w:rsid w:val="00623AC3"/>
    <w:rsid w:val="00623E52"/>
    <w:rsid w:val="00623F89"/>
    <w:rsid w:val="00623FFF"/>
    <w:rsid w:val="0062404B"/>
    <w:rsid w:val="006240C1"/>
    <w:rsid w:val="006244B7"/>
    <w:rsid w:val="006244FC"/>
    <w:rsid w:val="00624587"/>
    <w:rsid w:val="0062467E"/>
    <w:rsid w:val="006247C5"/>
    <w:rsid w:val="0062482D"/>
    <w:rsid w:val="006248CB"/>
    <w:rsid w:val="00624CE4"/>
    <w:rsid w:val="00624EE5"/>
    <w:rsid w:val="0062502A"/>
    <w:rsid w:val="00625052"/>
    <w:rsid w:val="00625184"/>
    <w:rsid w:val="006251C0"/>
    <w:rsid w:val="0062552D"/>
    <w:rsid w:val="0062598E"/>
    <w:rsid w:val="006259D3"/>
    <w:rsid w:val="006259E8"/>
    <w:rsid w:val="00625A1E"/>
    <w:rsid w:val="00625EC4"/>
    <w:rsid w:val="00625F01"/>
    <w:rsid w:val="006260CF"/>
    <w:rsid w:val="00626169"/>
    <w:rsid w:val="006261BB"/>
    <w:rsid w:val="00626238"/>
    <w:rsid w:val="00626399"/>
    <w:rsid w:val="006269F7"/>
    <w:rsid w:val="0062724B"/>
    <w:rsid w:val="00627533"/>
    <w:rsid w:val="006275B8"/>
    <w:rsid w:val="00627AE6"/>
    <w:rsid w:val="00627B78"/>
    <w:rsid w:val="00627BB6"/>
    <w:rsid w:val="00627CAF"/>
    <w:rsid w:val="00627D40"/>
    <w:rsid w:val="00627E14"/>
    <w:rsid w:val="006300D0"/>
    <w:rsid w:val="006301BB"/>
    <w:rsid w:val="006305D0"/>
    <w:rsid w:val="0063067E"/>
    <w:rsid w:val="00630B15"/>
    <w:rsid w:val="00630D68"/>
    <w:rsid w:val="00630DDB"/>
    <w:rsid w:val="00630F15"/>
    <w:rsid w:val="00631953"/>
    <w:rsid w:val="00631E65"/>
    <w:rsid w:val="00631F6D"/>
    <w:rsid w:val="00632260"/>
    <w:rsid w:val="00632455"/>
    <w:rsid w:val="006328EC"/>
    <w:rsid w:val="006328EE"/>
    <w:rsid w:val="00632A4A"/>
    <w:rsid w:val="00632BC9"/>
    <w:rsid w:val="00632C0B"/>
    <w:rsid w:val="00632CA9"/>
    <w:rsid w:val="00633334"/>
    <w:rsid w:val="00633774"/>
    <w:rsid w:val="006337D3"/>
    <w:rsid w:val="006337E8"/>
    <w:rsid w:val="00633A50"/>
    <w:rsid w:val="00634CE3"/>
    <w:rsid w:val="00634D13"/>
    <w:rsid w:val="006350A3"/>
    <w:rsid w:val="006351B9"/>
    <w:rsid w:val="0063547C"/>
    <w:rsid w:val="00635598"/>
    <w:rsid w:val="00635AAD"/>
    <w:rsid w:val="00635C56"/>
    <w:rsid w:val="006362C6"/>
    <w:rsid w:val="00636397"/>
    <w:rsid w:val="00636730"/>
    <w:rsid w:val="00636D7C"/>
    <w:rsid w:val="00636FF4"/>
    <w:rsid w:val="006370EA"/>
    <w:rsid w:val="00637177"/>
    <w:rsid w:val="00637246"/>
    <w:rsid w:val="0063760A"/>
    <w:rsid w:val="00637849"/>
    <w:rsid w:val="00637C09"/>
    <w:rsid w:val="00637DCD"/>
    <w:rsid w:val="0064040E"/>
    <w:rsid w:val="0064066F"/>
    <w:rsid w:val="00640EBC"/>
    <w:rsid w:val="00641230"/>
    <w:rsid w:val="006412D3"/>
    <w:rsid w:val="006412E7"/>
    <w:rsid w:val="0064194B"/>
    <w:rsid w:val="00641B9D"/>
    <w:rsid w:val="00641BCB"/>
    <w:rsid w:val="00641CF7"/>
    <w:rsid w:val="00641E7D"/>
    <w:rsid w:val="00642096"/>
    <w:rsid w:val="00642116"/>
    <w:rsid w:val="0064227C"/>
    <w:rsid w:val="006422BE"/>
    <w:rsid w:val="006422D6"/>
    <w:rsid w:val="00642B7B"/>
    <w:rsid w:val="00642DFA"/>
    <w:rsid w:val="006430DB"/>
    <w:rsid w:val="00643113"/>
    <w:rsid w:val="00643136"/>
    <w:rsid w:val="0064321B"/>
    <w:rsid w:val="006432AD"/>
    <w:rsid w:val="00643387"/>
    <w:rsid w:val="006435CC"/>
    <w:rsid w:val="0064393A"/>
    <w:rsid w:val="00643968"/>
    <w:rsid w:val="00643BD2"/>
    <w:rsid w:val="00643C8C"/>
    <w:rsid w:val="00643CD6"/>
    <w:rsid w:val="00643D2C"/>
    <w:rsid w:val="00643E04"/>
    <w:rsid w:val="00644118"/>
    <w:rsid w:val="00644145"/>
    <w:rsid w:val="0064450C"/>
    <w:rsid w:val="0064452B"/>
    <w:rsid w:val="00644684"/>
    <w:rsid w:val="00644972"/>
    <w:rsid w:val="00644C9B"/>
    <w:rsid w:val="00644FAF"/>
    <w:rsid w:val="00645C86"/>
    <w:rsid w:val="00646B6B"/>
    <w:rsid w:val="00646C97"/>
    <w:rsid w:val="00646F4B"/>
    <w:rsid w:val="0064738B"/>
    <w:rsid w:val="00647471"/>
    <w:rsid w:val="006474BC"/>
    <w:rsid w:val="006478FE"/>
    <w:rsid w:val="00647E65"/>
    <w:rsid w:val="00647F12"/>
    <w:rsid w:val="00647F7C"/>
    <w:rsid w:val="0065036F"/>
    <w:rsid w:val="006503C5"/>
    <w:rsid w:val="00650F20"/>
    <w:rsid w:val="00650F27"/>
    <w:rsid w:val="0065118D"/>
    <w:rsid w:val="00651263"/>
    <w:rsid w:val="00651300"/>
    <w:rsid w:val="00651438"/>
    <w:rsid w:val="00651723"/>
    <w:rsid w:val="00651728"/>
    <w:rsid w:val="0065195C"/>
    <w:rsid w:val="00651C83"/>
    <w:rsid w:val="0065216D"/>
    <w:rsid w:val="0065253E"/>
    <w:rsid w:val="006529F1"/>
    <w:rsid w:val="00652FC8"/>
    <w:rsid w:val="00653A92"/>
    <w:rsid w:val="00653ABD"/>
    <w:rsid w:val="00653D23"/>
    <w:rsid w:val="00653DD0"/>
    <w:rsid w:val="00653F31"/>
    <w:rsid w:val="0065441D"/>
    <w:rsid w:val="006545B8"/>
    <w:rsid w:val="006546A6"/>
    <w:rsid w:val="006547D4"/>
    <w:rsid w:val="0065491F"/>
    <w:rsid w:val="00654934"/>
    <w:rsid w:val="00654A7D"/>
    <w:rsid w:val="00654B3D"/>
    <w:rsid w:val="00654BB5"/>
    <w:rsid w:val="00654C34"/>
    <w:rsid w:val="00654D65"/>
    <w:rsid w:val="00654E3A"/>
    <w:rsid w:val="00655051"/>
    <w:rsid w:val="0065515E"/>
    <w:rsid w:val="00655166"/>
    <w:rsid w:val="006555D6"/>
    <w:rsid w:val="006556F3"/>
    <w:rsid w:val="0065592F"/>
    <w:rsid w:val="00655EEB"/>
    <w:rsid w:val="006560B3"/>
    <w:rsid w:val="006568B2"/>
    <w:rsid w:val="006569E8"/>
    <w:rsid w:val="00656B4A"/>
    <w:rsid w:val="00656E21"/>
    <w:rsid w:val="00656EE4"/>
    <w:rsid w:val="00656F09"/>
    <w:rsid w:val="0065747D"/>
    <w:rsid w:val="0065750E"/>
    <w:rsid w:val="00657989"/>
    <w:rsid w:val="00657B6E"/>
    <w:rsid w:val="00657D2C"/>
    <w:rsid w:val="0066009F"/>
    <w:rsid w:val="00660540"/>
    <w:rsid w:val="00660778"/>
    <w:rsid w:val="00660A1D"/>
    <w:rsid w:val="00660B2C"/>
    <w:rsid w:val="00660C71"/>
    <w:rsid w:val="00660FCC"/>
    <w:rsid w:val="00661092"/>
    <w:rsid w:val="00661446"/>
    <w:rsid w:val="006617BC"/>
    <w:rsid w:val="006617DA"/>
    <w:rsid w:val="00661897"/>
    <w:rsid w:val="006618A0"/>
    <w:rsid w:val="00661D21"/>
    <w:rsid w:val="00661E20"/>
    <w:rsid w:val="00661F2C"/>
    <w:rsid w:val="006621BE"/>
    <w:rsid w:val="00662332"/>
    <w:rsid w:val="00662758"/>
    <w:rsid w:val="00662922"/>
    <w:rsid w:val="00662977"/>
    <w:rsid w:val="00663230"/>
    <w:rsid w:val="006632F9"/>
    <w:rsid w:val="0066336B"/>
    <w:rsid w:val="00663AE1"/>
    <w:rsid w:val="00664690"/>
    <w:rsid w:val="00664997"/>
    <w:rsid w:val="00664C15"/>
    <w:rsid w:val="006650C7"/>
    <w:rsid w:val="00665178"/>
    <w:rsid w:val="0066522D"/>
    <w:rsid w:val="006652AF"/>
    <w:rsid w:val="00665471"/>
    <w:rsid w:val="006659FA"/>
    <w:rsid w:val="00665AC8"/>
    <w:rsid w:val="00665AC9"/>
    <w:rsid w:val="00665BF4"/>
    <w:rsid w:val="00665DDF"/>
    <w:rsid w:val="00665E6F"/>
    <w:rsid w:val="00665F58"/>
    <w:rsid w:val="00666348"/>
    <w:rsid w:val="00666476"/>
    <w:rsid w:val="00666610"/>
    <w:rsid w:val="00666991"/>
    <w:rsid w:val="00666BC6"/>
    <w:rsid w:val="00666CA0"/>
    <w:rsid w:val="00666EA1"/>
    <w:rsid w:val="006672C4"/>
    <w:rsid w:val="006672E7"/>
    <w:rsid w:val="006673A0"/>
    <w:rsid w:val="00667652"/>
    <w:rsid w:val="00667895"/>
    <w:rsid w:val="00667A9B"/>
    <w:rsid w:val="00667BDE"/>
    <w:rsid w:val="00667CC9"/>
    <w:rsid w:val="00667CF2"/>
    <w:rsid w:val="00667D83"/>
    <w:rsid w:val="00667F5F"/>
    <w:rsid w:val="0067033C"/>
    <w:rsid w:val="00670440"/>
    <w:rsid w:val="00670B55"/>
    <w:rsid w:val="00670D9D"/>
    <w:rsid w:val="00671505"/>
    <w:rsid w:val="00671561"/>
    <w:rsid w:val="0067161C"/>
    <w:rsid w:val="00671C09"/>
    <w:rsid w:val="00671E84"/>
    <w:rsid w:val="00671FB5"/>
    <w:rsid w:val="00672292"/>
    <w:rsid w:val="00672308"/>
    <w:rsid w:val="0067232E"/>
    <w:rsid w:val="006723DC"/>
    <w:rsid w:val="006724DF"/>
    <w:rsid w:val="00672513"/>
    <w:rsid w:val="006733F8"/>
    <w:rsid w:val="0067384D"/>
    <w:rsid w:val="00673A8B"/>
    <w:rsid w:val="00673B55"/>
    <w:rsid w:val="00673C49"/>
    <w:rsid w:val="00673CE1"/>
    <w:rsid w:val="00673F8C"/>
    <w:rsid w:val="00673FCE"/>
    <w:rsid w:val="00674520"/>
    <w:rsid w:val="006746E8"/>
    <w:rsid w:val="00675671"/>
    <w:rsid w:val="00675853"/>
    <w:rsid w:val="00675CCA"/>
    <w:rsid w:val="00675F93"/>
    <w:rsid w:val="00676229"/>
    <w:rsid w:val="0067670A"/>
    <w:rsid w:val="0067681E"/>
    <w:rsid w:val="00676A24"/>
    <w:rsid w:val="00676E4B"/>
    <w:rsid w:val="0067710B"/>
    <w:rsid w:val="0067735C"/>
    <w:rsid w:val="006774E0"/>
    <w:rsid w:val="00677662"/>
    <w:rsid w:val="00677D42"/>
    <w:rsid w:val="00677E70"/>
    <w:rsid w:val="0068034F"/>
    <w:rsid w:val="00680959"/>
    <w:rsid w:val="00680FDB"/>
    <w:rsid w:val="0068121A"/>
    <w:rsid w:val="006812E4"/>
    <w:rsid w:val="006812ED"/>
    <w:rsid w:val="0068138B"/>
    <w:rsid w:val="006813ED"/>
    <w:rsid w:val="0068144B"/>
    <w:rsid w:val="0068145D"/>
    <w:rsid w:val="00681B21"/>
    <w:rsid w:val="00681F3D"/>
    <w:rsid w:val="0068229F"/>
    <w:rsid w:val="006823EE"/>
    <w:rsid w:val="006827BF"/>
    <w:rsid w:val="00682A49"/>
    <w:rsid w:val="00683080"/>
    <w:rsid w:val="0068312D"/>
    <w:rsid w:val="006831C2"/>
    <w:rsid w:val="00683319"/>
    <w:rsid w:val="00683448"/>
    <w:rsid w:val="006837A4"/>
    <w:rsid w:val="006839EA"/>
    <w:rsid w:val="00683AEF"/>
    <w:rsid w:val="00683D91"/>
    <w:rsid w:val="00683E6B"/>
    <w:rsid w:val="0068449C"/>
    <w:rsid w:val="0068469C"/>
    <w:rsid w:val="006847DE"/>
    <w:rsid w:val="00684982"/>
    <w:rsid w:val="00684CB9"/>
    <w:rsid w:val="0068504C"/>
    <w:rsid w:val="006854CB"/>
    <w:rsid w:val="0068555E"/>
    <w:rsid w:val="00685673"/>
    <w:rsid w:val="00685724"/>
    <w:rsid w:val="0068574B"/>
    <w:rsid w:val="00685D12"/>
    <w:rsid w:val="006860AD"/>
    <w:rsid w:val="00686293"/>
    <w:rsid w:val="00686AFF"/>
    <w:rsid w:val="00687189"/>
    <w:rsid w:val="00687588"/>
    <w:rsid w:val="00687641"/>
    <w:rsid w:val="00687C77"/>
    <w:rsid w:val="00687CC2"/>
    <w:rsid w:val="006902AD"/>
    <w:rsid w:val="0069043D"/>
    <w:rsid w:val="0069046E"/>
    <w:rsid w:val="0069074C"/>
    <w:rsid w:val="00690AF9"/>
    <w:rsid w:val="00690D06"/>
    <w:rsid w:val="00690EB8"/>
    <w:rsid w:val="00691A64"/>
    <w:rsid w:val="00691BBB"/>
    <w:rsid w:val="00691D3C"/>
    <w:rsid w:val="00691DFF"/>
    <w:rsid w:val="00691F55"/>
    <w:rsid w:val="00692046"/>
    <w:rsid w:val="00692A5B"/>
    <w:rsid w:val="00692A7C"/>
    <w:rsid w:val="00692AD4"/>
    <w:rsid w:val="00692C54"/>
    <w:rsid w:val="00693145"/>
    <w:rsid w:val="006935F8"/>
    <w:rsid w:val="006938FF"/>
    <w:rsid w:val="00693AEF"/>
    <w:rsid w:val="00693EF8"/>
    <w:rsid w:val="00693F2A"/>
    <w:rsid w:val="00693FC7"/>
    <w:rsid w:val="0069416B"/>
    <w:rsid w:val="006946C4"/>
    <w:rsid w:val="00694723"/>
    <w:rsid w:val="00694ED6"/>
    <w:rsid w:val="00694F85"/>
    <w:rsid w:val="006952F6"/>
    <w:rsid w:val="00695313"/>
    <w:rsid w:val="0069542C"/>
    <w:rsid w:val="006954EC"/>
    <w:rsid w:val="006955F7"/>
    <w:rsid w:val="0069574D"/>
    <w:rsid w:val="0069593C"/>
    <w:rsid w:val="00695AE8"/>
    <w:rsid w:val="00696257"/>
    <w:rsid w:val="006964EB"/>
    <w:rsid w:val="00696826"/>
    <w:rsid w:val="00696935"/>
    <w:rsid w:val="00696967"/>
    <w:rsid w:val="00696E06"/>
    <w:rsid w:val="00697219"/>
    <w:rsid w:val="006977BD"/>
    <w:rsid w:val="00697A5C"/>
    <w:rsid w:val="00697ACE"/>
    <w:rsid w:val="00697CA6"/>
    <w:rsid w:val="00697DB6"/>
    <w:rsid w:val="006A00DF"/>
    <w:rsid w:val="006A0313"/>
    <w:rsid w:val="006A05E9"/>
    <w:rsid w:val="006A0624"/>
    <w:rsid w:val="006A0727"/>
    <w:rsid w:val="006A077A"/>
    <w:rsid w:val="006A0846"/>
    <w:rsid w:val="006A0915"/>
    <w:rsid w:val="006A09F6"/>
    <w:rsid w:val="006A0B5E"/>
    <w:rsid w:val="006A0CE0"/>
    <w:rsid w:val="006A10B9"/>
    <w:rsid w:val="006A1620"/>
    <w:rsid w:val="006A19EA"/>
    <w:rsid w:val="006A1B24"/>
    <w:rsid w:val="006A1C94"/>
    <w:rsid w:val="006A1F91"/>
    <w:rsid w:val="006A2220"/>
    <w:rsid w:val="006A23D5"/>
    <w:rsid w:val="006A2406"/>
    <w:rsid w:val="006A2490"/>
    <w:rsid w:val="006A2496"/>
    <w:rsid w:val="006A252C"/>
    <w:rsid w:val="006A2826"/>
    <w:rsid w:val="006A2A07"/>
    <w:rsid w:val="006A2C0D"/>
    <w:rsid w:val="006A2C73"/>
    <w:rsid w:val="006A2CF7"/>
    <w:rsid w:val="006A2DE6"/>
    <w:rsid w:val="006A2E9F"/>
    <w:rsid w:val="006A3113"/>
    <w:rsid w:val="006A3142"/>
    <w:rsid w:val="006A33AA"/>
    <w:rsid w:val="006A3868"/>
    <w:rsid w:val="006A3AD4"/>
    <w:rsid w:val="006A3C14"/>
    <w:rsid w:val="006A3D3D"/>
    <w:rsid w:val="006A429D"/>
    <w:rsid w:val="006A4B9D"/>
    <w:rsid w:val="006A4BCE"/>
    <w:rsid w:val="006A4FBA"/>
    <w:rsid w:val="006A5563"/>
    <w:rsid w:val="006A5573"/>
    <w:rsid w:val="006A5584"/>
    <w:rsid w:val="006A5710"/>
    <w:rsid w:val="006A5B48"/>
    <w:rsid w:val="006A5C65"/>
    <w:rsid w:val="006A5C85"/>
    <w:rsid w:val="006A5E5F"/>
    <w:rsid w:val="006A6016"/>
    <w:rsid w:val="006A630B"/>
    <w:rsid w:val="006A6348"/>
    <w:rsid w:val="006A6440"/>
    <w:rsid w:val="006A661F"/>
    <w:rsid w:val="006A6A8F"/>
    <w:rsid w:val="006A6ADC"/>
    <w:rsid w:val="006A6C1C"/>
    <w:rsid w:val="006A7050"/>
    <w:rsid w:val="006A718F"/>
    <w:rsid w:val="006A77BA"/>
    <w:rsid w:val="006A79D3"/>
    <w:rsid w:val="006A7A26"/>
    <w:rsid w:val="006A7F0E"/>
    <w:rsid w:val="006B021A"/>
    <w:rsid w:val="006B05BB"/>
    <w:rsid w:val="006B05F3"/>
    <w:rsid w:val="006B0986"/>
    <w:rsid w:val="006B1190"/>
    <w:rsid w:val="006B12D5"/>
    <w:rsid w:val="006B13FD"/>
    <w:rsid w:val="006B1670"/>
    <w:rsid w:val="006B1673"/>
    <w:rsid w:val="006B16DB"/>
    <w:rsid w:val="006B1A03"/>
    <w:rsid w:val="006B1A4D"/>
    <w:rsid w:val="006B1DE5"/>
    <w:rsid w:val="006B2027"/>
    <w:rsid w:val="006B22D5"/>
    <w:rsid w:val="006B2588"/>
    <w:rsid w:val="006B26EE"/>
    <w:rsid w:val="006B28A4"/>
    <w:rsid w:val="006B2AF5"/>
    <w:rsid w:val="006B2BB4"/>
    <w:rsid w:val="006B2E03"/>
    <w:rsid w:val="006B3026"/>
    <w:rsid w:val="006B307F"/>
    <w:rsid w:val="006B30B5"/>
    <w:rsid w:val="006B332C"/>
    <w:rsid w:val="006B340A"/>
    <w:rsid w:val="006B360E"/>
    <w:rsid w:val="006B3834"/>
    <w:rsid w:val="006B3906"/>
    <w:rsid w:val="006B3DA2"/>
    <w:rsid w:val="006B3F54"/>
    <w:rsid w:val="006B3F6A"/>
    <w:rsid w:val="006B4273"/>
    <w:rsid w:val="006B443F"/>
    <w:rsid w:val="006B4574"/>
    <w:rsid w:val="006B45FA"/>
    <w:rsid w:val="006B4841"/>
    <w:rsid w:val="006B4A29"/>
    <w:rsid w:val="006B4DA0"/>
    <w:rsid w:val="006B5114"/>
    <w:rsid w:val="006B5570"/>
    <w:rsid w:val="006B574E"/>
    <w:rsid w:val="006B5763"/>
    <w:rsid w:val="006B5877"/>
    <w:rsid w:val="006B5B69"/>
    <w:rsid w:val="006B5CF8"/>
    <w:rsid w:val="006B5F94"/>
    <w:rsid w:val="006B5FF6"/>
    <w:rsid w:val="006B6243"/>
    <w:rsid w:val="006B6404"/>
    <w:rsid w:val="006B6605"/>
    <w:rsid w:val="006B68FD"/>
    <w:rsid w:val="006B6B56"/>
    <w:rsid w:val="006B7077"/>
    <w:rsid w:val="006B763F"/>
    <w:rsid w:val="006B7808"/>
    <w:rsid w:val="006B7ACA"/>
    <w:rsid w:val="006B7D6A"/>
    <w:rsid w:val="006C037C"/>
    <w:rsid w:val="006C03BA"/>
    <w:rsid w:val="006C084A"/>
    <w:rsid w:val="006C0986"/>
    <w:rsid w:val="006C09BF"/>
    <w:rsid w:val="006C0DB2"/>
    <w:rsid w:val="006C1150"/>
    <w:rsid w:val="006C12C2"/>
    <w:rsid w:val="006C13F0"/>
    <w:rsid w:val="006C1675"/>
    <w:rsid w:val="006C1867"/>
    <w:rsid w:val="006C1BD2"/>
    <w:rsid w:val="006C1E08"/>
    <w:rsid w:val="006C218D"/>
    <w:rsid w:val="006C2245"/>
    <w:rsid w:val="006C2261"/>
    <w:rsid w:val="006C22AF"/>
    <w:rsid w:val="006C2638"/>
    <w:rsid w:val="006C2694"/>
    <w:rsid w:val="006C2735"/>
    <w:rsid w:val="006C2F04"/>
    <w:rsid w:val="006C2F80"/>
    <w:rsid w:val="006C33E7"/>
    <w:rsid w:val="006C42D3"/>
    <w:rsid w:val="006C442C"/>
    <w:rsid w:val="006C460A"/>
    <w:rsid w:val="006C475A"/>
    <w:rsid w:val="006C49FD"/>
    <w:rsid w:val="006C4A00"/>
    <w:rsid w:val="006C4AED"/>
    <w:rsid w:val="006C4AFA"/>
    <w:rsid w:val="006C4F02"/>
    <w:rsid w:val="006C50A3"/>
    <w:rsid w:val="006C5343"/>
    <w:rsid w:val="006C5414"/>
    <w:rsid w:val="006C54DA"/>
    <w:rsid w:val="006C5B12"/>
    <w:rsid w:val="006C6120"/>
    <w:rsid w:val="006C63D5"/>
    <w:rsid w:val="006C65ED"/>
    <w:rsid w:val="006C67DA"/>
    <w:rsid w:val="006C688F"/>
    <w:rsid w:val="006C6A3B"/>
    <w:rsid w:val="006C6E9F"/>
    <w:rsid w:val="006C7018"/>
    <w:rsid w:val="006C750A"/>
    <w:rsid w:val="006C75C4"/>
    <w:rsid w:val="006C75FC"/>
    <w:rsid w:val="006C7B4A"/>
    <w:rsid w:val="006C7B76"/>
    <w:rsid w:val="006C7BB7"/>
    <w:rsid w:val="006C7BFE"/>
    <w:rsid w:val="006C7C30"/>
    <w:rsid w:val="006C7D94"/>
    <w:rsid w:val="006C7E1C"/>
    <w:rsid w:val="006C7FB8"/>
    <w:rsid w:val="006D014D"/>
    <w:rsid w:val="006D05CC"/>
    <w:rsid w:val="006D0A51"/>
    <w:rsid w:val="006D0A7A"/>
    <w:rsid w:val="006D1471"/>
    <w:rsid w:val="006D15A2"/>
    <w:rsid w:val="006D16F4"/>
    <w:rsid w:val="006D19A0"/>
    <w:rsid w:val="006D1A4B"/>
    <w:rsid w:val="006D1D5D"/>
    <w:rsid w:val="006D1EC0"/>
    <w:rsid w:val="006D20CE"/>
    <w:rsid w:val="006D23DD"/>
    <w:rsid w:val="006D2821"/>
    <w:rsid w:val="006D29E0"/>
    <w:rsid w:val="006D2A4D"/>
    <w:rsid w:val="006D2B7E"/>
    <w:rsid w:val="006D322B"/>
    <w:rsid w:val="006D325C"/>
    <w:rsid w:val="006D3930"/>
    <w:rsid w:val="006D3B61"/>
    <w:rsid w:val="006D3BA4"/>
    <w:rsid w:val="006D422F"/>
    <w:rsid w:val="006D43BA"/>
    <w:rsid w:val="006D469C"/>
    <w:rsid w:val="006D4A19"/>
    <w:rsid w:val="006D4C62"/>
    <w:rsid w:val="006D4D09"/>
    <w:rsid w:val="006D4DF4"/>
    <w:rsid w:val="006D4F2E"/>
    <w:rsid w:val="006D522A"/>
    <w:rsid w:val="006D56C7"/>
    <w:rsid w:val="006D57B7"/>
    <w:rsid w:val="006D5998"/>
    <w:rsid w:val="006D6107"/>
    <w:rsid w:val="006D6A24"/>
    <w:rsid w:val="006D79BD"/>
    <w:rsid w:val="006D7B1E"/>
    <w:rsid w:val="006D7C95"/>
    <w:rsid w:val="006D7CBB"/>
    <w:rsid w:val="006D7E9F"/>
    <w:rsid w:val="006E020C"/>
    <w:rsid w:val="006E0295"/>
    <w:rsid w:val="006E0366"/>
    <w:rsid w:val="006E03A8"/>
    <w:rsid w:val="006E0480"/>
    <w:rsid w:val="006E06E9"/>
    <w:rsid w:val="006E0A87"/>
    <w:rsid w:val="006E0C5D"/>
    <w:rsid w:val="006E16E2"/>
    <w:rsid w:val="006E17D1"/>
    <w:rsid w:val="006E19CB"/>
    <w:rsid w:val="006E1AB6"/>
    <w:rsid w:val="006E1C10"/>
    <w:rsid w:val="006E2580"/>
    <w:rsid w:val="006E2660"/>
    <w:rsid w:val="006E26CC"/>
    <w:rsid w:val="006E2769"/>
    <w:rsid w:val="006E27B9"/>
    <w:rsid w:val="006E27E0"/>
    <w:rsid w:val="006E2934"/>
    <w:rsid w:val="006E2A35"/>
    <w:rsid w:val="006E2F05"/>
    <w:rsid w:val="006E3418"/>
    <w:rsid w:val="006E343C"/>
    <w:rsid w:val="006E3449"/>
    <w:rsid w:val="006E3451"/>
    <w:rsid w:val="006E3850"/>
    <w:rsid w:val="006E3A96"/>
    <w:rsid w:val="006E3B49"/>
    <w:rsid w:val="006E4016"/>
    <w:rsid w:val="006E449B"/>
    <w:rsid w:val="006E44E2"/>
    <w:rsid w:val="006E454C"/>
    <w:rsid w:val="006E4787"/>
    <w:rsid w:val="006E49E8"/>
    <w:rsid w:val="006E4BA0"/>
    <w:rsid w:val="006E4C2B"/>
    <w:rsid w:val="006E4DB9"/>
    <w:rsid w:val="006E4FA2"/>
    <w:rsid w:val="006E53F3"/>
    <w:rsid w:val="006E579D"/>
    <w:rsid w:val="006E5AC4"/>
    <w:rsid w:val="006E5DBF"/>
    <w:rsid w:val="006E5EDB"/>
    <w:rsid w:val="006E6284"/>
    <w:rsid w:val="006E6432"/>
    <w:rsid w:val="006E6869"/>
    <w:rsid w:val="006E68F4"/>
    <w:rsid w:val="006E6947"/>
    <w:rsid w:val="006E69BB"/>
    <w:rsid w:val="006E6A4E"/>
    <w:rsid w:val="006E6DF7"/>
    <w:rsid w:val="006E6E6E"/>
    <w:rsid w:val="006E6EDE"/>
    <w:rsid w:val="006E7042"/>
    <w:rsid w:val="006E725F"/>
    <w:rsid w:val="006E757E"/>
    <w:rsid w:val="006E7A25"/>
    <w:rsid w:val="006E7C3F"/>
    <w:rsid w:val="006E7E32"/>
    <w:rsid w:val="006E7F53"/>
    <w:rsid w:val="006E7F70"/>
    <w:rsid w:val="006F017E"/>
    <w:rsid w:val="006F0271"/>
    <w:rsid w:val="006F0327"/>
    <w:rsid w:val="006F0375"/>
    <w:rsid w:val="006F03B1"/>
    <w:rsid w:val="006F053A"/>
    <w:rsid w:val="006F0836"/>
    <w:rsid w:val="006F0C56"/>
    <w:rsid w:val="006F0F3C"/>
    <w:rsid w:val="006F10F4"/>
    <w:rsid w:val="006F1137"/>
    <w:rsid w:val="006F12D7"/>
    <w:rsid w:val="006F15A5"/>
    <w:rsid w:val="006F16A6"/>
    <w:rsid w:val="006F177B"/>
    <w:rsid w:val="006F198E"/>
    <w:rsid w:val="006F1CD0"/>
    <w:rsid w:val="006F1E5B"/>
    <w:rsid w:val="006F218E"/>
    <w:rsid w:val="006F2382"/>
    <w:rsid w:val="006F2788"/>
    <w:rsid w:val="006F2B5F"/>
    <w:rsid w:val="006F2C4A"/>
    <w:rsid w:val="006F2CA3"/>
    <w:rsid w:val="006F2CDB"/>
    <w:rsid w:val="006F34EB"/>
    <w:rsid w:val="006F409D"/>
    <w:rsid w:val="006F453F"/>
    <w:rsid w:val="006F4A4E"/>
    <w:rsid w:val="006F4AE9"/>
    <w:rsid w:val="006F4DA4"/>
    <w:rsid w:val="006F5057"/>
    <w:rsid w:val="006F55B4"/>
    <w:rsid w:val="006F56C9"/>
    <w:rsid w:val="006F58E3"/>
    <w:rsid w:val="006F5C9B"/>
    <w:rsid w:val="006F6104"/>
    <w:rsid w:val="006F649F"/>
    <w:rsid w:val="006F6535"/>
    <w:rsid w:val="006F6751"/>
    <w:rsid w:val="006F67AB"/>
    <w:rsid w:val="006F697D"/>
    <w:rsid w:val="006F6ED2"/>
    <w:rsid w:val="006F704E"/>
    <w:rsid w:val="006F7920"/>
    <w:rsid w:val="006F7A7A"/>
    <w:rsid w:val="006F7C10"/>
    <w:rsid w:val="00700240"/>
    <w:rsid w:val="00700340"/>
    <w:rsid w:val="00700357"/>
    <w:rsid w:val="00700600"/>
    <w:rsid w:val="00700D8C"/>
    <w:rsid w:val="00700E36"/>
    <w:rsid w:val="00700FE8"/>
    <w:rsid w:val="00701347"/>
    <w:rsid w:val="0070154F"/>
    <w:rsid w:val="007015D2"/>
    <w:rsid w:val="00701A75"/>
    <w:rsid w:val="00702340"/>
    <w:rsid w:val="007024B7"/>
    <w:rsid w:val="0070291D"/>
    <w:rsid w:val="00702CD8"/>
    <w:rsid w:val="00702ECA"/>
    <w:rsid w:val="00702F4E"/>
    <w:rsid w:val="00702F87"/>
    <w:rsid w:val="0070304E"/>
    <w:rsid w:val="00703540"/>
    <w:rsid w:val="007039C6"/>
    <w:rsid w:val="00703AE2"/>
    <w:rsid w:val="0070439F"/>
    <w:rsid w:val="0070442E"/>
    <w:rsid w:val="007046E9"/>
    <w:rsid w:val="00704C3D"/>
    <w:rsid w:val="00704D2B"/>
    <w:rsid w:val="00704DB3"/>
    <w:rsid w:val="00704E55"/>
    <w:rsid w:val="00705148"/>
    <w:rsid w:val="007051B2"/>
    <w:rsid w:val="0070560A"/>
    <w:rsid w:val="00705788"/>
    <w:rsid w:val="0070587A"/>
    <w:rsid w:val="0070595C"/>
    <w:rsid w:val="00705F32"/>
    <w:rsid w:val="007063AE"/>
    <w:rsid w:val="007064A4"/>
    <w:rsid w:val="00706D71"/>
    <w:rsid w:val="00706EEB"/>
    <w:rsid w:val="00706F4E"/>
    <w:rsid w:val="007070D0"/>
    <w:rsid w:val="00707AA7"/>
    <w:rsid w:val="00707B05"/>
    <w:rsid w:val="00707B7D"/>
    <w:rsid w:val="00707C37"/>
    <w:rsid w:val="00707CDE"/>
    <w:rsid w:val="00710095"/>
    <w:rsid w:val="00710125"/>
    <w:rsid w:val="007106E7"/>
    <w:rsid w:val="007107AE"/>
    <w:rsid w:val="00710813"/>
    <w:rsid w:val="00710907"/>
    <w:rsid w:val="007112E4"/>
    <w:rsid w:val="0071177E"/>
    <w:rsid w:val="00711A90"/>
    <w:rsid w:val="00711B1F"/>
    <w:rsid w:val="0071208E"/>
    <w:rsid w:val="00712808"/>
    <w:rsid w:val="00712972"/>
    <w:rsid w:val="00712996"/>
    <w:rsid w:val="00712C44"/>
    <w:rsid w:val="00712E0F"/>
    <w:rsid w:val="00712E1E"/>
    <w:rsid w:val="007132CB"/>
    <w:rsid w:val="00713429"/>
    <w:rsid w:val="0071342B"/>
    <w:rsid w:val="00713442"/>
    <w:rsid w:val="007138A8"/>
    <w:rsid w:val="00713CC6"/>
    <w:rsid w:val="007144D6"/>
    <w:rsid w:val="00714791"/>
    <w:rsid w:val="00714AEE"/>
    <w:rsid w:val="00714DA2"/>
    <w:rsid w:val="00714F12"/>
    <w:rsid w:val="0071500B"/>
    <w:rsid w:val="00715AFB"/>
    <w:rsid w:val="00715C08"/>
    <w:rsid w:val="00715D28"/>
    <w:rsid w:val="00715F70"/>
    <w:rsid w:val="0071675D"/>
    <w:rsid w:val="00716C59"/>
    <w:rsid w:val="00716D30"/>
    <w:rsid w:val="007171F9"/>
    <w:rsid w:val="007172F5"/>
    <w:rsid w:val="00717450"/>
    <w:rsid w:val="00717564"/>
    <w:rsid w:val="00717707"/>
    <w:rsid w:val="00717CBA"/>
    <w:rsid w:val="00720574"/>
    <w:rsid w:val="007208FE"/>
    <w:rsid w:val="00720962"/>
    <w:rsid w:val="00720AC6"/>
    <w:rsid w:val="00720BD6"/>
    <w:rsid w:val="00720F30"/>
    <w:rsid w:val="00720FF9"/>
    <w:rsid w:val="00721205"/>
    <w:rsid w:val="00721302"/>
    <w:rsid w:val="0072131E"/>
    <w:rsid w:val="007213C2"/>
    <w:rsid w:val="007213D7"/>
    <w:rsid w:val="0072141B"/>
    <w:rsid w:val="00721669"/>
    <w:rsid w:val="00721BD3"/>
    <w:rsid w:val="00721BF1"/>
    <w:rsid w:val="00721CF0"/>
    <w:rsid w:val="00722705"/>
    <w:rsid w:val="00722855"/>
    <w:rsid w:val="00722AF3"/>
    <w:rsid w:val="00722E94"/>
    <w:rsid w:val="00722EA0"/>
    <w:rsid w:val="00722F1C"/>
    <w:rsid w:val="0072324B"/>
    <w:rsid w:val="007235D9"/>
    <w:rsid w:val="0072370B"/>
    <w:rsid w:val="00723D2E"/>
    <w:rsid w:val="00724361"/>
    <w:rsid w:val="00724680"/>
    <w:rsid w:val="00724B57"/>
    <w:rsid w:val="00724B87"/>
    <w:rsid w:val="00724D85"/>
    <w:rsid w:val="007250CE"/>
    <w:rsid w:val="00725161"/>
    <w:rsid w:val="007252CD"/>
    <w:rsid w:val="00725852"/>
    <w:rsid w:val="0072599C"/>
    <w:rsid w:val="00725A28"/>
    <w:rsid w:val="00725D6D"/>
    <w:rsid w:val="0072604B"/>
    <w:rsid w:val="00726BBD"/>
    <w:rsid w:val="00726D04"/>
    <w:rsid w:val="00726E1E"/>
    <w:rsid w:val="00726EAA"/>
    <w:rsid w:val="00726FCF"/>
    <w:rsid w:val="007274D8"/>
    <w:rsid w:val="007275A1"/>
    <w:rsid w:val="00727781"/>
    <w:rsid w:val="00727CEB"/>
    <w:rsid w:val="00727D6E"/>
    <w:rsid w:val="00727F6E"/>
    <w:rsid w:val="00730191"/>
    <w:rsid w:val="007301C7"/>
    <w:rsid w:val="007302E3"/>
    <w:rsid w:val="00730417"/>
    <w:rsid w:val="0073041F"/>
    <w:rsid w:val="00730A06"/>
    <w:rsid w:val="007312BA"/>
    <w:rsid w:val="00731342"/>
    <w:rsid w:val="0073165B"/>
    <w:rsid w:val="00731703"/>
    <w:rsid w:val="0073173D"/>
    <w:rsid w:val="00731AA0"/>
    <w:rsid w:val="00731DB4"/>
    <w:rsid w:val="00731FFC"/>
    <w:rsid w:val="00732093"/>
    <w:rsid w:val="00732147"/>
    <w:rsid w:val="007322C8"/>
    <w:rsid w:val="0073292B"/>
    <w:rsid w:val="00732B8E"/>
    <w:rsid w:val="00733031"/>
    <w:rsid w:val="00733063"/>
    <w:rsid w:val="007337B5"/>
    <w:rsid w:val="007337BE"/>
    <w:rsid w:val="00733C97"/>
    <w:rsid w:val="00733F31"/>
    <w:rsid w:val="007341C5"/>
    <w:rsid w:val="00734370"/>
    <w:rsid w:val="0073440B"/>
    <w:rsid w:val="00734595"/>
    <w:rsid w:val="007349B5"/>
    <w:rsid w:val="00734A5F"/>
    <w:rsid w:val="00734AD8"/>
    <w:rsid w:val="00734FBA"/>
    <w:rsid w:val="007352B1"/>
    <w:rsid w:val="0073591A"/>
    <w:rsid w:val="00735B10"/>
    <w:rsid w:val="00735C3C"/>
    <w:rsid w:val="00735ED9"/>
    <w:rsid w:val="00735F77"/>
    <w:rsid w:val="0073659E"/>
    <w:rsid w:val="007365D2"/>
    <w:rsid w:val="00736B61"/>
    <w:rsid w:val="00736C9C"/>
    <w:rsid w:val="007370BB"/>
    <w:rsid w:val="00737148"/>
    <w:rsid w:val="007371D2"/>
    <w:rsid w:val="0073784E"/>
    <w:rsid w:val="00737906"/>
    <w:rsid w:val="00737B10"/>
    <w:rsid w:val="00737CDA"/>
    <w:rsid w:val="007403F9"/>
    <w:rsid w:val="00740437"/>
    <w:rsid w:val="007404CA"/>
    <w:rsid w:val="0074096B"/>
    <w:rsid w:val="00740A6B"/>
    <w:rsid w:val="00740D18"/>
    <w:rsid w:val="00740FA4"/>
    <w:rsid w:val="007411CB"/>
    <w:rsid w:val="0074125A"/>
    <w:rsid w:val="00741460"/>
    <w:rsid w:val="00741686"/>
    <w:rsid w:val="00741839"/>
    <w:rsid w:val="0074189B"/>
    <w:rsid w:val="00741B11"/>
    <w:rsid w:val="00741B1D"/>
    <w:rsid w:val="00741CC5"/>
    <w:rsid w:val="00741DB6"/>
    <w:rsid w:val="00741F95"/>
    <w:rsid w:val="00741FD7"/>
    <w:rsid w:val="007421BE"/>
    <w:rsid w:val="0074245B"/>
    <w:rsid w:val="00742752"/>
    <w:rsid w:val="00742E1E"/>
    <w:rsid w:val="00742EAA"/>
    <w:rsid w:val="00742EBB"/>
    <w:rsid w:val="007430BB"/>
    <w:rsid w:val="007434F0"/>
    <w:rsid w:val="00743627"/>
    <w:rsid w:val="00743657"/>
    <w:rsid w:val="00743AC1"/>
    <w:rsid w:val="00743AEA"/>
    <w:rsid w:val="00743B29"/>
    <w:rsid w:val="00743DEF"/>
    <w:rsid w:val="0074444E"/>
    <w:rsid w:val="00744A69"/>
    <w:rsid w:val="00744A9A"/>
    <w:rsid w:val="00744B7D"/>
    <w:rsid w:val="00744CA4"/>
    <w:rsid w:val="00745278"/>
    <w:rsid w:val="00745B04"/>
    <w:rsid w:val="00745B4A"/>
    <w:rsid w:val="00745EEC"/>
    <w:rsid w:val="007461C8"/>
    <w:rsid w:val="00746576"/>
    <w:rsid w:val="00746757"/>
    <w:rsid w:val="0074694F"/>
    <w:rsid w:val="00746A35"/>
    <w:rsid w:val="00746CCB"/>
    <w:rsid w:val="0074725A"/>
    <w:rsid w:val="007472AB"/>
    <w:rsid w:val="00747529"/>
    <w:rsid w:val="007479E4"/>
    <w:rsid w:val="00747A89"/>
    <w:rsid w:val="00747D31"/>
    <w:rsid w:val="0075035C"/>
    <w:rsid w:val="007504D9"/>
    <w:rsid w:val="00750511"/>
    <w:rsid w:val="007506C0"/>
    <w:rsid w:val="0075081E"/>
    <w:rsid w:val="00750C82"/>
    <w:rsid w:val="00750C86"/>
    <w:rsid w:val="007513A8"/>
    <w:rsid w:val="007513C2"/>
    <w:rsid w:val="00751527"/>
    <w:rsid w:val="00751839"/>
    <w:rsid w:val="007518EC"/>
    <w:rsid w:val="00751932"/>
    <w:rsid w:val="00751EE1"/>
    <w:rsid w:val="0075246D"/>
    <w:rsid w:val="0075288C"/>
    <w:rsid w:val="007529E3"/>
    <w:rsid w:val="0075361E"/>
    <w:rsid w:val="00753B7D"/>
    <w:rsid w:val="00753D89"/>
    <w:rsid w:val="0075409E"/>
    <w:rsid w:val="0075442F"/>
    <w:rsid w:val="007548DA"/>
    <w:rsid w:val="00754917"/>
    <w:rsid w:val="00754A35"/>
    <w:rsid w:val="007550F0"/>
    <w:rsid w:val="007551D3"/>
    <w:rsid w:val="007556F6"/>
    <w:rsid w:val="007557EE"/>
    <w:rsid w:val="0075591B"/>
    <w:rsid w:val="00755D32"/>
    <w:rsid w:val="00755F3A"/>
    <w:rsid w:val="007563E6"/>
    <w:rsid w:val="00756724"/>
    <w:rsid w:val="00756BF1"/>
    <w:rsid w:val="00756D2B"/>
    <w:rsid w:val="00756E72"/>
    <w:rsid w:val="007571C1"/>
    <w:rsid w:val="007572CA"/>
    <w:rsid w:val="0075747F"/>
    <w:rsid w:val="0075771C"/>
    <w:rsid w:val="00757B35"/>
    <w:rsid w:val="00757C9A"/>
    <w:rsid w:val="00757F91"/>
    <w:rsid w:val="0076077A"/>
    <w:rsid w:val="007607C0"/>
    <w:rsid w:val="00760814"/>
    <w:rsid w:val="00760866"/>
    <w:rsid w:val="007608A8"/>
    <w:rsid w:val="00760ED1"/>
    <w:rsid w:val="00760F9E"/>
    <w:rsid w:val="007610AE"/>
    <w:rsid w:val="00761201"/>
    <w:rsid w:val="007613F6"/>
    <w:rsid w:val="007614AC"/>
    <w:rsid w:val="007617D1"/>
    <w:rsid w:val="00761B92"/>
    <w:rsid w:val="00761C1E"/>
    <w:rsid w:val="00761FCF"/>
    <w:rsid w:val="00761FF9"/>
    <w:rsid w:val="00762061"/>
    <w:rsid w:val="00762402"/>
    <w:rsid w:val="007626A7"/>
    <w:rsid w:val="00762A37"/>
    <w:rsid w:val="00763299"/>
    <w:rsid w:val="00763616"/>
    <w:rsid w:val="00763646"/>
    <w:rsid w:val="007639E6"/>
    <w:rsid w:val="00763C4C"/>
    <w:rsid w:val="00763FCD"/>
    <w:rsid w:val="00764333"/>
    <w:rsid w:val="0076490F"/>
    <w:rsid w:val="00764AA0"/>
    <w:rsid w:val="00764C3E"/>
    <w:rsid w:val="00764E33"/>
    <w:rsid w:val="00764EB7"/>
    <w:rsid w:val="00764EC9"/>
    <w:rsid w:val="00764F8C"/>
    <w:rsid w:val="00765071"/>
    <w:rsid w:val="007650EF"/>
    <w:rsid w:val="0076546E"/>
    <w:rsid w:val="007659E5"/>
    <w:rsid w:val="00765AA6"/>
    <w:rsid w:val="00765F65"/>
    <w:rsid w:val="007660B3"/>
    <w:rsid w:val="007661CD"/>
    <w:rsid w:val="007663BA"/>
    <w:rsid w:val="00766568"/>
    <w:rsid w:val="00766775"/>
    <w:rsid w:val="00766910"/>
    <w:rsid w:val="00766AA1"/>
    <w:rsid w:val="00766AA4"/>
    <w:rsid w:val="00766D8F"/>
    <w:rsid w:val="00766DE3"/>
    <w:rsid w:val="00766F41"/>
    <w:rsid w:val="00766FC7"/>
    <w:rsid w:val="00767340"/>
    <w:rsid w:val="0076734C"/>
    <w:rsid w:val="0076796F"/>
    <w:rsid w:val="00767BE8"/>
    <w:rsid w:val="00767E88"/>
    <w:rsid w:val="00770584"/>
    <w:rsid w:val="00770939"/>
    <w:rsid w:val="00770C4E"/>
    <w:rsid w:val="00770D12"/>
    <w:rsid w:val="00771219"/>
    <w:rsid w:val="00771394"/>
    <w:rsid w:val="007715CF"/>
    <w:rsid w:val="007717D0"/>
    <w:rsid w:val="00771F5A"/>
    <w:rsid w:val="00772B6D"/>
    <w:rsid w:val="00772E59"/>
    <w:rsid w:val="00773D8E"/>
    <w:rsid w:val="00773E18"/>
    <w:rsid w:val="00774051"/>
    <w:rsid w:val="007740C7"/>
    <w:rsid w:val="0077420D"/>
    <w:rsid w:val="007742B1"/>
    <w:rsid w:val="0077439F"/>
    <w:rsid w:val="00774774"/>
    <w:rsid w:val="00774B4C"/>
    <w:rsid w:val="00774EF5"/>
    <w:rsid w:val="00774F3D"/>
    <w:rsid w:val="00774FD3"/>
    <w:rsid w:val="00774FEB"/>
    <w:rsid w:val="00775088"/>
    <w:rsid w:val="007750B4"/>
    <w:rsid w:val="007756AC"/>
    <w:rsid w:val="0077572F"/>
    <w:rsid w:val="007757AA"/>
    <w:rsid w:val="00775EC2"/>
    <w:rsid w:val="00775ECC"/>
    <w:rsid w:val="0077667B"/>
    <w:rsid w:val="00776AC6"/>
    <w:rsid w:val="007772E8"/>
    <w:rsid w:val="007774DB"/>
    <w:rsid w:val="0077751B"/>
    <w:rsid w:val="00777BF3"/>
    <w:rsid w:val="00777D96"/>
    <w:rsid w:val="00780136"/>
    <w:rsid w:val="0078016D"/>
    <w:rsid w:val="0078048A"/>
    <w:rsid w:val="00780902"/>
    <w:rsid w:val="0078092B"/>
    <w:rsid w:val="00780D7C"/>
    <w:rsid w:val="00781067"/>
    <w:rsid w:val="0078144F"/>
    <w:rsid w:val="007816EC"/>
    <w:rsid w:val="0078196B"/>
    <w:rsid w:val="00781CED"/>
    <w:rsid w:val="00782343"/>
    <w:rsid w:val="00782385"/>
    <w:rsid w:val="0078251C"/>
    <w:rsid w:val="0078265A"/>
    <w:rsid w:val="007827A6"/>
    <w:rsid w:val="007828A0"/>
    <w:rsid w:val="007828BE"/>
    <w:rsid w:val="00782900"/>
    <w:rsid w:val="007829C9"/>
    <w:rsid w:val="00782A9B"/>
    <w:rsid w:val="0078319F"/>
    <w:rsid w:val="007831E2"/>
    <w:rsid w:val="00783684"/>
    <w:rsid w:val="00783831"/>
    <w:rsid w:val="00783AB3"/>
    <w:rsid w:val="00783AD4"/>
    <w:rsid w:val="00783B87"/>
    <w:rsid w:val="00783C67"/>
    <w:rsid w:val="00783E20"/>
    <w:rsid w:val="00784BDC"/>
    <w:rsid w:val="00784F56"/>
    <w:rsid w:val="00785637"/>
    <w:rsid w:val="007858EA"/>
    <w:rsid w:val="00785B0A"/>
    <w:rsid w:val="00785FEB"/>
    <w:rsid w:val="007861D8"/>
    <w:rsid w:val="00786269"/>
    <w:rsid w:val="0078643D"/>
    <w:rsid w:val="007864CA"/>
    <w:rsid w:val="00786538"/>
    <w:rsid w:val="00786D16"/>
    <w:rsid w:val="0078701D"/>
    <w:rsid w:val="007870CB"/>
    <w:rsid w:val="007873C7"/>
    <w:rsid w:val="00787932"/>
    <w:rsid w:val="00787B0D"/>
    <w:rsid w:val="00787B35"/>
    <w:rsid w:val="00787C94"/>
    <w:rsid w:val="00787DF0"/>
    <w:rsid w:val="00787E10"/>
    <w:rsid w:val="00787E51"/>
    <w:rsid w:val="00790301"/>
    <w:rsid w:val="00790507"/>
    <w:rsid w:val="0079164E"/>
    <w:rsid w:val="00791685"/>
    <w:rsid w:val="00791FC6"/>
    <w:rsid w:val="00792474"/>
    <w:rsid w:val="00792601"/>
    <w:rsid w:val="00792996"/>
    <w:rsid w:val="007929E3"/>
    <w:rsid w:val="00792A8E"/>
    <w:rsid w:val="00792B47"/>
    <w:rsid w:val="00792C94"/>
    <w:rsid w:val="0079329A"/>
    <w:rsid w:val="00793378"/>
    <w:rsid w:val="007933DA"/>
    <w:rsid w:val="00793434"/>
    <w:rsid w:val="007938F2"/>
    <w:rsid w:val="00793986"/>
    <w:rsid w:val="00793ECC"/>
    <w:rsid w:val="007943A2"/>
    <w:rsid w:val="00794460"/>
    <w:rsid w:val="00794552"/>
    <w:rsid w:val="00794C95"/>
    <w:rsid w:val="007954AE"/>
    <w:rsid w:val="00795592"/>
    <w:rsid w:val="00796095"/>
    <w:rsid w:val="007960A7"/>
    <w:rsid w:val="007960FB"/>
    <w:rsid w:val="0079621F"/>
    <w:rsid w:val="00796659"/>
    <w:rsid w:val="007969C1"/>
    <w:rsid w:val="00796B11"/>
    <w:rsid w:val="00796C26"/>
    <w:rsid w:val="00796C9B"/>
    <w:rsid w:val="007971DE"/>
    <w:rsid w:val="007972C1"/>
    <w:rsid w:val="007973E2"/>
    <w:rsid w:val="0079747C"/>
    <w:rsid w:val="0079794E"/>
    <w:rsid w:val="00797A09"/>
    <w:rsid w:val="00797A41"/>
    <w:rsid w:val="00797B66"/>
    <w:rsid w:val="00797BC3"/>
    <w:rsid w:val="00797C25"/>
    <w:rsid w:val="00797F18"/>
    <w:rsid w:val="00797F46"/>
    <w:rsid w:val="007A002D"/>
    <w:rsid w:val="007A01C1"/>
    <w:rsid w:val="007A069B"/>
    <w:rsid w:val="007A09C5"/>
    <w:rsid w:val="007A0D34"/>
    <w:rsid w:val="007A0D92"/>
    <w:rsid w:val="007A0F1A"/>
    <w:rsid w:val="007A1160"/>
    <w:rsid w:val="007A1A16"/>
    <w:rsid w:val="007A1BD3"/>
    <w:rsid w:val="007A1BDA"/>
    <w:rsid w:val="007A1F03"/>
    <w:rsid w:val="007A21F1"/>
    <w:rsid w:val="007A22DE"/>
    <w:rsid w:val="007A2663"/>
    <w:rsid w:val="007A26B1"/>
    <w:rsid w:val="007A2A02"/>
    <w:rsid w:val="007A2E08"/>
    <w:rsid w:val="007A2E64"/>
    <w:rsid w:val="007A2EF4"/>
    <w:rsid w:val="007A31CC"/>
    <w:rsid w:val="007A35B5"/>
    <w:rsid w:val="007A3752"/>
    <w:rsid w:val="007A39E8"/>
    <w:rsid w:val="007A3B11"/>
    <w:rsid w:val="007A46F0"/>
    <w:rsid w:val="007A47A9"/>
    <w:rsid w:val="007A4A3E"/>
    <w:rsid w:val="007A4AA9"/>
    <w:rsid w:val="007A4BBD"/>
    <w:rsid w:val="007A4C03"/>
    <w:rsid w:val="007A4CC3"/>
    <w:rsid w:val="007A4D65"/>
    <w:rsid w:val="007A4DA2"/>
    <w:rsid w:val="007A4DBF"/>
    <w:rsid w:val="007A4EAE"/>
    <w:rsid w:val="007A52F5"/>
    <w:rsid w:val="007A5560"/>
    <w:rsid w:val="007A5694"/>
    <w:rsid w:val="007A56AD"/>
    <w:rsid w:val="007A5C21"/>
    <w:rsid w:val="007A5CD7"/>
    <w:rsid w:val="007A5DA1"/>
    <w:rsid w:val="007A644F"/>
    <w:rsid w:val="007A64B2"/>
    <w:rsid w:val="007A6690"/>
    <w:rsid w:val="007A6BC6"/>
    <w:rsid w:val="007A6CA5"/>
    <w:rsid w:val="007A71EE"/>
    <w:rsid w:val="007A74C2"/>
    <w:rsid w:val="007A7749"/>
    <w:rsid w:val="007A7947"/>
    <w:rsid w:val="007A7980"/>
    <w:rsid w:val="007A7D22"/>
    <w:rsid w:val="007A7DC4"/>
    <w:rsid w:val="007B030E"/>
    <w:rsid w:val="007B044F"/>
    <w:rsid w:val="007B0BBE"/>
    <w:rsid w:val="007B0DCE"/>
    <w:rsid w:val="007B1484"/>
    <w:rsid w:val="007B14D5"/>
    <w:rsid w:val="007B1540"/>
    <w:rsid w:val="007B1826"/>
    <w:rsid w:val="007B1883"/>
    <w:rsid w:val="007B19B1"/>
    <w:rsid w:val="007B19C8"/>
    <w:rsid w:val="007B1A2C"/>
    <w:rsid w:val="007B1DFF"/>
    <w:rsid w:val="007B2042"/>
    <w:rsid w:val="007B2367"/>
    <w:rsid w:val="007B24E7"/>
    <w:rsid w:val="007B2897"/>
    <w:rsid w:val="007B34E0"/>
    <w:rsid w:val="007B36CB"/>
    <w:rsid w:val="007B36DD"/>
    <w:rsid w:val="007B38D3"/>
    <w:rsid w:val="007B3A3F"/>
    <w:rsid w:val="007B3C08"/>
    <w:rsid w:val="007B3C73"/>
    <w:rsid w:val="007B3DD5"/>
    <w:rsid w:val="007B4057"/>
    <w:rsid w:val="007B40BB"/>
    <w:rsid w:val="007B42D8"/>
    <w:rsid w:val="007B436F"/>
    <w:rsid w:val="007B48F5"/>
    <w:rsid w:val="007B4D31"/>
    <w:rsid w:val="007B56A6"/>
    <w:rsid w:val="007B57C8"/>
    <w:rsid w:val="007B580E"/>
    <w:rsid w:val="007B58A9"/>
    <w:rsid w:val="007B5AF4"/>
    <w:rsid w:val="007B5D47"/>
    <w:rsid w:val="007B5D8F"/>
    <w:rsid w:val="007B64FC"/>
    <w:rsid w:val="007B65F2"/>
    <w:rsid w:val="007B67D8"/>
    <w:rsid w:val="007B71C8"/>
    <w:rsid w:val="007B741B"/>
    <w:rsid w:val="007B7563"/>
    <w:rsid w:val="007B7CC8"/>
    <w:rsid w:val="007C02BB"/>
    <w:rsid w:val="007C05B9"/>
    <w:rsid w:val="007C090A"/>
    <w:rsid w:val="007C0918"/>
    <w:rsid w:val="007C0A1B"/>
    <w:rsid w:val="007C0BFF"/>
    <w:rsid w:val="007C12C9"/>
    <w:rsid w:val="007C13C8"/>
    <w:rsid w:val="007C13F3"/>
    <w:rsid w:val="007C15A5"/>
    <w:rsid w:val="007C15E2"/>
    <w:rsid w:val="007C1701"/>
    <w:rsid w:val="007C2104"/>
    <w:rsid w:val="007C2699"/>
    <w:rsid w:val="007C2774"/>
    <w:rsid w:val="007C2B77"/>
    <w:rsid w:val="007C2BE0"/>
    <w:rsid w:val="007C2C50"/>
    <w:rsid w:val="007C2D07"/>
    <w:rsid w:val="007C3562"/>
    <w:rsid w:val="007C364A"/>
    <w:rsid w:val="007C3C6E"/>
    <w:rsid w:val="007C3F5A"/>
    <w:rsid w:val="007C4241"/>
    <w:rsid w:val="007C44A7"/>
    <w:rsid w:val="007C44E5"/>
    <w:rsid w:val="007C452B"/>
    <w:rsid w:val="007C4586"/>
    <w:rsid w:val="007C4AE1"/>
    <w:rsid w:val="007C4BB6"/>
    <w:rsid w:val="007C4E41"/>
    <w:rsid w:val="007C549A"/>
    <w:rsid w:val="007C5A34"/>
    <w:rsid w:val="007C5C65"/>
    <w:rsid w:val="007C5CEF"/>
    <w:rsid w:val="007C5D83"/>
    <w:rsid w:val="007C5E5C"/>
    <w:rsid w:val="007C6201"/>
    <w:rsid w:val="007C62B5"/>
    <w:rsid w:val="007C6469"/>
    <w:rsid w:val="007C68EB"/>
    <w:rsid w:val="007C69AF"/>
    <w:rsid w:val="007C6DFB"/>
    <w:rsid w:val="007C72B3"/>
    <w:rsid w:val="007C74DD"/>
    <w:rsid w:val="007C7811"/>
    <w:rsid w:val="007C7A8E"/>
    <w:rsid w:val="007C7B0B"/>
    <w:rsid w:val="007C7C85"/>
    <w:rsid w:val="007D01A9"/>
    <w:rsid w:val="007D0373"/>
    <w:rsid w:val="007D050E"/>
    <w:rsid w:val="007D0578"/>
    <w:rsid w:val="007D065A"/>
    <w:rsid w:val="007D0759"/>
    <w:rsid w:val="007D0F8F"/>
    <w:rsid w:val="007D11DE"/>
    <w:rsid w:val="007D1ABD"/>
    <w:rsid w:val="007D1AD3"/>
    <w:rsid w:val="007D1B5A"/>
    <w:rsid w:val="007D25BA"/>
    <w:rsid w:val="007D2695"/>
    <w:rsid w:val="007D28FB"/>
    <w:rsid w:val="007D295C"/>
    <w:rsid w:val="007D2C91"/>
    <w:rsid w:val="007D2D0E"/>
    <w:rsid w:val="007D2D47"/>
    <w:rsid w:val="007D32E8"/>
    <w:rsid w:val="007D335F"/>
    <w:rsid w:val="007D3543"/>
    <w:rsid w:val="007D35ED"/>
    <w:rsid w:val="007D36B4"/>
    <w:rsid w:val="007D3812"/>
    <w:rsid w:val="007D39A1"/>
    <w:rsid w:val="007D3C04"/>
    <w:rsid w:val="007D3C05"/>
    <w:rsid w:val="007D3C76"/>
    <w:rsid w:val="007D3CE1"/>
    <w:rsid w:val="007D4040"/>
    <w:rsid w:val="007D44C3"/>
    <w:rsid w:val="007D452D"/>
    <w:rsid w:val="007D4BBB"/>
    <w:rsid w:val="007D4BF9"/>
    <w:rsid w:val="007D4C58"/>
    <w:rsid w:val="007D4F00"/>
    <w:rsid w:val="007D5012"/>
    <w:rsid w:val="007D5387"/>
    <w:rsid w:val="007D53DA"/>
    <w:rsid w:val="007D54A1"/>
    <w:rsid w:val="007D568D"/>
    <w:rsid w:val="007D56C7"/>
    <w:rsid w:val="007D5AE1"/>
    <w:rsid w:val="007D5CF0"/>
    <w:rsid w:val="007D5D8D"/>
    <w:rsid w:val="007D60B7"/>
    <w:rsid w:val="007D62D9"/>
    <w:rsid w:val="007D64C5"/>
    <w:rsid w:val="007D6575"/>
    <w:rsid w:val="007D66D8"/>
    <w:rsid w:val="007D674D"/>
    <w:rsid w:val="007D6893"/>
    <w:rsid w:val="007D6898"/>
    <w:rsid w:val="007D68E7"/>
    <w:rsid w:val="007D69CF"/>
    <w:rsid w:val="007D6CAE"/>
    <w:rsid w:val="007D6E98"/>
    <w:rsid w:val="007D6FEA"/>
    <w:rsid w:val="007D71F0"/>
    <w:rsid w:val="007D72B9"/>
    <w:rsid w:val="007E024E"/>
    <w:rsid w:val="007E060E"/>
    <w:rsid w:val="007E0A14"/>
    <w:rsid w:val="007E0AE1"/>
    <w:rsid w:val="007E11E0"/>
    <w:rsid w:val="007E125F"/>
    <w:rsid w:val="007E135B"/>
    <w:rsid w:val="007E13AD"/>
    <w:rsid w:val="007E15F1"/>
    <w:rsid w:val="007E164F"/>
    <w:rsid w:val="007E174D"/>
    <w:rsid w:val="007E1820"/>
    <w:rsid w:val="007E1A29"/>
    <w:rsid w:val="007E2089"/>
    <w:rsid w:val="007E20CA"/>
    <w:rsid w:val="007E20F2"/>
    <w:rsid w:val="007E24B7"/>
    <w:rsid w:val="007E286D"/>
    <w:rsid w:val="007E2A40"/>
    <w:rsid w:val="007E2A7A"/>
    <w:rsid w:val="007E2B06"/>
    <w:rsid w:val="007E30EF"/>
    <w:rsid w:val="007E3744"/>
    <w:rsid w:val="007E388F"/>
    <w:rsid w:val="007E39F8"/>
    <w:rsid w:val="007E3BB8"/>
    <w:rsid w:val="007E40A2"/>
    <w:rsid w:val="007E4A84"/>
    <w:rsid w:val="007E4C91"/>
    <w:rsid w:val="007E5002"/>
    <w:rsid w:val="007E5100"/>
    <w:rsid w:val="007E55E7"/>
    <w:rsid w:val="007E5821"/>
    <w:rsid w:val="007E58BD"/>
    <w:rsid w:val="007E5CB3"/>
    <w:rsid w:val="007E5F71"/>
    <w:rsid w:val="007E5FD3"/>
    <w:rsid w:val="007E62A7"/>
    <w:rsid w:val="007E63AD"/>
    <w:rsid w:val="007E6EC6"/>
    <w:rsid w:val="007E6F56"/>
    <w:rsid w:val="007E71B1"/>
    <w:rsid w:val="007E7299"/>
    <w:rsid w:val="007E77B8"/>
    <w:rsid w:val="007E7844"/>
    <w:rsid w:val="007E7CFC"/>
    <w:rsid w:val="007F0035"/>
    <w:rsid w:val="007F01BC"/>
    <w:rsid w:val="007F0263"/>
    <w:rsid w:val="007F0265"/>
    <w:rsid w:val="007F02BF"/>
    <w:rsid w:val="007F02CC"/>
    <w:rsid w:val="007F060F"/>
    <w:rsid w:val="007F0AA3"/>
    <w:rsid w:val="007F0B1A"/>
    <w:rsid w:val="007F0FCA"/>
    <w:rsid w:val="007F12FF"/>
    <w:rsid w:val="007F159D"/>
    <w:rsid w:val="007F197C"/>
    <w:rsid w:val="007F1ECF"/>
    <w:rsid w:val="007F285F"/>
    <w:rsid w:val="007F2FB6"/>
    <w:rsid w:val="007F333C"/>
    <w:rsid w:val="007F3A77"/>
    <w:rsid w:val="007F3C36"/>
    <w:rsid w:val="007F3CC2"/>
    <w:rsid w:val="007F3F95"/>
    <w:rsid w:val="007F445E"/>
    <w:rsid w:val="007F490B"/>
    <w:rsid w:val="007F4A60"/>
    <w:rsid w:val="007F5132"/>
    <w:rsid w:val="007F5357"/>
    <w:rsid w:val="007F541C"/>
    <w:rsid w:val="007F55F3"/>
    <w:rsid w:val="007F5775"/>
    <w:rsid w:val="007F57F6"/>
    <w:rsid w:val="007F582D"/>
    <w:rsid w:val="007F662E"/>
    <w:rsid w:val="007F69F0"/>
    <w:rsid w:val="007F6DD9"/>
    <w:rsid w:val="007F7364"/>
    <w:rsid w:val="007F761F"/>
    <w:rsid w:val="007F7BCC"/>
    <w:rsid w:val="007F7C82"/>
    <w:rsid w:val="00800055"/>
    <w:rsid w:val="008000B3"/>
    <w:rsid w:val="008001AE"/>
    <w:rsid w:val="0080026A"/>
    <w:rsid w:val="00800353"/>
    <w:rsid w:val="0080084B"/>
    <w:rsid w:val="00800D50"/>
    <w:rsid w:val="0080101D"/>
    <w:rsid w:val="008015D5"/>
    <w:rsid w:val="00801A5C"/>
    <w:rsid w:val="00802D6D"/>
    <w:rsid w:val="00803172"/>
    <w:rsid w:val="008035C0"/>
    <w:rsid w:val="00803861"/>
    <w:rsid w:val="00803957"/>
    <w:rsid w:val="00803A18"/>
    <w:rsid w:val="00803AB3"/>
    <w:rsid w:val="00803C6B"/>
    <w:rsid w:val="00803E0F"/>
    <w:rsid w:val="00803E69"/>
    <w:rsid w:val="00803F17"/>
    <w:rsid w:val="008040B6"/>
    <w:rsid w:val="00804627"/>
    <w:rsid w:val="0080496F"/>
    <w:rsid w:val="008049BC"/>
    <w:rsid w:val="00804A09"/>
    <w:rsid w:val="00804D02"/>
    <w:rsid w:val="0080518D"/>
    <w:rsid w:val="008052AE"/>
    <w:rsid w:val="00805579"/>
    <w:rsid w:val="0080564A"/>
    <w:rsid w:val="00805AA7"/>
    <w:rsid w:val="00805AF3"/>
    <w:rsid w:val="008060C8"/>
    <w:rsid w:val="008061A9"/>
    <w:rsid w:val="008064D6"/>
    <w:rsid w:val="00806526"/>
    <w:rsid w:val="0080669C"/>
    <w:rsid w:val="00806B79"/>
    <w:rsid w:val="00806D83"/>
    <w:rsid w:val="00806DCC"/>
    <w:rsid w:val="00806E99"/>
    <w:rsid w:val="00806FBA"/>
    <w:rsid w:val="008071D2"/>
    <w:rsid w:val="008072A1"/>
    <w:rsid w:val="0080780A"/>
    <w:rsid w:val="00807B2A"/>
    <w:rsid w:val="00807B9B"/>
    <w:rsid w:val="00807F06"/>
    <w:rsid w:val="00807F67"/>
    <w:rsid w:val="00810254"/>
    <w:rsid w:val="0081052C"/>
    <w:rsid w:val="00810553"/>
    <w:rsid w:val="0081065E"/>
    <w:rsid w:val="00810667"/>
    <w:rsid w:val="00810697"/>
    <w:rsid w:val="00810CB7"/>
    <w:rsid w:val="00810FBF"/>
    <w:rsid w:val="00810FE8"/>
    <w:rsid w:val="0081162C"/>
    <w:rsid w:val="00811633"/>
    <w:rsid w:val="00811728"/>
    <w:rsid w:val="00811BD7"/>
    <w:rsid w:val="00811DC4"/>
    <w:rsid w:val="00811DC6"/>
    <w:rsid w:val="00811F0A"/>
    <w:rsid w:val="008120E5"/>
    <w:rsid w:val="008123BF"/>
    <w:rsid w:val="008124C4"/>
    <w:rsid w:val="0081268A"/>
    <w:rsid w:val="008126B4"/>
    <w:rsid w:val="0081282F"/>
    <w:rsid w:val="00812ADE"/>
    <w:rsid w:val="00812F56"/>
    <w:rsid w:val="00813144"/>
    <w:rsid w:val="00813797"/>
    <w:rsid w:val="008140A4"/>
    <w:rsid w:val="00814444"/>
    <w:rsid w:val="008145D1"/>
    <w:rsid w:val="0081475A"/>
    <w:rsid w:val="00814785"/>
    <w:rsid w:val="00814B48"/>
    <w:rsid w:val="00815279"/>
    <w:rsid w:val="008154C8"/>
    <w:rsid w:val="008154CA"/>
    <w:rsid w:val="00815558"/>
    <w:rsid w:val="0081560A"/>
    <w:rsid w:val="008156D7"/>
    <w:rsid w:val="008159DF"/>
    <w:rsid w:val="00815A3D"/>
    <w:rsid w:val="00815D97"/>
    <w:rsid w:val="00816225"/>
    <w:rsid w:val="00816239"/>
    <w:rsid w:val="0081649D"/>
    <w:rsid w:val="00816576"/>
    <w:rsid w:val="0081670B"/>
    <w:rsid w:val="00816712"/>
    <w:rsid w:val="008168CE"/>
    <w:rsid w:val="00816B35"/>
    <w:rsid w:val="00816D40"/>
    <w:rsid w:val="0081707A"/>
    <w:rsid w:val="00817548"/>
    <w:rsid w:val="008177B0"/>
    <w:rsid w:val="00817981"/>
    <w:rsid w:val="00817DCD"/>
    <w:rsid w:val="00817E82"/>
    <w:rsid w:val="00817EEB"/>
    <w:rsid w:val="00820402"/>
    <w:rsid w:val="0082059D"/>
    <w:rsid w:val="008205B7"/>
    <w:rsid w:val="0082085D"/>
    <w:rsid w:val="0082090B"/>
    <w:rsid w:val="00820A65"/>
    <w:rsid w:val="00820C6F"/>
    <w:rsid w:val="00820D63"/>
    <w:rsid w:val="00820EBD"/>
    <w:rsid w:val="00821256"/>
    <w:rsid w:val="00821F1F"/>
    <w:rsid w:val="00821F4E"/>
    <w:rsid w:val="0082239D"/>
    <w:rsid w:val="0082248A"/>
    <w:rsid w:val="00822502"/>
    <w:rsid w:val="008226F4"/>
    <w:rsid w:val="008227B2"/>
    <w:rsid w:val="008230F4"/>
    <w:rsid w:val="0082325F"/>
    <w:rsid w:val="008233E8"/>
    <w:rsid w:val="00823451"/>
    <w:rsid w:val="008234FF"/>
    <w:rsid w:val="00823607"/>
    <w:rsid w:val="00823CB9"/>
    <w:rsid w:val="008243D8"/>
    <w:rsid w:val="0082493A"/>
    <w:rsid w:val="008249E6"/>
    <w:rsid w:val="00824AF0"/>
    <w:rsid w:val="00824C19"/>
    <w:rsid w:val="00824F5B"/>
    <w:rsid w:val="00824F78"/>
    <w:rsid w:val="00824FBC"/>
    <w:rsid w:val="008250AD"/>
    <w:rsid w:val="0082511D"/>
    <w:rsid w:val="00825318"/>
    <w:rsid w:val="008254B1"/>
    <w:rsid w:val="00825A84"/>
    <w:rsid w:val="00825C1D"/>
    <w:rsid w:val="00825D96"/>
    <w:rsid w:val="00825F10"/>
    <w:rsid w:val="00825FD7"/>
    <w:rsid w:val="00825FFB"/>
    <w:rsid w:val="0082672A"/>
    <w:rsid w:val="00826796"/>
    <w:rsid w:val="0082687C"/>
    <w:rsid w:val="00826A32"/>
    <w:rsid w:val="00826F3D"/>
    <w:rsid w:val="008272F8"/>
    <w:rsid w:val="00827362"/>
    <w:rsid w:val="008274CD"/>
    <w:rsid w:val="008274EB"/>
    <w:rsid w:val="008276C2"/>
    <w:rsid w:val="00827785"/>
    <w:rsid w:val="00827976"/>
    <w:rsid w:val="00827988"/>
    <w:rsid w:val="00827D02"/>
    <w:rsid w:val="00830378"/>
    <w:rsid w:val="008307DF"/>
    <w:rsid w:val="008307EB"/>
    <w:rsid w:val="00830809"/>
    <w:rsid w:val="0083125B"/>
    <w:rsid w:val="008312B9"/>
    <w:rsid w:val="00831D20"/>
    <w:rsid w:val="00832056"/>
    <w:rsid w:val="0083206D"/>
    <w:rsid w:val="0083207C"/>
    <w:rsid w:val="008321F6"/>
    <w:rsid w:val="008323FE"/>
    <w:rsid w:val="008328A2"/>
    <w:rsid w:val="00832CB4"/>
    <w:rsid w:val="00833929"/>
    <w:rsid w:val="008339D4"/>
    <w:rsid w:val="00833B57"/>
    <w:rsid w:val="00833C3E"/>
    <w:rsid w:val="00833D72"/>
    <w:rsid w:val="00833E98"/>
    <w:rsid w:val="00834421"/>
    <w:rsid w:val="008345FB"/>
    <w:rsid w:val="00834715"/>
    <w:rsid w:val="00834763"/>
    <w:rsid w:val="008347B9"/>
    <w:rsid w:val="008348F6"/>
    <w:rsid w:val="008349E8"/>
    <w:rsid w:val="00834DB2"/>
    <w:rsid w:val="0083515C"/>
    <w:rsid w:val="0083562C"/>
    <w:rsid w:val="008356B2"/>
    <w:rsid w:val="008357F1"/>
    <w:rsid w:val="008357F9"/>
    <w:rsid w:val="00835869"/>
    <w:rsid w:val="00835F85"/>
    <w:rsid w:val="00836314"/>
    <w:rsid w:val="00836633"/>
    <w:rsid w:val="00836888"/>
    <w:rsid w:val="0083696E"/>
    <w:rsid w:val="00836E34"/>
    <w:rsid w:val="00836F33"/>
    <w:rsid w:val="008371C1"/>
    <w:rsid w:val="008371D9"/>
    <w:rsid w:val="0083734D"/>
    <w:rsid w:val="008375F2"/>
    <w:rsid w:val="008378AA"/>
    <w:rsid w:val="0083797E"/>
    <w:rsid w:val="00837DB0"/>
    <w:rsid w:val="00837E44"/>
    <w:rsid w:val="00840035"/>
    <w:rsid w:val="0084063D"/>
    <w:rsid w:val="00840811"/>
    <w:rsid w:val="00840826"/>
    <w:rsid w:val="00840937"/>
    <w:rsid w:val="00840B52"/>
    <w:rsid w:val="00840BB8"/>
    <w:rsid w:val="00840D0E"/>
    <w:rsid w:val="00840E3F"/>
    <w:rsid w:val="00840FFE"/>
    <w:rsid w:val="00841631"/>
    <w:rsid w:val="008417B8"/>
    <w:rsid w:val="00841CD1"/>
    <w:rsid w:val="00841CD4"/>
    <w:rsid w:val="00841D5E"/>
    <w:rsid w:val="008420C5"/>
    <w:rsid w:val="008421A8"/>
    <w:rsid w:val="00842847"/>
    <w:rsid w:val="00842850"/>
    <w:rsid w:val="00842895"/>
    <w:rsid w:val="00842C3F"/>
    <w:rsid w:val="00842C99"/>
    <w:rsid w:val="008432DC"/>
    <w:rsid w:val="00843374"/>
    <w:rsid w:val="00843678"/>
    <w:rsid w:val="0084389B"/>
    <w:rsid w:val="00843B74"/>
    <w:rsid w:val="00843C9B"/>
    <w:rsid w:val="00843F1C"/>
    <w:rsid w:val="00843F66"/>
    <w:rsid w:val="00843F84"/>
    <w:rsid w:val="00844260"/>
    <w:rsid w:val="00844365"/>
    <w:rsid w:val="00844413"/>
    <w:rsid w:val="0084447E"/>
    <w:rsid w:val="008444B5"/>
    <w:rsid w:val="008444F5"/>
    <w:rsid w:val="00844604"/>
    <w:rsid w:val="00844755"/>
    <w:rsid w:val="00844830"/>
    <w:rsid w:val="008448D7"/>
    <w:rsid w:val="00844ABF"/>
    <w:rsid w:val="00844B63"/>
    <w:rsid w:val="00844CBF"/>
    <w:rsid w:val="00844CD1"/>
    <w:rsid w:val="0084511D"/>
    <w:rsid w:val="0084544D"/>
    <w:rsid w:val="0084545B"/>
    <w:rsid w:val="00845789"/>
    <w:rsid w:val="008457E8"/>
    <w:rsid w:val="00845954"/>
    <w:rsid w:val="00845B20"/>
    <w:rsid w:val="00845BAC"/>
    <w:rsid w:val="008462A6"/>
    <w:rsid w:val="0084662E"/>
    <w:rsid w:val="00846797"/>
    <w:rsid w:val="008468BA"/>
    <w:rsid w:val="00847047"/>
    <w:rsid w:val="00847183"/>
    <w:rsid w:val="008472A0"/>
    <w:rsid w:val="0084743F"/>
    <w:rsid w:val="00847A46"/>
    <w:rsid w:val="00847DB3"/>
    <w:rsid w:val="00847FEF"/>
    <w:rsid w:val="00850762"/>
    <w:rsid w:val="00850FB5"/>
    <w:rsid w:val="008511F4"/>
    <w:rsid w:val="00851295"/>
    <w:rsid w:val="00851A1A"/>
    <w:rsid w:val="00851E01"/>
    <w:rsid w:val="00851F90"/>
    <w:rsid w:val="0085235A"/>
    <w:rsid w:val="00852369"/>
    <w:rsid w:val="0085255C"/>
    <w:rsid w:val="008527DC"/>
    <w:rsid w:val="00852892"/>
    <w:rsid w:val="00852A10"/>
    <w:rsid w:val="00852AB9"/>
    <w:rsid w:val="00852B5F"/>
    <w:rsid w:val="00852C3E"/>
    <w:rsid w:val="0085363C"/>
    <w:rsid w:val="008537CE"/>
    <w:rsid w:val="00853815"/>
    <w:rsid w:val="00853DFD"/>
    <w:rsid w:val="008541D4"/>
    <w:rsid w:val="00854218"/>
    <w:rsid w:val="00854495"/>
    <w:rsid w:val="00854948"/>
    <w:rsid w:val="00854FCE"/>
    <w:rsid w:val="008553B7"/>
    <w:rsid w:val="008555ED"/>
    <w:rsid w:val="0085579B"/>
    <w:rsid w:val="00855927"/>
    <w:rsid w:val="00855A39"/>
    <w:rsid w:val="00855B27"/>
    <w:rsid w:val="00855C26"/>
    <w:rsid w:val="00855CEF"/>
    <w:rsid w:val="00855E23"/>
    <w:rsid w:val="00855E2E"/>
    <w:rsid w:val="008561FB"/>
    <w:rsid w:val="008564C7"/>
    <w:rsid w:val="00856B3A"/>
    <w:rsid w:val="00856EA0"/>
    <w:rsid w:val="00856F86"/>
    <w:rsid w:val="008572E9"/>
    <w:rsid w:val="00857344"/>
    <w:rsid w:val="0085740F"/>
    <w:rsid w:val="008575F6"/>
    <w:rsid w:val="00857627"/>
    <w:rsid w:val="00860133"/>
    <w:rsid w:val="008604CB"/>
    <w:rsid w:val="0086084F"/>
    <w:rsid w:val="008611CD"/>
    <w:rsid w:val="00861215"/>
    <w:rsid w:val="00861A49"/>
    <w:rsid w:val="00861D16"/>
    <w:rsid w:val="00861F57"/>
    <w:rsid w:val="00861FBF"/>
    <w:rsid w:val="00862194"/>
    <w:rsid w:val="00862313"/>
    <w:rsid w:val="00862428"/>
    <w:rsid w:val="0086259B"/>
    <w:rsid w:val="00862614"/>
    <w:rsid w:val="008629DF"/>
    <w:rsid w:val="00862A88"/>
    <w:rsid w:val="00862B53"/>
    <w:rsid w:val="00862C45"/>
    <w:rsid w:val="00862F5C"/>
    <w:rsid w:val="00862FBD"/>
    <w:rsid w:val="008633C3"/>
    <w:rsid w:val="008636E6"/>
    <w:rsid w:val="00863D0F"/>
    <w:rsid w:val="00864207"/>
    <w:rsid w:val="00864257"/>
    <w:rsid w:val="00864290"/>
    <w:rsid w:val="00864312"/>
    <w:rsid w:val="00864537"/>
    <w:rsid w:val="00864769"/>
    <w:rsid w:val="00864B21"/>
    <w:rsid w:val="008655AB"/>
    <w:rsid w:val="00865927"/>
    <w:rsid w:val="00865996"/>
    <w:rsid w:val="00865D72"/>
    <w:rsid w:val="00865E35"/>
    <w:rsid w:val="00865FBA"/>
    <w:rsid w:val="0086634E"/>
    <w:rsid w:val="0086664B"/>
    <w:rsid w:val="0086673A"/>
    <w:rsid w:val="00866838"/>
    <w:rsid w:val="0086696C"/>
    <w:rsid w:val="00866ABA"/>
    <w:rsid w:val="00866B86"/>
    <w:rsid w:val="00866BCA"/>
    <w:rsid w:val="008672DF"/>
    <w:rsid w:val="00867504"/>
    <w:rsid w:val="00867638"/>
    <w:rsid w:val="008677CE"/>
    <w:rsid w:val="00867C3A"/>
    <w:rsid w:val="00867D7C"/>
    <w:rsid w:val="00867DA1"/>
    <w:rsid w:val="00867EB4"/>
    <w:rsid w:val="00867FCA"/>
    <w:rsid w:val="0087006E"/>
    <w:rsid w:val="00870272"/>
    <w:rsid w:val="00870935"/>
    <w:rsid w:val="00870F34"/>
    <w:rsid w:val="0087109F"/>
    <w:rsid w:val="008710D2"/>
    <w:rsid w:val="008712D7"/>
    <w:rsid w:val="0087138E"/>
    <w:rsid w:val="0087154D"/>
    <w:rsid w:val="00871795"/>
    <w:rsid w:val="008719F0"/>
    <w:rsid w:val="00871CD0"/>
    <w:rsid w:val="00871F37"/>
    <w:rsid w:val="008720D5"/>
    <w:rsid w:val="00872213"/>
    <w:rsid w:val="0087230A"/>
    <w:rsid w:val="008724BD"/>
    <w:rsid w:val="00872677"/>
    <w:rsid w:val="008728F6"/>
    <w:rsid w:val="00872A3D"/>
    <w:rsid w:val="00872D10"/>
    <w:rsid w:val="0087321F"/>
    <w:rsid w:val="008733EC"/>
    <w:rsid w:val="008734F8"/>
    <w:rsid w:val="008737CE"/>
    <w:rsid w:val="00873B0A"/>
    <w:rsid w:val="00874533"/>
    <w:rsid w:val="008745CA"/>
    <w:rsid w:val="00874666"/>
    <w:rsid w:val="0087467D"/>
    <w:rsid w:val="008746D5"/>
    <w:rsid w:val="008748BB"/>
    <w:rsid w:val="00874BCF"/>
    <w:rsid w:val="008750D2"/>
    <w:rsid w:val="00875144"/>
    <w:rsid w:val="0087541A"/>
    <w:rsid w:val="00875969"/>
    <w:rsid w:val="00876116"/>
    <w:rsid w:val="008765FE"/>
    <w:rsid w:val="00876795"/>
    <w:rsid w:val="008767A5"/>
    <w:rsid w:val="00876D1C"/>
    <w:rsid w:val="00876E5B"/>
    <w:rsid w:val="0087707A"/>
    <w:rsid w:val="008773F2"/>
    <w:rsid w:val="00877468"/>
    <w:rsid w:val="008774EE"/>
    <w:rsid w:val="008776C1"/>
    <w:rsid w:val="00877B2F"/>
    <w:rsid w:val="00877C2A"/>
    <w:rsid w:val="00877C65"/>
    <w:rsid w:val="00877EE2"/>
    <w:rsid w:val="0088029A"/>
    <w:rsid w:val="008806AD"/>
    <w:rsid w:val="00880784"/>
    <w:rsid w:val="00880BA4"/>
    <w:rsid w:val="00880C18"/>
    <w:rsid w:val="00881012"/>
    <w:rsid w:val="008810BC"/>
    <w:rsid w:val="00881763"/>
    <w:rsid w:val="0088190A"/>
    <w:rsid w:val="008819D9"/>
    <w:rsid w:val="00881A17"/>
    <w:rsid w:val="00881A1A"/>
    <w:rsid w:val="00881B5D"/>
    <w:rsid w:val="00881B9A"/>
    <w:rsid w:val="00881EED"/>
    <w:rsid w:val="00881F41"/>
    <w:rsid w:val="008827CD"/>
    <w:rsid w:val="008829F4"/>
    <w:rsid w:val="00882C26"/>
    <w:rsid w:val="008830A5"/>
    <w:rsid w:val="008832AF"/>
    <w:rsid w:val="008837C8"/>
    <w:rsid w:val="0088392B"/>
    <w:rsid w:val="00883AB7"/>
    <w:rsid w:val="00883DCA"/>
    <w:rsid w:val="00883E2F"/>
    <w:rsid w:val="00883F90"/>
    <w:rsid w:val="00884480"/>
    <w:rsid w:val="00884497"/>
    <w:rsid w:val="00884BF9"/>
    <w:rsid w:val="00884F6D"/>
    <w:rsid w:val="00884F82"/>
    <w:rsid w:val="00885224"/>
    <w:rsid w:val="008852C5"/>
    <w:rsid w:val="0088533C"/>
    <w:rsid w:val="0088594A"/>
    <w:rsid w:val="00885A9F"/>
    <w:rsid w:val="00885CF7"/>
    <w:rsid w:val="00885EE4"/>
    <w:rsid w:val="008862C1"/>
    <w:rsid w:val="00886636"/>
    <w:rsid w:val="00886943"/>
    <w:rsid w:val="00886B0C"/>
    <w:rsid w:val="00886C0E"/>
    <w:rsid w:val="00886DB2"/>
    <w:rsid w:val="0088767C"/>
    <w:rsid w:val="0088799D"/>
    <w:rsid w:val="00890021"/>
    <w:rsid w:val="00890558"/>
    <w:rsid w:val="00890831"/>
    <w:rsid w:val="00890B9E"/>
    <w:rsid w:val="00890D46"/>
    <w:rsid w:val="00890D4F"/>
    <w:rsid w:val="00890D59"/>
    <w:rsid w:val="00891089"/>
    <w:rsid w:val="008910DA"/>
    <w:rsid w:val="008910EB"/>
    <w:rsid w:val="008912F5"/>
    <w:rsid w:val="00891490"/>
    <w:rsid w:val="008914D0"/>
    <w:rsid w:val="00891CFD"/>
    <w:rsid w:val="00891F82"/>
    <w:rsid w:val="00892212"/>
    <w:rsid w:val="00892995"/>
    <w:rsid w:val="00892AF8"/>
    <w:rsid w:val="00892C31"/>
    <w:rsid w:val="00892CF6"/>
    <w:rsid w:val="00892D4E"/>
    <w:rsid w:val="0089323B"/>
    <w:rsid w:val="00893276"/>
    <w:rsid w:val="008933C5"/>
    <w:rsid w:val="00893838"/>
    <w:rsid w:val="008941BB"/>
    <w:rsid w:val="008945CB"/>
    <w:rsid w:val="00894AF9"/>
    <w:rsid w:val="00894DE7"/>
    <w:rsid w:val="00895051"/>
    <w:rsid w:val="00895194"/>
    <w:rsid w:val="008952B8"/>
    <w:rsid w:val="0089534D"/>
    <w:rsid w:val="00895F23"/>
    <w:rsid w:val="00895F6A"/>
    <w:rsid w:val="0089638C"/>
    <w:rsid w:val="008963EF"/>
    <w:rsid w:val="00896464"/>
    <w:rsid w:val="0089695A"/>
    <w:rsid w:val="00896D49"/>
    <w:rsid w:val="00896FC7"/>
    <w:rsid w:val="008970A1"/>
    <w:rsid w:val="0089727C"/>
    <w:rsid w:val="0089729F"/>
    <w:rsid w:val="00897566"/>
    <w:rsid w:val="00897DD1"/>
    <w:rsid w:val="00897FD2"/>
    <w:rsid w:val="008A0716"/>
    <w:rsid w:val="008A0929"/>
    <w:rsid w:val="008A0A5B"/>
    <w:rsid w:val="008A0AE7"/>
    <w:rsid w:val="008A0DBC"/>
    <w:rsid w:val="008A1469"/>
    <w:rsid w:val="008A1CDD"/>
    <w:rsid w:val="008A1D5E"/>
    <w:rsid w:val="008A259F"/>
    <w:rsid w:val="008A26DD"/>
    <w:rsid w:val="008A2AB3"/>
    <w:rsid w:val="008A2CC7"/>
    <w:rsid w:val="008A2FF9"/>
    <w:rsid w:val="008A300E"/>
    <w:rsid w:val="008A304C"/>
    <w:rsid w:val="008A325C"/>
    <w:rsid w:val="008A3918"/>
    <w:rsid w:val="008A392C"/>
    <w:rsid w:val="008A3AB5"/>
    <w:rsid w:val="008A3D24"/>
    <w:rsid w:val="008A3EEE"/>
    <w:rsid w:val="008A42E2"/>
    <w:rsid w:val="008A42E9"/>
    <w:rsid w:val="008A43D1"/>
    <w:rsid w:val="008A4616"/>
    <w:rsid w:val="008A496E"/>
    <w:rsid w:val="008A4C09"/>
    <w:rsid w:val="008A4C94"/>
    <w:rsid w:val="008A4D71"/>
    <w:rsid w:val="008A4EC1"/>
    <w:rsid w:val="008A4F29"/>
    <w:rsid w:val="008A5030"/>
    <w:rsid w:val="008A50AC"/>
    <w:rsid w:val="008A523E"/>
    <w:rsid w:val="008A52A6"/>
    <w:rsid w:val="008A53D3"/>
    <w:rsid w:val="008A5650"/>
    <w:rsid w:val="008A566C"/>
    <w:rsid w:val="008A5C46"/>
    <w:rsid w:val="008A5FAE"/>
    <w:rsid w:val="008A61B1"/>
    <w:rsid w:val="008A6324"/>
    <w:rsid w:val="008A63DB"/>
    <w:rsid w:val="008A6479"/>
    <w:rsid w:val="008A68D5"/>
    <w:rsid w:val="008A7196"/>
    <w:rsid w:val="008A7628"/>
    <w:rsid w:val="008A7633"/>
    <w:rsid w:val="008A7849"/>
    <w:rsid w:val="008A7A05"/>
    <w:rsid w:val="008A7CE1"/>
    <w:rsid w:val="008A7E4F"/>
    <w:rsid w:val="008A7ECA"/>
    <w:rsid w:val="008B084A"/>
    <w:rsid w:val="008B0895"/>
    <w:rsid w:val="008B09B5"/>
    <w:rsid w:val="008B0A2D"/>
    <w:rsid w:val="008B0C84"/>
    <w:rsid w:val="008B0C97"/>
    <w:rsid w:val="008B0CA3"/>
    <w:rsid w:val="008B0DB3"/>
    <w:rsid w:val="008B0E27"/>
    <w:rsid w:val="008B0FBC"/>
    <w:rsid w:val="008B158B"/>
    <w:rsid w:val="008B1A3B"/>
    <w:rsid w:val="008B1D17"/>
    <w:rsid w:val="008B2476"/>
    <w:rsid w:val="008B264E"/>
    <w:rsid w:val="008B2668"/>
    <w:rsid w:val="008B2CEA"/>
    <w:rsid w:val="008B3062"/>
    <w:rsid w:val="008B3416"/>
    <w:rsid w:val="008B376E"/>
    <w:rsid w:val="008B3C87"/>
    <w:rsid w:val="008B45DE"/>
    <w:rsid w:val="008B47D3"/>
    <w:rsid w:val="008B4D77"/>
    <w:rsid w:val="008B4E3B"/>
    <w:rsid w:val="008B4EE6"/>
    <w:rsid w:val="008B5111"/>
    <w:rsid w:val="008B5123"/>
    <w:rsid w:val="008B51B3"/>
    <w:rsid w:val="008B5385"/>
    <w:rsid w:val="008B5450"/>
    <w:rsid w:val="008B569F"/>
    <w:rsid w:val="008B5A33"/>
    <w:rsid w:val="008B5BA4"/>
    <w:rsid w:val="008B5BBF"/>
    <w:rsid w:val="008B5BD3"/>
    <w:rsid w:val="008B5E1E"/>
    <w:rsid w:val="008B611F"/>
    <w:rsid w:val="008B6319"/>
    <w:rsid w:val="008B64E9"/>
    <w:rsid w:val="008B68EE"/>
    <w:rsid w:val="008B6F94"/>
    <w:rsid w:val="008B716D"/>
    <w:rsid w:val="008B73B3"/>
    <w:rsid w:val="008B747E"/>
    <w:rsid w:val="008B75DA"/>
    <w:rsid w:val="008B75F5"/>
    <w:rsid w:val="008B7691"/>
    <w:rsid w:val="008B7948"/>
    <w:rsid w:val="008B7B10"/>
    <w:rsid w:val="008C014B"/>
    <w:rsid w:val="008C037F"/>
    <w:rsid w:val="008C04B6"/>
    <w:rsid w:val="008C0517"/>
    <w:rsid w:val="008C071A"/>
    <w:rsid w:val="008C076A"/>
    <w:rsid w:val="008C0965"/>
    <w:rsid w:val="008C0BFE"/>
    <w:rsid w:val="008C135C"/>
    <w:rsid w:val="008C1440"/>
    <w:rsid w:val="008C14CC"/>
    <w:rsid w:val="008C15C1"/>
    <w:rsid w:val="008C16AA"/>
    <w:rsid w:val="008C18C1"/>
    <w:rsid w:val="008C1944"/>
    <w:rsid w:val="008C1AB5"/>
    <w:rsid w:val="008C1ADB"/>
    <w:rsid w:val="008C1D60"/>
    <w:rsid w:val="008C1DBD"/>
    <w:rsid w:val="008C1E9A"/>
    <w:rsid w:val="008C1F02"/>
    <w:rsid w:val="008C1F7F"/>
    <w:rsid w:val="008C2001"/>
    <w:rsid w:val="008C2056"/>
    <w:rsid w:val="008C2428"/>
    <w:rsid w:val="008C249B"/>
    <w:rsid w:val="008C24F0"/>
    <w:rsid w:val="008C24F1"/>
    <w:rsid w:val="008C2715"/>
    <w:rsid w:val="008C291D"/>
    <w:rsid w:val="008C29BC"/>
    <w:rsid w:val="008C2A66"/>
    <w:rsid w:val="008C2B77"/>
    <w:rsid w:val="008C2C37"/>
    <w:rsid w:val="008C2D23"/>
    <w:rsid w:val="008C2E35"/>
    <w:rsid w:val="008C2FA6"/>
    <w:rsid w:val="008C316F"/>
    <w:rsid w:val="008C3398"/>
    <w:rsid w:val="008C344D"/>
    <w:rsid w:val="008C360E"/>
    <w:rsid w:val="008C3637"/>
    <w:rsid w:val="008C39A7"/>
    <w:rsid w:val="008C4163"/>
    <w:rsid w:val="008C452E"/>
    <w:rsid w:val="008C49CE"/>
    <w:rsid w:val="008C54E2"/>
    <w:rsid w:val="008C55DE"/>
    <w:rsid w:val="008C5A66"/>
    <w:rsid w:val="008C5E25"/>
    <w:rsid w:val="008C5ECF"/>
    <w:rsid w:val="008C5ED3"/>
    <w:rsid w:val="008C61B0"/>
    <w:rsid w:val="008C637F"/>
    <w:rsid w:val="008C6569"/>
    <w:rsid w:val="008C65EC"/>
    <w:rsid w:val="008C6643"/>
    <w:rsid w:val="008C67E2"/>
    <w:rsid w:val="008C68F7"/>
    <w:rsid w:val="008C6A2E"/>
    <w:rsid w:val="008C6A5B"/>
    <w:rsid w:val="008C6B1B"/>
    <w:rsid w:val="008C6B1C"/>
    <w:rsid w:val="008C6B6B"/>
    <w:rsid w:val="008C6D6A"/>
    <w:rsid w:val="008C7370"/>
    <w:rsid w:val="008C78B1"/>
    <w:rsid w:val="008C7995"/>
    <w:rsid w:val="008C7C70"/>
    <w:rsid w:val="008C7E8C"/>
    <w:rsid w:val="008C7FA1"/>
    <w:rsid w:val="008D0013"/>
    <w:rsid w:val="008D004A"/>
    <w:rsid w:val="008D055C"/>
    <w:rsid w:val="008D0680"/>
    <w:rsid w:val="008D07B0"/>
    <w:rsid w:val="008D07F6"/>
    <w:rsid w:val="008D07FD"/>
    <w:rsid w:val="008D086D"/>
    <w:rsid w:val="008D0951"/>
    <w:rsid w:val="008D0E1B"/>
    <w:rsid w:val="008D1039"/>
    <w:rsid w:val="008D11CF"/>
    <w:rsid w:val="008D1388"/>
    <w:rsid w:val="008D157E"/>
    <w:rsid w:val="008D15D6"/>
    <w:rsid w:val="008D1603"/>
    <w:rsid w:val="008D186B"/>
    <w:rsid w:val="008D196A"/>
    <w:rsid w:val="008D1BB4"/>
    <w:rsid w:val="008D1CB8"/>
    <w:rsid w:val="008D1CF4"/>
    <w:rsid w:val="008D1F6C"/>
    <w:rsid w:val="008D21F4"/>
    <w:rsid w:val="008D2498"/>
    <w:rsid w:val="008D28A6"/>
    <w:rsid w:val="008D2A04"/>
    <w:rsid w:val="008D2AD1"/>
    <w:rsid w:val="008D2AD2"/>
    <w:rsid w:val="008D2BAB"/>
    <w:rsid w:val="008D2D01"/>
    <w:rsid w:val="008D3061"/>
    <w:rsid w:val="008D3706"/>
    <w:rsid w:val="008D3D34"/>
    <w:rsid w:val="008D3DD1"/>
    <w:rsid w:val="008D3E55"/>
    <w:rsid w:val="008D3F9B"/>
    <w:rsid w:val="008D4258"/>
    <w:rsid w:val="008D42D2"/>
    <w:rsid w:val="008D4732"/>
    <w:rsid w:val="008D4B90"/>
    <w:rsid w:val="008D4DF6"/>
    <w:rsid w:val="008D4EA2"/>
    <w:rsid w:val="008D50A4"/>
    <w:rsid w:val="008D50C3"/>
    <w:rsid w:val="008D51CE"/>
    <w:rsid w:val="008D543F"/>
    <w:rsid w:val="008D5DF9"/>
    <w:rsid w:val="008D5F61"/>
    <w:rsid w:val="008D61BE"/>
    <w:rsid w:val="008D6860"/>
    <w:rsid w:val="008D6C0A"/>
    <w:rsid w:val="008D6F6F"/>
    <w:rsid w:val="008D70C3"/>
    <w:rsid w:val="008D7124"/>
    <w:rsid w:val="008D7895"/>
    <w:rsid w:val="008D7998"/>
    <w:rsid w:val="008E02AA"/>
    <w:rsid w:val="008E0404"/>
    <w:rsid w:val="008E073D"/>
    <w:rsid w:val="008E082E"/>
    <w:rsid w:val="008E0A6B"/>
    <w:rsid w:val="008E0BF1"/>
    <w:rsid w:val="008E0C74"/>
    <w:rsid w:val="008E0C8C"/>
    <w:rsid w:val="008E0E7E"/>
    <w:rsid w:val="008E1200"/>
    <w:rsid w:val="008E13F0"/>
    <w:rsid w:val="008E1612"/>
    <w:rsid w:val="008E163A"/>
    <w:rsid w:val="008E1673"/>
    <w:rsid w:val="008E1963"/>
    <w:rsid w:val="008E1D8C"/>
    <w:rsid w:val="008E2238"/>
    <w:rsid w:val="008E22CD"/>
    <w:rsid w:val="008E2843"/>
    <w:rsid w:val="008E293A"/>
    <w:rsid w:val="008E2B70"/>
    <w:rsid w:val="008E3310"/>
    <w:rsid w:val="008E356F"/>
    <w:rsid w:val="008E3745"/>
    <w:rsid w:val="008E38CB"/>
    <w:rsid w:val="008E3A4F"/>
    <w:rsid w:val="008E3CAD"/>
    <w:rsid w:val="008E4198"/>
    <w:rsid w:val="008E4521"/>
    <w:rsid w:val="008E46E1"/>
    <w:rsid w:val="008E475B"/>
    <w:rsid w:val="008E489D"/>
    <w:rsid w:val="008E4C4B"/>
    <w:rsid w:val="008E4F91"/>
    <w:rsid w:val="008E5137"/>
    <w:rsid w:val="008E51DF"/>
    <w:rsid w:val="008E533B"/>
    <w:rsid w:val="008E53FD"/>
    <w:rsid w:val="008E5450"/>
    <w:rsid w:val="008E5611"/>
    <w:rsid w:val="008E56FA"/>
    <w:rsid w:val="008E592C"/>
    <w:rsid w:val="008E5949"/>
    <w:rsid w:val="008E5C9D"/>
    <w:rsid w:val="008E5F46"/>
    <w:rsid w:val="008E6198"/>
    <w:rsid w:val="008E62E9"/>
    <w:rsid w:val="008E62F8"/>
    <w:rsid w:val="008E6364"/>
    <w:rsid w:val="008E6416"/>
    <w:rsid w:val="008E6552"/>
    <w:rsid w:val="008E6710"/>
    <w:rsid w:val="008E6BE8"/>
    <w:rsid w:val="008E6DE6"/>
    <w:rsid w:val="008E6EE9"/>
    <w:rsid w:val="008E6FD4"/>
    <w:rsid w:val="008E74C8"/>
    <w:rsid w:val="008E763C"/>
    <w:rsid w:val="008E76BD"/>
    <w:rsid w:val="008E77E6"/>
    <w:rsid w:val="008E7849"/>
    <w:rsid w:val="008E7BF0"/>
    <w:rsid w:val="008E7C05"/>
    <w:rsid w:val="008E7DF0"/>
    <w:rsid w:val="008E7ED4"/>
    <w:rsid w:val="008F0097"/>
    <w:rsid w:val="008F0643"/>
    <w:rsid w:val="008F0733"/>
    <w:rsid w:val="008F07A2"/>
    <w:rsid w:val="008F0CAE"/>
    <w:rsid w:val="008F10F8"/>
    <w:rsid w:val="008F12E0"/>
    <w:rsid w:val="008F143B"/>
    <w:rsid w:val="008F1563"/>
    <w:rsid w:val="008F1626"/>
    <w:rsid w:val="008F1681"/>
    <w:rsid w:val="008F1A8B"/>
    <w:rsid w:val="008F1C45"/>
    <w:rsid w:val="008F1E1F"/>
    <w:rsid w:val="008F1EA8"/>
    <w:rsid w:val="008F1FA8"/>
    <w:rsid w:val="008F2815"/>
    <w:rsid w:val="008F2C27"/>
    <w:rsid w:val="008F33F8"/>
    <w:rsid w:val="008F3572"/>
    <w:rsid w:val="008F3579"/>
    <w:rsid w:val="008F365D"/>
    <w:rsid w:val="008F368E"/>
    <w:rsid w:val="008F36F6"/>
    <w:rsid w:val="008F386B"/>
    <w:rsid w:val="008F38B7"/>
    <w:rsid w:val="008F3951"/>
    <w:rsid w:val="008F3AE5"/>
    <w:rsid w:val="008F3BA8"/>
    <w:rsid w:val="008F3EA8"/>
    <w:rsid w:val="008F3ED1"/>
    <w:rsid w:val="008F44E1"/>
    <w:rsid w:val="008F4AB3"/>
    <w:rsid w:val="008F4FAF"/>
    <w:rsid w:val="008F4FCB"/>
    <w:rsid w:val="008F524B"/>
    <w:rsid w:val="008F5370"/>
    <w:rsid w:val="008F5453"/>
    <w:rsid w:val="008F553C"/>
    <w:rsid w:val="008F5821"/>
    <w:rsid w:val="008F58CF"/>
    <w:rsid w:val="008F59DE"/>
    <w:rsid w:val="008F5B94"/>
    <w:rsid w:val="008F5C22"/>
    <w:rsid w:val="008F5C46"/>
    <w:rsid w:val="008F5C4C"/>
    <w:rsid w:val="008F5D4F"/>
    <w:rsid w:val="008F5E90"/>
    <w:rsid w:val="008F5E93"/>
    <w:rsid w:val="008F621D"/>
    <w:rsid w:val="008F689D"/>
    <w:rsid w:val="008F6AD5"/>
    <w:rsid w:val="008F6CA9"/>
    <w:rsid w:val="008F7103"/>
    <w:rsid w:val="008F7310"/>
    <w:rsid w:val="008F7405"/>
    <w:rsid w:val="008F74AE"/>
    <w:rsid w:val="008F74E6"/>
    <w:rsid w:val="008F7B11"/>
    <w:rsid w:val="008F7CF6"/>
    <w:rsid w:val="008F7F13"/>
    <w:rsid w:val="00900A0E"/>
    <w:rsid w:val="00900ECD"/>
    <w:rsid w:val="00901194"/>
    <w:rsid w:val="00901259"/>
    <w:rsid w:val="00901565"/>
    <w:rsid w:val="00901AA4"/>
    <w:rsid w:val="00902024"/>
    <w:rsid w:val="0090218B"/>
    <w:rsid w:val="0090234B"/>
    <w:rsid w:val="00902C24"/>
    <w:rsid w:val="009030E3"/>
    <w:rsid w:val="009037F0"/>
    <w:rsid w:val="00903C11"/>
    <w:rsid w:val="00903D31"/>
    <w:rsid w:val="00903DBF"/>
    <w:rsid w:val="00903E0A"/>
    <w:rsid w:val="00903E64"/>
    <w:rsid w:val="00903EC6"/>
    <w:rsid w:val="00903FF6"/>
    <w:rsid w:val="00904214"/>
    <w:rsid w:val="00904539"/>
    <w:rsid w:val="009048E1"/>
    <w:rsid w:val="00904B8A"/>
    <w:rsid w:val="00904C13"/>
    <w:rsid w:val="00904CEC"/>
    <w:rsid w:val="0090508E"/>
    <w:rsid w:val="009050F8"/>
    <w:rsid w:val="009052B4"/>
    <w:rsid w:val="00905402"/>
    <w:rsid w:val="0090552F"/>
    <w:rsid w:val="00906012"/>
    <w:rsid w:val="00906083"/>
    <w:rsid w:val="009063B5"/>
    <w:rsid w:val="0090677E"/>
    <w:rsid w:val="00906C78"/>
    <w:rsid w:val="00906CB6"/>
    <w:rsid w:val="00907052"/>
    <w:rsid w:val="009071C4"/>
    <w:rsid w:val="0090720C"/>
    <w:rsid w:val="00907464"/>
    <w:rsid w:val="00907869"/>
    <w:rsid w:val="0090788A"/>
    <w:rsid w:val="00907A15"/>
    <w:rsid w:val="00907B4C"/>
    <w:rsid w:val="00907CEA"/>
    <w:rsid w:val="00910136"/>
    <w:rsid w:val="00910171"/>
    <w:rsid w:val="009101AE"/>
    <w:rsid w:val="009101C1"/>
    <w:rsid w:val="00910474"/>
    <w:rsid w:val="0091056B"/>
    <w:rsid w:val="0091060C"/>
    <w:rsid w:val="0091081B"/>
    <w:rsid w:val="00910935"/>
    <w:rsid w:val="00910C0D"/>
    <w:rsid w:val="00910EB4"/>
    <w:rsid w:val="0091110A"/>
    <w:rsid w:val="009111B0"/>
    <w:rsid w:val="0091153D"/>
    <w:rsid w:val="00911E9F"/>
    <w:rsid w:val="00911FE0"/>
    <w:rsid w:val="009120F0"/>
    <w:rsid w:val="00912186"/>
    <w:rsid w:val="0091232B"/>
    <w:rsid w:val="00912474"/>
    <w:rsid w:val="009124A8"/>
    <w:rsid w:val="00912B98"/>
    <w:rsid w:val="00912C23"/>
    <w:rsid w:val="00912EBE"/>
    <w:rsid w:val="009130AA"/>
    <w:rsid w:val="00913783"/>
    <w:rsid w:val="00913861"/>
    <w:rsid w:val="009138AC"/>
    <w:rsid w:val="0091390D"/>
    <w:rsid w:val="00913CE6"/>
    <w:rsid w:val="00914692"/>
    <w:rsid w:val="009147F3"/>
    <w:rsid w:val="009148BD"/>
    <w:rsid w:val="00914BF2"/>
    <w:rsid w:val="00915007"/>
    <w:rsid w:val="00915131"/>
    <w:rsid w:val="009151C9"/>
    <w:rsid w:val="0091527C"/>
    <w:rsid w:val="0091545F"/>
    <w:rsid w:val="009158A7"/>
    <w:rsid w:val="00915AAF"/>
    <w:rsid w:val="00915C0D"/>
    <w:rsid w:val="00915C74"/>
    <w:rsid w:val="00916134"/>
    <w:rsid w:val="0091641A"/>
    <w:rsid w:val="00916544"/>
    <w:rsid w:val="00916CC9"/>
    <w:rsid w:val="009171C5"/>
    <w:rsid w:val="00917305"/>
    <w:rsid w:val="0091730F"/>
    <w:rsid w:val="00917788"/>
    <w:rsid w:val="00917BC3"/>
    <w:rsid w:val="00917C1F"/>
    <w:rsid w:val="00917D61"/>
    <w:rsid w:val="00917DF7"/>
    <w:rsid w:val="009204D5"/>
    <w:rsid w:val="00920AC5"/>
    <w:rsid w:val="00920FE3"/>
    <w:rsid w:val="00921017"/>
    <w:rsid w:val="00921026"/>
    <w:rsid w:val="00921228"/>
    <w:rsid w:val="0092190C"/>
    <w:rsid w:val="00921DD6"/>
    <w:rsid w:val="00922017"/>
    <w:rsid w:val="00922070"/>
    <w:rsid w:val="009225F8"/>
    <w:rsid w:val="00922686"/>
    <w:rsid w:val="0092298C"/>
    <w:rsid w:val="00922AF7"/>
    <w:rsid w:val="00922DC7"/>
    <w:rsid w:val="0092312B"/>
    <w:rsid w:val="00923171"/>
    <w:rsid w:val="009231D4"/>
    <w:rsid w:val="00923345"/>
    <w:rsid w:val="00923371"/>
    <w:rsid w:val="009236DC"/>
    <w:rsid w:val="00923D4D"/>
    <w:rsid w:val="00923FCA"/>
    <w:rsid w:val="009240C9"/>
    <w:rsid w:val="00924103"/>
    <w:rsid w:val="0092418A"/>
    <w:rsid w:val="00924362"/>
    <w:rsid w:val="00924383"/>
    <w:rsid w:val="00924873"/>
    <w:rsid w:val="00924D01"/>
    <w:rsid w:val="00925660"/>
    <w:rsid w:val="00925CA2"/>
    <w:rsid w:val="00925CB0"/>
    <w:rsid w:val="00925D58"/>
    <w:rsid w:val="009266DF"/>
    <w:rsid w:val="0092695F"/>
    <w:rsid w:val="00926B5D"/>
    <w:rsid w:val="009270EE"/>
    <w:rsid w:val="009275B3"/>
    <w:rsid w:val="00927741"/>
    <w:rsid w:val="00927E62"/>
    <w:rsid w:val="0093003D"/>
    <w:rsid w:val="00930189"/>
    <w:rsid w:val="00930471"/>
    <w:rsid w:val="009308E8"/>
    <w:rsid w:val="00930997"/>
    <w:rsid w:val="00930B65"/>
    <w:rsid w:val="009313E5"/>
    <w:rsid w:val="00931556"/>
    <w:rsid w:val="00931886"/>
    <w:rsid w:val="009318AE"/>
    <w:rsid w:val="009322AB"/>
    <w:rsid w:val="00932959"/>
    <w:rsid w:val="00932BFA"/>
    <w:rsid w:val="00932E8F"/>
    <w:rsid w:val="00933007"/>
    <w:rsid w:val="009330EB"/>
    <w:rsid w:val="0093376B"/>
    <w:rsid w:val="00933A39"/>
    <w:rsid w:val="00933BC4"/>
    <w:rsid w:val="0093414A"/>
    <w:rsid w:val="009341BD"/>
    <w:rsid w:val="0093439B"/>
    <w:rsid w:val="0093496B"/>
    <w:rsid w:val="00934D68"/>
    <w:rsid w:val="00934DE1"/>
    <w:rsid w:val="00934F5E"/>
    <w:rsid w:val="00934F80"/>
    <w:rsid w:val="009351CB"/>
    <w:rsid w:val="0093544C"/>
    <w:rsid w:val="00935B45"/>
    <w:rsid w:val="00935C51"/>
    <w:rsid w:val="00935DCE"/>
    <w:rsid w:val="009367D2"/>
    <w:rsid w:val="00936DD6"/>
    <w:rsid w:val="00936EDE"/>
    <w:rsid w:val="00936EF1"/>
    <w:rsid w:val="00937111"/>
    <w:rsid w:val="00937127"/>
    <w:rsid w:val="009379FE"/>
    <w:rsid w:val="00937D01"/>
    <w:rsid w:val="00937F6F"/>
    <w:rsid w:val="00940121"/>
    <w:rsid w:val="009403C5"/>
    <w:rsid w:val="009409BA"/>
    <w:rsid w:val="00940C0B"/>
    <w:rsid w:val="00940F15"/>
    <w:rsid w:val="00940F83"/>
    <w:rsid w:val="009413A1"/>
    <w:rsid w:val="009416B5"/>
    <w:rsid w:val="009416F9"/>
    <w:rsid w:val="00941723"/>
    <w:rsid w:val="00941D44"/>
    <w:rsid w:val="00941DA8"/>
    <w:rsid w:val="009423AA"/>
    <w:rsid w:val="00942534"/>
    <w:rsid w:val="0094274B"/>
    <w:rsid w:val="009427F5"/>
    <w:rsid w:val="00942E0B"/>
    <w:rsid w:val="00942EFF"/>
    <w:rsid w:val="00943246"/>
    <w:rsid w:val="00943251"/>
    <w:rsid w:val="00943883"/>
    <w:rsid w:val="00943C3A"/>
    <w:rsid w:val="00943F15"/>
    <w:rsid w:val="00943FCC"/>
    <w:rsid w:val="00944484"/>
    <w:rsid w:val="00944485"/>
    <w:rsid w:val="00944873"/>
    <w:rsid w:val="00944C09"/>
    <w:rsid w:val="00944CED"/>
    <w:rsid w:val="00944E98"/>
    <w:rsid w:val="00945220"/>
    <w:rsid w:val="0094529B"/>
    <w:rsid w:val="00945372"/>
    <w:rsid w:val="009454F8"/>
    <w:rsid w:val="00945627"/>
    <w:rsid w:val="00945A56"/>
    <w:rsid w:val="00945CFB"/>
    <w:rsid w:val="0094608F"/>
    <w:rsid w:val="00946628"/>
    <w:rsid w:val="00946C47"/>
    <w:rsid w:val="009470AA"/>
    <w:rsid w:val="00947272"/>
    <w:rsid w:val="00947BB0"/>
    <w:rsid w:val="009500F2"/>
    <w:rsid w:val="00950162"/>
    <w:rsid w:val="009501A3"/>
    <w:rsid w:val="009506CD"/>
    <w:rsid w:val="0095089C"/>
    <w:rsid w:val="00950B1C"/>
    <w:rsid w:val="00950FDD"/>
    <w:rsid w:val="00951050"/>
    <w:rsid w:val="0095117D"/>
    <w:rsid w:val="009511F9"/>
    <w:rsid w:val="00951242"/>
    <w:rsid w:val="009512A2"/>
    <w:rsid w:val="00951AF3"/>
    <w:rsid w:val="00951D2F"/>
    <w:rsid w:val="00951F66"/>
    <w:rsid w:val="00952BB3"/>
    <w:rsid w:val="00952CFC"/>
    <w:rsid w:val="00952FAA"/>
    <w:rsid w:val="0095318C"/>
    <w:rsid w:val="00953522"/>
    <w:rsid w:val="009536FB"/>
    <w:rsid w:val="00953881"/>
    <w:rsid w:val="009538AA"/>
    <w:rsid w:val="00953EAB"/>
    <w:rsid w:val="00954177"/>
    <w:rsid w:val="009543CA"/>
    <w:rsid w:val="009544AC"/>
    <w:rsid w:val="00954A0D"/>
    <w:rsid w:val="00954A62"/>
    <w:rsid w:val="00954C27"/>
    <w:rsid w:val="00954F77"/>
    <w:rsid w:val="00955C21"/>
    <w:rsid w:val="0095695E"/>
    <w:rsid w:val="00956C4D"/>
    <w:rsid w:val="0095727B"/>
    <w:rsid w:val="00957794"/>
    <w:rsid w:val="00957886"/>
    <w:rsid w:val="00957B8C"/>
    <w:rsid w:val="0096024D"/>
    <w:rsid w:val="009609AF"/>
    <w:rsid w:val="00960F42"/>
    <w:rsid w:val="009619E1"/>
    <w:rsid w:val="00961D58"/>
    <w:rsid w:val="009622BC"/>
    <w:rsid w:val="009623EE"/>
    <w:rsid w:val="009624D1"/>
    <w:rsid w:val="00962726"/>
    <w:rsid w:val="00962AD9"/>
    <w:rsid w:val="00962F8D"/>
    <w:rsid w:val="00962FC3"/>
    <w:rsid w:val="009633B1"/>
    <w:rsid w:val="00963661"/>
    <w:rsid w:val="00963685"/>
    <w:rsid w:val="009644EE"/>
    <w:rsid w:val="00964D29"/>
    <w:rsid w:val="00964DD9"/>
    <w:rsid w:val="00965210"/>
    <w:rsid w:val="0096526A"/>
    <w:rsid w:val="009652B5"/>
    <w:rsid w:val="0096532F"/>
    <w:rsid w:val="009658BB"/>
    <w:rsid w:val="00965CA8"/>
    <w:rsid w:val="00965D19"/>
    <w:rsid w:val="00965FE2"/>
    <w:rsid w:val="00966210"/>
    <w:rsid w:val="009662E0"/>
    <w:rsid w:val="009663B1"/>
    <w:rsid w:val="0096689D"/>
    <w:rsid w:val="009669CA"/>
    <w:rsid w:val="00966B87"/>
    <w:rsid w:val="00966BAD"/>
    <w:rsid w:val="00966E1D"/>
    <w:rsid w:val="00967097"/>
    <w:rsid w:val="009676E3"/>
    <w:rsid w:val="0096794A"/>
    <w:rsid w:val="00967CEB"/>
    <w:rsid w:val="00967D14"/>
    <w:rsid w:val="00967E78"/>
    <w:rsid w:val="0097015C"/>
    <w:rsid w:val="009701B8"/>
    <w:rsid w:val="009701FA"/>
    <w:rsid w:val="009702AF"/>
    <w:rsid w:val="00970416"/>
    <w:rsid w:val="00970447"/>
    <w:rsid w:val="00970B0A"/>
    <w:rsid w:val="00970E15"/>
    <w:rsid w:val="00970F79"/>
    <w:rsid w:val="009710E4"/>
    <w:rsid w:val="009711B4"/>
    <w:rsid w:val="00971397"/>
    <w:rsid w:val="00971545"/>
    <w:rsid w:val="009717C3"/>
    <w:rsid w:val="00971940"/>
    <w:rsid w:val="00971A2B"/>
    <w:rsid w:val="00971BFC"/>
    <w:rsid w:val="00971C74"/>
    <w:rsid w:val="00972097"/>
    <w:rsid w:val="0097213B"/>
    <w:rsid w:val="00972530"/>
    <w:rsid w:val="00972A1A"/>
    <w:rsid w:val="00972AE6"/>
    <w:rsid w:val="00972B35"/>
    <w:rsid w:val="00972C33"/>
    <w:rsid w:val="00972FA4"/>
    <w:rsid w:val="009733DC"/>
    <w:rsid w:val="009733E4"/>
    <w:rsid w:val="00973434"/>
    <w:rsid w:val="00973705"/>
    <w:rsid w:val="00973CB4"/>
    <w:rsid w:val="00973DDA"/>
    <w:rsid w:val="0097424E"/>
    <w:rsid w:val="00974628"/>
    <w:rsid w:val="009748A8"/>
    <w:rsid w:val="009749EB"/>
    <w:rsid w:val="00974CDB"/>
    <w:rsid w:val="00974FF4"/>
    <w:rsid w:val="0097509F"/>
    <w:rsid w:val="0097523B"/>
    <w:rsid w:val="009753B0"/>
    <w:rsid w:val="00975891"/>
    <w:rsid w:val="009759CE"/>
    <w:rsid w:val="00975C59"/>
    <w:rsid w:val="00975CA4"/>
    <w:rsid w:val="00975D9E"/>
    <w:rsid w:val="0097654C"/>
    <w:rsid w:val="00976BAC"/>
    <w:rsid w:val="00976BEF"/>
    <w:rsid w:val="00976BFA"/>
    <w:rsid w:val="00976D27"/>
    <w:rsid w:val="00976D9F"/>
    <w:rsid w:val="00976EB4"/>
    <w:rsid w:val="009770C1"/>
    <w:rsid w:val="009773E7"/>
    <w:rsid w:val="0097745C"/>
    <w:rsid w:val="009775FD"/>
    <w:rsid w:val="0097761A"/>
    <w:rsid w:val="0097765D"/>
    <w:rsid w:val="00977A8B"/>
    <w:rsid w:val="00977DE8"/>
    <w:rsid w:val="00980039"/>
    <w:rsid w:val="00980072"/>
    <w:rsid w:val="009800F0"/>
    <w:rsid w:val="0098078B"/>
    <w:rsid w:val="009808FA"/>
    <w:rsid w:val="00980A27"/>
    <w:rsid w:val="00980A5E"/>
    <w:rsid w:val="00980BA0"/>
    <w:rsid w:val="00980BD8"/>
    <w:rsid w:val="00980EA3"/>
    <w:rsid w:val="00981347"/>
    <w:rsid w:val="00981350"/>
    <w:rsid w:val="009814BF"/>
    <w:rsid w:val="00981652"/>
    <w:rsid w:val="00981905"/>
    <w:rsid w:val="00981B60"/>
    <w:rsid w:val="00982011"/>
    <w:rsid w:val="009822BE"/>
    <w:rsid w:val="00982603"/>
    <w:rsid w:val="00982736"/>
    <w:rsid w:val="0098337F"/>
    <w:rsid w:val="009833EA"/>
    <w:rsid w:val="0098340F"/>
    <w:rsid w:val="009836A1"/>
    <w:rsid w:val="0098389A"/>
    <w:rsid w:val="00983970"/>
    <w:rsid w:val="00983AB8"/>
    <w:rsid w:val="00984191"/>
    <w:rsid w:val="00984263"/>
    <w:rsid w:val="00984436"/>
    <w:rsid w:val="0098452B"/>
    <w:rsid w:val="0098454E"/>
    <w:rsid w:val="00984571"/>
    <w:rsid w:val="009846BC"/>
    <w:rsid w:val="0098479D"/>
    <w:rsid w:val="0098488E"/>
    <w:rsid w:val="00984B58"/>
    <w:rsid w:val="00984C33"/>
    <w:rsid w:val="00984D1B"/>
    <w:rsid w:val="00984FCA"/>
    <w:rsid w:val="00985252"/>
    <w:rsid w:val="00985409"/>
    <w:rsid w:val="0098559B"/>
    <w:rsid w:val="0098588C"/>
    <w:rsid w:val="009858C7"/>
    <w:rsid w:val="0098594D"/>
    <w:rsid w:val="00985A3C"/>
    <w:rsid w:val="00985D3B"/>
    <w:rsid w:val="00985DA9"/>
    <w:rsid w:val="009862F8"/>
    <w:rsid w:val="0098650B"/>
    <w:rsid w:val="00986874"/>
    <w:rsid w:val="00986A3B"/>
    <w:rsid w:val="00986AE3"/>
    <w:rsid w:val="00986B55"/>
    <w:rsid w:val="00986C18"/>
    <w:rsid w:val="00986D4C"/>
    <w:rsid w:val="00986F1E"/>
    <w:rsid w:val="00986FD4"/>
    <w:rsid w:val="0098704F"/>
    <w:rsid w:val="009871ED"/>
    <w:rsid w:val="009873A7"/>
    <w:rsid w:val="0098779A"/>
    <w:rsid w:val="00987EEB"/>
    <w:rsid w:val="00987EFA"/>
    <w:rsid w:val="00990436"/>
    <w:rsid w:val="00990495"/>
    <w:rsid w:val="00990890"/>
    <w:rsid w:val="0099096C"/>
    <w:rsid w:val="00991194"/>
    <w:rsid w:val="00991999"/>
    <w:rsid w:val="00991CCF"/>
    <w:rsid w:val="00992293"/>
    <w:rsid w:val="009923A2"/>
    <w:rsid w:val="0099288E"/>
    <w:rsid w:val="009928AF"/>
    <w:rsid w:val="009929DC"/>
    <w:rsid w:val="00992B3B"/>
    <w:rsid w:val="00992F64"/>
    <w:rsid w:val="0099311F"/>
    <w:rsid w:val="0099321B"/>
    <w:rsid w:val="00993699"/>
    <w:rsid w:val="009937A4"/>
    <w:rsid w:val="009937AE"/>
    <w:rsid w:val="00993CB6"/>
    <w:rsid w:val="00994664"/>
    <w:rsid w:val="00994764"/>
    <w:rsid w:val="00994C41"/>
    <w:rsid w:val="00994D00"/>
    <w:rsid w:val="00994F8D"/>
    <w:rsid w:val="0099536F"/>
    <w:rsid w:val="00995390"/>
    <w:rsid w:val="00995702"/>
    <w:rsid w:val="00995834"/>
    <w:rsid w:val="00995A42"/>
    <w:rsid w:val="00995EBE"/>
    <w:rsid w:val="00995FB6"/>
    <w:rsid w:val="009965A9"/>
    <w:rsid w:val="009967A5"/>
    <w:rsid w:val="00996CE8"/>
    <w:rsid w:val="00996DC4"/>
    <w:rsid w:val="00996E4F"/>
    <w:rsid w:val="00996EE2"/>
    <w:rsid w:val="009978AC"/>
    <w:rsid w:val="00997A34"/>
    <w:rsid w:val="00997D19"/>
    <w:rsid w:val="00997D1D"/>
    <w:rsid w:val="00997F35"/>
    <w:rsid w:val="00997FB5"/>
    <w:rsid w:val="009A053F"/>
    <w:rsid w:val="009A08DD"/>
    <w:rsid w:val="009A0C1E"/>
    <w:rsid w:val="009A11FC"/>
    <w:rsid w:val="009A15DF"/>
    <w:rsid w:val="009A15E9"/>
    <w:rsid w:val="009A18B3"/>
    <w:rsid w:val="009A1B8E"/>
    <w:rsid w:val="009A1C09"/>
    <w:rsid w:val="009A1D07"/>
    <w:rsid w:val="009A251C"/>
    <w:rsid w:val="009A25F8"/>
    <w:rsid w:val="009A26F5"/>
    <w:rsid w:val="009A2901"/>
    <w:rsid w:val="009A2A6C"/>
    <w:rsid w:val="009A2B4D"/>
    <w:rsid w:val="009A2D09"/>
    <w:rsid w:val="009A2D85"/>
    <w:rsid w:val="009A2EB5"/>
    <w:rsid w:val="009A2F3B"/>
    <w:rsid w:val="009A3851"/>
    <w:rsid w:val="009A3D5E"/>
    <w:rsid w:val="009A433B"/>
    <w:rsid w:val="009A438C"/>
    <w:rsid w:val="009A445A"/>
    <w:rsid w:val="009A454E"/>
    <w:rsid w:val="009A4B4B"/>
    <w:rsid w:val="009A4C1F"/>
    <w:rsid w:val="009A4C94"/>
    <w:rsid w:val="009A4D72"/>
    <w:rsid w:val="009A4FB2"/>
    <w:rsid w:val="009A4FCE"/>
    <w:rsid w:val="009A5599"/>
    <w:rsid w:val="009A55F7"/>
    <w:rsid w:val="009A599B"/>
    <w:rsid w:val="009A5C5F"/>
    <w:rsid w:val="009A6286"/>
    <w:rsid w:val="009A65AB"/>
    <w:rsid w:val="009A67AA"/>
    <w:rsid w:val="009A6994"/>
    <w:rsid w:val="009A6D7B"/>
    <w:rsid w:val="009A6FD7"/>
    <w:rsid w:val="009A7558"/>
    <w:rsid w:val="009A79E6"/>
    <w:rsid w:val="009A7AB3"/>
    <w:rsid w:val="009A7EA4"/>
    <w:rsid w:val="009B06C5"/>
    <w:rsid w:val="009B082C"/>
    <w:rsid w:val="009B0872"/>
    <w:rsid w:val="009B094A"/>
    <w:rsid w:val="009B0D4C"/>
    <w:rsid w:val="009B128D"/>
    <w:rsid w:val="009B15CE"/>
    <w:rsid w:val="009B1AF3"/>
    <w:rsid w:val="009B2043"/>
    <w:rsid w:val="009B2359"/>
    <w:rsid w:val="009B2610"/>
    <w:rsid w:val="009B2699"/>
    <w:rsid w:val="009B285F"/>
    <w:rsid w:val="009B28F8"/>
    <w:rsid w:val="009B296A"/>
    <w:rsid w:val="009B2CCF"/>
    <w:rsid w:val="009B3224"/>
    <w:rsid w:val="009B3829"/>
    <w:rsid w:val="009B3D69"/>
    <w:rsid w:val="009B41A3"/>
    <w:rsid w:val="009B4625"/>
    <w:rsid w:val="009B46CE"/>
    <w:rsid w:val="009B493D"/>
    <w:rsid w:val="009B4B93"/>
    <w:rsid w:val="009B4BA3"/>
    <w:rsid w:val="009B5103"/>
    <w:rsid w:val="009B556D"/>
    <w:rsid w:val="009B5F67"/>
    <w:rsid w:val="009B621A"/>
    <w:rsid w:val="009B637F"/>
    <w:rsid w:val="009B67C3"/>
    <w:rsid w:val="009B6923"/>
    <w:rsid w:val="009B695C"/>
    <w:rsid w:val="009B69D7"/>
    <w:rsid w:val="009B6A7E"/>
    <w:rsid w:val="009B6AE2"/>
    <w:rsid w:val="009B6D00"/>
    <w:rsid w:val="009B6D31"/>
    <w:rsid w:val="009B6D65"/>
    <w:rsid w:val="009B6EAF"/>
    <w:rsid w:val="009B6FB1"/>
    <w:rsid w:val="009B70A0"/>
    <w:rsid w:val="009B727C"/>
    <w:rsid w:val="009B72D8"/>
    <w:rsid w:val="009B7377"/>
    <w:rsid w:val="009B765B"/>
    <w:rsid w:val="009B7730"/>
    <w:rsid w:val="009B7901"/>
    <w:rsid w:val="009B796B"/>
    <w:rsid w:val="009B7B4C"/>
    <w:rsid w:val="009B7E12"/>
    <w:rsid w:val="009B7ECF"/>
    <w:rsid w:val="009B7FA1"/>
    <w:rsid w:val="009C0059"/>
    <w:rsid w:val="009C02D1"/>
    <w:rsid w:val="009C042C"/>
    <w:rsid w:val="009C064D"/>
    <w:rsid w:val="009C07C8"/>
    <w:rsid w:val="009C08B9"/>
    <w:rsid w:val="009C0AA6"/>
    <w:rsid w:val="009C0D74"/>
    <w:rsid w:val="009C0DC1"/>
    <w:rsid w:val="009C110E"/>
    <w:rsid w:val="009C1278"/>
    <w:rsid w:val="009C1CA4"/>
    <w:rsid w:val="009C1E0E"/>
    <w:rsid w:val="009C2002"/>
    <w:rsid w:val="009C21CD"/>
    <w:rsid w:val="009C2262"/>
    <w:rsid w:val="009C2692"/>
    <w:rsid w:val="009C2A0E"/>
    <w:rsid w:val="009C2B38"/>
    <w:rsid w:val="009C2EA4"/>
    <w:rsid w:val="009C320F"/>
    <w:rsid w:val="009C3240"/>
    <w:rsid w:val="009C32FE"/>
    <w:rsid w:val="009C3380"/>
    <w:rsid w:val="009C35DA"/>
    <w:rsid w:val="009C3976"/>
    <w:rsid w:val="009C3ABD"/>
    <w:rsid w:val="009C419B"/>
    <w:rsid w:val="009C435C"/>
    <w:rsid w:val="009C46B8"/>
    <w:rsid w:val="009C4810"/>
    <w:rsid w:val="009C483B"/>
    <w:rsid w:val="009C4A83"/>
    <w:rsid w:val="009C5317"/>
    <w:rsid w:val="009C5365"/>
    <w:rsid w:val="009C57CF"/>
    <w:rsid w:val="009C5ADC"/>
    <w:rsid w:val="009C5D2B"/>
    <w:rsid w:val="009C5D57"/>
    <w:rsid w:val="009C5F23"/>
    <w:rsid w:val="009C5F78"/>
    <w:rsid w:val="009C601D"/>
    <w:rsid w:val="009C6389"/>
    <w:rsid w:val="009C64FC"/>
    <w:rsid w:val="009C67E0"/>
    <w:rsid w:val="009C687B"/>
    <w:rsid w:val="009C6AC6"/>
    <w:rsid w:val="009C6C9E"/>
    <w:rsid w:val="009C6CE1"/>
    <w:rsid w:val="009C710A"/>
    <w:rsid w:val="009C7488"/>
    <w:rsid w:val="009C7564"/>
    <w:rsid w:val="009C7D16"/>
    <w:rsid w:val="009D011A"/>
    <w:rsid w:val="009D0469"/>
    <w:rsid w:val="009D0570"/>
    <w:rsid w:val="009D0835"/>
    <w:rsid w:val="009D0AD0"/>
    <w:rsid w:val="009D0E6E"/>
    <w:rsid w:val="009D115D"/>
    <w:rsid w:val="009D141B"/>
    <w:rsid w:val="009D14AA"/>
    <w:rsid w:val="009D1DF2"/>
    <w:rsid w:val="009D1E80"/>
    <w:rsid w:val="009D2138"/>
    <w:rsid w:val="009D243C"/>
    <w:rsid w:val="009D2746"/>
    <w:rsid w:val="009D2A89"/>
    <w:rsid w:val="009D2C99"/>
    <w:rsid w:val="009D2DA7"/>
    <w:rsid w:val="009D2DBC"/>
    <w:rsid w:val="009D3809"/>
    <w:rsid w:val="009D3DDD"/>
    <w:rsid w:val="009D4552"/>
    <w:rsid w:val="009D47DE"/>
    <w:rsid w:val="009D4A5E"/>
    <w:rsid w:val="009D4CE8"/>
    <w:rsid w:val="009D4EA5"/>
    <w:rsid w:val="009D51AB"/>
    <w:rsid w:val="009D5399"/>
    <w:rsid w:val="009D556A"/>
    <w:rsid w:val="009D557B"/>
    <w:rsid w:val="009D5CAE"/>
    <w:rsid w:val="009D5ED3"/>
    <w:rsid w:val="009D5F08"/>
    <w:rsid w:val="009D64E9"/>
    <w:rsid w:val="009D677B"/>
    <w:rsid w:val="009D6FC3"/>
    <w:rsid w:val="009D6FCA"/>
    <w:rsid w:val="009D721A"/>
    <w:rsid w:val="009D77DE"/>
    <w:rsid w:val="009D787A"/>
    <w:rsid w:val="009D7CEA"/>
    <w:rsid w:val="009D7D15"/>
    <w:rsid w:val="009D7E39"/>
    <w:rsid w:val="009E03A0"/>
    <w:rsid w:val="009E05F2"/>
    <w:rsid w:val="009E0B45"/>
    <w:rsid w:val="009E101E"/>
    <w:rsid w:val="009E1042"/>
    <w:rsid w:val="009E1144"/>
    <w:rsid w:val="009E1476"/>
    <w:rsid w:val="009E1980"/>
    <w:rsid w:val="009E1C24"/>
    <w:rsid w:val="009E1ED0"/>
    <w:rsid w:val="009E2174"/>
    <w:rsid w:val="009E21E7"/>
    <w:rsid w:val="009E22E2"/>
    <w:rsid w:val="009E23D7"/>
    <w:rsid w:val="009E25DA"/>
    <w:rsid w:val="009E270E"/>
    <w:rsid w:val="009E27A5"/>
    <w:rsid w:val="009E2929"/>
    <w:rsid w:val="009E2DE0"/>
    <w:rsid w:val="009E2F0E"/>
    <w:rsid w:val="009E3111"/>
    <w:rsid w:val="009E315E"/>
    <w:rsid w:val="009E3300"/>
    <w:rsid w:val="009E3491"/>
    <w:rsid w:val="009E353E"/>
    <w:rsid w:val="009E36F2"/>
    <w:rsid w:val="009E377F"/>
    <w:rsid w:val="009E3825"/>
    <w:rsid w:val="009E3AEF"/>
    <w:rsid w:val="009E3B0B"/>
    <w:rsid w:val="009E3CC7"/>
    <w:rsid w:val="009E4492"/>
    <w:rsid w:val="009E46CF"/>
    <w:rsid w:val="009E4889"/>
    <w:rsid w:val="009E48AF"/>
    <w:rsid w:val="009E4956"/>
    <w:rsid w:val="009E4B06"/>
    <w:rsid w:val="009E4B3A"/>
    <w:rsid w:val="009E4B59"/>
    <w:rsid w:val="009E4C59"/>
    <w:rsid w:val="009E55E4"/>
    <w:rsid w:val="009E567F"/>
    <w:rsid w:val="009E56B5"/>
    <w:rsid w:val="009E5A36"/>
    <w:rsid w:val="009E5E5F"/>
    <w:rsid w:val="009E60B2"/>
    <w:rsid w:val="009E6332"/>
    <w:rsid w:val="009E650F"/>
    <w:rsid w:val="009E66E4"/>
    <w:rsid w:val="009E70B3"/>
    <w:rsid w:val="009E78DC"/>
    <w:rsid w:val="009E79F5"/>
    <w:rsid w:val="009E7A0A"/>
    <w:rsid w:val="009E7DEF"/>
    <w:rsid w:val="009F0353"/>
    <w:rsid w:val="009F0470"/>
    <w:rsid w:val="009F059D"/>
    <w:rsid w:val="009F0D53"/>
    <w:rsid w:val="009F1238"/>
    <w:rsid w:val="009F1533"/>
    <w:rsid w:val="009F16C7"/>
    <w:rsid w:val="009F17E9"/>
    <w:rsid w:val="009F1A7F"/>
    <w:rsid w:val="009F212C"/>
    <w:rsid w:val="009F251B"/>
    <w:rsid w:val="009F2816"/>
    <w:rsid w:val="009F29E6"/>
    <w:rsid w:val="009F2D39"/>
    <w:rsid w:val="009F321B"/>
    <w:rsid w:val="009F3473"/>
    <w:rsid w:val="009F356D"/>
    <w:rsid w:val="009F3920"/>
    <w:rsid w:val="009F3970"/>
    <w:rsid w:val="009F3C22"/>
    <w:rsid w:val="009F3CF8"/>
    <w:rsid w:val="009F3FFF"/>
    <w:rsid w:val="009F46AE"/>
    <w:rsid w:val="009F4804"/>
    <w:rsid w:val="009F4851"/>
    <w:rsid w:val="009F48FC"/>
    <w:rsid w:val="009F4FF5"/>
    <w:rsid w:val="009F54C5"/>
    <w:rsid w:val="009F5544"/>
    <w:rsid w:val="009F5752"/>
    <w:rsid w:val="009F5834"/>
    <w:rsid w:val="009F5991"/>
    <w:rsid w:val="009F5A3D"/>
    <w:rsid w:val="009F5C02"/>
    <w:rsid w:val="009F5D2B"/>
    <w:rsid w:val="009F5E4A"/>
    <w:rsid w:val="009F68F1"/>
    <w:rsid w:val="009F6B2C"/>
    <w:rsid w:val="009F6B55"/>
    <w:rsid w:val="009F6C7D"/>
    <w:rsid w:val="009F7385"/>
    <w:rsid w:val="009F7660"/>
    <w:rsid w:val="009F7A2E"/>
    <w:rsid w:val="009F7D15"/>
    <w:rsid w:val="00A001AA"/>
    <w:rsid w:val="00A00346"/>
    <w:rsid w:val="00A003AA"/>
    <w:rsid w:val="00A0049B"/>
    <w:rsid w:val="00A004AD"/>
    <w:rsid w:val="00A0060D"/>
    <w:rsid w:val="00A00DFE"/>
    <w:rsid w:val="00A00ECA"/>
    <w:rsid w:val="00A00ECE"/>
    <w:rsid w:val="00A00F2A"/>
    <w:rsid w:val="00A00FAD"/>
    <w:rsid w:val="00A012DE"/>
    <w:rsid w:val="00A01404"/>
    <w:rsid w:val="00A01948"/>
    <w:rsid w:val="00A0195C"/>
    <w:rsid w:val="00A01AE3"/>
    <w:rsid w:val="00A01E73"/>
    <w:rsid w:val="00A02175"/>
    <w:rsid w:val="00A021DD"/>
    <w:rsid w:val="00A02371"/>
    <w:rsid w:val="00A027A0"/>
    <w:rsid w:val="00A02F0E"/>
    <w:rsid w:val="00A02FBB"/>
    <w:rsid w:val="00A034ED"/>
    <w:rsid w:val="00A0364B"/>
    <w:rsid w:val="00A036E7"/>
    <w:rsid w:val="00A037C1"/>
    <w:rsid w:val="00A03BEE"/>
    <w:rsid w:val="00A03C15"/>
    <w:rsid w:val="00A03D14"/>
    <w:rsid w:val="00A03D7E"/>
    <w:rsid w:val="00A03F83"/>
    <w:rsid w:val="00A04197"/>
    <w:rsid w:val="00A041A8"/>
    <w:rsid w:val="00A0425A"/>
    <w:rsid w:val="00A0445A"/>
    <w:rsid w:val="00A0454D"/>
    <w:rsid w:val="00A04DF7"/>
    <w:rsid w:val="00A04FE4"/>
    <w:rsid w:val="00A05C43"/>
    <w:rsid w:val="00A05DF9"/>
    <w:rsid w:val="00A05E88"/>
    <w:rsid w:val="00A05F24"/>
    <w:rsid w:val="00A06092"/>
    <w:rsid w:val="00A0634E"/>
    <w:rsid w:val="00A0644E"/>
    <w:rsid w:val="00A06661"/>
    <w:rsid w:val="00A068A7"/>
    <w:rsid w:val="00A069D9"/>
    <w:rsid w:val="00A06A71"/>
    <w:rsid w:val="00A06C16"/>
    <w:rsid w:val="00A06CFE"/>
    <w:rsid w:val="00A06E3D"/>
    <w:rsid w:val="00A06EC8"/>
    <w:rsid w:val="00A06F18"/>
    <w:rsid w:val="00A0792F"/>
    <w:rsid w:val="00A07B39"/>
    <w:rsid w:val="00A07B9E"/>
    <w:rsid w:val="00A07EAB"/>
    <w:rsid w:val="00A07F7A"/>
    <w:rsid w:val="00A10094"/>
    <w:rsid w:val="00A10246"/>
    <w:rsid w:val="00A105F0"/>
    <w:rsid w:val="00A1061D"/>
    <w:rsid w:val="00A10EC7"/>
    <w:rsid w:val="00A10F90"/>
    <w:rsid w:val="00A10FA3"/>
    <w:rsid w:val="00A1102E"/>
    <w:rsid w:val="00A1142E"/>
    <w:rsid w:val="00A114A1"/>
    <w:rsid w:val="00A11651"/>
    <w:rsid w:val="00A1184E"/>
    <w:rsid w:val="00A119AD"/>
    <w:rsid w:val="00A119EA"/>
    <w:rsid w:val="00A11DA7"/>
    <w:rsid w:val="00A11E8D"/>
    <w:rsid w:val="00A12018"/>
    <w:rsid w:val="00A120AB"/>
    <w:rsid w:val="00A1298B"/>
    <w:rsid w:val="00A1354C"/>
    <w:rsid w:val="00A1380E"/>
    <w:rsid w:val="00A1381C"/>
    <w:rsid w:val="00A13948"/>
    <w:rsid w:val="00A13977"/>
    <w:rsid w:val="00A13C0F"/>
    <w:rsid w:val="00A14123"/>
    <w:rsid w:val="00A141F4"/>
    <w:rsid w:val="00A1439D"/>
    <w:rsid w:val="00A14411"/>
    <w:rsid w:val="00A1462D"/>
    <w:rsid w:val="00A146A6"/>
    <w:rsid w:val="00A1494B"/>
    <w:rsid w:val="00A14960"/>
    <w:rsid w:val="00A14B5F"/>
    <w:rsid w:val="00A14B6F"/>
    <w:rsid w:val="00A14EA3"/>
    <w:rsid w:val="00A153B5"/>
    <w:rsid w:val="00A15A49"/>
    <w:rsid w:val="00A15C39"/>
    <w:rsid w:val="00A1602B"/>
    <w:rsid w:val="00A1627D"/>
    <w:rsid w:val="00A16390"/>
    <w:rsid w:val="00A1655D"/>
    <w:rsid w:val="00A1674B"/>
    <w:rsid w:val="00A16777"/>
    <w:rsid w:val="00A16C63"/>
    <w:rsid w:val="00A16DBB"/>
    <w:rsid w:val="00A16FB2"/>
    <w:rsid w:val="00A17053"/>
    <w:rsid w:val="00A17831"/>
    <w:rsid w:val="00A17B70"/>
    <w:rsid w:val="00A17C59"/>
    <w:rsid w:val="00A20183"/>
    <w:rsid w:val="00A20380"/>
    <w:rsid w:val="00A2058C"/>
    <w:rsid w:val="00A20909"/>
    <w:rsid w:val="00A20915"/>
    <w:rsid w:val="00A20FF5"/>
    <w:rsid w:val="00A215BF"/>
    <w:rsid w:val="00A21798"/>
    <w:rsid w:val="00A217A5"/>
    <w:rsid w:val="00A21CDF"/>
    <w:rsid w:val="00A21EC1"/>
    <w:rsid w:val="00A22090"/>
    <w:rsid w:val="00A22489"/>
    <w:rsid w:val="00A22491"/>
    <w:rsid w:val="00A22540"/>
    <w:rsid w:val="00A22901"/>
    <w:rsid w:val="00A22D25"/>
    <w:rsid w:val="00A22D99"/>
    <w:rsid w:val="00A22DD0"/>
    <w:rsid w:val="00A233D4"/>
    <w:rsid w:val="00A23664"/>
    <w:rsid w:val="00A237FE"/>
    <w:rsid w:val="00A23AE6"/>
    <w:rsid w:val="00A23E91"/>
    <w:rsid w:val="00A23F11"/>
    <w:rsid w:val="00A23F4B"/>
    <w:rsid w:val="00A24299"/>
    <w:rsid w:val="00A246E4"/>
    <w:rsid w:val="00A24C12"/>
    <w:rsid w:val="00A2549E"/>
    <w:rsid w:val="00A2589B"/>
    <w:rsid w:val="00A25DCD"/>
    <w:rsid w:val="00A25F4D"/>
    <w:rsid w:val="00A25F86"/>
    <w:rsid w:val="00A2627D"/>
    <w:rsid w:val="00A262FC"/>
    <w:rsid w:val="00A26609"/>
    <w:rsid w:val="00A266DF"/>
    <w:rsid w:val="00A268C2"/>
    <w:rsid w:val="00A26983"/>
    <w:rsid w:val="00A26BF3"/>
    <w:rsid w:val="00A26D6B"/>
    <w:rsid w:val="00A26E0B"/>
    <w:rsid w:val="00A270B7"/>
    <w:rsid w:val="00A27457"/>
    <w:rsid w:val="00A27478"/>
    <w:rsid w:val="00A27540"/>
    <w:rsid w:val="00A27C0F"/>
    <w:rsid w:val="00A300CB"/>
    <w:rsid w:val="00A3089D"/>
    <w:rsid w:val="00A309FE"/>
    <w:rsid w:val="00A30B0B"/>
    <w:rsid w:val="00A30B9C"/>
    <w:rsid w:val="00A30C33"/>
    <w:rsid w:val="00A30F20"/>
    <w:rsid w:val="00A31863"/>
    <w:rsid w:val="00A319E6"/>
    <w:rsid w:val="00A31BB9"/>
    <w:rsid w:val="00A31BE3"/>
    <w:rsid w:val="00A31E1B"/>
    <w:rsid w:val="00A31F07"/>
    <w:rsid w:val="00A322A5"/>
    <w:rsid w:val="00A32711"/>
    <w:rsid w:val="00A32849"/>
    <w:rsid w:val="00A328A1"/>
    <w:rsid w:val="00A32C76"/>
    <w:rsid w:val="00A32D4B"/>
    <w:rsid w:val="00A331BB"/>
    <w:rsid w:val="00A331C1"/>
    <w:rsid w:val="00A33364"/>
    <w:rsid w:val="00A33704"/>
    <w:rsid w:val="00A33741"/>
    <w:rsid w:val="00A337E8"/>
    <w:rsid w:val="00A338F6"/>
    <w:rsid w:val="00A33AAB"/>
    <w:rsid w:val="00A33B77"/>
    <w:rsid w:val="00A33DC3"/>
    <w:rsid w:val="00A33E3B"/>
    <w:rsid w:val="00A34065"/>
    <w:rsid w:val="00A34076"/>
    <w:rsid w:val="00A340CB"/>
    <w:rsid w:val="00A34170"/>
    <w:rsid w:val="00A3494A"/>
    <w:rsid w:val="00A352A9"/>
    <w:rsid w:val="00A35323"/>
    <w:rsid w:val="00A35396"/>
    <w:rsid w:val="00A353DB"/>
    <w:rsid w:val="00A35482"/>
    <w:rsid w:val="00A35BEF"/>
    <w:rsid w:val="00A35EBF"/>
    <w:rsid w:val="00A3602B"/>
    <w:rsid w:val="00A3628A"/>
    <w:rsid w:val="00A36362"/>
    <w:rsid w:val="00A36AEE"/>
    <w:rsid w:val="00A36C98"/>
    <w:rsid w:val="00A36D63"/>
    <w:rsid w:val="00A36F6A"/>
    <w:rsid w:val="00A36FE7"/>
    <w:rsid w:val="00A37217"/>
    <w:rsid w:val="00A376D3"/>
    <w:rsid w:val="00A37D82"/>
    <w:rsid w:val="00A37E0F"/>
    <w:rsid w:val="00A37E2E"/>
    <w:rsid w:val="00A4033F"/>
    <w:rsid w:val="00A4035D"/>
    <w:rsid w:val="00A4046E"/>
    <w:rsid w:val="00A40614"/>
    <w:rsid w:val="00A40724"/>
    <w:rsid w:val="00A40976"/>
    <w:rsid w:val="00A40984"/>
    <w:rsid w:val="00A40A32"/>
    <w:rsid w:val="00A40E0A"/>
    <w:rsid w:val="00A40FC8"/>
    <w:rsid w:val="00A41234"/>
    <w:rsid w:val="00A415CA"/>
    <w:rsid w:val="00A41817"/>
    <w:rsid w:val="00A41A5E"/>
    <w:rsid w:val="00A41DEB"/>
    <w:rsid w:val="00A41E1B"/>
    <w:rsid w:val="00A41E3A"/>
    <w:rsid w:val="00A4230F"/>
    <w:rsid w:val="00A42406"/>
    <w:rsid w:val="00A42444"/>
    <w:rsid w:val="00A42491"/>
    <w:rsid w:val="00A424F4"/>
    <w:rsid w:val="00A42A08"/>
    <w:rsid w:val="00A42AFC"/>
    <w:rsid w:val="00A42C41"/>
    <w:rsid w:val="00A4301D"/>
    <w:rsid w:val="00A4309A"/>
    <w:rsid w:val="00A434B8"/>
    <w:rsid w:val="00A434ED"/>
    <w:rsid w:val="00A439D0"/>
    <w:rsid w:val="00A441A0"/>
    <w:rsid w:val="00A4468C"/>
    <w:rsid w:val="00A446C6"/>
    <w:rsid w:val="00A4488F"/>
    <w:rsid w:val="00A44B30"/>
    <w:rsid w:val="00A44B84"/>
    <w:rsid w:val="00A44BF5"/>
    <w:rsid w:val="00A44D2E"/>
    <w:rsid w:val="00A4539F"/>
    <w:rsid w:val="00A459F1"/>
    <w:rsid w:val="00A45A14"/>
    <w:rsid w:val="00A45D34"/>
    <w:rsid w:val="00A45E28"/>
    <w:rsid w:val="00A45E4F"/>
    <w:rsid w:val="00A45E72"/>
    <w:rsid w:val="00A45F35"/>
    <w:rsid w:val="00A46C38"/>
    <w:rsid w:val="00A47523"/>
    <w:rsid w:val="00A47554"/>
    <w:rsid w:val="00A4756F"/>
    <w:rsid w:val="00A47790"/>
    <w:rsid w:val="00A47C31"/>
    <w:rsid w:val="00A47CCB"/>
    <w:rsid w:val="00A502AC"/>
    <w:rsid w:val="00A506C6"/>
    <w:rsid w:val="00A5090D"/>
    <w:rsid w:val="00A50BF7"/>
    <w:rsid w:val="00A51628"/>
    <w:rsid w:val="00A51908"/>
    <w:rsid w:val="00A51C30"/>
    <w:rsid w:val="00A52016"/>
    <w:rsid w:val="00A52224"/>
    <w:rsid w:val="00A5260F"/>
    <w:rsid w:val="00A52924"/>
    <w:rsid w:val="00A5296B"/>
    <w:rsid w:val="00A529DB"/>
    <w:rsid w:val="00A52B6F"/>
    <w:rsid w:val="00A52C19"/>
    <w:rsid w:val="00A52C6D"/>
    <w:rsid w:val="00A52DA2"/>
    <w:rsid w:val="00A52DF3"/>
    <w:rsid w:val="00A52EE6"/>
    <w:rsid w:val="00A53EC5"/>
    <w:rsid w:val="00A5419D"/>
    <w:rsid w:val="00A54859"/>
    <w:rsid w:val="00A54A5F"/>
    <w:rsid w:val="00A54FB5"/>
    <w:rsid w:val="00A55045"/>
    <w:rsid w:val="00A5539B"/>
    <w:rsid w:val="00A5583E"/>
    <w:rsid w:val="00A55BAA"/>
    <w:rsid w:val="00A55E77"/>
    <w:rsid w:val="00A55F48"/>
    <w:rsid w:val="00A560BD"/>
    <w:rsid w:val="00A56543"/>
    <w:rsid w:val="00A566CC"/>
    <w:rsid w:val="00A567F8"/>
    <w:rsid w:val="00A569FA"/>
    <w:rsid w:val="00A56A25"/>
    <w:rsid w:val="00A56CF5"/>
    <w:rsid w:val="00A56DCB"/>
    <w:rsid w:val="00A56ECE"/>
    <w:rsid w:val="00A57040"/>
    <w:rsid w:val="00A570AD"/>
    <w:rsid w:val="00A571B1"/>
    <w:rsid w:val="00A57659"/>
    <w:rsid w:val="00A57887"/>
    <w:rsid w:val="00A578DE"/>
    <w:rsid w:val="00A57910"/>
    <w:rsid w:val="00A57AA3"/>
    <w:rsid w:val="00A57BD3"/>
    <w:rsid w:val="00A57BDC"/>
    <w:rsid w:val="00A57CCB"/>
    <w:rsid w:val="00A57D58"/>
    <w:rsid w:val="00A57E67"/>
    <w:rsid w:val="00A57FDD"/>
    <w:rsid w:val="00A60154"/>
    <w:rsid w:val="00A604F6"/>
    <w:rsid w:val="00A605C1"/>
    <w:rsid w:val="00A606CF"/>
    <w:rsid w:val="00A60CD5"/>
    <w:rsid w:val="00A60D41"/>
    <w:rsid w:val="00A6119F"/>
    <w:rsid w:val="00A61283"/>
    <w:rsid w:val="00A6140F"/>
    <w:rsid w:val="00A6165E"/>
    <w:rsid w:val="00A619C2"/>
    <w:rsid w:val="00A61BD0"/>
    <w:rsid w:val="00A61C9D"/>
    <w:rsid w:val="00A622C7"/>
    <w:rsid w:val="00A6239E"/>
    <w:rsid w:val="00A623A2"/>
    <w:rsid w:val="00A6256B"/>
    <w:rsid w:val="00A625B9"/>
    <w:rsid w:val="00A62643"/>
    <w:rsid w:val="00A629CE"/>
    <w:rsid w:val="00A62CE6"/>
    <w:rsid w:val="00A630AF"/>
    <w:rsid w:val="00A636D2"/>
    <w:rsid w:val="00A63A2B"/>
    <w:rsid w:val="00A63C41"/>
    <w:rsid w:val="00A63E6D"/>
    <w:rsid w:val="00A63EC2"/>
    <w:rsid w:val="00A63F34"/>
    <w:rsid w:val="00A640EA"/>
    <w:rsid w:val="00A641D4"/>
    <w:rsid w:val="00A642D5"/>
    <w:rsid w:val="00A6470C"/>
    <w:rsid w:val="00A64787"/>
    <w:rsid w:val="00A64873"/>
    <w:rsid w:val="00A64923"/>
    <w:rsid w:val="00A64C84"/>
    <w:rsid w:val="00A64F49"/>
    <w:rsid w:val="00A65427"/>
    <w:rsid w:val="00A659B1"/>
    <w:rsid w:val="00A659E3"/>
    <w:rsid w:val="00A65C97"/>
    <w:rsid w:val="00A65F9F"/>
    <w:rsid w:val="00A66352"/>
    <w:rsid w:val="00A668CC"/>
    <w:rsid w:val="00A66949"/>
    <w:rsid w:val="00A66B1B"/>
    <w:rsid w:val="00A66BCD"/>
    <w:rsid w:val="00A66DB8"/>
    <w:rsid w:val="00A66E72"/>
    <w:rsid w:val="00A66F8E"/>
    <w:rsid w:val="00A670F4"/>
    <w:rsid w:val="00A67248"/>
    <w:rsid w:val="00A67331"/>
    <w:rsid w:val="00A6755B"/>
    <w:rsid w:val="00A67662"/>
    <w:rsid w:val="00A67715"/>
    <w:rsid w:val="00A678D3"/>
    <w:rsid w:val="00A678DF"/>
    <w:rsid w:val="00A679CB"/>
    <w:rsid w:val="00A67B08"/>
    <w:rsid w:val="00A67C95"/>
    <w:rsid w:val="00A67E4D"/>
    <w:rsid w:val="00A67FD9"/>
    <w:rsid w:val="00A70196"/>
    <w:rsid w:val="00A70280"/>
    <w:rsid w:val="00A7094F"/>
    <w:rsid w:val="00A70996"/>
    <w:rsid w:val="00A70D99"/>
    <w:rsid w:val="00A70E7A"/>
    <w:rsid w:val="00A7122D"/>
    <w:rsid w:val="00A712BD"/>
    <w:rsid w:val="00A715A7"/>
    <w:rsid w:val="00A7165F"/>
    <w:rsid w:val="00A717F6"/>
    <w:rsid w:val="00A719C2"/>
    <w:rsid w:val="00A71A07"/>
    <w:rsid w:val="00A71E0D"/>
    <w:rsid w:val="00A72162"/>
    <w:rsid w:val="00A72702"/>
    <w:rsid w:val="00A727C0"/>
    <w:rsid w:val="00A72B10"/>
    <w:rsid w:val="00A72EDC"/>
    <w:rsid w:val="00A73699"/>
    <w:rsid w:val="00A736DE"/>
    <w:rsid w:val="00A73A5F"/>
    <w:rsid w:val="00A73C27"/>
    <w:rsid w:val="00A74308"/>
    <w:rsid w:val="00A7450F"/>
    <w:rsid w:val="00A747E3"/>
    <w:rsid w:val="00A74B88"/>
    <w:rsid w:val="00A74D09"/>
    <w:rsid w:val="00A74F55"/>
    <w:rsid w:val="00A74FA4"/>
    <w:rsid w:val="00A753C3"/>
    <w:rsid w:val="00A7540A"/>
    <w:rsid w:val="00A75730"/>
    <w:rsid w:val="00A75967"/>
    <w:rsid w:val="00A75D32"/>
    <w:rsid w:val="00A75E97"/>
    <w:rsid w:val="00A75FF7"/>
    <w:rsid w:val="00A76112"/>
    <w:rsid w:val="00A76195"/>
    <w:rsid w:val="00A76448"/>
    <w:rsid w:val="00A765A0"/>
    <w:rsid w:val="00A76AE3"/>
    <w:rsid w:val="00A76C89"/>
    <w:rsid w:val="00A77217"/>
    <w:rsid w:val="00A774D0"/>
    <w:rsid w:val="00A7750B"/>
    <w:rsid w:val="00A77C72"/>
    <w:rsid w:val="00A77DE3"/>
    <w:rsid w:val="00A806C6"/>
    <w:rsid w:val="00A80E7D"/>
    <w:rsid w:val="00A80E98"/>
    <w:rsid w:val="00A81256"/>
    <w:rsid w:val="00A81358"/>
    <w:rsid w:val="00A815E7"/>
    <w:rsid w:val="00A81C18"/>
    <w:rsid w:val="00A82020"/>
    <w:rsid w:val="00A82643"/>
    <w:rsid w:val="00A82A81"/>
    <w:rsid w:val="00A82C66"/>
    <w:rsid w:val="00A82D6E"/>
    <w:rsid w:val="00A82F56"/>
    <w:rsid w:val="00A83037"/>
    <w:rsid w:val="00A83076"/>
    <w:rsid w:val="00A831CD"/>
    <w:rsid w:val="00A832EB"/>
    <w:rsid w:val="00A8388F"/>
    <w:rsid w:val="00A83979"/>
    <w:rsid w:val="00A839E6"/>
    <w:rsid w:val="00A83A30"/>
    <w:rsid w:val="00A83B87"/>
    <w:rsid w:val="00A83BEE"/>
    <w:rsid w:val="00A83F84"/>
    <w:rsid w:val="00A83FE8"/>
    <w:rsid w:val="00A840EC"/>
    <w:rsid w:val="00A842CB"/>
    <w:rsid w:val="00A84880"/>
    <w:rsid w:val="00A84A78"/>
    <w:rsid w:val="00A84BAF"/>
    <w:rsid w:val="00A84D9E"/>
    <w:rsid w:val="00A84E67"/>
    <w:rsid w:val="00A85048"/>
    <w:rsid w:val="00A8505E"/>
    <w:rsid w:val="00A8506E"/>
    <w:rsid w:val="00A85079"/>
    <w:rsid w:val="00A8575D"/>
    <w:rsid w:val="00A85982"/>
    <w:rsid w:val="00A85AC6"/>
    <w:rsid w:val="00A85BA5"/>
    <w:rsid w:val="00A85D3B"/>
    <w:rsid w:val="00A8600F"/>
    <w:rsid w:val="00A86481"/>
    <w:rsid w:val="00A865E7"/>
    <w:rsid w:val="00A874F5"/>
    <w:rsid w:val="00A8762E"/>
    <w:rsid w:val="00A87837"/>
    <w:rsid w:val="00A8792F"/>
    <w:rsid w:val="00A87A5C"/>
    <w:rsid w:val="00A87EE5"/>
    <w:rsid w:val="00A87EEF"/>
    <w:rsid w:val="00A90051"/>
    <w:rsid w:val="00A90839"/>
    <w:rsid w:val="00A9096B"/>
    <w:rsid w:val="00A90AB3"/>
    <w:rsid w:val="00A90C2F"/>
    <w:rsid w:val="00A90F60"/>
    <w:rsid w:val="00A90FA0"/>
    <w:rsid w:val="00A91026"/>
    <w:rsid w:val="00A9104B"/>
    <w:rsid w:val="00A91292"/>
    <w:rsid w:val="00A91327"/>
    <w:rsid w:val="00A91330"/>
    <w:rsid w:val="00A9267D"/>
    <w:rsid w:val="00A93566"/>
    <w:rsid w:val="00A93A04"/>
    <w:rsid w:val="00A94257"/>
    <w:rsid w:val="00A943D6"/>
    <w:rsid w:val="00A94656"/>
    <w:rsid w:val="00A94859"/>
    <w:rsid w:val="00A948B1"/>
    <w:rsid w:val="00A94A13"/>
    <w:rsid w:val="00A94BAC"/>
    <w:rsid w:val="00A94F40"/>
    <w:rsid w:val="00A95381"/>
    <w:rsid w:val="00A95408"/>
    <w:rsid w:val="00A959B0"/>
    <w:rsid w:val="00A95CBC"/>
    <w:rsid w:val="00A95D38"/>
    <w:rsid w:val="00A96035"/>
    <w:rsid w:val="00A96082"/>
    <w:rsid w:val="00A964EE"/>
    <w:rsid w:val="00A9679D"/>
    <w:rsid w:val="00A96E70"/>
    <w:rsid w:val="00A970BC"/>
    <w:rsid w:val="00A97213"/>
    <w:rsid w:val="00A9773C"/>
    <w:rsid w:val="00A977C4"/>
    <w:rsid w:val="00AA00FA"/>
    <w:rsid w:val="00AA0282"/>
    <w:rsid w:val="00AA091C"/>
    <w:rsid w:val="00AA09D7"/>
    <w:rsid w:val="00AA0E3A"/>
    <w:rsid w:val="00AA1114"/>
    <w:rsid w:val="00AA164B"/>
    <w:rsid w:val="00AA1A11"/>
    <w:rsid w:val="00AA1B4E"/>
    <w:rsid w:val="00AA1C6B"/>
    <w:rsid w:val="00AA1D5A"/>
    <w:rsid w:val="00AA25BA"/>
    <w:rsid w:val="00AA2624"/>
    <w:rsid w:val="00AA26BB"/>
    <w:rsid w:val="00AA271B"/>
    <w:rsid w:val="00AA2B90"/>
    <w:rsid w:val="00AA2BB4"/>
    <w:rsid w:val="00AA2C94"/>
    <w:rsid w:val="00AA2E6B"/>
    <w:rsid w:val="00AA3036"/>
    <w:rsid w:val="00AA308C"/>
    <w:rsid w:val="00AA397F"/>
    <w:rsid w:val="00AA3C21"/>
    <w:rsid w:val="00AA40A8"/>
    <w:rsid w:val="00AA447D"/>
    <w:rsid w:val="00AA449F"/>
    <w:rsid w:val="00AA47A3"/>
    <w:rsid w:val="00AA5AA3"/>
    <w:rsid w:val="00AA5B6A"/>
    <w:rsid w:val="00AA5E29"/>
    <w:rsid w:val="00AA61C9"/>
    <w:rsid w:val="00AA66C2"/>
    <w:rsid w:val="00AA67AD"/>
    <w:rsid w:val="00AA6912"/>
    <w:rsid w:val="00AA6B99"/>
    <w:rsid w:val="00AA6BC8"/>
    <w:rsid w:val="00AA6F37"/>
    <w:rsid w:val="00AA728E"/>
    <w:rsid w:val="00AA76D8"/>
    <w:rsid w:val="00AA783E"/>
    <w:rsid w:val="00AA7B6D"/>
    <w:rsid w:val="00AA7F2B"/>
    <w:rsid w:val="00AA7F3B"/>
    <w:rsid w:val="00AB0396"/>
    <w:rsid w:val="00AB0465"/>
    <w:rsid w:val="00AB0699"/>
    <w:rsid w:val="00AB0A77"/>
    <w:rsid w:val="00AB0FEA"/>
    <w:rsid w:val="00AB1503"/>
    <w:rsid w:val="00AB18AC"/>
    <w:rsid w:val="00AB1957"/>
    <w:rsid w:val="00AB1B9C"/>
    <w:rsid w:val="00AB1BCC"/>
    <w:rsid w:val="00AB1C03"/>
    <w:rsid w:val="00AB1C8E"/>
    <w:rsid w:val="00AB1F2D"/>
    <w:rsid w:val="00AB1F6B"/>
    <w:rsid w:val="00AB215E"/>
    <w:rsid w:val="00AB24BD"/>
    <w:rsid w:val="00AB2BA6"/>
    <w:rsid w:val="00AB2F26"/>
    <w:rsid w:val="00AB30E7"/>
    <w:rsid w:val="00AB33B2"/>
    <w:rsid w:val="00AB3A3D"/>
    <w:rsid w:val="00AB4027"/>
    <w:rsid w:val="00AB40AE"/>
    <w:rsid w:val="00AB44B3"/>
    <w:rsid w:val="00AB451C"/>
    <w:rsid w:val="00AB4920"/>
    <w:rsid w:val="00AB494A"/>
    <w:rsid w:val="00AB4C8C"/>
    <w:rsid w:val="00AB55B8"/>
    <w:rsid w:val="00AB563D"/>
    <w:rsid w:val="00AB59C6"/>
    <w:rsid w:val="00AB5B66"/>
    <w:rsid w:val="00AB5C5B"/>
    <w:rsid w:val="00AB5EE3"/>
    <w:rsid w:val="00AB5F88"/>
    <w:rsid w:val="00AB6280"/>
    <w:rsid w:val="00AB62EA"/>
    <w:rsid w:val="00AB6393"/>
    <w:rsid w:val="00AB7696"/>
    <w:rsid w:val="00AB7865"/>
    <w:rsid w:val="00AB78C0"/>
    <w:rsid w:val="00AB7CC9"/>
    <w:rsid w:val="00AC00EC"/>
    <w:rsid w:val="00AC07B2"/>
    <w:rsid w:val="00AC0AD4"/>
    <w:rsid w:val="00AC0AF3"/>
    <w:rsid w:val="00AC0CAC"/>
    <w:rsid w:val="00AC1481"/>
    <w:rsid w:val="00AC15BF"/>
    <w:rsid w:val="00AC1909"/>
    <w:rsid w:val="00AC1EAC"/>
    <w:rsid w:val="00AC279D"/>
    <w:rsid w:val="00AC285E"/>
    <w:rsid w:val="00AC2C22"/>
    <w:rsid w:val="00AC2C73"/>
    <w:rsid w:val="00AC3109"/>
    <w:rsid w:val="00AC325A"/>
    <w:rsid w:val="00AC32AA"/>
    <w:rsid w:val="00AC350A"/>
    <w:rsid w:val="00AC351D"/>
    <w:rsid w:val="00AC390D"/>
    <w:rsid w:val="00AC3ABE"/>
    <w:rsid w:val="00AC3BE8"/>
    <w:rsid w:val="00AC444E"/>
    <w:rsid w:val="00AC44BA"/>
    <w:rsid w:val="00AC46BD"/>
    <w:rsid w:val="00AC4B3A"/>
    <w:rsid w:val="00AC4DA4"/>
    <w:rsid w:val="00AC4DD8"/>
    <w:rsid w:val="00AC50DC"/>
    <w:rsid w:val="00AC5364"/>
    <w:rsid w:val="00AC5442"/>
    <w:rsid w:val="00AC5513"/>
    <w:rsid w:val="00AC564E"/>
    <w:rsid w:val="00AC565A"/>
    <w:rsid w:val="00AC580E"/>
    <w:rsid w:val="00AC60DA"/>
    <w:rsid w:val="00AC686B"/>
    <w:rsid w:val="00AC6C3D"/>
    <w:rsid w:val="00AC6FC5"/>
    <w:rsid w:val="00AC7228"/>
    <w:rsid w:val="00AC7305"/>
    <w:rsid w:val="00AC7382"/>
    <w:rsid w:val="00AC7394"/>
    <w:rsid w:val="00AC7399"/>
    <w:rsid w:val="00AC7511"/>
    <w:rsid w:val="00AC7621"/>
    <w:rsid w:val="00AC788E"/>
    <w:rsid w:val="00AC79E0"/>
    <w:rsid w:val="00AC7C1B"/>
    <w:rsid w:val="00AC7E5A"/>
    <w:rsid w:val="00AD0314"/>
    <w:rsid w:val="00AD052A"/>
    <w:rsid w:val="00AD0736"/>
    <w:rsid w:val="00AD07DD"/>
    <w:rsid w:val="00AD07FE"/>
    <w:rsid w:val="00AD0BA3"/>
    <w:rsid w:val="00AD0BE2"/>
    <w:rsid w:val="00AD1073"/>
    <w:rsid w:val="00AD10B6"/>
    <w:rsid w:val="00AD16AA"/>
    <w:rsid w:val="00AD18F8"/>
    <w:rsid w:val="00AD1AA7"/>
    <w:rsid w:val="00AD1B96"/>
    <w:rsid w:val="00AD1FEC"/>
    <w:rsid w:val="00AD21F1"/>
    <w:rsid w:val="00AD229D"/>
    <w:rsid w:val="00AD253C"/>
    <w:rsid w:val="00AD2628"/>
    <w:rsid w:val="00AD2735"/>
    <w:rsid w:val="00AD2FA8"/>
    <w:rsid w:val="00AD3184"/>
    <w:rsid w:val="00AD33DA"/>
    <w:rsid w:val="00AD38D4"/>
    <w:rsid w:val="00AD3B67"/>
    <w:rsid w:val="00AD40CD"/>
    <w:rsid w:val="00AD4534"/>
    <w:rsid w:val="00AD4921"/>
    <w:rsid w:val="00AD4B17"/>
    <w:rsid w:val="00AD4B6A"/>
    <w:rsid w:val="00AD4FA1"/>
    <w:rsid w:val="00AD50C0"/>
    <w:rsid w:val="00AD51C8"/>
    <w:rsid w:val="00AD5CA0"/>
    <w:rsid w:val="00AD61B0"/>
    <w:rsid w:val="00AD6589"/>
    <w:rsid w:val="00AD67EB"/>
    <w:rsid w:val="00AD6D0E"/>
    <w:rsid w:val="00AD6D14"/>
    <w:rsid w:val="00AD718E"/>
    <w:rsid w:val="00AD72EC"/>
    <w:rsid w:val="00AD7485"/>
    <w:rsid w:val="00AD7560"/>
    <w:rsid w:val="00AD76A4"/>
    <w:rsid w:val="00AD792B"/>
    <w:rsid w:val="00AD794D"/>
    <w:rsid w:val="00AD7B39"/>
    <w:rsid w:val="00AD7C79"/>
    <w:rsid w:val="00AD7DAB"/>
    <w:rsid w:val="00AE0476"/>
    <w:rsid w:val="00AE0495"/>
    <w:rsid w:val="00AE0498"/>
    <w:rsid w:val="00AE0C4A"/>
    <w:rsid w:val="00AE0C82"/>
    <w:rsid w:val="00AE0D89"/>
    <w:rsid w:val="00AE0F0C"/>
    <w:rsid w:val="00AE13D4"/>
    <w:rsid w:val="00AE140D"/>
    <w:rsid w:val="00AE178E"/>
    <w:rsid w:val="00AE17FA"/>
    <w:rsid w:val="00AE1901"/>
    <w:rsid w:val="00AE1A28"/>
    <w:rsid w:val="00AE1CA1"/>
    <w:rsid w:val="00AE1D33"/>
    <w:rsid w:val="00AE1D55"/>
    <w:rsid w:val="00AE1DDD"/>
    <w:rsid w:val="00AE22B8"/>
    <w:rsid w:val="00AE2331"/>
    <w:rsid w:val="00AE2704"/>
    <w:rsid w:val="00AE29AF"/>
    <w:rsid w:val="00AE2B8A"/>
    <w:rsid w:val="00AE2CC4"/>
    <w:rsid w:val="00AE2D0E"/>
    <w:rsid w:val="00AE3068"/>
    <w:rsid w:val="00AE3270"/>
    <w:rsid w:val="00AE350B"/>
    <w:rsid w:val="00AE4326"/>
    <w:rsid w:val="00AE4380"/>
    <w:rsid w:val="00AE4545"/>
    <w:rsid w:val="00AE49CC"/>
    <w:rsid w:val="00AE51AE"/>
    <w:rsid w:val="00AE562B"/>
    <w:rsid w:val="00AE5655"/>
    <w:rsid w:val="00AE5821"/>
    <w:rsid w:val="00AE585B"/>
    <w:rsid w:val="00AE5B78"/>
    <w:rsid w:val="00AE5CBE"/>
    <w:rsid w:val="00AE67AB"/>
    <w:rsid w:val="00AE6AE0"/>
    <w:rsid w:val="00AE6B66"/>
    <w:rsid w:val="00AE6EB7"/>
    <w:rsid w:val="00AE7434"/>
    <w:rsid w:val="00AE7E72"/>
    <w:rsid w:val="00AE7EC6"/>
    <w:rsid w:val="00AE7FE9"/>
    <w:rsid w:val="00AF01B1"/>
    <w:rsid w:val="00AF051B"/>
    <w:rsid w:val="00AF06F0"/>
    <w:rsid w:val="00AF08AC"/>
    <w:rsid w:val="00AF0B79"/>
    <w:rsid w:val="00AF0C08"/>
    <w:rsid w:val="00AF0F05"/>
    <w:rsid w:val="00AF139F"/>
    <w:rsid w:val="00AF1443"/>
    <w:rsid w:val="00AF15C0"/>
    <w:rsid w:val="00AF170E"/>
    <w:rsid w:val="00AF179E"/>
    <w:rsid w:val="00AF17AB"/>
    <w:rsid w:val="00AF1BEA"/>
    <w:rsid w:val="00AF1E24"/>
    <w:rsid w:val="00AF1F22"/>
    <w:rsid w:val="00AF1F78"/>
    <w:rsid w:val="00AF2155"/>
    <w:rsid w:val="00AF273B"/>
    <w:rsid w:val="00AF2782"/>
    <w:rsid w:val="00AF2829"/>
    <w:rsid w:val="00AF28F7"/>
    <w:rsid w:val="00AF29E5"/>
    <w:rsid w:val="00AF2A79"/>
    <w:rsid w:val="00AF2CA5"/>
    <w:rsid w:val="00AF2F48"/>
    <w:rsid w:val="00AF31C8"/>
    <w:rsid w:val="00AF3244"/>
    <w:rsid w:val="00AF3928"/>
    <w:rsid w:val="00AF3B43"/>
    <w:rsid w:val="00AF3BAE"/>
    <w:rsid w:val="00AF3D12"/>
    <w:rsid w:val="00AF40F3"/>
    <w:rsid w:val="00AF42A0"/>
    <w:rsid w:val="00AF42F6"/>
    <w:rsid w:val="00AF4645"/>
    <w:rsid w:val="00AF46DD"/>
    <w:rsid w:val="00AF46EC"/>
    <w:rsid w:val="00AF49EA"/>
    <w:rsid w:val="00AF4EC6"/>
    <w:rsid w:val="00AF5168"/>
    <w:rsid w:val="00AF5377"/>
    <w:rsid w:val="00AF57EC"/>
    <w:rsid w:val="00AF5A99"/>
    <w:rsid w:val="00AF634D"/>
    <w:rsid w:val="00AF63C1"/>
    <w:rsid w:val="00AF6685"/>
    <w:rsid w:val="00AF66B8"/>
    <w:rsid w:val="00AF6A95"/>
    <w:rsid w:val="00AF6AB8"/>
    <w:rsid w:val="00AF6C8E"/>
    <w:rsid w:val="00AF721E"/>
    <w:rsid w:val="00AF7386"/>
    <w:rsid w:val="00AF7580"/>
    <w:rsid w:val="00AF775F"/>
    <w:rsid w:val="00AF7817"/>
    <w:rsid w:val="00AF7901"/>
    <w:rsid w:val="00AF7C11"/>
    <w:rsid w:val="00AF7C51"/>
    <w:rsid w:val="00B00A3E"/>
    <w:rsid w:val="00B012BE"/>
    <w:rsid w:val="00B01304"/>
    <w:rsid w:val="00B01751"/>
    <w:rsid w:val="00B01C66"/>
    <w:rsid w:val="00B021D6"/>
    <w:rsid w:val="00B02580"/>
    <w:rsid w:val="00B02A77"/>
    <w:rsid w:val="00B02B68"/>
    <w:rsid w:val="00B02C68"/>
    <w:rsid w:val="00B038C1"/>
    <w:rsid w:val="00B03E4E"/>
    <w:rsid w:val="00B040EB"/>
    <w:rsid w:val="00B04325"/>
    <w:rsid w:val="00B044EC"/>
    <w:rsid w:val="00B04509"/>
    <w:rsid w:val="00B045D4"/>
    <w:rsid w:val="00B046D7"/>
    <w:rsid w:val="00B049E2"/>
    <w:rsid w:val="00B05384"/>
    <w:rsid w:val="00B0583F"/>
    <w:rsid w:val="00B05F57"/>
    <w:rsid w:val="00B06191"/>
    <w:rsid w:val="00B06566"/>
    <w:rsid w:val="00B072A5"/>
    <w:rsid w:val="00B0730D"/>
    <w:rsid w:val="00B073BC"/>
    <w:rsid w:val="00B0742A"/>
    <w:rsid w:val="00B07787"/>
    <w:rsid w:val="00B0790B"/>
    <w:rsid w:val="00B07B5D"/>
    <w:rsid w:val="00B101E6"/>
    <w:rsid w:val="00B1022E"/>
    <w:rsid w:val="00B10945"/>
    <w:rsid w:val="00B10DC7"/>
    <w:rsid w:val="00B10EEA"/>
    <w:rsid w:val="00B1140D"/>
    <w:rsid w:val="00B116D6"/>
    <w:rsid w:val="00B1178C"/>
    <w:rsid w:val="00B11809"/>
    <w:rsid w:val="00B119E5"/>
    <w:rsid w:val="00B11EDD"/>
    <w:rsid w:val="00B120E2"/>
    <w:rsid w:val="00B127DE"/>
    <w:rsid w:val="00B1280D"/>
    <w:rsid w:val="00B12A4F"/>
    <w:rsid w:val="00B12C59"/>
    <w:rsid w:val="00B13E87"/>
    <w:rsid w:val="00B13FE0"/>
    <w:rsid w:val="00B142CF"/>
    <w:rsid w:val="00B14686"/>
    <w:rsid w:val="00B14B59"/>
    <w:rsid w:val="00B15048"/>
    <w:rsid w:val="00B15370"/>
    <w:rsid w:val="00B15684"/>
    <w:rsid w:val="00B157B2"/>
    <w:rsid w:val="00B15AB6"/>
    <w:rsid w:val="00B15EE0"/>
    <w:rsid w:val="00B15F21"/>
    <w:rsid w:val="00B15FD6"/>
    <w:rsid w:val="00B1672F"/>
    <w:rsid w:val="00B167FE"/>
    <w:rsid w:val="00B16D70"/>
    <w:rsid w:val="00B16ECC"/>
    <w:rsid w:val="00B17294"/>
    <w:rsid w:val="00B172AC"/>
    <w:rsid w:val="00B172BD"/>
    <w:rsid w:val="00B175FE"/>
    <w:rsid w:val="00B177A1"/>
    <w:rsid w:val="00B177C2"/>
    <w:rsid w:val="00B1784C"/>
    <w:rsid w:val="00B1790D"/>
    <w:rsid w:val="00B17939"/>
    <w:rsid w:val="00B17959"/>
    <w:rsid w:val="00B17AC6"/>
    <w:rsid w:val="00B17ADF"/>
    <w:rsid w:val="00B17AE9"/>
    <w:rsid w:val="00B17DCB"/>
    <w:rsid w:val="00B2017A"/>
    <w:rsid w:val="00B202F8"/>
    <w:rsid w:val="00B20348"/>
    <w:rsid w:val="00B2038C"/>
    <w:rsid w:val="00B20A97"/>
    <w:rsid w:val="00B20C11"/>
    <w:rsid w:val="00B20DFD"/>
    <w:rsid w:val="00B210C7"/>
    <w:rsid w:val="00B2119F"/>
    <w:rsid w:val="00B212C1"/>
    <w:rsid w:val="00B213FB"/>
    <w:rsid w:val="00B21493"/>
    <w:rsid w:val="00B21684"/>
    <w:rsid w:val="00B217CA"/>
    <w:rsid w:val="00B220F4"/>
    <w:rsid w:val="00B22261"/>
    <w:rsid w:val="00B222CB"/>
    <w:rsid w:val="00B22480"/>
    <w:rsid w:val="00B22489"/>
    <w:rsid w:val="00B22E18"/>
    <w:rsid w:val="00B232EB"/>
    <w:rsid w:val="00B23348"/>
    <w:rsid w:val="00B23848"/>
    <w:rsid w:val="00B23A8A"/>
    <w:rsid w:val="00B23ACB"/>
    <w:rsid w:val="00B23CFE"/>
    <w:rsid w:val="00B23E20"/>
    <w:rsid w:val="00B2433D"/>
    <w:rsid w:val="00B24362"/>
    <w:rsid w:val="00B24404"/>
    <w:rsid w:val="00B247A5"/>
    <w:rsid w:val="00B24A71"/>
    <w:rsid w:val="00B24A97"/>
    <w:rsid w:val="00B251ED"/>
    <w:rsid w:val="00B251F4"/>
    <w:rsid w:val="00B253FB"/>
    <w:rsid w:val="00B2543D"/>
    <w:rsid w:val="00B254BB"/>
    <w:rsid w:val="00B25568"/>
    <w:rsid w:val="00B2568E"/>
    <w:rsid w:val="00B256B3"/>
    <w:rsid w:val="00B25960"/>
    <w:rsid w:val="00B25D74"/>
    <w:rsid w:val="00B25F13"/>
    <w:rsid w:val="00B2616A"/>
    <w:rsid w:val="00B26B3D"/>
    <w:rsid w:val="00B26CBD"/>
    <w:rsid w:val="00B26D0A"/>
    <w:rsid w:val="00B26D34"/>
    <w:rsid w:val="00B26DE5"/>
    <w:rsid w:val="00B26F30"/>
    <w:rsid w:val="00B270B0"/>
    <w:rsid w:val="00B277EA"/>
    <w:rsid w:val="00B278D3"/>
    <w:rsid w:val="00B27C05"/>
    <w:rsid w:val="00B27DD0"/>
    <w:rsid w:val="00B27F46"/>
    <w:rsid w:val="00B27F96"/>
    <w:rsid w:val="00B301A6"/>
    <w:rsid w:val="00B3031B"/>
    <w:rsid w:val="00B3040B"/>
    <w:rsid w:val="00B305A8"/>
    <w:rsid w:val="00B306BF"/>
    <w:rsid w:val="00B30BC0"/>
    <w:rsid w:val="00B30D05"/>
    <w:rsid w:val="00B30DA8"/>
    <w:rsid w:val="00B30EAB"/>
    <w:rsid w:val="00B31250"/>
    <w:rsid w:val="00B31324"/>
    <w:rsid w:val="00B318B5"/>
    <w:rsid w:val="00B31955"/>
    <w:rsid w:val="00B31993"/>
    <w:rsid w:val="00B31C67"/>
    <w:rsid w:val="00B31F37"/>
    <w:rsid w:val="00B320E1"/>
    <w:rsid w:val="00B3233D"/>
    <w:rsid w:val="00B3258E"/>
    <w:rsid w:val="00B327B8"/>
    <w:rsid w:val="00B32A7D"/>
    <w:rsid w:val="00B32E33"/>
    <w:rsid w:val="00B33089"/>
    <w:rsid w:val="00B3318D"/>
    <w:rsid w:val="00B33377"/>
    <w:rsid w:val="00B336AB"/>
    <w:rsid w:val="00B33F96"/>
    <w:rsid w:val="00B34247"/>
    <w:rsid w:val="00B3441D"/>
    <w:rsid w:val="00B34745"/>
    <w:rsid w:val="00B347E2"/>
    <w:rsid w:val="00B3491C"/>
    <w:rsid w:val="00B34B9E"/>
    <w:rsid w:val="00B34C84"/>
    <w:rsid w:val="00B34E75"/>
    <w:rsid w:val="00B350A7"/>
    <w:rsid w:val="00B35244"/>
    <w:rsid w:val="00B35692"/>
    <w:rsid w:val="00B357A8"/>
    <w:rsid w:val="00B35B47"/>
    <w:rsid w:val="00B35E6C"/>
    <w:rsid w:val="00B35F2D"/>
    <w:rsid w:val="00B35F61"/>
    <w:rsid w:val="00B36161"/>
    <w:rsid w:val="00B36E7F"/>
    <w:rsid w:val="00B36F2C"/>
    <w:rsid w:val="00B3729A"/>
    <w:rsid w:val="00B373A1"/>
    <w:rsid w:val="00B3761F"/>
    <w:rsid w:val="00B377B0"/>
    <w:rsid w:val="00B378FB"/>
    <w:rsid w:val="00B37C62"/>
    <w:rsid w:val="00B403FE"/>
    <w:rsid w:val="00B4058E"/>
    <w:rsid w:val="00B40723"/>
    <w:rsid w:val="00B40B2D"/>
    <w:rsid w:val="00B40C1D"/>
    <w:rsid w:val="00B40D69"/>
    <w:rsid w:val="00B40D92"/>
    <w:rsid w:val="00B40E0A"/>
    <w:rsid w:val="00B40EF6"/>
    <w:rsid w:val="00B411B9"/>
    <w:rsid w:val="00B41A42"/>
    <w:rsid w:val="00B42030"/>
    <w:rsid w:val="00B421E0"/>
    <w:rsid w:val="00B42AEA"/>
    <w:rsid w:val="00B42D61"/>
    <w:rsid w:val="00B43082"/>
    <w:rsid w:val="00B4318F"/>
    <w:rsid w:val="00B433EC"/>
    <w:rsid w:val="00B43610"/>
    <w:rsid w:val="00B4378E"/>
    <w:rsid w:val="00B43B42"/>
    <w:rsid w:val="00B43EA9"/>
    <w:rsid w:val="00B44700"/>
    <w:rsid w:val="00B4479B"/>
    <w:rsid w:val="00B44A5F"/>
    <w:rsid w:val="00B44AC2"/>
    <w:rsid w:val="00B44CA2"/>
    <w:rsid w:val="00B44E51"/>
    <w:rsid w:val="00B44EFD"/>
    <w:rsid w:val="00B456A0"/>
    <w:rsid w:val="00B45711"/>
    <w:rsid w:val="00B458E6"/>
    <w:rsid w:val="00B45BA3"/>
    <w:rsid w:val="00B45C4D"/>
    <w:rsid w:val="00B4605E"/>
    <w:rsid w:val="00B46073"/>
    <w:rsid w:val="00B4646C"/>
    <w:rsid w:val="00B468A2"/>
    <w:rsid w:val="00B469A1"/>
    <w:rsid w:val="00B469CB"/>
    <w:rsid w:val="00B46BE5"/>
    <w:rsid w:val="00B46C93"/>
    <w:rsid w:val="00B46D68"/>
    <w:rsid w:val="00B46FCD"/>
    <w:rsid w:val="00B472C8"/>
    <w:rsid w:val="00B47569"/>
    <w:rsid w:val="00B47F22"/>
    <w:rsid w:val="00B50A98"/>
    <w:rsid w:val="00B50B64"/>
    <w:rsid w:val="00B50BE7"/>
    <w:rsid w:val="00B50C66"/>
    <w:rsid w:val="00B50E7B"/>
    <w:rsid w:val="00B50FA3"/>
    <w:rsid w:val="00B50FE3"/>
    <w:rsid w:val="00B512B1"/>
    <w:rsid w:val="00B5139C"/>
    <w:rsid w:val="00B514CC"/>
    <w:rsid w:val="00B51D23"/>
    <w:rsid w:val="00B51D51"/>
    <w:rsid w:val="00B52398"/>
    <w:rsid w:val="00B523E7"/>
    <w:rsid w:val="00B52538"/>
    <w:rsid w:val="00B52548"/>
    <w:rsid w:val="00B52810"/>
    <w:rsid w:val="00B52E70"/>
    <w:rsid w:val="00B533AE"/>
    <w:rsid w:val="00B535DD"/>
    <w:rsid w:val="00B535E7"/>
    <w:rsid w:val="00B53B6D"/>
    <w:rsid w:val="00B53DF3"/>
    <w:rsid w:val="00B53FBD"/>
    <w:rsid w:val="00B540C3"/>
    <w:rsid w:val="00B5447B"/>
    <w:rsid w:val="00B544B2"/>
    <w:rsid w:val="00B544C7"/>
    <w:rsid w:val="00B54574"/>
    <w:rsid w:val="00B54636"/>
    <w:rsid w:val="00B54FE6"/>
    <w:rsid w:val="00B55202"/>
    <w:rsid w:val="00B553C3"/>
    <w:rsid w:val="00B55986"/>
    <w:rsid w:val="00B55DE7"/>
    <w:rsid w:val="00B55EC8"/>
    <w:rsid w:val="00B55EDF"/>
    <w:rsid w:val="00B56122"/>
    <w:rsid w:val="00B56246"/>
    <w:rsid w:val="00B5654B"/>
    <w:rsid w:val="00B5666D"/>
    <w:rsid w:val="00B5697A"/>
    <w:rsid w:val="00B56CE2"/>
    <w:rsid w:val="00B56E91"/>
    <w:rsid w:val="00B56F59"/>
    <w:rsid w:val="00B571D7"/>
    <w:rsid w:val="00B572C4"/>
    <w:rsid w:val="00B578F0"/>
    <w:rsid w:val="00B57DB3"/>
    <w:rsid w:val="00B57E6F"/>
    <w:rsid w:val="00B57EBF"/>
    <w:rsid w:val="00B60721"/>
    <w:rsid w:val="00B60A0A"/>
    <w:rsid w:val="00B6125E"/>
    <w:rsid w:val="00B617A6"/>
    <w:rsid w:val="00B61AC6"/>
    <w:rsid w:val="00B61D15"/>
    <w:rsid w:val="00B61EF4"/>
    <w:rsid w:val="00B62233"/>
    <w:rsid w:val="00B6236C"/>
    <w:rsid w:val="00B62440"/>
    <w:rsid w:val="00B629FF"/>
    <w:rsid w:val="00B62AE3"/>
    <w:rsid w:val="00B62EE4"/>
    <w:rsid w:val="00B633FB"/>
    <w:rsid w:val="00B63677"/>
    <w:rsid w:val="00B63937"/>
    <w:rsid w:val="00B63A3F"/>
    <w:rsid w:val="00B63F95"/>
    <w:rsid w:val="00B643D1"/>
    <w:rsid w:val="00B64451"/>
    <w:rsid w:val="00B64638"/>
    <w:rsid w:val="00B64784"/>
    <w:rsid w:val="00B648F0"/>
    <w:rsid w:val="00B64BEC"/>
    <w:rsid w:val="00B64BFB"/>
    <w:rsid w:val="00B64F92"/>
    <w:rsid w:val="00B64FDC"/>
    <w:rsid w:val="00B657D8"/>
    <w:rsid w:val="00B65E6E"/>
    <w:rsid w:val="00B6613B"/>
    <w:rsid w:val="00B661AE"/>
    <w:rsid w:val="00B6631C"/>
    <w:rsid w:val="00B663B2"/>
    <w:rsid w:val="00B6652A"/>
    <w:rsid w:val="00B6681D"/>
    <w:rsid w:val="00B66939"/>
    <w:rsid w:val="00B66D24"/>
    <w:rsid w:val="00B66D67"/>
    <w:rsid w:val="00B6707B"/>
    <w:rsid w:val="00B6717F"/>
    <w:rsid w:val="00B671AA"/>
    <w:rsid w:val="00B67492"/>
    <w:rsid w:val="00B6778E"/>
    <w:rsid w:val="00B67A14"/>
    <w:rsid w:val="00B701B2"/>
    <w:rsid w:val="00B703F0"/>
    <w:rsid w:val="00B70437"/>
    <w:rsid w:val="00B70443"/>
    <w:rsid w:val="00B71602"/>
    <w:rsid w:val="00B71867"/>
    <w:rsid w:val="00B71CA2"/>
    <w:rsid w:val="00B71D9D"/>
    <w:rsid w:val="00B71DD8"/>
    <w:rsid w:val="00B71DDB"/>
    <w:rsid w:val="00B723DB"/>
    <w:rsid w:val="00B72499"/>
    <w:rsid w:val="00B726BE"/>
    <w:rsid w:val="00B72BA1"/>
    <w:rsid w:val="00B7327D"/>
    <w:rsid w:val="00B73283"/>
    <w:rsid w:val="00B7338A"/>
    <w:rsid w:val="00B7344D"/>
    <w:rsid w:val="00B73472"/>
    <w:rsid w:val="00B73486"/>
    <w:rsid w:val="00B73603"/>
    <w:rsid w:val="00B7385F"/>
    <w:rsid w:val="00B73C7D"/>
    <w:rsid w:val="00B73E2A"/>
    <w:rsid w:val="00B73E66"/>
    <w:rsid w:val="00B73F4D"/>
    <w:rsid w:val="00B741FC"/>
    <w:rsid w:val="00B746AC"/>
    <w:rsid w:val="00B747AC"/>
    <w:rsid w:val="00B74AD4"/>
    <w:rsid w:val="00B74AFF"/>
    <w:rsid w:val="00B74C35"/>
    <w:rsid w:val="00B74D08"/>
    <w:rsid w:val="00B7523A"/>
    <w:rsid w:val="00B75341"/>
    <w:rsid w:val="00B754F4"/>
    <w:rsid w:val="00B7594F"/>
    <w:rsid w:val="00B75EFE"/>
    <w:rsid w:val="00B76075"/>
    <w:rsid w:val="00B76490"/>
    <w:rsid w:val="00B76494"/>
    <w:rsid w:val="00B766D6"/>
    <w:rsid w:val="00B7673A"/>
    <w:rsid w:val="00B7686F"/>
    <w:rsid w:val="00B76E8F"/>
    <w:rsid w:val="00B76F88"/>
    <w:rsid w:val="00B76F8A"/>
    <w:rsid w:val="00B76FC1"/>
    <w:rsid w:val="00B7701D"/>
    <w:rsid w:val="00B77653"/>
    <w:rsid w:val="00B77A9D"/>
    <w:rsid w:val="00B77E33"/>
    <w:rsid w:val="00B77F36"/>
    <w:rsid w:val="00B8023B"/>
    <w:rsid w:val="00B8029E"/>
    <w:rsid w:val="00B8036E"/>
    <w:rsid w:val="00B80505"/>
    <w:rsid w:val="00B80745"/>
    <w:rsid w:val="00B80801"/>
    <w:rsid w:val="00B80D5D"/>
    <w:rsid w:val="00B80DF0"/>
    <w:rsid w:val="00B80E40"/>
    <w:rsid w:val="00B81262"/>
    <w:rsid w:val="00B816E4"/>
    <w:rsid w:val="00B81B6F"/>
    <w:rsid w:val="00B81E9A"/>
    <w:rsid w:val="00B822CD"/>
    <w:rsid w:val="00B82416"/>
    <w:rsid w:val="00B82646"/>
    <w:rsid w:val="00B82837"/>
    <w:rsid w:val="00B82DB3"/>
    <w:rsid w:val="00B82FC3"/>
    <w:rsid w:val="00B836FF"/>
    <w:rsid w:val="00B837F9"/>
    <w:rsid w:val="00B83872"/>
    <w:rsid w:val="00B83D47"/>
    <w:rsid w:val="00B843DF"/>
    <w:rsid w:val="00B849A0"/>
    <w:rsid w:val="00B849C6"/>
    <w:rsid w:val="00B84F26"/>
    <w:rsid w:val="00B8520D"/>
    <w:rsid w:val="00B8521C"/>
    <w:rsid w:val="00B85383"/>
    <w:rsid w:val="00B853C6"/>
    <w:rsid w:val="00B862C7"/>
    <w:rsid w:val="00B8665C"/>
    <w:rsid w:val="00B867B6"/>
    <w:rsid w:val="00B86896"/>
    <w:rsid w:val="00B86A81"/>
    <w:rsid w:val="00B86BCD"/>
    <w:rsid w:val="00B86CCE"/>
    <w:rsid w:val="00B87269"/>
    <w:rsid w:val="00B87399"/>
    <w:rsid w:val="00B877BF"/>
    <w:rsid w:val="00B87F11"/>
    <w:rsid w:val="00B87FAF"/>
    <w:rsid w:val="00B901E9"/>
    <w:rsid w:val="00B90363"/>
    <w:rsid w:val="00B90565"/>
    <w:rsid w:val="00B90DA5"/>
    <w:rsid w:val="00B90E8C"/>
    <w:rsid w:val="00B90ECA"/>
    <w:rsid w:val="00B912B0"/>
    <w:rsid w:val="00B91678"/>
    <w:rsid w:val="00B91FB1"/>
    <w:rsid w:val="00B921E8"/>
    <w:rsid w:val="00B92315"/>
    <w:rsid w:val="00B92371"/>
    <w:rsid w:val="00B92982"/>
    <w:rsid w:val="00B92A42"/>
    <w:rsid w:val="00B92B8D"/>
    <w:rsid w:val="00B92BD3"/>
    <w:rsid w:val="00B92C7C"/>
    <w:rsid w:val="00B92E04"/>
    <w:rsid w:val="00B92F38"/>
    <w:rsid w:val="00B93019"/>
    <w:rsid w:val="00B93079"/>
    <w:rsid w:val="00B94183"/>
    <w:rsid w:val="00B943E9"/>
    <w:rsid w:val="00B946E3"/>
    <w:rsid w:val="00B948C3"/>
    <w:rsid w:val="00B94AD0"/>
    <w:rsid w:val="00B94D2D"/>
    <w:rsid w:val="00B94F26"/>
    <w:rsid w:val="00B94F99"/>
    <w:rsid w:val="00B95552"/>
    <w:rsid w:val="00B957D4"/>
    <w:rsid w:val="00B958C6"/>
    <w:rsid w:val="00B958D8"/>
    <w:rsid w:val="00B95E1C"/>
    <w:rsid w:val="00B9616A"/>
    <w:rsid w:val="00B96547"/>
    <w:rsid w:val="00B96734"/>
    <w:rsid w:val="00B96794"/>
    <w:rsid w:val="00B967E4"/>
    <w:rsid w:val="00B96919"/>
    <w:rsid w:val="00B96A3D"/>
    <w:rsid w:val="00B96AD8"/>
    <w:rsid w:val="00B96BED"/>
    <w:rsid w:val="00B971B3"/>
    <w:rsid w:val="00B97213"/>
    <w:rsid w:val="00B972D7"/>
    <w:rsid w:val="00B9783A"/>
    <w:rsid w:val="00B9795B"/>
    <w:rsid w:val="00B97DF7"/>
    <w:rsid w:val="00B97E3B"/>
    <w:rsid w:val="00B97FC0"/>
    <w:rsid w:val="00BA045F"/>
    <w:rsid w:val="00BA0546"/>
    <w:rsid w:val="00BA058B"/>
    <w:rsid w:val="00BA0BD5"/>
    <w:rsid w:val="00BA1062"/>
    <w:rsid w:val="00BA10D6"/>
    <w:rsid w:val="00BA19A7"/>
    <w:rsid w:val="00BA1BE9"/>
    <w:rsid w:val="00BA1DD6"/>
    <w:rsid w:val="00BA1E10"/>
    <w:rsid w:val="00BA1F44"/>
    <w:rsid w:val="00BA2021"/>
    <w:rsid w:val="00BA210E"/>
    <w:rsid w:val="00BA22FB"/>
    <w:rsid w:val="00BA237D"/>
    <w:rsid w:val="00BA27D5"/>
    <w:rsid w:val="00BA2B1E"/>
    <w:rsid w:val="00BA2F2A"/>
    <w:rsid w:val="00BA322F"/>
    <w:rsid w:val="00BA3284"/>
    <w:rsid w:val="00BA375B"/>
    <w:rsid w:val="00BA3857"/>
    <w:rsid w:val="00BA39B3"/>
    <w:rsid w:val="00BA424C"/>
    <w:rsid w:val="00BA4497"/>
    <w:rsid w:val="00BA44D9"/>
    <w:rsid w:val="00BA4986"/>
    <w:rsid w:val="00BA4D17"/>
    <w:rsid w:val="00BA571C"/>
    <w:rsid w:val="00BA5892"/>
    <w:rsid w:val="00BA5D08"/>
    <w:rsid w:val="00BA5EA6"/>
    <w:rsid w:val="00BA6740"/>
    <w:rsid w:val="00BA68C0"/>
    <w:rsid w:val="00BA6A03"/>
    <w:rsid w:val="00BA6ED3"/>
    <w:rsid w:val="00BA6EFA"/>
    <w:rsid w:val="00BA6FF6"/>
    <w:rsid w:val="00BA77D5"/>
    <w:rsid w:val="00BA79BF"/>
    <w:rsid w:val="00BA7D21"/>
    <w:rsid w:val="00BA7EDD"/>
    <w:rsid w:val="00BB0084"/>
    <w:rsid w:val="00BB02F9"/>
    <w:rsid w:val="00BB0454"/>
    <w:rsid w:val="00BB0F85"/>
    <w:rsid w:val="00BB10AA"/>
    <w:rsid w:val="00BB11D6"/>
    <w:rsid w:val="00BB152F"/>
    <w:rsid w:val="00BB15A2"/>
    <w:rsid w:val="00BB1B41"/>
    <w:rsid w:val="00BB1F07"/>
    <w:rsid w:val="00BB217A"/>
    <w:rsid w:val="00BB2512"/>
    <w:rsid w:val="00BB25E0"/>
    <w:rsid w:val="00BB263B"/>
    <w:rsid w:val="00BB287E"/>
    <w:rsid w:val="00BB329A"/>
    <w:rsid w:val="00BB3306"/>
    <w:rsid w:val="00BB3330"/>
    <w:rsid w:val="00BB333A"/>
    <w:rsid w:val="00BB3632"/>
    <w:rsid w:val="00BB375B"/>
    <w:rsid w:val="00BB3956"/>
    <w:rsid w:val="00BB41AD"/>
    <w:rsid w:val="00BB41EC"/>
    <w:rsid w:val="00BB42C2"/>
    <w:rsid w:val="00BB497A"/>
    <w:rsid w:val="00BB4C4D"/>
    <w:rsid w:val="00BB4FA6"/>
    <w:rsid w:val="00BB5446"/>
    <w:rsid w:val="00BB54EB"/>
    <w:rsid w:val="00BB588C"/>
    <w:rsid w:val="00BB5C18"/>
    <w:rsid w:val="00BB6040"/>
    <w:rsid w:val="00BB6067"/>
    <w:rsid w:val="00BB6077"/>
    <w:rsid w:val="00BB67D4"/>
    <w:rsid w:val="00BB6857"/>
    <w:rsid w:val="00BB6992"/>
    <w:rsid w:val="00BB6B1D"/>
    <w:rsid w:val="00BB6D05"/>
    <w:rsid w:val="00BB779C"/>
    <w:rsid w:val="00BB7A91"/>
    <w:rsid w:val="00BC0053"/>
    <w:rsid w:val="00BC0377"/>
    <w:rsid w:val="00BC03AA"/>
    <w:rsid w:val="00BC0C89"/>
    <w:rsid w:val="00BC0DC1"/>
    <w:rsid w:val="00BC14AE"/>
    <w:rsid w:val="00BC14B4"/>
    <w:rsid w:val="00BC1936"/>
    <w:rsid w:val="00BC1A58"/>
    <w:rsid w:val="00BC1BFF"/>
    <w:rsid w:val="00BC1D03"/>
    <w:rsid w:val="00BC2246"/>
    <w:rsid w:val="00BC23EC"/>
    <w:rsid w:val="00BC2991"/>
    <w:rsid w:val="00BC2A1C"/>
    <w:rsid w:val="00BC2E35"/>
    <w:rsid w:val="00BC2EBF"/>
    <w:rsid w:val="00BC4592"/>
    <w:rsid w:val="00BC4A21"/>
    <w:rsid w:val="00BC4DE7"/>
    <w:rsid w:val="00BC52E3"/>
    <w:rsid w:val="00BC5606"/>
    <w:rsid w:val="00BC5BED"/>
    <w:rsid w:val="00BC5E59"/>
    <w:rsid w:val="00BC6031"/>
    <w:rsid w:val="00BC64C3"/>
    <w:rsid w:val="00BC679D"/>
    <w:rsid w:val="00BC6954"/>
    <w:rsid w:val="00BC6B6F"/>
    <w:rsid w:val="00BC6E85"/>
    <w:rsid w:val="00BC72DD"/>
    <w:rsid w:val="00BC733E"/>
    <w:rsid w:val="00BC7344"/>
    <w:rsid w:val="00BC76C8"/>
    <w:rsid w:val="00BC7767"/>
    <w:rsid w:val="00BC788E"/>
    <w:rsid w:val="00BC79EA"/>
    <w:rsid w:val="00BC7BF2"/>
    <w:rsid w:val="00BD0C59"/>
    <w:rsid w:val="00BD0E7D"/>
    <w:rsid w:val="00BD0EA5"/>
    <w:rsid w:val="00BD0EEE"/>
    <w:rsid w:val="00BD0F3A"/>
    <w:rsid w:val="00BD0F9D"/>
    <w:rsid w:val="00BD10F1"/>
    <w:rsid w:val="00BD1295"/>
    <w:rsid w:val="00BD1486"/>
    <w:rsid w:val="00BD17C1"/>
    <w:rsid w:val="00BD17F3"/>
    <w:rsid w:val="00BD1BBC"/>
    <w:rsid w:val="00BD1D92"/>
    <w:rsid w:val="00BD25A7"/>
    <w:rsid w:val="00BD2DF3"/>
    <w:rsid w:val="00BD30F9"/>
    <w:rsid w:val="00BD3AA8"/>
    <w:rsid w:val="00BD3ADD"/>
    <w:rsid w:val="00BD3BD6"/>
    <w:rsid w:val="00BD3D25"/>
    <w:rsid w:val="00BD3DCB"/>
    <w:rsid w:val="00BD3EF6"/>
    <w:rsid w:val="00BD4653"/>
    <w:rsid w:val="00BD4720"/>
    <w:rsid w:val="00BD4949"/>
    <w:rsid w:val="00BD49B4"/>
    <w:rsid w:val="00BD4E44"/>
    <w:rsid w:val="00BD5054"/>
    <w:rsid w:val="00BD507F"/>
    <w:rsid w:val="00BD534F"/>
    <w:rsid w:val="00BD5351"/>
    <w:rsid w:val="00BD53DF"/>
    <w:rsid w:val="00BD5591"/>
    <w:rsid w:val="00BD5752"/>
    <w:rsid w:val="00BD58D9"/>
    <w:rsid w:val="00BD5EC3"/>
    <w:rsid w:val="00BD6087"/>
    <w:rsid w:val="00BD60FC"/>
    <w:rsid w:val="00BD66B0"/>
    <w:rsid w:val="00BD67F1"/>
    <w:rsid w:val="00BD6950"/>
    <w:rsid w:val="00BD6BDE"/>
    <w:rsid w:val="00BD6C4B"/>
    <w:rsid w:val="00BD6F32"/>
    <w:rsid w:val="00BD723C"/>
    <w:rsid w:val="00BD755B"/>
    <w:rsid w:val="00BD7BED"/>
    <w:rsid w:val="00BD7E2E"/>
    <w:rsid w:val="00BD7E7E"/>
    <w:rsid w:val="00BD7FB9"/>
    <w:rsid w:val="00BE0208"/>
    <w:rsid w:val="00BE067E"/>
    <w:rsid w:val="00BE1359"/>
    <w:rsid w:val="00BE1683"/>
    <w:rsid w:val="00BE18A1"/>
    <w:rsid w:val="00BE19F4"/>
    <w:rsid w:val="00BE1B50"/>
    <w:rsid w:val="00BE2248"/>
    <w:rsid w:val="00BE23CC"/>
    <w:rsid w:val="00BE2544"/>
    <w:rsid w:val="00BE2645"/>
    <w:rsid w:val="00BE2BBA"/>
    <w:rsid w:val="00BE2FCC"/>
    <w:rsid w:val="00BE35B9"/>
    <w:rsid w:val="00BE366F"/>
    <w:rsid w:val="00BE40B4"/>
    <w:rsid w:val="00BE450B"/>
    <w:rsid w:val="00BE4BF7"/>
    <w:rsid w:val="00BE5155"/>
    <w:rsid w:val="00BE568A"/>
    <w:rsid w:val="00BE5C37"/>
    <w:rsid w:val="00BE5FD9"/>
    <w:rsid w:val="00BE60C8"/>
    <w:rsid w:val="00BE6299"/>
    <w:rsid w:val="00BE641F"/>
    <w:rsid w:val="00BE6608"/>
    <w:rsid w:val="00BE665C"/>
    <w:rsid w:val="00BE69DA"/>
    <w:rsid w:val="00BE6F01"/>
    <w:rsid w:val="00BE6F30"/>
    <w:rsid w:val="00BE7443"/>
    <w:rsid w:val="00BE781D"/>
    <w:rsid w:val="00BE79DF"/>
    <w:rsid w:val="00BE7C88"/>
    <w:rsid w:val="00BE7D89"/>
    <w:rsid w:val="00BF007A"/>
    <w:rsid w:val="00BF0350"/>
    <w:rsid w:val="00BF0AF9"/>
    <w:rsid w:val="00BF0DBE"/>
    <w:rsid w:val="00BF0F65"/>
    <w:rsid w:val="00BF156B"/>
    <w:rsid w:val="00BF19F6"/>
    <w:rsid w:val="00BF1B4C"/>
    <w:rsid w:val="00BF1DBD"/>
    <w:rsid w:val="00BF1E3D"/>
    <w:rsid w:val="00BF2096"/>
    <w:rsid w:val="00BF20E5"/>
    <w:rsid w:val="00BF2203"/>
    <w:rsid w:val="00BF24CB"/>
    <w:rsid w:val="00BF262B"/>
    <w:rsid w:val="00BF2833"/>
    <w:rsid w:val="00BF284D"/>
    <w:rsid w:val="00BF2864"/>
    <w:rsid w:val="00BF292F"/>
    <w:rsid w:val="00BF2A81"/>
    <w:rsid w:val="00BF2D22"/>
    <w:rsid w:val="00BF2F36"/>
    <w:rsid w:val="00BF3163"/>
    <w:rsid w:val="00BF33BC"/>
    <w:rsid w:val="00BF3C0E"/>
    <w:rsid w:val="00BF471B"/>
    <w:rsid w:val="00BF473D"/>
    <w:rsid w:val="00BF47C5"/>
    <w:rsid w:val="00BF4A16"/>
    <w:rsid w:val="00BF4D4C"/>
    <w:rsid w:val="00BF5117"/>
    <w:rsid w:val="00BF564C"/>
    <w:rsid w:val="00BF5955"/>
    <w:rsid w:val="00BF5AF9"/>
    <w:rsid w:val="00BF5E90"/>
    <w:rsid w:val="00BF63DB"/>
    <w:rsid w:val="00BF65E3"/>
    <w:rsid w:val="00BF69E9"/>
    <w:rsid w:val="00BF6B60"/>
    <w:rsid w:val="00BF6B9B"/>
    <w:rsid w:val="00BF71B5"/>
    <w:rsid w:val="00BF7431"/>
    <w:rsid w:val="00BF7468"/>
    <w:rsid w:val="00BF74C5"/>
    <w:rsid w:val="00BF75BF"/>
    <w:rsid w:val="00BF7C7F"/>
    <w:rsid w:val="00BF7E9D"/>
    <w:rsid w:val="00BF7EE5"/>
    <w:rsid w:val="00BF7FD1"/>
    <w:rsid w:val="00C004EE"/>
    <w:rsid w:val="00C00BCA"/>
    <w:rsid w:val="00C00EC5"/>
    <w:rsid w:val="00C01091"/>
    <w:rsid w:val="00C01259"/>
    <w:rsid w:val="00C01773"/>
    <w:rsid w:val="00C01B9E"/>
    <w:rsid w:val="00C01BA5"/>
    <w:rsid w:val="00C01C87"/>
    <w:rsid w:val="00C01D25"/>
    <w:rsid w:val="00C01DC3"/>
    <w:rsid w:val="00C0216C"/>
    <w:rsid w:val="00C02362"/>
    <w:rsid w:val="00C02666"/>
    <w:rsid w:val="00C0296C"/>
    <w:rsid w:val="00C02A1D"/>
    <w:rsid w:val="00C02FF1"/>
    <w:rsid w:val="00C03355"/>
    <w:rsid w:val="00C0339F"/>
    <w:rsid w:val="00C033AE"/>
    <w:rsid w:val="00C034EB"/>
    <w:rsid w:val="00C03617"/>
    <w:rsid w:val="00C0366D"/>
    <w:rsid w:val="00C03AF8"/>
    <w:rsid w:val="00C03E2F"/>
    <w:rsid w:val="00C03EDA"/>
    <w:rsid w:val="00C03F90"/>
    <w:rsid w:val="00C0433B"/>
    <w:rsid w:val="00C048BD"/>
    <w:rsid w:val="00C0497E"/>
    <w:rsid w:val="00C04A4D"/>
    <w:rsid w:val="00C04ABA"/>
    <w:rsid w:val="00C04C44"/>
    <w:rsid w:val="00C04D33"/>
    <w:rsid w:val="00C05320"/>
    <w:rsid w:val="00C05550"/>
    <w:rsid w:val="00C05DFB"/>
    <w:rsid w:val="00C05E06"/>
    <w:rsid w:val="00C05EA4"/>
    <w:rsid w:val="00C05EDD"/>
    <w:rsid w:val="00C06939"/>
    <w:rsid w:val="00C06AB4"/>
    <w:rsid w:val="00C06B2E"/>
    <w:rsid w:val="00C070E9"/>
    <w:rsid w:val="00C0713D"/>
    <w:rsid w:val="00C072C5"/>
    <w:rsid w:val="00C073D2"/>
    <w:rsid w:val="00C07912"/>
    <w:rsid w:val="00C07DB6"/>
    <w:rsid w:val="00C07E5C"/>
    <w:rsid w:val="00C10289"/>
    <w:rsid w:val="00C104AE"/>
    <w:rsid w:val="00C10526"/>
    <w:rsid w:val="00C10CA0"/>
    <w:rsid w:val="00C10DE6"/>
    <w:rsid w:val="00C1107F"/>
    <w:rsid w:val="00C112DA"/>
    <w:rsid w:val="00C11302"/>
    <w:rsid w:val="00C113F4"/>
    <w:rsid w:val="00C11880"/>
    <w:rsid w:val="00C11B45"/>
    <w:rsid w:val="00C11CB3"/>
    <w:rsid w:val="00C11FAF"/>
    <w:rsid w:val="00C11FDF"/>
    <w:rsid w:val="00C12024"/>
    <w:rsid w:val="00C12093"/>
    <w:rsid w:val="00C12827"/>
    <w:rsid w:val="00C12AB3"/>
    <w:rsid w:val="00C12C19"/>
    <w:rsid w:val="00C12DFF"/>
    <w:rsid w:val="00C12EBB"/>
    <w:rsid w:val="00C13022"/>
    <w:rsid w:val="00C13091"/>
    <w:rsid w:val="00C130F1"/>
    <w:rsid w:val="00C131FC"/>
    <w:rsid w:val="00C13ADD"/>
    <w:rsid w:val="00C13B5F"/>
    <w:rsid w:val="00C13B90"/>
    <w:rsid w:val="00C13D02"/>
    <w:rsid w:val="00C13E85"/>
    <w:rsid w:val="00C14115"/>
    <w:rsid w:val="00C14992"/>
    <w:rsid w:val="00C14A7F"/>
    <w:rsid w:val="00C14B09"/>
    <w:rsid w:val="00C155B8"/>
    <w:rsid w:val="00C15605"/>
    <w:rsid w:val="00C15804"/>
    <w:rsid w:val="00C15EA2"/>
    <w:rsid w:val="00C16004"/>
    <w:rsid w:val="00C16063"/>
    <w:rsid w:val="00C160D7"/>
    <w:rsid w:val="00C162E2"/>
    <w:rsid w:val="00C1699B"/>
    <w:rsid w:val="00C16D46"/>
    <w:rsid w:val="00C16DC1"/>
    <w:rsid w:val="00C16DCD"/>
    <w:rsid w:val="00C16DD1"/>
    <w:rsid w:val="00C170A5"/>
    <w:rsid w:val="00C17364"/>
    <w:rsid w:val="00C17530"/>
    <w:rsid w:val="00C1762E"/>
    <w:rsid w:val="00C17839"/>
    <w:rsid w:val="00C17B13"/>
    <w:rsid w:val="00C17E1C"/>
    <w:rsid w:val="00C2014F"/>
    <w:rsid w:val="00C20163"/>
    <w:rsid w:val="00C20474"/>
    <w:rsid w:val="00C20541"/>
    <w:rsid w:val="00C20A58"/>
    <w:rsid w:val="00C20BC1"/>
    <w:rsid w:val="00C20CA8"/>
    <w:rsid w:val="00C20FF5"/>
    <w:rsid w:val="00C2114D"/>
    <w:rsid w:val="00C215DC"/>
    <w:rsid w:val="00C21605"/>
    <w:rsid w:val="00C21D04"/>
    <w:rsid w:val="00C224FD"/>
    <w:rsid w:val="00C22838"/>
    <w:rsid w:val="00C22C8B"/>
    <w:rsid w:val="00C230DE"/>
    <w:rsid w:val="00C238AD"/>
    <w:rsid w:val="00C23CE1"/>
    <w:rsid w:val="00C2412C"/>
    <w:rsid w:val="00C24155"/>
    <w:rsid w:val="00C241C5"/>
    <w:rsid w:val="00C24879"/>
    <w:rsid w:val="00C24C37"/>
    <w:rsid w:val="00C24EFF"/>
    <w:rsid w:val="00C2518D"/>
    <w:rsid w:val="00C25378"/>
    <w:rsid w:val="00C25437"/>
    <w:rsid w:val="00C2551A"/>
    <w:rsid w:val="00C2557F"/>
    <w:rsid w:val="00C25852"/>
    <w:rsid w:val="00C25A35"/>
    <w:rsid w:val="00C25BCD"/>
    <w:rsid w:val="00C25C1A"/>
    <w:rsid w:val="00C25E5D"/>
    <w:rsid w:val="00C25F29"/>
    <w:rsid w:val="00C26656"/>
    <w:rsid w:val="00C26785"/>
    <w:rsid w:val="00C26D6A"/>
    <w:rsid w:val="00C2723D"/>
    <w:rsid w:val="00C27246"/>
    <w:rsid w:val="00C274B7"/>
    <w:rsid w:val="00C27503"/>
    <w:rsid w:val="00C278F2"/>
    <w:rsid w:val="00C279EA"/>
    <w:rsid w:val="00C27A76"/>
    <w:rsid w:val="00C27B60"/>
    <w:rsid w:val="00C27DA0"/>
    <w:rsid w:val="00C27E0F"/>
    <w:rsid w:val="00C30005"/>
    <w:rsid w:val="00C30210"/>
    <w:rsid w:val="00C30740"/>
    <w:rsid w:val="00C309C0"/>
    <w:rsid w:val="00C309F1"/>
    <w:rsid w:val="00C30B6E"/>
    <w:rsid w:val="00C30CBE"/>
    <w:rsid w:val="00C30D3E"/>
    <w:rsid w:val="00C30EC8"/>
    <w:rsid w:val="00C312A0"/>
    <w:rsid w:val="00C31AA6"/>
    <w:rsid w:val="00C31C82"/>
    <w:rsid w:val="00C31E5B"/>
    <w:rsid w:val="00C320A3"/>
    <w:rsid w:val="00C32153"/>
    <w:rsid w:val="00C32545"/>
    <w:rsid w:val="00C32625"/>
    <w:rsid w:val="00C32718"/>
    <w:rsid w:val="00C329D8"/>
    <w:rsid w:val="00C32F99"/>
    <w:rsid w:val="00C330E4"/>
    <w:rsid w:val="00C334BB"/>
    <w:rsid w:val="00C334D9"/>
    <w:rsid w:val="00C335B8"/>
    <w:rsid w:val="00C33C34"/>
    <w:rsid w:val="00C33D38"/>
    <w:rsid w:val="00C33ED1"/>
    <w:rsid w:val="00C33F2F"/>
    <w:rsid w:val="00C33FA7"/>
    <w:rsid w:val="00C33FBB"/>
    <w:rsid w:val="00C3401A"/>
    <w:rsid w:val="00C34139"/>
    <w:rsid w:val="00C3431F"/>
    <w:rsid w:val="00C3451F"/>
    <w:rsid w:val="00C3481F"/>
    <w:rsid w:val="00C34A3B"/>
    <w:rsid w:val="00C3512F"/>
    <w:rsid w:val="00C3528E"/>
    <w:rsid w:val="00C3551D"/>
    <w:rsid w:val="00C35A50"/>
    <w:rsid w:val="00C35AE2"/>
    <w:rsid w:val="00C35CAB"/>
    <w:rsid w:val="00C35EDC"/>
    <w:rsid w:val="00C3617B"/>
    <w:rsid w:val="00C366AB"/>
    <w:rsid w:val="00C36824"/>
    <w:rsid w:val="00C3691C"/>
    <w:rsid w:val="00C36D83"/>
    <w:rsid w:val="00C36E2F"/>
    <w:rsid w:val="00C36FDF"/>
    <w:rsid w:val="00C3744D"/>
    <w:rsid w:val="00C3746B"/>
    <w:rsid w:val="00C376BF"/>
    <w:rsid w:val="00C378FE"/>
    <w:rsid w:val="00C37AA5"/>
    <w:rsid w:val="00C37AD1"/>
    <w:rsid w:val="00C37F72"/>
    <w:rsid w:val="00C40512"/>
    <w:rsid w:val="00C407B1"/>
    <w:rsid w:val="00C40920"/>
    <w:rsid w:val="00C40DE0"/>
    <w:rsid w:val="00C40FEA"/>
    <w:rsid w:val="00C4167E"/>
    <w:rsid w:val="00C418CD"/>
    <w:rsid w:val="00C4191E"/>
    <w:rsid w:val="00C41CA4"/>
    <w:rsid w:val="00C41EB2"/>
    <w:rsid w:val="00C42189"/>
    <w:rsid w:val="00C42246"/>
    <w:rsid w:val="00C4226C"/>
    <w:rsid w:val="00C422B4"/>
    <w:rsid w:val="00C42326"/>
    <w:rsid w:val="00C4232F"/>
    <w:rsid w:val="00C4248F"/>
    <w:rsid w:val="00C425B7"/>
    <w:rsid w:val="00C42AE9"/>
    <w:rsid w:val="00C42AEE"/>
    <w:rsid w:val="00C42C90"/>
    <w:rsid w:val="00C42D3E"/>
    <w:rsid w:val="00C42FA7"/>
    <w:rsid w:val="00C42FA8"/>
    <w:rsid w:val="00C4349E"/>
    <w:rsid w:val="00C434F1"/>
    <w:rsid w:val="00C435AE"/>
    <w:rsid w:val="00C438AF"/>
    <w:rsid w:val="00C4399B"/>
    <w:rsid w:val="00C43BF5"/>
    <w:rsid w:val="00C43CFA"/>
    <w:rsid w:val="00C43F94"/>
    <w:rsid w:val="00C443AC"/>
    <w:rsid w:val="00C445F8"/>
    <w:rsid w:val="00C448DF"/>
    <w:rsid w:val="00C44C6C"/>
    <w:rsid w:val="00C44CA9"/>
    <w:rsid w:val="00C44CD8"/>
    <w:rsid w:val="00C44F4B"/>
    <w:rsid w:val="00C44F65"/>
    <w:rsid w:val="00C45B0F"/>
    <w:rsid w:val="00C45BD4"/>
    <w:rsid w:val="00C45EC1"/>
    <w:rsid w:val="00C45FBF"/>
    <w:rsid w:val="00C4624F"/>
    <w:rsid w:val="00C46261"/>
    <w:rsid w:val="00C468E9"/>
    <w:rsid w:val="00C479AA"/>
    <w:rsid w:val="00C47DB7"/>
    <w:rsid w:val="00C47FA9"/>
    <w:rsid w:val="00C47FC4"/>
    <w:rsid w:val="00C50381"/>
    <w:rsid w:val="00C505AE"/>
    <w:rsid w:val="00C50E74"/>
    <w:rsid w:val="00C517C5"/>
    <w:rsid w:val="00C5192C"/>
    <w:rsid w:val="00C520A0"/>
    <w:rsid w:val="00C520D9"/>
    <w:rsid w:val="00C5210E"/>
    <w:rsid w:val="00C521EE"/>
    <w:rsid w:val="00C52207"/>
    <w:rsid w:val="00C52697"/>
    <w:rsid w:val="00C52744"/>
    <w:rsid w:val="00C52D27"/>
    <w:rsid w:val="00C530C3"/>
    <w:rsid w:val="00C53B14"/>
    <w:rsid w:val="00C5436D"/>
    <w:rsid w:val="00C5441E"/>
    <w:rsid w:val="00C54540"/>
    <w:rsid w:val="00C54704"/>
    <w:rsid w:val="00C5487A"/>
    <w:rsid w:val="00C54BE5"/>
    <w:rsid w:val="00C54E23"/>
    <w:rsid w:val="00C54EC1"/>
    <w:rsid w:val="00C55010"/>
    <w:rsid w:val="00C555AC"/>
    <w:rsid w:val="00C555AD"/>
    <w:rsid w:val="00C5575C"/>
    <w:rsid w:val="00C56ACC"/>
    <w:rsid w:val="00C56B63"/>
    <w:rsid w:val="00C56CF3"/>
    <w:rsid w:val="00C56DEB"/>
    <w:rsid w:val="00C5714D"/>
    <w:rsid w:val="00C57331"/>
    <w:rsid w:val="00C573D6"/>
    <w:rsid w:val="00C57486"/>
    <w:rsid w:val="00C57521"/>
    <w:rsid w:val="00C57940"/>
    <w:rsid w:val="00C60096"/>
    <w:rsid w:val="00C600C2"/>
    <w:rsid w:val="00C60295"/>
    <w:rsid w:val="00C6091F"/>
    <w:rsid w:val="00C60A42"/>
    <w:rsid w:val="00C60C16"/>
    <w:rsid w:val="00C612CB"/>
    <w:rsid w:val="00C614E8"/>
    <w:rsid w:val="00C61B44"/>
    <w:rsid w:val="00C61B47"/>
    <w:rsid w:val="00C61CD6"/>
    <w:rsid w:val="00C62392"/>
    <w:rsid w:val="00C626DB"/>
    <w:rsid w:val="00C6289D"/>
    <w:rsid w:val="00C62908"/>
    <w:rsid w:val="00C62D0D"/>
    <w:rsid w:val="00C62F62"/>
    <w:rsid w:val="00C6309E"/>
    <w:rsid w:val="00C63152"/>
    <w:rsid w:val="00C63736"/>
    <w:rsid w:val="00C6382C"/>
    <w:rsid w:val="00C63B2B"/>
    <w:rsid w:val="00C63B3C"/>
    <w:rsid w:val="00C63C02"/>
    <w:rsid w:val="00C63F3C"/>
    <w:rsid w:val="00C64471"/>
    <w:rsid w:val="00C648F7"/>
    <w:rsid w:val="00C6493F"/>
    <w:rsid w:val="00C64B3F"/>
    <w:rsid w:val="00C64C75"/>
    <w:rsid w:val="00C64CE7"/>
    <w:rsid w:val="00C64EC1"/>
    <w:rsid w:val="00C65405"/>
    <w:rsid w:val="00C65607"/>
    <w:rsid w:val="00C65776"/>
    <w:rsid w:val="00C65B8F"/>
    <w:rsid w:val="00C65D3D"/>
    <w:rsid w:val="00C662AA"/>
    <w:rsid w:val="00C663C9"/>
    <w:rsid w:val="00C6643D"/>
    <w:rsid w:val="00C664BB"/>
    <w:rsid w:val="00C664CA"/>
    <w:rsid w:val="00C6669E"/>
    <w:rsid w:val="00C667D5"/>
    <w:rsid w:val="00C66804"/>
    <w:rsid w:val="00C66837"/>
    <w:rsid w:val="00C672CC"/>
    <w:rsid w:val="00C67663"/>
    <w:rsid w:val="00C67C9D"/>
    <w:rsid w:val="00C67DAB"/>
    <w:rsid w:val="00C67E6A"/>
    <w:rsid w:val="00C70209"/>
    <w:rsid w:val="00C7041A"/>
    <w:rsid w:val="00C70496"/>
    <w:rsid w:val="00C7068A"/>
    <w:rsid w:val="00C70699"/>
    <w:rsid w:val="00C70734"/>
    <w:rsid w:val="00C707DE"/>
    <w:rsid w:val="00C710A2"/>
    <w:rsid w:val="00C71131"/>
    <w:rsid w:val="00C7118C"/>
    <w:rsid w:val="00C713D6"/>
    <w:rsid w:val="00C71421"/>
    <w:rsid w:val="00C714A1"/>
    <w:rsid w:val="00C71535"/>
    <w:rsid w:val="00C717C4"/>
    <w:rsid w:val="00C71904"/>
    <w:rsid w:val="00C71CE8"/>
    <w:rsid w:val="00C71D11"/>
    <w:rsid w:val="00C71DA2"/>
    <w:rsid w:val="00C72117"/>
    <w:rsid w:val="00C724B0"/>
    <w:rsid w:val="00C727BA"/>
    <w:rsid w:val="00C72915"/>
    <w:rsid w:val="00C72AAF"/>
    <w:rsid w:val="00C72DFD"/>
    <w:rsid w:val="00C7309A"/>
    <w:rsid w:val="00C730A6"/>
    <w:rsid w:val="00C73485"/>
    <w:rsid w:val="00C7382B"/>
    <w:rsid w:val="00C738A9"/>
    <w:rsid w:val="00C73BEC"/>
    <w:rsid w:val="00C73C48"/>
    <w:rsid w:val="00C742CC"/>
    <w:rsid w:val="00C74371"/>
    <w:rsid w:val="00C743A5"/>
    <w:rsid w:val="00C745F8"/>
    <w:rsid w:val="00C74610"/>
    <w:rsid w:val="00C74C74"/>
    <w:rsid w:val="00C74D84"/>
    <w:rsid w:val="00C74EB8"/>
    <w:rsid w:val="00C752F7"/>
    <w:rsid w:val="00C75760"/>
    <w:rsid w:val="00C75794"/>
    <w:rsid w:val="00C75B8E"/>
    <w:rsid w:val="00C75C1B"/>
    <w:rsid w:val="00C75C9C"/>
    <w:rsid w:val="00C75EA6"/>
    <w:rsid w:val="00C7616E"/>
    <w:rsid w:val="00C7618D"/>
    <w:rsid w:val="00C761DD"/>
    <w:rsid w:val="00C76519"/>
    <w:rsid w:val="00C7651A"/>
    <w:rsid w:val="00C769B0"/>
    <w:rsid w:val="00C76C0E"/>
    <w:rsid w:val="00C76D56"/>
    <w:rsid w:val="00C76F59"/>
    <w:rsid w:val="00C775E3"/>
    <w:rsid w:val="00C7767F"/>
    <w:rsid w:val="00C77B8E"/>
    <w:rsid w:val="00C77BD8"/>
    <w:rsid w:val="00C77E86"/>
    <w:rsid w:val="00C77FB9"/>
    <w:rsid w:val="00C80008"/>
    <w:rsid w:val="00C801B1"/>
    <w:rsid w:val="00C802D5"/>
    <w:rsid w:val="00C8048C"/>
    <w:rsid w:val="00C804E0"/>
    <w:rsid w:val="00C809C5"/>
    <w:rsid w:val="00C80B5A"/>
    <w:rsid w:val="00C80D5D"/>
    <w:rsid w:val="00C815A9"/>
    <w:rsid w:val="00C81DDC"/>
    <w:rsid w:val="00C81EEE"/>
    <w:rsid w:val="00C81F8E"/>
    <w:rsid w:val="00C821EE"/>
    <w:rsid w:val="00C82362"/>
    <w:rsid w:val="00C82453"/>
    <w:rsid w:val="00C82622"/>
    <w:rsid w:val="00C8298A"/>
    <w:rsid w:val="00C82B2A"/>
    <w:rsid w:val="00C8302C"/>
    <w:rsid w:val="00C8345A"/>
    <w:rsid w:val="00C834C0"/>
    <w:rsid w:val="00C8356A"/>
    <w:rsid w:val="00C835EB"/>
    <w:rsid w:val="00C83870"/>
    <w:rsid w:val="00C83957"/>
    <w:rsid w:val="00C83DCB"/>
    <w:rsid w:val="00C84018"/>
    <w:rsid w:val="00C8421C"/>
    <w:rsid w:val="00C84424"/>
    <w:rsid w:val="00C84491"/>
    <w:rsid w:val="00C8471E"/>
    <w:rsid w:val="00C847FC"/>
    <w:rsid w:val="00C8492A"/>
    <w:rsid w:val="00C84A07"/>
    <w:rsid w:val="00C850C8"/>
    <w:rsid w:val="00C85384"/>
    <w:rsid w:val="00C85522"/>
    <w:rsid w:val="00C857D6"/>
    <w:rsid w:val="00C857FC"/>
    <w:rsid w:val="00C858CA"/>
    <w:rsid w:val="00C85AE2"/>
    <w:rsid w:val="00C85E1B"/>
    <w:rsid w:val="00C8653D"/>
    <w:rsid w:val="00C86AF7"/>
    <w:rsid w:val="00C871F5"/>
    <w:rsid w:val="00C8732D"/>
    <w:rsid w:val="00C8739B"/>
    <w:rsid w:val="00C875F0"/>
    <w:rsid w:val="00C875F4"/>
    <w:rsid w:val="00C879C6"/>
    <w:rsid w:val="00C87AE5"/>
    <w:rsid w:val="00C87D61"/>
    <w:rsid w:val="00C87F11"/>
    <w:rsid w:val="00C900E5"/>
    <w:rsid w:val="00C90286"/>
    <w:rsid w:val="00C90525"/>
    <w:rsid w:val="00C9058B"/>
    <w:rsid w:val="00C90A3B"/>
    <w:rsid w:val="00C90C92"/>
    <w:rsid w:val="00C90D3B"/>
    <w:rsid w:val="00C91088"/>
    <w:rsid w:val="00C91285"/>
    <w:rsid w:val="00C915ED"/>
    <w:rsid w:val="00C91666"/>
    <w:rsid w:val="00C919C8"/>
    <w:rsid w:val="00C91C3C"/>
    <w:rsid w:val="00C91C45"/>
    <w:rsid w:val="00C9226A"/>
    <w:rsid w:val="00C926AE"/>
    <w:rsid w:val="00C9273E"/>
    <w:rsid w:val="00C92A22"/>
    <w:rsid w:val="00C92B68"/>
    <w:rsid w:val="00C92C04"/>
    <w:rsid w:val="00C92D39"/>
    <w:rsid w:val="00C92DFE"/>
    <w:rsid w:val="00C9337F"/>
    <w:rsid w:val="00C93977"/>
    <w:rsid w:val="00C93CC8"/>
    <w:rsid w:val="00C942D8"/>
    <w:rsid w:val="00C9430B"/>
    <w:rsid w:val="00C94359"/>
    <w:rsid w:val="00C943AC"/>
    <w:rsid w:val="00C9441B"/>
    <w:rsid w:val="00C947A0"/>
    <w:rsid w:val="00C9493B"/>
    <w:rsid w:val="00C94BC6"/>
    <w:rsid w:val="00C94C25"/>
    <w:rsid w:val="00C94C65"/>
    <w:rsid w:val="00C95659"/>
    <w:rsid w:val="00C956FE"/>
    <w:rsid w:val="00C957A3"/>
    <w:rsid w:val="00C9595E"/>
    <w:rsid w:val="00C95A3A"/>
    <w:rsid w:val="00C95B49"/>
    <w:rsid w:val="00C95ECB"/>
    <w:rsid w:val="00C95F07"/>
    <w:rsid w:val="00C96353"/>
    <w:rsid w:val="00C9647E"/>
    <w:rsid w:val="00C965EF"/>
    <w:rsid w:val="00C96A78"/>
    <w:rsid w:val="00C96AC0"/>
    <w:rsid w:val="00C975B6"/>
    <w:rsid w:val="00C975D0"/>
    <w:rsid w:val="00C978BC"/>
    <w:rsid w:val="00C97C50"/>
    <w:rsid w:val="00C97C9E"/>
    <w:rsid w:val="00CA0067"/>
    <w:rsid w:val="00CA02B1"/>
    <w:rsid w:val="00CA04DE"/>
    <w:rsid w:val="00CA0595"/>
    <w:rsid w:val="00CA0C25"/>
    <w:rsid w:val="00CA0DC2"/>
    <w:rsid w:val="00CA0E72"/>
    <w:rsid w:val="00CA0F81"/>
    <w:rsid w:val="00CA1038"/>
    <w:rsid w:val="00CA13D9"/>
    <w:rsid w:val="00CA18D4"/>
    <w:rsid w:val="00CA1903"/>
    <w:rsid w:val="00CA1AE7"/>
    <w:rsid w:val="00CA1D7E"/>
    <w:rsid w:val="00CA21A6"/>
    <w:rsid w:val="00CA22B5"/>
    <w:rsid w:val="00CA27C0"/>
    <w:rsid w:val="00CA29E7"/>
    <w:rsid w:val="00CA2AA4"/>
    <w:rsid w:val="00CA2B1C"/>
    <w:rsid w:val="00CA2D6C"/>
    <w:rsid w:val="00CA2ECB"/>
    <w:rsid w:val="00CA2F8A"/>
    <w:rsid w:val="00CA2FA9"/>
    <w:rsid w:val="00CA2FB2"/>
    <w:rsid w:val="00CA30DD"/>
    <w:rsid w:val="00CA3106"/>
    <w:rsid w:val="00CA310B"/>
    <w:rsid w:val="00CA3144"/>
    <w:rsid w:val="00CA3223"/>
    <w:rsid w:val="00CA396C"/>
    <w:rsid w:val="00CA3CD6"/>
    <w:rsid w:val="00CA3DAD"/>
    <w:rsid w:val="00CA46E4"/>
    <w:rsid w:val="00CA47CC"/>
    <w:rsid w:val="00CA4E97"/>
    <w:rsid w:val="00CA5140"/>
    <w:rsid w:val="00CA521F"/>
    <w:rsid w:val="00CA52D2"/>
    <w:rsid w:val="00CA54E9"/>
    <w:rsid w:val="00CA57E4"/>
    <w:rsid w:val="00CA5AE1"/>
    <w:rsid w:val="00CA5E86"/>
    <w:rsid w:val="00CA62B2"/>
    <w:rsid w:val="00CA668E"/>
    <w:rsid w:val="00CA66BC"/>
    <w:rsid w:val="00CA6787"/>
    <w:rsid w:val="00CA67CB"/>
    <w:rsid w:val="00CA6AD3"/>
    <w:rsid w:val="00CA6DD1"/>
    <w:rsid w:val="00CA7151"/>
    <w:rsid w:val="00CA7252"/>
    <w:rsid w:val="00CA787C"/>
    <w:rsid w:val="00CA78CF"/>
    <w:rsid w:val="00CA7913"/>
    <w:rsid w:val="00CA7A3D"/>
    <w:rsid w:val="00CA7EA3"/>
    <w:rsid w:val="00CB0130"/>
    <w:rsid w:val="00CB03F5"/>
    <w:rsid w:val="00CB0673"/>
    <w:rsid w:val="00CB0726"/>
    <w:rsid w:val="00CB08D3"/>
    <w:rsid w:val="00CB09D8"/>
    <w:rsid w:val="00CB1688"/>
    <w:rsid w:val="00CB190A"/>
    <w:rsid w:val="00CB1A77"/>
    <w:rsid w:val="00CB1B53"/>
    <w:rsid w:val="00CB1C43"/>
    <w:rsid w:val="00CB1EAF"/>
    <w:rsid w:val="00CB2680"/>
    <w:rsid w:val="00CB2797"/>
    <w:rsid w:val="00CB2822"/>
    <w:rsid w:val="00CB29DF"/>
    <w:rsid w:val="00CB29F0"/>
    <w:rsid w:val="00CB2D1B"/>
    <w:rsid w:val="00CB2DBB"/>
    <w:rsid w:val="00CB32C9"/>
    <w:rsid w:val="00CB3394"/>
    <w:rsid w:val="00CB3407"/>
    <w:rsid w:val="00CB347C"/>
    <w:rsid w:val="00CB382B"/>
    <w:rsid w:val="00CB3B11"/>
    <w:rsid w:val="00CB430E"/>
    <w:rsid w:val="00CB4504"/>
    <w:rsid w:val="00CB4626"/>
    <w:rsid w:val="00CB466F"/>
    <w:rsid w:val="00CB4685"/>
    <w:rsid w:val="00CB4B80"/>
    <w:rsid w:val="00CB4C00"/>
    <w:rsid w:val="00CB4DE6"/>
    <w:rsid w:val="00CB5356"/>
    <w:rsid w:val="00CB55E3"/>
    <w:rsid w:val="00CB57BC"/>
    <w:rsid w:val="00CB598B"/>
    <w:rsid w:val="00CB5C74"/>
    <w:rsid w:val="00CB62AE"/>
    <w:rsid w:val="00CB63DC"/>
    <w:rsid w:val="00CB6B79"/>
    <w:rsid w:val="00CB6F66"/>
    <w:rsid w:val="00CB7347"/>
    <w:rsid w:val="00CB73D3"/>
    <w:rsid w:val="00CB7585"/>
    <w:rsid w:val="00CB795D"/>
    <w:rsid w:val="00CB7BAC"/>
    <w:rsid w:val="00CB7E09"/>
    <w:rsid w:val="00CB7FAF"/>
    <w:rsid w:val="00CC01CA"/>
    <w:rsid w:val="00CC0208"/>
    <w:rsid w:val="00CC02E2"/>
    <w:rsid w:val="00CC0360"/>
    <w:rsid w:val="00CC03BF"/>
    <w:rsid w:val="00CC03C6"/>
    <w:rsid w:val="00CC0566"/>
    <w:rsid w:val="00CC0572"/>
    <w:rsid w:val="00CC0766"/>
    <w:rsid w:val="00CC0829"/>
    <w:rsid w:val="00CC0C2C"/>
    <w:rsid w:val="00CC0DA2"/>
    <w:rsid w:val="00CC0F6E"/>
    <w:rsid w:val="00CC1024"/>
    <w:rsid w:val="00CC1039"/>
    <w:rsid w:val="00CC169A"/>
    <w:rsid w:val="00CC1B34"/>
    <w:rsid w:val="00CC1C20"/>
    <w:rsid w:val="00CC1DE1"/>
    <w:rsid w:val="00CC2017"/>
    <w:rsid w:val="00CC210B"/>
    <w:rsid w:val="00CC2443"/>
    <w:rsid w:val="00CC25C8"/>
    <w:rsid w:val="00CC260D"/>
    <w:rsid w:val="00CC2635"/>
    <w:rsid w:val="00CC2CA6"/>
    <w:rsid w:val="00CC2F69"/>
    <w:rsid w:val="00CC3196"/>
    <w:rsid w:val="00CC3483"/>
    <w:rsid w:val="00CC3634"/>
    <w:rsid w:val="00CC36A3"/>
    <w:rsid w:val="00CC376C"/>
    <w:rsid w:val="00CC37B3"/>
    <w:rsid w:val="00CC38F2"/>
    <w:rsid w:val="00CC3A15"/>
    <w:rsid w:val="00CC3B16"/>
    <w:rsid w:val="00CC3E01"/>
    <w:rsid w:val="00CC43E0"/>
    <w:rsid w:val="00CC4633"/>
    <w:rsid w:val="00CC47E8"/>
    <w:rsid w:val="00CC4889"/>
    <w:rsid w:val="00CC4A6A"/>
    <w:rsid w:val="00CC5B22"/>
    <w:rsid w:val="00CC5B30"/>
    <w:rsid w:val="00CC5C04"/>
    <w:rsid w:val="00CC5E0F"/>
    <w:rsid w:val="00CC5EBA"/>
    <w:rsid w:val="00CC5ED1"/>
    <w:rsid w:val="00CC6172"/>
    <w:rsid w:val="00CC642A"/>
    <w:rsid w:val="00CC6993"/>
    <w:rsid w:val="00CC6C9E"/>
    <w:rsid w:val="00CC71E4"/>
    <w:rsid w:val="00CC740A"/>
    <w:rsid w:val="00CC764D"/>
    <w:rsid w:val="00CC777B"/>
    <w:rsid w:val="00CC7AA1"/>
    <w:rsid w:val="00CC7CF7"/>
    <w:rsid w:val="00CD0027"/>
    <w:rsid w:val="00CD021C"/>
    <w:rsid w:val="00CD05D7"/>
    <w:rsid w:val="00CD0940"/>
    <w:rsid w:val="00CD134B"/>
    <w:rsid w:val="00CD151E"/>
    <w:rsid w:val="00CD18FC"/>
    <w:rsid w:val="00CD1A59"/>
    <w:rsid w:val="00CD1C44"/>
    <w:rsid w:val="00CD1C62"/>
    <w:rsid w:val="00CD1CA7"/>
    <w:rsid w:val="00CD1D84"/>
    <w:rsid w:val="00CD1DBB"/>
    <w:rsid w:val="00CD1E76"/>
    <w:rsid w:val="00CD206B"/>
    <w:rsid w:val="00CD218C"/>
    <w:rsid w:val="00CD22B6"/>
    <w:rsid w:val="00CD238C"/>
    <w:rsid w:val="00CD2697"/>
    <w:rsid w:val="00CD3020"/>
    <w:rsid w:val="00CD32CA"/>
    <w:rsid w:val="00CD3423"/>
    <w:rsid w:val="00CD36AA"/>
    <w:rsid w:val="00CD3B12"/>
    <w:rsid w:val="00CD3BCA"/>
    <w:rsid w:val="00CD3C20"/>
    <w:rsid w:val="00CD3EE6"/>
    <w:rsid w:val="00CD4AAD"/>
    <w:rsid w:val="00CD50A9"/>
    <w:rsid w:val="00CD53C5"/>
    <w:rsid w:val="00CD5C5B"/>
    <w:rsid w:val="00CD5F33"/>
    <w:rsid w:val="00CD604C"/>
    <w:rsid w:val="00CD6279"/>
    <w:rsid w:val="00CD633A"/>
    <w:rsid w:val="00CD6471"/>
    <w:rsid w:val="00CD660B"/>
    <w:rsid w:val="00CD6927"/>
    <w:rsid w:val="00CD6935"/>
    <w:rsid w:val="00CD6A3F"/>
    <w:rsid w:val="00CD6FCC"/>
    <w:rsid w:val="00CD731F"/>
    <w:rsid w:val="00CD799C"/>
    <w:rsid w:val="00CD7AD0"/>
    <w:rsid w:val="00CD7B5E"/>
    <w:rsid w:val="00CE00BB"/>
    <w:rsid w:val="00CE02F5"/>
    <w:rsid w:val="00CE04A4"/>
    <w:rsid w:val="00CE04B7"/>
    <w:rsid w:val="00CE066F"/>
    <w:rsid w:val="00CE070C"/>
    <w:rsid w:val="00CE0725"/>
    <w:rsid w:val="00CE0835"/>
    <w:rsid w:val="00CE085C"/>
    <w:rsid w:val="00CE0A91"/>
    <w:rsid w:val="00CE0C02"/>
    <w:rsid w:val="00CE161C"/>
    <w:rsid w:val="00CE17D3"/>
    <w:rsid w:val="00CE2058"/>
    <w:rsid w:val="00CE220A"/>
    <w:rsid w:val="00CE2304"/>
    <w:rsid w:val="00CE2445"/>
    <w:rsid w:val="00CE26D9"/>
    <w:rsid w:val="00CE2B0B"/>
    <w:rsid w:val="00CE3200"/>
    <w:rsid w:val="00CE34CC"/>
    <w:rsid w:val="00CE3685"/>
    <w:rsid w:val="00CE3994"/>
    <w:rsid w:val="00CE39F3"/>
    <w:rsid w:val="00CE3B10"/>
    <w:rsid w:val="00CE3BC9"/>
    <w:rsid w:val="00CE3D8B"/>
    <w:rsid w:val="00CE3F8C"/>
    <w:rsid w:val="00CE4650"/>
    <w:rsid w:val="00CE48F0"/>
    <w:rsid w:val="00CE4C4C"/>
    <w:rsid w:val="00CE4F09"/>
    <w:rsid w:val="00CE50A5"/>
    <w:rsid w:val="00CE55DB"/>
    <w:rsid w:val="00CE6078"/>
    <w:rsid w:val="00CE6584"/>
    <w:rsid w:val="00CE67DB"/>
    <w:rsid w:val="00CE67E4"/>
    <w:rsid w:val="00CE6973"/>
    <w:rsid w:val="00CE6AA0"/>
    <w:rsid w:val="00CE6AB6"/>
    <w:rsid w:val="00CE6C1B"/>
    <w:rsid w:val="00CE6C8B"/>
    <w:rsid w:val="00CE6E1A"/>
    <w:rsid w:val="00CE6E29"/>
    <w:rsid w:val="00CE6FE6"/>
    <w:rsid w:val="00CE731D"/>
    <w:rsid w:val="00CE738F"/>
    <w:rsid w:val="00CE7608"/>
    <w:rsid w:val="00CE7765"/>
    <w:rsid w:val="00CE78C8"/>
    <w:rsid w:val="00CE7AF0"/>
    <w:rsid w:val="00CE7C9B"/>
    <w:rsid w:val="00CE7DA2"/>
    <w:rsid w:val="00CF0061"/>
    <w:rsid w:val="00CF0250"/>
    <w:rsid w:val="00CF03D5"/>
    <w:rsid w:val="00CF0714"/>
    <w:rsid w:val="00CF093E"/>
    <w:rsid w:val="00CF0A48"/>
    <w:rsid w:val="00CF0E1B"/>
    <w:rsid w:val="00CF1467"/>
    <w:rsid w:val="00CF1D0D"/>
    <w:rsid w:val="00CF1D63"/>
    <w:rsid w:val="00CF1E8B"/>
    <w:rsid w:val="00CF1FD8"/>
    <w:rsid w:val="00CF2029"/>
    <w:rsid w:val="00CF2223"/>
    <w:rsid w:val="00CF23DE"/>
    <w:rsid w:val="00CF28AF"/>
    <w:rsid w:val="00CF2F16"/>
    <w:rsid w:val="00CF30BB"/>
    <w:rsid w:val="00CF3298"/>
    <w:rsid w:val="00CF32FE"/>
    <w:rsid w:val="00CF3758"/>
    <w:rsid w:val="00CF4078"/>
    <w:rsid w:val="00CF484B"/>
    <w:rsid w:val="00CF4BC9"/>
    <w:rsid w:val="00CF4CE4"/>
    <w:rsid w:val="00CF5098"/>
    <w:rsid w:val="00CF55BB"/>
    <w:rsid w:val="00CF5D69"/>
    <w:rsid w:val="00CF5DFB"/>
    <w:rsid w:val="00CF6232"/>
    <w:rsid w:val="00CF66AF"/>
    <w:rsid w:val="00CF6884"/>
    <w:rsid w:val="00CF6923"/>
    <w:rsid w:val="00CF6A69"/>
    <w:rsid w:val="00CF6AAA"/>
    <w:rsid w:val="00CF6B48"/>
    <w:rsid w:val="00CF6D58"/>
    <w:rsid w:val="00CF6EF8"/>
    <w:rsid w:val="00CF6F16"/>
    <w:rsid w:val="00CF6F94"/>
    <w:rsid w:val="00CF7210"/>
    <w:rsid w:val="00CF7344"/>
    <w:rsid w:val="00CF735B"/>
    <w:rsid w:val="00CF7505"/>
    <w:rsid w:val="00CF7745"/>
    <w:rsid w:val="00CF77C9"/>
    <w:rsid w:val="00CF7A0D"/>
    <w:rsid w:val="00CF7ADB"/>
    <w:rsid w:val="00CF7BEC"/>
    <w:rsid w:val="00CF7BF0"/>
    <w:rsid w:val="00D00326"/>
    <w:rsid w:val="00D0034F"/>
    <w:rsid w:val="00D006E8"/>
    <w:rsid w:val="00D00BA5"/>
    <w:rsid w:val="00D01049"/>
    <w:rsid w:val="00D0126A"/>
    <w:rsid w:val="00D012B4"/>
    <w:rsid w:val="00D015AB"/>
    <w:rsid w:val="00D016DC"/>
    <w:rsid w:val="00D019DD"/>
    <w:rsid w:val="00D01AA9"/>
    <w:rsid w:val="00D01FCE"/>
    <w:rsid w:val="00D02018"/>
    <w:rsid w:val="00D021F7"/>
    <w:rsid w:val="00D02517"/>
    <w:rsid w:val="00D02618"/>
    <w:rsid w:val="00D0261B"/>
    <w:rsid w:val="00D02803"/>
    <w:rsid w:val="00D02C1C"/>
    <w:rsid w:val="00D02D83"/>
    <w:rsid w:val="00D0300A"/>
    <w:rsid w:val="00D0317B"/>
    <w:rsid w:val="00D034FB"/>
    <w:rsid w:val="00D038A6"/>
    <w:rsid w:val="00D03ABE"/>
    <w:rsid w:val="00D03B53"/>
    <w:rsid w:val="00D03D61"/>
    <w:rsid w:val="00D03D95"/>
    <w:rsid w:val="00D03E22"/>
    <w:rsid w:val="00D03F76"/>
    <w:rsid w:val="00D04049"/>
    <w:rsid w:val="00D040DC"/>
    <w:rsid w:val="00D042AD"/>
    <w:rsid w:val="00D04430"/>
    <w:rsid w:val="00D0448F"/>
    <w:rsid w:val="00D04A8D"/>
    <w:rsid w:val="00D04B8B"/>
    <w:rsid w:val="00D04C79"/>
    <w:rsid w:val="00D04D47"/>
    <w:rsid w:val="00D05150"/>
    <w:rsid w:val="00D055A9"/>
    <w:rsid w:val="00D05A44"/>
    <w:rsid w:val="00D05B6F"/>
    <w:rsid w:val="00D05FEE"/>
    <w:rsid w:val="00D065C0"/>
    <w:rsid w:val="00D068B7"/>
    <w:rsid w:val="00D06AA1"/>
    <w:rsid w:val="00D06CD1"/>
    <w:rsid w:val="00D070F9"/>
    <w:rsid w:val="00D072C3"/>
    <w:rsid w:val="00D073ED"/>
    <w:rsid w:val="00D07775"/>
    <w:rsid w:val="00D07C62"/>
    <w:rsid w:val="00D07D55"/>
    <w:rsid w:val="00D07E26"/>
    <w:rsid w:val="00D07E27"/>
    <w:rsid w:val="00D1039E"/>
    <w:rsid w:val="00D10609"/>
    <w:rsid w:val="00D10AB6"/>
    <w:rsid w:val="00D10C6D"/>
    <w:rsid w:val="00D10D37"/>
    <w:rsid w:val="00D10D59"/>
    <w:rsid w:val="00D1105E"/>
    <w:rsid w:val="00D11379"/>
    <w:rsid w:val="00D11409"/>
    <w:rsid w:val="00D116F8"/>
    <w:rsid w:val="00D117C6"/>
    <w:rsid w:val="00D12058"/>
    <w:rsid w:val="00D12229"/>
    <w:rsid w:val="00D12774"/>
    <w:rsid w:val="00D12EBF"/>
    <w:rsid w:val="00D12EEB"/>
    <w:rsid w:val="00D134E8"/>
    <w:rsid w:val="00D13511"/>
    <w:rsid w:val="00D137B6"/>
    <w:rsid w:val="00D13A02"/>
    <w:rsid w:val="00D13B48"/>
    <w:rsid w:val="00D13B86"/>
    <w:rsid w:val="00D13F44"/>
    <w:rsid w:val="00D140F2"/>
    <w:rsid w:val="00D1464A"/>
    <w:rsid w:val="00D14969"/>
    <w:rsid w:val="00D149AC"/>
    <w:rsid w:val="00D14B7A"/>
    <w:rsid w:val="00D14D07"/>
    <w:rsid w:val="00D1531F"/>
    <w:rsid w:val="00D15439"/>
    <w:rsid w:val="00D15534"/>
    <w:rsid w:val="00D159E0"/>
    <w:rsid w:val="00D1629F"/>
    <w:rsid w:val="00D16467"/>
    <w:rsid w:val="00D16592"/>
    <w:rsid w:val="00D165AB"/>
    <w:rsid w:val="00D168DA"/>
    <w:rsid w:val="00D16D5C"/>
    <w:rsid w:val="00D16EF0"/>
    <w:rsid w:val="00D170A5"/>
    <w:rsid w:val="00D17323"/>
    <w:rsid w:val="00D17353"/>
    <w:rsid w:val="00D17835"/>
    <w:rsid w:val="00D17954"/>
    <w:rsid w:val="00D17D36"/>
    <w:rsid w:val="00D17DB0"/>
    <w:rsid w:val="00D17F58"/>
    <w:rsid w:val="00D203A2"/>
    <w:rsid w:val="00D20493"/>
    <w:rsid w:val="00D20668"/>
    <w:rsid w:val="00D20EC0"/>
    <w:rsid w:val="00D20F9B"/>
    <w:rsid w:val="00D21029"/>
    <w:rsid w:val="00D21080"/>
    <w:rsid w:val="00D21BFD"/>
    <w:rsid w:val="00D21EDD"/>
    <w:rsid w:val="00D21FB5"/>
    <w:rsid w:val="00D22038"/>
    <w:rsid w:val="00D22981"/>
    <w:rsid w:val="00D2304A"/>
    <w:rsid w:val="00D2315E"/>
    <w:rsid w:val="00D23A91"/>
    <w:rsid w:val="00D23CED"/>
    <w:rsid w:val="00D23EB2"/>
    <w:rsid w:val="00D23FEB"/>
    <w:rsid w:val="00D244E1"/>
    <w:rsid w:val="00D245BE"/>
    <w:rsid w:val="00D24634"/>
    <w:rsid w:val="00D24BE0"/>
    <w:rsid w:val="00D24CF5"/>
    <w:rsid w:val="00D24F31"/>
    <w:rsid w:val="00D25024"/>
    <w:rsid w:val="00D25128"/>
    <w:rsid w:val="00D2518E"/>
    <w:rsid w:val="00D253D4"/>
    <w:rsid w:val="00D25BE8"/>
    <w:rsid w:val="00D25DF7"/>
    <w:rsid w:val="00D25ECF"/>
    <w:rsid w:val="00D25F92"/>
    <w:rsid w:val="00D26567"/>
    <w:rsid w:val="00D26691"/>
    <w:rsid w:val="00D26778"/>
    <w:rsid w:val="00D2681C"/>
    <w:rsid w:val="00D269FE"/>
    <w:rsid w:val="00D26B9B"/>
    <w:rsid w:val="00D26D79"/>
    <w:rsid w:val="00D26DD0"/>
    <w:rsid w:val="00D2731A"/>
    <w:rsid w:val="00D275D4"/>
    <w:rsid w:val="00D27823"/>
    <w:rsid w:val="00D278BA"/>
    <w:rsid w:val="00D27E96"/>
    <w:rsid w:val="00D306E2"/>
    <w:rsid w:val="00D308E9"/>
    <w:rsid w:val="00D30C79"/>
    <w:rsid w:val="00D31283"/>
    <w:rsid w:val="00D31336"/>
    <w:rsid w:val="00D31A17"/>
    <w:rsid w:val="00D31FAB"/>
    <w:rsid w:val="00D32217"/>
    <w:rsid w:val="00D32BCC"/>
    <w:rsid w:val="00D32F01"/>
    <w:rsid w:val="00D331CE"/>
    <w:rsid w:val="00D33243"/>
    <w:rsid w:val="00D334E8"/>
    <w:rsid w:val="00D335EE"/>
    <w:rsid w:val="00D3360A"/>
    <w:rsid w:val="00D3367F"/>
    <w:rsid w:val="00D33822"/>
    <w:rsid w:val="00D33AAF"/>
    <w:rsid w:val="00D33CDF"/>
    <w:rsid w:val="00D33CE0"/>
    <w:rsid w:val="00D33E97"/>
    <w:rsid w:val="00D33FF6"/>
    <w:rsid w:val="00D341CD"/>
    <w:rsid w:val="00D3436D"/>
    <w:rsid w:val="00D35439"/>
    <w:rsid w:val="00D35664"/>
    <w:rsid w:val="00D357CE"/>
    <w:rsid w:val="00D35A1D"/>
    <w:rsid w:val="00D35C80"/>
    <w:rsid w:val="00D35DAE"/>
    <w:rsid w:val="00D35F7E"/>
    <w:rsid w:val="00D360FA"/>
    <w:rsid w:val="00D3614F"/>
    <w:rsid w:val="00D364F8"/>
    <w:rsid w:val="00D36698"/>
    <w:rsid w:val="00D36774"/>
    <w:rsid w:val="00D36778"/>
    <w:rsid w:val="00D367DC"/>
    <w:rsid w:val="00D3683C"/>
    <w:rsid w:val="00D36BF9"/>
    <w:rsid w:val="00D36CB5"/>
    <w:rsid w:val="00D36D45"/>
    <w:rsid w:val="00D36ECB"/>
    <w:rsid w:val="00D37130"/>
    <w:rsid w:val="00D3720A"/>
    <w:rsid w:val="00D373B9"/>
    <w:rsid w:val="00D400F2"/>
    <w:rsid w:val="00D4011D"/>
    <w:rsid w:val="00D403A3"/>
    <w:rsid w:val="00D4040E"/>
    <w:rsid w:val="00D40796"/>
    <w:rsid w:val="00D40EAD"/>
    <w:rsid w:val="00D41176"/>
    <w:rsid w:val="00D413AB"/>
    <w:rsid w:val="00D415D8"/>
    <w:rsid w:val="00D41940"/>
    <w:rsid w:val="00D41A7D"/>
    <w:rsid w:val="00D41A82"/>
    <w:rsid w:val="00D41BE7"/>
    <w:rsid w:val="00D41C91"/>
    <w:rsid w:val="00D41D8A"/>
    <w:rsid w:val="00D41DE8"/>
    <w:rsid w:val="00D41EB7"/>
    <w:rsid w:val="00D41F58"/>
    <w:rsid w:val="00D42026"/>
    <w:rsid w:val="00D42230"/>
    <w:rsid w:val="00D426B1"/>
    <w:rsid w:val="00D429DB"/>
    <w:rsid w:val="00D42A12"/>
    <w:rsid w:val="00D430BE"/>
    <w:rsid w:val="00D43193"/>
    <w:rsid w:val="00D4344D"/>
    <w:rsid w:val="00D43629"/>
    <w:rsid w:val="00D43758"/>
    <w:rsid w:val="00D43CFD"/>
    <w:rsid w:val="00D43DFB"/>
    <w:rsid w:val="00D4408E"/>
    <w:rsid w:val="00D44113"/>
    <w:rsid w:val="00D44149"/>
    <w:rsid w:val="00D442B1"/>
    <w:rsid w:val="00D443AD"/>
    <w:rsid w:val="00D44401"/>
    <w:rsid w:val="00D447FA"/>
    <w:rsid w:val="00D44C02"/>
    <w:rsid w:val="00D44CAB"/>
    <w:rsid w:val="00D45004"/>
    <w:rsid w:val="00D4502D"/>
    <w:rsid w:val="00D4593D"/>
    <w:rsid w:val="00D45993"/>
    <w:rsid w:val="00D45BEF"/>
    <w:rsid w:val="00D45D78"/>
    <w:rsid w:val="00D45DAC"/>
    <w:rsid w:val="00D45F78"/>
    <w:rsid w:val="00D45F8E"/>
    <w:rsid w:val="00D46038"/>
    <w:rsid w:val="00D46392"/>
    <w:rsid w:val="00D463CC"/>
    <w:rsid w:val="00D46574"/>
    <w:rsid w:val="00D4686D"/>
    <w:rsid w:val="00D46E6F"/>
    <w:rsid w:val="00D46FAA"/>
    <w:rsid w:val="00D47061"/>
    <w:rsid w:val="00D470AF"/>
    <w:rsid w:val="00D47434"/>
    <w:rsid w:val="00D475ED"/>
    <w:rsid w:val="00D47746"/>
    <w:rsid w:val="00D47AB6"/>
    <w:rsid w:val="00D47C51"/>
    <w:rsid w:val="00D47F7B"/>
    <w:rsid w:val="00D500AF"/>
    <w:rsid w:val="00D506FE"/>
    <w:rsid w:val="00D50DB5"/>
    <w:rsid w:val="00D51265"/>
    <w:rsid w:val="00D5140A"/>
    <w:rsid w:val="00D51703"/>
    <w:rsid w:val="00D517B9"/>
    <w:rsid w:val="00D51C02"/>
    <w:rsid w:val="00D51CBC"/>
    <w:rsid w:val="00D51D7E"/>
    <w:rsid w:val="00D52007"/>
    <w:rsid w:val="00D520D8"/>
    <w:rsid w:val="00D523EA"/>
    <w:rsid w:val="00D5240E"/>
    <w:rsid w:val="00D527B5"/>
    <w:rsid w:val="00D528F9"/>
    <w:rsid w:val="00D52B9E"/>
    <w:rsid w:val="00D52E97"/>
    <w:rsid w:val="00D53113"/>
    <w:rsid w:val="00D53260"/>
    <w:rsid w:val="00D53A88"/>
    <w:rsid w:val="00D53DD5"/>
    <w:rsid w:val="00D53E27"/>
    <w:rsid w:val="00D541C6"/>
    <w:rsid w:val="00D5421D"/>
    <w:rsid w:val="00D542D1"/>
    <w:rsid w:val="00D5491F"/>
    <w:rsid w:val="00D54D30"/>
    <w:rsid w:val="00D55137"/>
    <w:rsid w:val="00D553BE"/>
    <w:rsid w:val="00D55526"/>
    <w:rsid w:val="00D556C7"/>
    <w:rsid w:val="00D558E2"/>
    <w:rsid w:val="00D5609F"/>
    <w:rsid w:val="00D560DD"/>
    <w:rsid w:val="00D561B0"/>
    <w:rsid w:val="00D5620C"/>
    <w:rsid w:val="00D56355"/>
    <w:rsid w:val="00D563C1"/>
    <w:rsid w:val="00D566EC"/>
    <w:rsid w:val="00D5675D"/>
    <w:rsid w:val="00D56DA9"/>
    <w:rsid w:val="00D56DEF"/>
    <w:rsid w:val="00D57B3B"/>
    <w:rsid w:val="00D57F99"/>
    <w:rsid w:val="00D60272"/>
    <w:rsid w:val="00D60978"/>
    <w:rsid w:val="00D60C78"/>
    <w:rsid w:val="00D6135A"/>
    <w:rsid w:val="00D61B59"/>
    <w:rsid w:val="00D61C9A"/>
    <w:rsid w:val="00D61E4F"/>
    <w:rsid w:val="00D62041"/>
    <w:rsid w:val="00D6230C"/>
    <w:rsid w:val="00D62434"/>
    <w:rsid w:val="00D625D3"/>
    <w:rsid w:val="00D62676"/>
    <w:rsid w:val="00D62C3B"/>
    <w:rsid w:val="00D63052"/>
    <w:rsid w:val="00D63739"/>
    <w:rsid w:val="00D638A8"/>
    <w:rsid w:val="00D63F81"/>
    <w:rsid w:val="00D642EF"/>
    <w:rsid w:val="00D643D6"/>
    <w:rsid w:val="00D64411"/>
    <w:rsid w:val="00D64565"/>
    <w:rsid w:val="00D645C9"/>
    <w:rsid w:val="00D646E6"/>
    <w:rsid w:val="00D647DA"/>
    <w:rsid w:val="00D649DB"/>
    <w:rsid w:val="00D64DE4"/>
    <w:rsid w:val="00D64DF8"/>
    <w:rsid w:val="00D64DF9"/>
    <w:rsid w:val="00D64E93"/>
    <w:rsid w:val="00D650AC"/>
    <w:rsid w:val="00D653B8"/>
    <w:rsid w:val="00D654CE"/>
    <w:rsid w:val="00D65AB2"/>
    <w:rsid w:val="00D65D1E"/>
    <w:rsid w:val="00D65DA3"/>
    <w:rsid w:val="00D66669"/>
    <w:rsid w:val="00D6694F"/>
    <w:rsid w:val="00D66A36"/>
    <w:rsid w:val="00D66A46"/>
    <w:rsid w:val="00D66A4C"/>
    <w:rsid w:val="00D66D10"/>
    <w:rsid w:val="00D66D6E"/>
    <w:rsid w:val="00D66F0D"/>
    <w:rsid w:val="00D67721"/>
    <w:rsid w:val="00D677F9"/>
    <w:rsid w:val="00D67A49"/>
    <w:rsid w:val="00D67D02"/>
    <w:rsid w:val="00D70233"/>
    <w:rsid w:val="00D7052D"/>
    <w:rsid w:val="00D70789"/>
    <w:rsid w:val="00D709E6"/>
    <w:rsid w:val="00D70A53"/>
    <w:rsid w:val="00D70D6F"/>
    <w:rsid w:val="00D70DEB"/>
    <w:rsid w:val="00D7107A"/>
    <w:rsid w:val="00D71127"/>
    <w:rsid w:val="00D71158"/>
    <w:rsid w:val="00D71296"/>
    <w:rsid w:val="00D716EB"/>
    <w:rsid w:val="00D71B7B"/>
    <w:rsid w:val="00D71FF6"/>
    <w:rsid w:val="00D721DB"/>
    <w:rsid w:val="00D72229"/>
    <w:rsid w:val="00D72248"/>
    <w:rsid w:val="00D72FA7"/>
    <w:rsid w:val="00D72FCD"/>
    <w:rsid w:val="00D73EB1"/>
    <w:rsid w:val="00D73EF4"/>
    <w:rsid w:val="00D740A9"/>
    <w:rsid w:val="00D74131"/>
    <w:rsid w:val="00D74579"/>
    <w:rsid w:val="00D7480B"/>
    <w:rsid w:val="00D74A8B"/>
    <w:rsid w:val="00D74D04"/>
    <w:rsid w:val="00D74EA7"/>
    <w:rsid w:val="00D74EE0"/>
    <w:rsid w:val="00D75094"/>
    <w:rsid w:val="00D750BC"/>
    <w:rsid w:val="00D75242"/>
    <w:rsid w:val="00D7571B"/>
    <w:rsid w:val="00D757C2"/>
    <w:rsid w:val="00D76083"/>
    <w:rsid w:val="00D7640A"/>
    <w:rsid w:val="00D767A7"/>
    <w:rsid w:val="00D770F5"/>
    <w:rsid w:val="00D771F6"/>
    <w:rsid w:val="00D773B1"/>
    <w:rsid w:val="00D775B5"/>
    <w:rsid w:val="00D77A3A"/>
    <w:rsid w:val="00D77F7A"/>
    <w:rsid w:val="00D80193"/>
    <w:rsid w:val="00D80312"/>
    <w:rsid w:val="00D803C0"/>
    <w:rsid w:val="00D80426"/>
    <w:rsid w:val="00D805EB"/>
    <w:rsid w:val="00D80838"/>
    <w:rsid w:val="00D80973"/>
    <w:rsid w:val="00D80EFA"/>
    <w:rsid w:val="00D8142B"/>
    <w:rsid w:val="00D8153A"/>
    <w:rsid w:val="00D819C4"/>
    <w:rsid w:val="00D81AD9"/>
    <w:rsid w:val="00D81B9E"/>
    <w:rsid w:val="00D81C40"/>
    <w:rsid w:val="00D82142"/>
    <w:rsid w:val="00D8230E"/>
    <w:rsid w:val="00D82333"/>
    <w:rsid w:val="00D8277A"/>
    <w:rsid w:val="00D82BC0"/>
    <w:rsid w:val="00D82DD4"/>
    <w:rsid w:val="00D82F62"/>
    <w:rsid w:val="00D83283"/>
    <w:rsid w:val="00D8335B"/>
    <w:rsid w:val="00D8374F"/>
    <w:rsid w:val="00D83750"/>
    <w:rsid w:val="00D837E8"/>
    <w:rsid w:val="00D83800"/>
    <w:rsid w:val="00D83CA2"/>
    <w:rsid w:val="00D83CCF"/>
    <w:rsid w:val="00D840A5"/>
    <w:rsid w:val="00D84261"/>
    <w:rsid w:val="00D849D1"/>
    <w:rsid w:val="00D84F46"/>
    <w:rsid w:val="00D854D6"/>
    <w:rsid w:val="00D859CC"/>
    <w:rsid w:val="00D85A4B"/>
    <w:rsid w:val="00D85A5B"/>
    <w:rsid w:val="00D85AF4"/>
    <w:rsid w:val="00D86786"/>
    <w:rsid w:val="00D86A27"/>
    <w:rsid w:val="00D871CB"/>
    <w:rsid w:val="00D87330"/>
    <w:rsid w:val="00D875EB"/>
    <w:rsid w:val="00D87A19"/>
    <w:rsid w:val="00D87E43"/>
    <w:rsid w:val="00D904B3"/>
    <w:rsid w:val="00D9081F"/>
    <w:rsid w:val="00D90AA5"/>
    <w:rsid w:val="00D90C47"/>
    <w:rsid w:val="00D9136C"/>
    <w:rsid w:val="00D915B9"/>
    <w:rsid w:val="00D918AA"/>
    <w:rsid w:val="00D918BB"/>
    <w:rsid w:val="00D91ED6"/>
    <w:rsid w:val="00D92287"/>
    <w:rsid w:val="00D92538"/>
    <w:rsid w:val="00D92607"/>
    <w:rsid w:val="00D926A2"/>
    <w:rsid w:val="00D92719"/>
    <w:rsid w:val="00D92AB4"/>
    <w:rsid w:val="00D92B43"/>
    <w:rsid w:val="00D92B46"/>
    <w:rsid w:val="00D92B64"/>
    <w:rsid w:val="00D92CAA"/>
    <w:rsid w:val="00D93018"/>
    <w:rsid w:val="00D93249"/>
    <w:rsid w:val="00D93904"/>
    <w:rsid w:val="00D94090"/>
    <w:rsid w:val="00D94170"/>
    <w:rsid w:val="00D941F1"/>
    <w:rsid w:val="00D948DC"/>
    <w:rsid w:val="00D94B3F"/>
    <w:rsid w:val="00D94BAC"/>
    <w:rsid w:val="00D94F70"/>
    <w:rsid w:val="00D95129"/>
    <w:rsid w:val="00D95220"/>
    <w:rsid w:val="00D9522F"/>
    <w:rsid w:val="00D95543"/>
    <w:rsid w:val="00D95A26"/>
    <w:rsid w:val="00D95C35"/>
    <w:rsid w:val="00D95D36"/>
    <w:rsid w:val="00D95E1B"/>
    <w:rsid w:val="00D963CD"/>
    <w:rsid w:val="00D967DC"/>
    <w:rsid w:val="00D96B2E"/>
    <w:rsid w:val="00D96B37"/>
    <w:rsid w:val="00D96D14"/>
    <w:rsid w:val="00D96DBA"/>
    <w:rsid w:val="00D96EEB"/>
    <w:rsid w:val="00D970A7"/>
    <w:rsid w:val="00D975F8"/>
    <w:rsid w:val="00D97614"/>
    <w:rsid w:val="00D97656"/>
    <w:rsid w:val="00D979FA"/>
    <w:rsid w:val="00D97BF2"/>
    <w:rsid w:val="00D97D28"/>
    <w:rsid w:val="00D97E89"/>
    <w:rsid w:val="00D97F54"/>
    <w:rsid w:val="00DA0286"/>
    <w:rsid w:val="00DA072A"/>
    <w:rsid w:val="00DA09F0"/>
    <w:rsid w:val="00DA0A85"/>
    <w:rsid w:val="00DA0CC9"/>
    <w:rsid w:val="00DA0D80"/>
    <w:rsid w:val="00DA10AF"/>
    <w:rsid w:val="00DA1488"/>
    <w:rsid w:val="00DA1A7D"/>
    <w:rsid w:val="00DA1ACD"/>
    <w:rsid w:val="00DA21DD"/>
    <w:rsid w:val="00DA22E7"/>
    <w:rsid w:val="00DA23D0"/>
    <w:rsid w:val="00DA2489"/>
    <w:rsid w:val="00DA27B5"/>
    <w:rsid w:val="00DA27DF"/>
    <w:rsid w:val="00DA2DD2"/>
    <w:rsid w:val="00DA3146"/>
    <w:rsid w:val="00DA315F"/>
    <w:rsid w:val="00DA3236"/>
    <w:rsid w:val="00DA327D"/>
    <w:rsid w:val="00DA34B3"/>
    <w:rsid w:val="00DA37F8"/>
    <w:rsid w:val="00DA3889"/>
    <w:rsid w:val="00DA39F3"/>
    <w:rsid w:val="00DA3A86"/>
    <w:rsid w:val="00DA3C11"/>
    <w:rsid w:val="00DA40B1"/>
    <w:rsid w:val="00DA4182"/>
    <w:rsid w:val="00DA42B6"/>
    <w:rsid w:val="00DA46D6"/>
    <w:rsid w:val="00DA4A25"/>
    <w:rsid w:val="00DA4BF9"/>
    <w:rsid w:val="00DA4C8E"/>
    <w:rsid w:val="00DA4E1F"/>
    <w:rsid w:val="00DA4E7D"/>
    <w:rsid w:val="00DA52D6"/>
    <w:rsid w:val="00DA53D2"/>
    <w:rsid w:val="00DA548D"/>
    <w:rsid w:val="00DA5AEF"/>
    <w:rsid w:val="00DA5B91"/>
    <w:rsid w:val="00DA5CAF"/>
    <w:rsid w:val="00DA61A3"/>
    <w:rsid w:val="00DA6229"/>
    <w:rsid w:val="00DA6650"/>
    <w:rsid w:val="00DA7142"/>
    <w:rsid w:val="00DA7391"/>
    <w:rsid w:val="00DA7F6B"/>
    <w:rsid w:val="00DB0302"/>
    <w:rsid w:val="00DB0476"/>
    <w:rsid w:val="00DB0623"/>
    <w:rsid w:val="00DB0A1E"/>
    <w:rsid w:val="00DB0A2A"/>
    <w:rsid w:val="00DB0ADF"/>
    <w:rsid w:val="00DB0C2E"/>
    <w:rsid w:val="00DB0CD4"/>
    <w:rsid w:val="00DB0DB0"/>
    <w:rsid w:val="00DB0EE7"/>
    <w:rsid w:val="00DB1002"/>
    <w:rsid w:val="00DB1294"/>
    <w:rsid w:val="00DB1372"/>
    <w:rsid w:val="00DB1516"/>
    <w:rsid w:val="00DB15E5"/>
    <w:rsid w:val="00DB16CF"/>
    <w:rsid w:val="00DB1742"/>
    <w:rsid w:val="00DB1828"/>
    <w:rsid w:val="00DB18DA"/>
    <w:rsid w:val="00DB1B66"/>
    <w:rsid w:val="00DB1B7C"/>
    <w:rsid w:val="00DB1C76"/>
    <w:rsid w:val="00DB1E2D"/>
    <w:rsid w:val="00DB1E72"/>
    <w:rsid w:val="00DB22E5"/>
    <w:rsid w:val="00DB24B8"/>
    <w:rsid w:val="00DB27C8"/>
    <w:rsid w:val="00DB2F94"/>
    <w:rsid w:val="00DB3696"/>
    <w:rsid w:val="00DB39BB"/>
    <w:rsid w:val="00DB3A4D"/>
    <w:rsid w:val="00DB3A5F"/>
    <w:rsid w:val="00DB3B89"/>
    <w:rsid w:val="00DB3CFA"/>
    <w:rsid w:val="00DB40A4"/>
    <w:rsid w:val="00DB40FD"/>
    <w:rsid w:val="00DB4EE4"/>
    <w:rsid w:val="00DB4FE9"/>
    <w:rsid w:val="00DB5031"/>
    <w:rsid w:val="00DB518F"/>
    <w:rsid w:val="00DB52F7"/>
    <w:rsid w:val="00DB5429"/>
    <w:rsid w:val="00DB54E4"/>
    <w:rsid w:val="00DB5542"/>
    <w:rsid w:val="00DB56C7"/>
    <w:rsid w:val="00DB5BAE"/>
    <w:rsid w:val="00DB5D7A"/>
    <w:rsid w:val="00DB6047"/>
    <w:rsid w:val="00DB6272"/>
    <w:rsid w:val="00DB6399"/>
    <w:rsid w:val="00DB68E4"/>
    <w:rsid w:val="00DB6BD9"/>
    <w:rsid w:val="00DB7511"/>
    <w:rsid w:val="00DB7699"/>
    <w:rsid w:val="00DB7978"/>
    <w:rsid w:val="00DB7C0B"/>
    <w:rsid w:val="00DB7E54"/>
    <w:rsid w:val="00DB7FC4"/>
    <w:rsid w:val="00DB7FD6"/>
    <w:rsid w:val="00DC03D6"/>
    <w:rsid w:val="00DC0748"/>
    <w:rsid w:val="00DC0D7C"/>
    <w:rsid w:val="00DC0E8D"/>
    <w:rsid w:val="00DC1274"/>
    <w:rsid w:val="00DC1446"/>
    <w:rsid w:val="00DC19FC"/>
    <w:rsid w:val="00DC1E6C"/>
    <w:rsid w:val="00DC21B9"/>
    <w:rsid w:val="00DC23F9"/>
    <w:rsid w:val="00DC2820"/>
    <w:rsid w:val="00DC2A7E"/>
    <w:rsid w:val="00DC2AD7"/>
    <w:rsid w:val="00DC2D9D"/>
    <w:rsid w:val="00DC2FE1"/>
    <w:rsid w:val="00DC3030"/>
    <w:rsid w:val="00DC3371"/>
    <w:rsid w:val="00DC3652"/>
    <w:rsid w:val="00DC3661"/>
    <w:rsid w:val="00DC3958"/>
    <w:rsid w:val="00DC3CAB"/>
    <w:rsid w:val="00DC3E15"/>
    <w:rsid w:val="00DC4174"/>
    <w:rsid w:val="00DC48A7"/>
    <w:rsid w:val="00DC4F72"/>
    <w:rsid w:val="00DC50BD"/>
    <w:rsid w:val="00DC50D9"/>
    <w:rsid w:val="00DC54AE"/>
    <w:rsid w:val="00DC5720"/>
    <w:rsid w:val="00DC5755"/>
    <w:rsid w:val="00DC5813"/>
    <w:rsid w:val="00DC5881"/>
    <w:rsid w:val="00DC5C58"/>
    <w:rsid w:val="00DC61CC"/>
    <w:rsid w:val="00DC62E3"/>
    <w:rsid w:val="00DC65F7"/>
    <w:rsid w:val="00DC66FD"/>
    <w:rsid w:val="00DC72FA"/>
    <w:rsid w:val="00DC7347"/>
    <w:rsid w:val="00DC7636"/>
    <w:rsid w:val="00DC7654"/>
    <w:rsid w:val="00DC7D08"/>
    <w:rsid w:val="00DC7D66"/>
    <w:rsid w:val="00DC7F37"/>
    <w:rsid w:val="00DC7F44"/>
    <w:rsid w:val="00DC7F8D"/>
    <w:rsid w:val="00DD0154"/>
    <w:rsid w:val="00DD0517"/>
    <w:rsid w:val="00DD0A15"/>
    <w:rsid w:val="00DD0EFA"/>
    <w:rsid w:val="00DD147B"/>
    <w:rsid w:val="00DD18CA"/>
    <w:rsid w:val="00DD1BAB"/>
    <w:rsid w:val="00DD1BB6"/>
    <w:rsid w:val="00DD30F5"/>
    <w:rsid w:val="00DD3302"/>
    <w:rsid w:val="00DD3858"/>
    <w:rsid w:val="00DD3985"/>
    <w:rsid w:val="00DD3C14"/>
    <w:rsid w:val="00DD3C82"/>
    <w:rsid w:val="00DD3CAB"/>
    <w:rsid w:val="00DD3D43"/>
    <w:rsid w:val="00DD469D"/>
    <w:rsid w:val="00DD4C69"/>
    <w:rsid w:val="00DD4F02"/>
    <w:rsid w:val="00DD50D6"/>
    <w:rsid w:val="00DD52BB"/>
    <w:rsid w:val="00DD53BF"/>
    <w:rsid w:val="00DD5773"/>
    <w:rsid w:val="00DD582A"/>
    <w:rsid w:val="00DD5CE8"/>
    <w:rsid w:val="00DD5D07"/>
    <w:rsid w:val="00DD5F5A"/>
    <w:rsid w:val="00DD6307"/>
    <w:rsid w:val="00DD63C5"/>
    <w:rsid w:val="00DD65C7"/>
    <w:rsid w:val="00DD6DD4"/>
    <w:rsid w:val="00DD718A"/>
    <w:rsid w:val="00DD75E4"/>
    <w:rsid w:val="00DD77E0"/>
    <w:rsid w:val="00DD791A"/>
    <w:rsid w:val="00DE0092"/>
    <w:rsid w:val="00DE05E1"/>
    <w:rsid w:val="00DE0942"/>
    <w:rsid w:val="00DE0AB5"/>
    <w:rsid w:val="00DE0DED"/>
    <w:rsid w:val="00DE1025"/>
    <w:rsid w:val="00DE10D7"/>
    <w:rsid w:val="00DE1237"/>
    <w:rsid w:val="00DE131E"/>
    <w:rsid w:val="00DE146C"/>
    <w:rsid w:val="00DE16F7"/>
    <w:rsid w:val="00DE1799"/>
    <w:rsid w:val="00DE1F4E"/>
    <w:rsid w:val="00DE2093"/>
    <w:rsid w:val="00DE2682"/>
    <w:rsid w:val="00DE2AAB"/>
    <w:rsid w:val="00DE2DCC"/>
    <w:rsid w:val="00DE31EC"/>
    <w:rsid w:val="00DE3BCB"/>
    <w:rsid w:val="00DE3F28"/>
    <w:rsid w:val="00DE419F"/>
    <w:rsid w:val="00DE41F4"/>
    <w:rsid w:val="00DE47E3"/>
    <w:rsid w:val="00DE4BE6"/>
    <w:rsid w:val="00DE4CD6"/>
    <w:rsid w:val="00DE4DB4"/>
    <w:rsid w:val="00DE50BC"/>
    <w:rsid w:val="00DE53BD"/>
    <w:rsid w:val="00DE55EE"/>
    <w:rsid w:val="00DE5629"/>
    <w:rsid w:val="00DE59F0"/>
    <w:rsid w:val="00DE5BF8"/>
    <w:rsid w:val="00DE5CE9"/>
    <w:rsid w:val="00DE5E8F"/>
    <w:rsid w:val="00DE6020"/>
    <w:rsid w:val="00DE63AF"/>
    <w:rsid w:val="00DE68BC"/>
    <w:rsid w:val="00DE6A5B"/>
    <w:rsid w:val="00DE6A93"/>
    <w:rsid w:val="00DE6AD2"/>
    <w:rsid w:val="00DE6CDA"/>
    <w:rsid w:val="00DE6FCD"/>
    <w:rsid w:val="00DE7005"/>
    <w:rsid w:val="00DE7258"/>
    <w:rsid w:val="00DE76F1"/>
    <w:rsid w:val="00DE7802"/>
    <w:rsid w:val="00DE79CC"/>
    <w:rsid w:val="00DE7F7C"/>
    <w:rsid w:val="00DF002D"/>
    <w:rsid w:val="00DF0258"/>
    <w:rsid w:val="00DF032B"/>
    <w:rsid w:val="00DF042B"/>
    <w:rsid w:val="00DF04CB"/>
    <w:rsid w:val="00DF05F7"/>
    <w:rsid w:val="00DF06CD"/>
    <w:rsid w:val="00DF0A91"/>
    <w:rsid w:val="00DF0CD7"/>
    <w:rsid w:val="00DF110E"/>
    <w:rsid w:val="00DF1169"/>
    <w:rsid w:val="00DF13BC"/>
    <w:rsid w:val="00DF1A7D"/>
    <w:rsid w:val="00DF1BCC"/>
    <w:rsid w:val="00DF1E21"/>
    <w:rsid w:val="00DF1F84"/>
    <w:rsid w:val="00DF2334"/>
    <w:rsid w:val="00DF25B6"/>
    <w:rsid w:val="00DF2713"/>
    <w:rsid w:val="00DF279C"/>
    <w:rsid w:val="00DF2846"/>
    <w:rsid w:val="00DF28C7"/>
    <w:rsid w:val="00DF2973"/>
    <w:rsid w:val="00DF297C"/>
    <w:rsid w:val="00DF2BC3"/>
    <w:rsid w:val="00DF32FB"/>
    <w:rsid w:val="00DF3672"/>
    <w:rsid w:val="00DF3741"/>
    <w:rsid w:val="00DF3A2E"/>
    <w:rsid w:val="00DF3CB1"/>
    <w:rsid w:val="00DF3E66"/>
    <w:rsid w:val="00DF4150"/>
    <w:rsid w:val="00DF43F8"/>
    <w:rsid w:val="00DF46F7"/>
    <w:rsid w:val="00DF46FA"/>
    <w:rsid w:val="00DF4853"/>
    <w:rsid w:val="00DF4B37"/>
    <w:rsid w:val="00DF4C79"/>
    <w:rsid w:val="00DF4D04"/>
    <w:rsid w:val="00DF4D5A"/>
    <w:rsid w:val="00DF4E4F"/>
    <w:rsid w:val="00DF5324"/>
    <w:rsid w:val="00DF556D"/>
    <w:rsid w:val="00DF5718"/>
    <w:rsid w:val="00DF5964"/>
    <w:rsid w:val="00DF619A"/>
    <w:rsid w:val="00DF62D0"/>
    <w:rsid w:val="00DF6316"/>
    <w:rsid w:val="00DF6CD1"/>
    <w:rsid w:val="00DF7700"/>
    <w:rsid w:val="00DF7E6E"/>
    <w:rsid w:val="00E003AE"/>
    <w:rsid w:val="00E0057D"/>
    <w:rsid w:val="00E0071C"/>
    <w:rsid w:val="00E008CB"/>
    <w:rsid w:val="00E00CA5"/>
    <w:rsid w:val="00E00DE3"/>
    <w:rsid w:val="00E013B4"/>
    <w:rsid w:val="00E013C8"/>
    <w:rsid w:val="00E01A24"/>
    <w:rsid w:val="00E01AF7"/>
    <w:rsid w:val="00E01D44"/>
    <w:rsid w:val="00E01EA2"/>
    <w:rsid w:val="00E0212F"/>
    <w:rsid w:val="00E02222"/>
    <w:rsid w:val="00E02345"/>
    <w:rsid w:val="00E02618"/>
    <w:rsid w:val="00E02758"/>
    <w:rsid w:val="00E02D7F"/>
    <w:rsid w:val="00E02F7E"/>
    <w:rsid w:val="00E030AD"/>
    <w:rsid w:val="00E03596"/>
    <w:rsid w:val="00E03C1F"/>
    <w:rsid w:val="00E03D6A"/>
    <w:rsid w:val="00E03DFB"/>
    <w:rsid w:val="00E03E3B"/>
    <w:rsid w:val="00E040F3"/>
    <w:rsid w:val="00E04190"/>
    <w:rsid w:val="00E04220"/>
    <w:rsid w:val="00E043E3"/>
    <w:rsid w:val="00E0450A"/>
    <w:rsid w:val="00E04ABA"/>
    <w:rsid w:val="00E05091"/>
    <w:rsid w:val="00E0526C"/>
    <w:rsid w:val="00E0531C"/>
    <w:rsid w:val="00E05320"/>
    <w:rsid w:val="00E0552B"/>
    <w:rsid w:val="00E0578D"/>
    <w:rsid w:val="00E05799"/>
    <w:rsid w:val="00E05EC1"/>
    <w:rsid w:val="00E05F34"/>
    <w:rsid w:val="00E060D6"/>
    <w:rsid w:val="00E060E2"/>
    <w:rsid w:val="00E06816"/>
    <w:rsid w:val="00E0712C"/>
    <w:rsid w:val="00E071F0"/>
    <w:rsid w:val="00E0733B"/>
    <w:rsid w:val="00E07365"/>
    <w:rsid w:val="00E0742A"/>
    <w:rsid w:val="00E07E35"/>
    <w:rsid w:val="00E10082"/>
    <w:rsid w:val="00E10167"/>
    <w:rsid w:val="00E1031F"/>
    <w:rsid w:val="00E1049C"/>
    <w:rsid w:val="00E10BD7"/>
    <w:rsid w:val="00E10D93"/>
    <w:rsid w:val="00E10E89"/>
    <w:rsid w:val="00E11078"/>
    <w:rsid w:val="00E110BF"/>
    <w:rsid w:val="00E11167"/>
    <w:rsid w:val="00E1185E"/>
    <w:rsid w:val="00E11E09"/>
    <w:rsid w:val="00E11E2C"/>
    <w:rsid w:val="00E123CD"/>
    <w:rsid w:val="00E123FC"/>
    <w:rsid w:val="00E12477"/>
    <w:rsid w:val="00E12509"/>
    <w:rsid w:val="00E1274D"/>
    <w:rsid w:val="00E12808"/>
    <w:rsid w:val="00E1280B"/>
    <w:rsid w:val="00E130CD"/>
    <w:rsid w:val="00E132D0"/>
    <w:rsid w:val="00E13368"/>
    <w:rsid w:val="00E13486"/>
    <w:rsid w:val="00E13CD5"/>
    <w:rsid w:val="00E13E81"/>
    <w:rsid w:val="00E13EA1"/>
    <w:rsid w:val="00E13F27"/>
    <w:rsid w:val="00E143F5"/>
    <w:rsid w:val="00E1460B"/>
    <w:rsid w:val="00E1474E"/>
    <w:rsid w:val="00E14A66"/>
    <w:rsid w:val="00E14AA6"/>
    <w:rsid w:val="00E14D32"/>
    <w:rsid w:val="00E14DDA"/>
    <w:rsid w:val="00E14F41"/>
    <w:rsid w:val="00E14FCF"/>
    <w:rsid w:val="00E15191"/>
    <w:rsid w:val="00E15407"/>
    <w:rsid w:val="00E1546C"/>
    <w:rsid w:val="00E15540"/>
    <w:rsid w:val="00E15885"/>
    <w:rsid w:val="00E159D0"/>
    <w:rsid w:val="00E15A4E"/>
    <w:rsid w:val="00E15A54"/>
    <w:rsid w:val="00E15B77"/>
    <w:rsid w:val="00E15F4A"/>
    <w:rsid w:val="00E16139"/>
    <w:rsid w:val="00E16214"/>
    <w:rsid w:val="00E16353"/>
    <w:rsid w:val="00E163D6"/>
    <w:rsid w:val="00E16702"/>
    <w:rsid w:val="00E1673F"/>
    <w:rsid w:val="00E16948"/>
    <w:rsid w:val="00E16A3E"/>
    <w:rsid w:val="00E16B44"/>
    <w:rsid w:val="00E16EE0"/>
    <w:rsid w:val="00E16F84"/>
    <w:rsid w:val="00E1713E"/>
    <w:rsid w:val="00E173B2"/>
    <w:rsid w:val="00E1785D"/>
    <w:rsid w:val="00E1791B"/>
    <w:rsid w:val="00E201F6"/>
    <w:rsid w:val="00E2082F"/>
    <w:rsid w:val="00E20D27"/>
    <w:rsid w:val="00E20DAD"/>
    <w:rsid w:val="00E2128C"/>
    <w:rsid w:val="00E216E4"/>
    <w:rsid w:val="00E219C7"/>
    <w:rsid w:val="00E21B73"/>
    <w:rsid w:val="00E21FE1"/>
    <w:rsid w:val="00E22037"/>
    <w:rsid w:val="00E223AB"/>
    <w:rsid w:val="00E2254D"/>
    <w:rsid w:val="00E225C7"/>
    <w:rsid w:val="00E22744"/>
    <w:rsid w:val="00E22F3A"/>
    <w:rsid w:val="00E22FA7"/>
    <w:rsid w:val="00E231D5"/>
    <w:rsid w:val="00E23401"/>
    <w:rsid w:val="00E23584"/>
    <w:rsid w:val="00E23716"/>
    <w:rsid w:val="00E23730"/>
    <w:rsid w:val="00E237A1"/>
    <w:rsid w:val="00E239CE"/>
    <w:rsid w:val="00E241DA"/>
    <w:rsid w:val="00E24BD6"/>
    <w:rsid w:val="00E24DA3"/>
    <w:rsid w:val="00E24DDD"/>
    <w:rsid w:val="00E24FF2"/>
    <w:rsid w:val="00E2506C"/>
    <w:rsid w:val="00E251B0"/>
    <w:rsid w:val="00E25317"/>
    <w:rsid w:val="00E254F1"/>
    <w:rsid w:val="00E257A9"/>
    <w:rsid w:val="00E258FE"/>
    <w:rsid w:val="00E25AC5"/>
    <w:rsid w:val="00E25BCE"/>
    <w:rsid w:val="00E25CFC"/>
    <w:rsid w:val="00E25F44"/>
    <w:rsid w:val="00E2614D"/>
    <w:rsid w:val="00E261AE"/>
    <w:rsid w:val="00E262AC"/>
    <w:rsid w:val="00E264B6"/>
    <w:rsid w:val="00E26568"/>
    <w:rsid w:val="00E266E0"/>
    <w:rsid w:val="00E26791"/>
    <w:rsid w:val="00E26C6E"/>
    <w:rsid w:val="00E2714F"/>
    <w:rsid w:val="00E271FE"/>
    <w:rsid w:val="00E276E2"/>
    <w:rsid w:val="00E277D7"/>
    <w:rsid w:val="00E27B19"/>
    <w:rsid w:val="00E27E7F"/>
    <w:rsid w:val="00E30669"/>
    <w:rsid w:val="00E30738"/>
    <w:rsid w:val="00E30764"/>
    <w:rsid w:val="00E307A6"/>
    <w:rsid w:val="00E30831"/>
    <w:rsid w:val="00E308D8"/>
    <w:rsid w:val="00E30AB8"/>
    <w:rsid w:val="00E30DAF"/>
    <w:rsid w:val="00E31330"/>
    <w:rsid w:val="00E31375"/>
    <w:rsid w:val="00E3137D"/>
    <w:rsid w:val="00E313A2"/>
    <w:rsid w:val="00E31421"/>
    <w:rsid w:val="00E3149C"/>
    <w:rsid w:val="00E31F9F"/>
    <w:rsid w:val="00E32181"/>
    <w:rsid w:val="00E32580"/>
    <w:rsid w:val="00E32885"/>
    <w:rsid w:val="00E32B5F"/>
    <w:rsid w:val="00E32E1F"/>
    <w:rsid w:val="00E3323E"/>
    <w:rsid w:val="00E3386E"/>
    <w:rsid w:val="00E339E0"/>
    <w:rsid w:val="00E33B40"/>
    <w:rsid w:val="00E33CC2"/>
    <w:rsid w:val="00E34160"/>
    <w:rsid w:val="00E346A7"/>
    <w:rsid w:val="00E34DA5"/>
    <w:rsid w:val="00E3513D"/>
    <w:rsid w:val="00E351DB"/>
    <w:rsid w:val="00E35690"/>
    <w:rsid w:val="00E35854"/>
    <w:rsid w:val="00E35A84"/>
    <w:rsid w:val="00E3659D"/>
    <w:rsid w:val="00E36E9A"/>
    <w:rsid w:val="00E3700C"/>
    <w:rsid w:val="00E375AA"/>
    <w:rsid w:val="00E37674"/>
    <w:rsid w:val="00E37A63"/>
    <w:rsid w:val="00E37B0E"/>
    <w:rsid w:val="00E37D16"/>
    <w:rsid w:val="00E40239"/>
    <w:rsid w:val="00E40530"/>
    <w:rsid w:val="00E4059A"/>
    <w:rsid w:val="00E405DF"/>
    <w:rsid w:val="00E40633"/>
    <w:rsid w:val="00E407A1"/>
    <w:rsid w:val="00E40CAE"/>
    <w:rsid w:val="00E410B4"/>
    <w:rsid w:val="00E41335"/>
    <w:rsid w:val="00E414BC"/>
    <w:rsid w:val="00E414F8"/>
    <w:rsid w:val="00E41576"/>
    <w:rsid w:val="00E41CEE"/>
    <w:rsid w:val="00E421A6"/>
    <w:rsid w:val="00E4264A"/>
    <w:rsid w:val="00E42731"/>
    <w:rsid w:val="00E4289C"/>
    <w:rsid w:val="00E4292A"/>
    <w:rsid w:val="00E43002"/>
    <w:rsid w:val="00E436D5"/>
    <w:rsid w:val="00E43802"/>
    <w:rsid w:val="00E4382E"/>
    <w:rsid w:val="00E43ADE"/>
    <w:rsid w:val="00E43D97"/>
    <w:rsid w:val="00E43F6C"/>
    <w:rsid w:val="00E441F6"/>
    <w:rsid w:val="00E4422E"/>
    <w:rsid w:val="00E44247"/>
    <w:rsid w:val="00E44495"/>
    <w:rsid w:val="00E444EF"/>
    <w:rsid w:val="00E4461F"/>
    <w:rsid w:val="00E4464D"/>
    <w:rsid w:val="00E44854"/>
    <w:rsid w:val="00E44925"/>
    <w:rsid w:val="00E449E9"/>
    <w:rsid w:val="00E44AE5"/>
    <w:rsid w:val="00E44F15"/>
    <w:rsid w:val="00E452CF"/>
    <w:rsid w:val="00E45658"/>
    <w:rsid w:val="00E45807"/>
    <w:rsid w:val="00E45887"/>
    <w:rsid w:val="00E45FC7"/>
    <w:rsid w:val="00E46237"/>
    <w:rsid w:val="00E4665C"/>
    <w:rsid w:val="00E46718"/>
    <w:rsid w:val="00E4714A"/>
    <w:rsid w:val="00E473D2"/>
    <w:rsid w:val="00E4742F"/>
    <w:rsid w:val="00E47553"/>
    <w:rsid w:val="00E475D6"/>
    <w:rsid w:val="00E4773A"/>
    <w:rsid w:val="00E47897"/>
    <w:rsid w:val="00E47C1C"/>
    <w:rsid w:val="00E47D77"/>
    <w:rsid w:val="00E47EE7"/>
    <w:rsid w:val="00E505F5"/>
    <w:rsid w:val="00E5061E"/>
    <w:rsid w:val="00E50754"/>
    <w:rsid w:val="00E5083A"/>
    <w:rsid w:val="00E50A2A"/>
    <w:rsid w:val="00E50D1B"/>
    <w:rsid w:val="00E5120C"/>
    <w:rsid w:val="00E519D0"/>
    <w:rsid w:val="00E519D5"/>
    <w:rsid w:val="00E51AE4"/>
    <w:rsid w:val="00E51BAA"/>
    <w:rsid w:val="00E51C59"/>
    <w:rsid w:val="00E51E21"/>
    <w:rsid w:val="00E52305"/>
    <w:rsid w:val="00E523EA"/>
    <w:rsid w:val="00E52696"/>
    <w:rsid w:val="00E526E9"/>
    <w:rsid w:val="00E527F6"/>
    <w:rsid w:val="00E52842"/>
    <w:rsid w:val="00E52CCA"/>
    <w:rsid w:val="00E53659"/>
    <w:rsid w:val="00E53721"/>
    <w:rsid w:val="00E53941"/>
    <w:rsid w:val="00E539B6"/>
    <w:rsid w:val="00E53A26"/>
    <w:rsid w:val="00E5422E"/>
    <w:rsid w:val="00E5446A"/>
    <w:rsid w:val="00E544EC"/>
    <w:rsid w:val="00E5456F"/>
    <w:rsid w:val="00E5474A"/>
    <w:rsid w:val="00E5477A"/>
    <w:rsid w:val="00E5480C"/>
    <w:rsid w:val="00E5491C"/>
    <w:rsid w:val="00E54A9E"/>
    <w:rsid w:val="00E551CF"/>
    <w:rsid w:val="00E55252"/>
    <w:rsid w:val="00E55B82"/>
    <w:rsid w:val="00E56193"/>
    <w:rsid w:val="00E564ED"/>
    <w:rsid w:val="00E566A2"/>
    <w:rsid w:val="00E566A9"/>
    <w:rsid w:val="00E567A2"/>
    <w:rsid w:val="00E56A78"/>
    <w:rsid w:val="00E56EC4"/>
    <w:rsid w:val="00E56EDD"/>
    <w:rsid w:val="00E57106"/>
    <w:rsid w:val="00E57297"/>
    <w:rsid w:val="00E57AEA"/>
    <w:rsid w:val="00E57FA8"/>
    <w:rsid w:val="00E602A6"/>
    <w:rsid w:val="00E60502"/>
    <w:rsid w:val="00E605C7"/>
    <w:rsid w:val="00E60974"/>
    <w:rsid w:val="00E6098C"/>
    <w:rsid w:val="00E60C04"/>
    <w:rsid w:val="00E60F46"/>
    <w:rsid w:val="00E61771"/>
    <w:rsid w:val="00E61AD8"/>
    <w:rsid w:val="00E6246A"/>
    <w:rsid w:val="00E628E8"/>
    <w:rsid w:val="00E62968"/>
    <w:rsid w:val="00E62B05"/>
    <w:rsid w:val="00E62CE8"/>
    <w:rsid w:val="00E635F8"/>
    <w:rsid w:val="00E63631"/>
    <w:rsid w:val="00E63815"/>
    <w:rsid w:val="00E638E6"/>
    <w:rsid w:val="00E63A7B"/>
    <w:rsid w:val="00E641AC"/>
    <w:rsid w:val="00E64246"/>
    <w:rsid w:val="00E643AC"/>
    <w:rsid w:val="00E6450E"/>
    <w:rsid w:val="00E64571"/>
    <w:rsid w:val="00E645CB"/>
    <w:rsid w:val="00E64682"/>
    <w:rsid w:val="00E6470A"/>
    <w:rsid w:val="00E64831"/>
    <w:rsid w:val="00E64857"/>
    <w:rsid w:val="00E64AEF"/>
    <w:rsid w:val="00E64DA9"/>
    <w:rsid w:val="00E652A7"/>
    <w:rsid w:val="00E6542C"/>
    <w:rsid w:val="00E65A8C"/>
    <w:rsid w:val="00E65E5A"/>
    <w:rsid w:val="00E65F22"/>
    <w:rsid w:val="00E6600B"/>
    <w:rsid w:val="00E66030"/>
    <w:rsid w:val="00E668C9"/>
    <w:rsid w:val="00E669A0"/>
    <w:rsid w:val="00E669E1"/>
    <w:rsid w:val="00E669EF"/>
    <w:rsid w:val="00E66C9D"/>
    <w:rsid w:val="00E66DDF"/>
    <w:rsid w:val="00E66DE4"/>
    <w:rsid w:val="00E66E01"/>
    <w:rsid w:val="00E67269"/>
    <w:rsid w:val="00E672A1"/>
    <w:rsid w:val="00E6736C"/>
    <w:rsid w:val="00E67579"/>
    <w:rsid w:val="00E6759F"/>
    <w:rsid w:val="00E67671"/>
    <w:rsid w:val="00E6769D"/>
    <w:rsid w:val="00E677CF"/>
    <w:rsid w:val="00E67A8C"/>
    <w:rsid w:val="00E67C52"/>
    <w:rsid w:val="00E67F63"/>
    <w:rsid w:val="00E67FAB"/>
    <w:rsid w:val="00E700B8"/>
    <w:rsid w:val="00E70207"/>
    <w:rsid w:val="00E70B57"/>
    <w:rsid w:val="00E70CE7"/>
    <w:rsid w:val="00E70F3D"/>
    <w:rsid w:val="00E71230"/>
    <w:rsid w:val="00E71408"/>
    <w:rsid w:val="00E718B7"/>
    <w:rsid w:val="00E7197C"/>
    <w:rsid w:val="00E71CFA"/>
    <w:rsid w:val="00E71DC3"/>
    <w:rsid w:val="00E71F43"/>
    <w:rsid w:val="00E7203A"/>
    <w:rsid w:val="00E72572"/>
    <w:rsid w:val="00E7280B"/>
    <w:rsid w:val="00E72983"/>
    <w:rsid w:val="00E72B91"/>
    <w:rsid w:val="00E72CCD"/>
    <w:rsid w:val="00E72FD6"/>
    <w:rsid w:val="00E73200"/>
    <w:rsid w:val="00E73240"/>
    <w:rsid w:val="00E73521"/>
    <w:rsid w:val="00E7375E"/>
    <w:rsid w:val="00E7388C"/>
    <w:rsid w:val="00E73C73"/>
    <w:rsid w:val="00E73FBE"/>
    <w:rsid w:val="00E74087"/>
    <w:rsid w:val="00E7410A"/>
    <w:rsid w:val="00E741B0"/>
    <w:rsid w:val="00E74297"/>
    <w:rsid w:val="00E75839"/>
    <w:rsid w:val="00E75C0D"/>
    <w:rsid w:val="00E761AD"/>
    <w:rsid w:val="00E7629D"/>
    <w:rsid w:val="00E767CB"/>
    <w:rsid w:val="00E76F56"/>
    <w:rsid w:val="00E7723D"/>
    <w:rsid w:val="00E772BD"/>
    <w:rsid w:val="00E7734E"/>
    <w:rsid w:val="00E77435"/>
    <w:rsid w:val="00E7755C"/>
    <w:rsid w:val="00E7757A"/>
    <w:rsid w:val="00E775F9"/>
    <w:rsid w:val="00E776D9"/>
    <w:rsid w:val="00E776FE"/>
    <w:rsid w:val="00E807EC"/>
    <w:rsid w:val="00E80ADB"/>
    <w:rsid w:val="00E810B7"/>
    <w:rsid w:val="00E81225"/>
    <w:rsid w:val="00E81385"/>
    <w:rsid w:val="00E816D5"/>
    <w:rsid w:val="00E81F90"/>
    <w:rsid w:val="00E82020"/>
    <w:rsid w:val="00E821F0"/>
    <w:rsid w:val="00E828E5"/>
    <w:rsid w:val="00E82CE7"/>
    <w:rsid w:val="00E83076"/>
    <w:rsid w:val="00E8335E"/>
    <w:rsid w:val="00E83366"/>
    <w:rsid w:val="00E836EF"/>
    <w:rsid w:val="00E83922"/>
    <w:rsid w:val="00E83BCB"/>
    <w:rsid w:val="00E83E11"/>
    <w:rsid w:val="00E83EEC"/>
    <w:rsid w:val="00E84729"/>
    <w:rsid w:val="00E8476B"/>
    <w:rsid w:val="00E84A52"/>
    <w:rsid w:val="00E84A5E"/>
    <w:rsid w:val="00E84DF7"/>
    <w:rsid w:val="00E8519A"/>
    <w:rsid w:val="00E851CA"/>
    <w:rsid w:val="00E851D8"/>
    <w:rsid w:val="00E8521C"/>
    <w:rsid w:val="00E852AD"/>
    <w:rsid w:val="00E852F3"/>
    <w:rsid w:val="00E85454"/>
    <w:rsid w:val="00E8548B"/>
    <w:rsid w:val="00E85567"/>
    <w:rsid w:val="00E85667"/>
    <w:rsid w:val="00E85727"/>
    <w:rsid w:val="00E85B16"/>
    <w:rsid w:val="00E860C7"/>
    <w:rsid w:val="00E86AF6"/>
    <w:rsid w:val="00E87410"/>
    <w:rsid w:val="00E875B2"/>
    <w:rsid w:val="00E87914"/>
    <w:rsid w:val="00E87931"/>
    <w:rsid w:val="00E87C52"/>
    <w:rsid w:val="00E87C72"/>
    <w:rsid w:val="00E87E86"/>
    <w:rsid w:val="00E900B9"/>
    <w:rsid w:val="00E90749"/>
    <w:rsid w:val="00E90B33"/>
    <w:rsid w:val="00E90B4C"/>
    <w:rsid w:val="00E911AA"/>
    <w:rsid w:val="00E915B6"/>
    <w:rsid w:val="00E917C9"/>
    <w:rsid w:val="00E91B13"/>
    <w:rsid w:val="00E92164"/>
    <w:rsid w:val="00E92A90"/>
    <w:rsid w:val="00E92ADD"/>
    <w:rsid w:val="00E92FD3"/>
    <w:rsid w:val="00E93548"/>
    <w:rsid w:val="00E937C7"/>
    <w:rsid w:val="00E93BC3"/>
    <w:rsid w:val="00E93FEA"/>
    <w:rsid w:val="00E94264"/>
    <w:rsid w:val="00E94266"/>
    <w:rsid w:val="00E94627"/>
    <w:rsid w:val="00E94985"/>
    <w:rsid w:val="00E94A41"/>
    <w:rsid w:val="00E94C84"/>
    <w:rsid w:val="00E94CF6"/>
    <w:rsid w:val="00E952EA"/>
    <w:rsid w:val="00E955B9"/>
    <w:rsid w:val="00E95978"/>
    <w:rsid w:val="00E95AA0"/>
    <w:rsid w:val="00E95DF5"/>
    <w:rsid w:val="00E95E08"/>
    <w:rsid w:val="00E961B0"/>
    <w:rsid w:val="00E962C5"/>
    <w:rsid w:val="00E96301"/>
    <w:rsid w:val="00E96801"/>
    <w:rsid w:val="00E969FF"/>
    <w:rsid w:val="00E96B06"/>
    <w:rsid w:val="00E970F3"/>
    <w:rsid w:val="00E9710F"/>
    <w:rsid w:val="00E97379"/>
    <w:rsid w:val="00E97393"/>
    <w:rsid w:val="00E97484"/>
    <w:rsid w:val="00E97CCE"/>
    <w:rsid w:val="00EA004E"/>
    <w:rsid w:val="00EA01A8"/>
    <w:rsid w:val="00EA08AB"/>
    <w:rsid w:val="00EA0923"/>
    <w:rsid w:val="00EA0D1A"/>
    <w:rsid w:val="00EA0EA9"/>
    <w:rsid w:val="00EA132D"/>
    <w:rsid w:val="00EA1460"/>
    <w:rsid w:val="00EA14C4"/>
    <w:rsid w:val="00EA151D"/>
    <w:rsid w:val="00EA15AF"/>
    <w:rsid w:val="00EA16F5"/>
    <w:rsid w:val="00EA1915"/>
    <w:rsid w:val="00EA1C16"/>
    <w:rsid w:val="00EA1D27"/>
    <w:rsid w:val="00EA1DE8"/>
    <w:rsid w:val="00EA1DEB"/>
    <w:rsid w:val="00EA1E18"/>
    <w:rsid w:val="00EA2046"/>
    <w:rsid w:val="00EA21A6"/>
    <w:rsid w:val="00EA2366"/>
    <w:rsid w:val="00EA26ED"/>
    <w:rsid w:val="00EA2758"/>
    <w:rsid w:val="00EA282D"/>
    <w:rsid w:val="00EA2BEE"/>
    <w:rsid w:val="00EA2C14"/>
    <w:rsid w:val="00EA31D4"/>
    <w:rsid w:val="00EA33D4"/>
    <w:rsid w:val="00EA34B7"/>
    <w:rsid w:val="00EA35A4"/>
    <w:rsid w:val="00EA36E4"/>
    <w:rsid w:val="00EA379F"/>
    <w:rsid w:val="00EA3C2E"/>
    <w:rsid w:val="00EA3FB7"/>
    <w:rsid w:val="00EA4420"/>
    <w:rsid w:val="00EA47AA"/>
    <w:rsid w:val="00EA4A26"/>
    <w:rsid w:val="00EA4BDE"/>
    <w:rsid w:val="00EA5463"/>
    <w:rsid w:val="00EA613A"/>
    <w:rsid w:val="00EA6999"/>
    <w:rsid w:val="00EA72E9"/>
    <w:rsid w:val="00EA739A"/>
    <w:rsid w:val="00EA776D"/>
    <w:rsid w:val="00EA7798"/>
    <w:rsid w:val="00EA786F"/>
    <w:rsid w:val="00EA7DFD"/>
    <w:rsid w:val="00EB01D1"/>
    <w:rsid w:val="00EB03CF"/>
    <w:rsid w:val="00EB0563"/>
    <w:rsid w:val="00EB05F3"/>
    <w:rsid w:val="00EB08C5"/>
    <w:rsid w:val="00EB0A75"/>
    <w:rsid w:val="00EB0AD1"/>
    <w:rsid w:val="00EB0F45"/>
    <w:rsid w:val="00EB0F8E"/>
    <w:rsid w:val="00EB0FF2"/>
    <w:rsid w:val="00EB126C"/>
    <w:rsid w:val="00EB1470"/>
    <w:rsid w:val="00EB17F5"/>
    <w:rsid w:val="00EB1988"/>
    <w:rsid w:val="00EB2370"/>
    <w:rsid w:val="00EB23CA"/>
    <w:rsid w:val="00EB2A28"/>
    <w:rsid w:val="00EB2C9D"/>
    <w:rsid w:val="00EB2E89"/>
    <w:rsid w:val="00EB2F35"/>
    <w:rsid w:val="00EB32AD"/>
    <w:rsid w:val="00EB3676"/>
    <w:rsid w:val="00EB3771"/>
    <w:rsid w:val="00EB3C08"/>
    <w:rsid w:val="00EB3C70"/>
    <w:rsid w:val="00EB3DB8"/>
    <w:rsid w:val="00EB41AF"/>
    <w:rsid w:val="00EB4682"/>
    <w:rsid w:val="00EB486C"/>
    <w:rsid w:val="00EB499C"/>
    <w:rsid w:val="00EB4A41"/>
    <w:rsid w:val="00EB4C7F"/>
    <w:rsid w:val="00EB4DBB"/>
    <w:rsid w:val="00EB5BB9"/>
    <w:rsid w:val="00EB6085"/>
    <w:rsid w:val="00EB6581"/>
    <w:rsid w:val="00EB66D1"/>
    <w:rsid w:val="00EB66F2"/>
    <w:rsid w:val="00EB6966"/>
    <w:rsid w:val="00EB6B75"/>
    <w:rsid w:val="00EB6D8F"/>
    <w:rsid w:val="00EB6D91"/>
    <w:rsid w:val="00EB6FCF"/>
    <w:rsid w:val="00EB704D"/>
    <w:rsid w:val="00EB7360"/>
    <w:rsid w:val="00EB74DA"/>
    <w:rsid w:val="00EB75A5"/>
    <w:rsid w:val="00EB761D"/>
    <w:rsid w:val="00EB7AF6"/>
    <w:rsid w:val="00EB7F19"/>
    <w:rsid w:val="00EC0145"/>
    <w:rsid w:val="00EC01E2"/>
    <w:rsid w:val="00EC01F7"/>
    <w:rsid w:val="00EC02BD"/>
    <w:rsid w:val="00EC0428"/>
    <w:rsid w:val="00EC0511"/>
    <w:rsid w:val="00EC065D"/>
    <w:rsid w:val="00EC072C"/>
    <w:rsid w:val="00EC0B44"/>
    <w:rsid w:val="00EC0EDD"/>
    <w:rsid w:val="00EC0F01"/>
    <w:rsid w:val="00EC12BA"/>
    <w:rsid w:val="00EC165F"/>
    <w:rsid w:val="00EC1AA5"/>
    <w:rsid w:val="00EC1B35"/>
    <w:rsid w:val="00EC1BEE"/>
    <w:rsid w:val="00EC1CB6"/>
    <w:rsid w:val="00EC24D4"/>
    <w:rsid w:val="00EC2539"/>
    <w:rsid w:val="00EC2581"/>
    <w:rsid w:val="00EC2AA8"/>
    <w:rsid w:val="00EC2B83"/>
    <w:rsid w:val="00EC2F09"/>
    <w:rsid w:val="00EC332B"/>
    <w:rsid w:val="00EC34E1"/>
    <w:rsid w:val="00EC354B"/>
    <w:rsid w:val="00EC383D"/>
    <w:rsid w:val="00EC3A22"/>
    <w:rsid w:val="00EC3ADE"/>
    <w:rsid w:val="00EC3B24"/>
    <w:rsid w:val="00EC3BD8"/>
    <w:rsid w:val="00EC3CAB"/>
    <w:rsid w:val="00EC3EDF"/>
    <w:rsid w:val="00EC41CF"/>
    <w:rsid w:val="00EC43C1"/>
    <w:rsid w:val="00EC4570"/>
    <w:rsid w:val="00EC4916"/>
    <w:rsid w:val="00EC497D"/>
    <w:rsid w:val="00EC49FC"/>
    <w:rsid w:val="00EC4A6B"/>
    <w:rsid w:val="00EC4CFA"/>
    <w:rsid w:val="00EC4DEA"/>
    <w:rsid w:val="00EC564D"/>
    <w:rsid w:val="00EC591E"/>
    <w:rsid w:val="00EC5B24"/>
    <w:rsid w:val="00EC5D68"/>
    <w:rsid w:val="00EC5F06"/>
    <w:rsid w:val="00EC5F41"/>
    <w:rsid w:val="00EC6189"/>
    <w:rsid w:val="00EC637B"/>
    <w:rsid w:val="00EC6828"/>
    <w:rsid w:val="00EC6B42"/>
    <w:rsid w:val="00EC6B57"/>
    <w:rsid w:val="00EC6E8C"/>
    <w:rsid w:val="00EC73C2"/>
    <w:rsid w:val="00EC7972"/>
    <w:rsid w:val="00EC7EDC"/>
    <w:rsid w:val="00EC7F1F"/>
    <w:rsid w:val="00EC7FB1"/>
    <w:rsid w:val="00ED0102"/>
    <w:rsid w:val="00ED037B"/>
    <w:rsid w:val="00ED0598"/>
    <w:rsid w:val="00ED05A6"/>
    <w:rsid w:val="00ED06FA"/>
    <w:rsid w:val="00ED0C6F"/>
    <w:rsid w:val="00ED0CBC"/>
    <w:rsid w:val="00ED0F35"/>
    <w:rsid w:val="00ED0F9E"/>
    <w:rsid w:val="00ED1012"/>
    <w:rsid w:val="00ED105D"/>
    <w:rsid w:val="00ED113C"/>
    <w:rsid w:val="00ED1215"/>
    <w:rsid w:val="00ED14C3"/>
    <w:rsid w:val="00ED1784"/>
    <w:rsid w:val="00ED1F12"/>
    <w:rsid w:val="00ED2090"/>
    <w:rsid w:val="00ED2402"/>
    <w:rsid w:val="00ED2C39"/>
    <w:rsid w:val="00ED2DBE"/>
    <w:rsid w:val="00ED3135"/>
    <w:rsid w:val="00ED3364"/>
    <w:rsid w:val="00ED3785"/>
    <w:rsid w:val="00ED3A5B"/>
    <w:rsid w:val="00ED3ACC"/>
    <w:rsid w:val="00ED42DF"/>
    <w:rsid w:val="00ED4EC3"/>
    <w:rsid w:val="00ED4EEA"/>
    <w:rsid w:val="00ED4EEB"/>
    <w:rsid w:val="00ED54C9"/>
    <w:rsid w:val="00ED55F3"/>
    <w:rsid w:val="00ED597C"/>
    <w:rsid w:val="00ED5B0E"/>
    <w:rsid w:val="00ED5D23"/>
    <w:rsid w:val="00ED6402"/>
    <w:rsid w:val="00ED665D"/>
    <w:rsid w:val="00ED670C"/>
    <w:rsid w:val="00ED679C"/>
    <w:rsid w:val="00ED699C"/>
    <w:rsid w:val="00ED6D4D"/>
    <w:rsid w:val="00ED6F12"/>
    <w:rsid w:val="00ED7234"/>
    <w:rsid w:val="00ED725D"/>
    <w:rsid w:val="00ED7479"/>
    <w:rsid w:val="00ED754C"/>
    <w:rsid w:val="00ED755E"/>
    <w:rsid w:val="00ED77D6"/>
    <w:rsid w:val="00ED7BE8"/>
    <w:rsid w:val="00EE040C"/>
    <w:rsid w:val="00EE09E4"/>
    <w:rsid w:val="00EE0AE2"/>
    <w:rsid w:val="00EE0BE1"/>
    <w:rsid w:val="00EE0C7C"/>
    <w:rsid w:val="00EE1077"/>
    <w:rsid w:val="00EE1864"/>
    <w:rsid w:val="00EE18C1"/>
    <w:rsid w:val="00EE1A48"/>
    <w:rsid w:val="00EE1B37"/>
    <w:rsid w:val="00EE1C45"/>
    <w:rsid w:val="00EE2261"/>
    <w:rsid w:val="00EE22EA"/>
    <w:rsid w:val="00EE2532"/>
    <w:rsid w:val="00EE26D2"/>
    <w:rsid w:val="00EE26FA"/>
    <w:rsid w:val="00EE299F"/>
    <w:rsid w:val="00EE2ABF"/>
    <w:rsid w:val="00EE2C2D"/>
    <w:rsid w:val="00EE2C9D"/>
    <w:rsid w:val="00EE2CA4"/>
    <w:rsid w:val="00EE3568"/>
    <w:rsid w:val="00EE35F3"/>
    <w:rsid w:val="00EE36A3"/>
    <w:rsid w:val="00EE36A6"/>
    <w:rsid w:val="00EE379B"/>
    <w:rsid w:val="00EE39FC"/>
    <w:rsid w:val="00EE4017"/>
    <w:rsid w:val="00EE409D"/>
    <w:rsid w:val="00EE42D9"/>
    <w:rsid w:val="00EE464F"/>
    <w:rsid w:val="00EE481E"/>
    <w:rsid w:val="00EE4B0F"/>
    <w:rsid w:val="00EE4B5D"/>
    <w:rsid w:val="00EE4E70"/>
    <w:rsid w:val="00EE4EB6"/>
    <w:rsid w:val="00EE503C"/>
    <w:rsid w:val="00EE5128"/>
    <w:rsid w:val="00EE594B"/>
    <w:rsid w:val="00EE5C68"/>
    <w:rsid w:val="00EE5C8A"/>
    <w:rsid w:val="00EE5EC1"/>
    <w:rsid w:val="00EE6076"/>
    <w:rsid w:val="00EE624F"/>
    <w:rsid w:val="00EE64CC"/>
    <w:rsid w:val="00EE6845"/>
    <w:rsid w:val="00EE6BBF"/>
    <w:rsid w:val="00EE6FAA"/>
    <w:rsid w:val="00EE7157"/>
    <w:rsid w:val="00EE75D5"/>
    <w:rsid w:val="00EE75EF"/>
    <w:rsid w:val="00EE7CF0"/>
    <w:rsid w:val="00EF04CC"/>
    <w:rsid w:val="00EF0828"/>
    <w:rsid w:val="00EF083D"/>
    <w:rsid w:val="00EF0909"/>
    <w:rsid w:val="00EF0AD2"/>
    <w:rsid w:val="00EF14D5"/>
    <w:rsid w:val="00EF157B"/>
    <w:rsid w:val="00EF1DB8"/>
    <w:rsid w:val="00EF1E08"/>
    <w:rsid w:val="00EF1E74"/>
    <w:rsid w:val="00EF23AB"/>
    <w:rsid w:val="00EF24C9"/>
    <w:rsid w:val="00EF26F0"/>
    <w:rsid w:val="00EF2831"/>
    <w:rsid w:val="00EF29AB"/>
    <w:rsid w:val="00EF2CBE"/>
    <w:rsid w:val="00EF3125"/>
    <w:rsid w:val="00EF312C"/>
    <w:rsid w:val="00EF3154"/>
    <w:rsid w:val="00EF352C"/>
    <w:rsid w:val="00EF3580"/>
    <w:rsid w:val="00EF402A"/>
    <w:rsid w:val="00EF40FC"/>
    <w:rsid w:val="00EF42D0"/>
    <w:rsid w:val="00EF453A"/>
    <w:rsid w:val="00EF4802"/>
    <w:rsid w:val="00EF48CD"/>
    <w:rsid w:val="00EF494C"/>
    <w:rsid w:val="00EF520E"/>
    <w:rsid w:val="00EF52C6"/>
    <w:rsid w:val="00EF54F8"/>
    <w:rsid w:val="00EF5798"/>
    <w:rsid w:val="00EF5886"/>
    <w:rsid w:val="00EF5924"/>
    <w:rsid w:val="00EF5C10"/>
    <w:rsid w:val="00EF5C15"/>
    <w:rsid w:val="00EF5F99"/>
    <w:rsid w:val="00EF6603"/>
    <w:rsid w:val="00EF6876"/>
    <w:rsid w:val="00EF6BC9"/>
    <w:rsid w:val="00EF736D"/>
    <w:rsid w:val="00EF73B0"/>
    <w:rsid w:val="00EF73E8"/>
    <w:rsid w:val="00EF75FE"/>
    <w:rsid w:val="00EF773F"/>
    <w:rsid w:val="00EF7AB6"/>
    <w:rsid w:val="00EF7AE0"/>
    <w:rsid w:val="00EF7DBF"/>
    <w:rsid w:val="00F000AA"/>
    <w:rsid w:val="00F0028F"/>
    <w:rsid w:val="00F003ED"/>
    <w:rsid w:val="00F00619"/>
    <w:rsid w:val="00F00807"/>
    <w:rsid w:val="00F00B7F"/>
    <w:rsid w:val="00F00D66"/>
    <w:rsid w:val="00F00EF4"/>
    <w:rsid w:val="00F015B7"/>
    <w:rsid w:val="00F016BA"/>
    <w:rsid w:val="00F02106"/>
    <w:rsid w:val="00F021A8"/>
    <w:rsid w:val="00F0253C"/>
    <w:rsid w:val="00F02B13"/>
    <w:rsid w:val="00F02E7C"/>
    <w:rsid w:val="00F033AD"/>
    <w:rsid w:val="00F037DA"/>
    <w:rsid w:val="00F03966"/>
    <w:rsid w:val="00F03AF4"/>
    <w:rsid w:val="00F03EF1"/>
    <w:rsid w:val="00F04071"/>
    <w:rsid w:val="00F04495"/>
    <w:rsid w:val="00F04549"/>
    <w:rsid w:val="00F04584"/>
    <w:rsid w:val="00F04B6F"/>
    <w:rsid w:val="00F053B7"/>
    <w:rsid w:val="00F05D11"/>
    <w:rsid w:val="00F05E33"/>
    <w:rsid w:val="00F05EC9"/>
    <w:rsid w:val="00F06081"/>
    <w:rsid w:val="00F062DE"/>
    <w:rsid w:val="00F067AB"/>
    <w:rsid w:val="00F06952"/>
    <w:rsid w:val="00F06B14"/>
    <w:rsid w:val="00F06C71"/>
    <w:rsid w:val="00F06DEC"/>
    <w:rsid w:val="00F07447"/>
    <w:rsid w:val="00F07757"/>
    <w:rsid w:val="00F07EEC"/>
    <w:rsid w:val="00F07EF2"/>
    <w:rsid w:val="00F07F88"/>
    <w:rsid w:val="00F1010D"/>
    <w:rsid w:val="00F1024E"/>
    <w:rsid w:val="00F10353"/>
    <w:rsid w:val="00F10359"/>
    <w:rsid w:val="00F105D3"/>
    <w:rsid w:val="00F106AD"/>
    <w:rsid w:val="00F1082A"/>
    <w:rsid w:val="00F10D77"/>
    <w:rsid w:val="00F110E0"/>
    <w:rsid w:val="00F11B3E"/>
    <w:rsid w:val="00F1248F"/>
    <w:rsid w:val="00F12F39"/>
    <w:rsid w:val="00F12F3E"/>
    <w:rsid w:val="00F13002"/>
    <w:rsid w:val="00F13189"/>
    <w:rsid w:val="00F13452"/>
    <w:rsid w:val="00F1378F"/>
    <w:rsid w:val="00F1382C"/>
    <w:rsid w:val="00F139CE"/>
    <w:rsid w:val="00F139FA"/>
    <w:rsid w:val="00F13A47"/>
    <w:rsid w:val="00F13A51"/>
    <w:rsid w:val="00F13CA0"/>
    <w:rsid w:val="00F13F54"/>
    <w:rsid w:val="00F14024"/>
    <w:rsid w:val="00F14070"/>
    <w:rsid w:val="00F140C0"/>
    <w:rsid w:val="00F14159"/>
    <w:rsid w:val="00F1437E"/>
    <w:rsid w:val="00F147A4"/>
    <w:rsid w:val="00F14A90"/>
    <w:rsid w:val="00F14B7E"/>
    <w:rsid w:val="00F14ECC"/>
    <w:rsid w:val="00F150E5"/>
    <w:rsid w:val="00F1518A"/>
    <w:rsid w:val="00F1534C"/>
    <w:rsid w:val="00F1568F"/>
    <w:rsid w:val="00F15AC8"/>
    <w:rsid w:val="00F16294"/>
    <w:rsid w:val="00F163AE"/>
    <w:rsid w:val="00F16487"/>
    <w:rsid w:val="00F164C5"/>
    <w:rsid w:val="00F1656F"/>
    <w:rsid w:val="00F168E7"/>
    <w:rsid w:val="00F16A89"/>
    <w:rsid w:val="00F16E30"/>
    <w:rsid w:val="00F173D3"/>
    <w:rsid w:val="00F17690"/>
    <w:rsid w:val="00F1782D"/>
    <w:rsid w:val="00F17904"/>
    <w:rsid w:val="00F17E45"/>
    <w:rsid w:val="00F201C6"/>
    <w:rsid w:val="00F20E14"/>
    <w:rsid w:val="00F20F0B"/>
    <w:rsid w:val="00F2108C"/>
    <w:rsid w:val="00F213C8"/>
    <w:rsid w:val="00F214BE"/>
    <w:rsid w:val="00F21546"/>
    <w:rsid w:val="00F21549"/>
    <w:rsid w:val="00F21E34"/>
    <w:rsid w:val="00F22011"/>
    <w:rsid w:val="00F221DD"/>
    <w:rsid w:val="00F22788"/>
    <w:rsid w:val="00F227F9"/>
    <w:rsid w:val="00F228B6"/>
    <w:rsid w:val="00F22900"/>
    <w:rsid w:val="00F22ADA"/>
    <w:rsid w:val="00F22E21"/>
    <w:rsid w:val="00F22F37"/>
    <w:rsid w:val="00F22F62"/>
    <w:rsid w:val="00F23027"/>
    <w:rsid w:val="00F2321E"/>
    <w:rsid w:val="00F2342F"/>
    <w:rsid w:val="00F234BF"/>
    <w:rsid w:val="00F23BA4"/>
    <w:rsid w:val="00F23CF9"/>
    <w:rsid w:val="00F23E48"/>
    <w:rsid w:val="00F2414A"/>
    <w:rsid w:val="00F241B4"/>
    <w:rsid w:val="00F2454B"/>
    <w:rsid w:val="00F24995"/>
    <w:rsid w:val="00F24EAF"/>
    <w:rsid w:val="00F250D9"/>
    <w:rsid w:val="00F2513C"/>
    <w:rsid w:val="00F252E4"/>
    <w:rsid w:val="00F25783"/>
    <w:rsid w:val="00F25ADC"/>
    <w:rsid w:val="00F260C3"/>
    <w:rsid w:val="00F26213"/>
    <w:rsid w:val="00F26325"/>
    <w:rsid w:val="00F26480"/>
    <w:rsid w:val="00F2718B"/>
    <w:rsid w:val="00F273BD"/>
    <w:rsid w:val="00F277D5"/>
    <w:rsid w:val="00F278D4"/>
    <w:rsid w:val="00F27959"/>
    <w:rsid w:val="00F27A2E"/>
    <w:rsid w:val="00F27BC3"/>
    <w:rsid w:val="00F27D0E"/>
    <w:rsid w:val="00F30069"/>
    <w:rsid w:val="00F30074"/>
    <w:rsid w:val="00F30237"/>
    <w:rsid w:val="00F30DE0"/>
    <w:rsid w:val="00F30E29"/>
    <w:rsid w:val="00F311F6"/>
    <w:rsid w:val="00F3159B"/>
    <w:rsid w:val="00F3175F"/>
    <w:rsid w:val="00F31A83"/>
    <w:rsid w:val="00F31D81"/>
    <w:rsid w:val="00F31F23"/>
    <w:rsid w:val="00F323A7"/>
    <w:rsid w:val="00F32435"/>
    <w:rsid w:val="00F32878"/>
    <w:rsid w:val="00F32FF8"/>
    <w:rsid w:val="00F33099"/>
    <w:rsid w:val="00F330F5"/>
    <w:rsid w:val="00F332B6"/>
    <w:rsid w:val="00F333A2"/>
    <w:rsid w:val="00F33516"/>
    <w:rsid w:val="00F33A38"/>
    <w:rsid w:val="00F33B09"/>
    <w:rsid w:val="00F33BE8"/>
    <w:rsid w:val="00F340F4"/>
    <w:rsid w:val="00F343B1"/>
    <w:rsid w:val="00F343EF"/>
    <w:rsid w:val="00F34511"/>
    <w:rsid w:val="00F348C6"/>
    <w:rsid w:val="00F34C4D"/>
    <w:rsid w:val="00F34F00"/>
    <w:rsid w:val="00F35489"/>
    <w:rsid w:val="00F35903"/>
    <w:rsid w:val="00F35DD0"/>
    <w:rsid w:val="00F36123"/>
    <w:rsid w:val="00F362D4"/>
    <w:rsid w:val="00F36593"/>
    <w:rsid w:val="00F367B2"/>
    <w:rsid w:val="00F36864"/>
    <w:rsid w:val="00F3696F"/>
    <w:rsid w:val="00F37463"/>
    <w:rsid w:val="00F37546"/>
    <w:rsid w:val="00F37676"/>
    <w:rsid w:val="00F37936"/>
    <w:rsid w:val="00F37EC0"/>
    <w:rsid w:val="00F40487"/>
    <w:rsid w:val="00F40635"/>
    <w:rsid w:val="00F40AEA"/>
    <w:rsid w:val="00F40B20"/>
    <w:rsid w:val="00F40CDA"/>
    <w:rsid w:val="00F40DCC"/>
    <w:rsid w:val="00F4119A"/>
    <w:rsid w:val="00F41239"/>
    <w:rsid w:val="00F413E1"/>
    <w:rsid w:val="00F41513"/>
    <w:rsid w:val="00F41841"/>
    <w:rsid w:val="00F41AA0"/>
    <w:rsid w:val="00F41CE9"/>
    <w:rsid w:val="00F41D7A"/>
    <w:rsid w:val="00F41DE1"/>
    <w:rsid w:val="00F42265"/>
    <w:rsid w:val="00F423C1"/>
    <w:rsid w:val="00F42457"/>
    <w:rsid w:val="00F4245E"/>
    <w:rsid w:val="00F4259B"/>
    <w:rsid w:val="00F425B7"/>
    <w:rsid w:val="00F42859"/>
    <w:rsid w:val="00F42867"/>
    <w:rsid w:val="00F4292A"/>
    <w:rsid w:val="00F42B59"/>
    <w:rsid w:val="00F42C91"/>
    <w:rsid w:val="00F42D29"/>
    <w:rsid w:val="00F42D70"/>
    <w:rsid w:val="00F42DFF"/>
    <w:rsid w:val="00F42E01"/>
    <w:rsid w:val="00F430F2"/>
    <w:rsid w:val="00F43136"/>
    <w:rsid w:val="00F431B9"/>
    <w:rsid w:val="00F43398"/>
    <w:rsid w:val="00F438CF"/>
    <w:rsid w:val="00F439AE"/>
    <w:rsid w:val="00F43E26"/>
    <w:rsid w:val="00F44397"/>
    <w:rsid w:val="00F4469A"/>
    <w:rsid w:val="00F44724"/>
    <w:rsid w:val="00F44781"/>
    <w:rsid w:val="00F44B80"/>
    <w:rsid w:val="00F44F74"/>
    <w:rsid w:val="00F45010"/>
    <w:rsid w:val="00F452CB"/>
    <w:rsid w:val="00F45548"/>
    <w:rsid w:val="00F45929"/>
    <w:rsid w:val="00F45A5E"/>
    <w:rsid w:val="00F45AB6"/>
    <w:rsid w:val="00F45BEE"/>
    <w:rsid w:val="00F45D8F"/>
    <w:rsid w:val="00F4602F"/>
    <w:rsid w:val="00F4625C"/>
    <w:rsid w:val="00F4640C"/>
    <w:rsid w:val="00F464BE"/>
    <w:rsid w:val="00F466B1"/>
    <w:rsid w:val="00F46990"/>
    <w:rsid w:val="00F46B76"/>
    <w:rsid w:val="00F47191"/>
    <w:rsid w:val="00F47245"/>
    <w:rsid w:val="00F47518"/>
    <w:rsid w:val="00F47891"/>
    <w:rsid w:val="00F47AE2"/>
    <w:rsid w:val="00F47F46"/>
    <w:rsid w:val="00F50372"/>
    <w:rsid w:val="00F50742"/>
    <w:rsid w:val="00F50B6C"/>
    <w:rsid w:val="00F50BC3"/>
    <w:rsid w:val="00F50C75"/>
    <w:rsid w:val="00F5161E"/>
    <w:rsid w:val="00F517B4"/>
    <w:rsid w:val="00F5186D"/>
    <w:rsid w:val="00F51BB6"/>
    <w:rsid w:val="00F51F08"/>
    <w:rsid w:val="00F528AA"/>
    <w:rsid w:val="00F52D3A"/>
    <w:rsid w:val="00F53544"/>
    <w:rsid w:val="00F535DA"/>
    <w:rsid w:val="00F53AB5"/>
    <w:rsid w:val="00F53CB2"/>
    <w:rsid w:val="00F53E55"/>
    <w:rsid w:val="00F5417B"/>
    <w:rsid w:val="00F5431D"/>
    <w:rsid w:val="00F5443A"/>
    <w:rsid w:val="00F544AD"/>
    <w:rsid w:val="00F54930"/>
    <w:rsid w:val="00F54A50"/>
    <w:rsid w:val="00F54AF4"/>
    <w:rsid w:val="00F54D17"/>
    <w:rsid w:val="00F54F79"/>
    <w:rsid w:val="00F5506B"/>
    <w:rsid w:val="00F552B8"/>
    <w:rsid w:val="00F55C19"/>
    <w:rsid w:val="00F55D91"/>
    <w:rsid w:val="00F55EA1"/>
    <w:rsid w:val="00F55F66"/>
    <w:rsid w:val="00F5659A"/>
    <w:rsid w:val="00F56975"/>
    <w:rsid w:val="00F56A2D"/>
    <w:rsid w:val="00F56F4D"/>
    <w:rsid w:val="00F56F73"/>
    <w:rsid w:val="00F56FE3"/>
    <w:rsid w:val="00F573EE"/>
    <w:rsid w:val="00F57853"/>
    <w:rsid w:val="00F578A0"/>
    <w:rsid w:val="00F578B3"/>
    <w:rsid w:val="00F57DBF"/>
    <w:rsid w:val="00F57F71"/>
    <w:rsid w:val="00F6046A"/>
    <w:rsid w:val="00F604F9"/>
    <w:rsid w:val="00F608E4"/>
    <w:rsid w:val="00F610BC"/>
    <w:rsid w:val="00F611B0"/>
    <w:rsid w:val="00F617DA"/>
    <w:rsid w:val="00F61CF1"/>
    <w:rsid w:val="00F62047"/>
    <w:rsid w:val="00F62255"/>
    <w:rsid w:val="00F622C8"/>
    <w:rsid w:val="00F623C1"/>
    <w:rsid w:val="00F62975"/>
    <w:rsid w:val="00F62AC8"/>
    <w:rsid w:val="00F63173"/>
    <w:rsid w:val="00F631D7"/>
    <w:rsid w:val="00F6323B"/>
    <w:rsid w:val="00F6334A"/>
    <w:rsid w:val="00F6334C"/>
    <w:rsid w:val="00F6391F"/>
    <w:rsid w:val="00F63DC6"/>
    <w:rsid w:val="00F63ED3"/>
    <w:rsid w:val="00F63F3D"/>
    <w:rsid w:val="00F6400E"/>
    <w:rsid w:val="00F64282"/>
    <w:rsid w:val="00F64644"/>
    <w:rsid w:val="00F64A08"/>
    <w:rsid w:val="00F64A20"/>
    <w:rsid w:val="00F6506F"/>
    <w:rsid w:val="00F653F2"/>
    <w:rsid w:val="00F655BB"/>
    <w:rsid w:val="00F6560A"/>
    <w:rsid w:val="00F65B8C"/>
    <w:rsid w:val="00F66A41"/>
    <w:rsid w:val="00F66F24"/>
    <w:rsid w:val="00F67065"/>
    <w:rsid w:val="00F670E8"/>
    <w:rsid w:val="00F6712D"/>
    <w:rsid w:val="00F671EF"/>
    <w:rsid w:val="00F672D8"/>
    <w:rsid w:val="00F677EB"/>
    <w:rsid w:val="00F67B5C"/>
    <w:rsid w:val="00F67D9A"/>
    <w:rsid w:val="00F67E61"/>
    <w:rsid w:val="00F701F2"/>
    <w:rsid w:val="00F70AD6"/>
    <w:rsid w:val="00F70B05"/>
    <w:rsid w:val="00F70F60"/>
    <w:rsid w:val="00F70FAC"/>
    <w:rsid w:val="00F713CE"/>
    <w:rsid w:val="00F713F3"/>
    <w:rsid w:val="00F7148D"/>
    <w:rsid w:val="00F71679"/>
    <w:rsid w:val="00F71969"/>
    <w:rsid w:val="00F71A1E"/>
    <w:rsid w:val="00F71A51"/>
    <w:rsid w:val="00F71A6C"/>
    <w:rsid w:val="00F71DA2"/>
    <w:rsid w:val="00F71F4C"/>
    <w:rsid w:val="00F721B2"/>
    <w:rsid w:val="00F72369"/>
    <w:rsid w:val="00F7275C"/>
    <w:rsid w:val="00F728BB"/>
    <w:rsid w:val="00F72AB5"/>
    <w:rsid w:val="00F72B6F"/>
    <w:rsid w:val="00F7345C"/>
    <w:rsid w:val="00F736D4"/>
    <w:rsid w:val="00F73860"/>
    <w:rsid w:val="00F73BAC"/>
    <w:rsid w:val="00F73F0E"/>
    <w:rsid w:val="00F74574"/>
    <w:rsid w:val="00F74863"/>
    <w:rsid w:val="00F74E28"/>
    <w:rsid w:val="00F75976"/>
    <w:rsid w:val="00F76227"/>
    <w:rsid w:val="00F7660D"/>
    <w:rsid w:val="00F76E26"/>
    <w:rsid w:val="00F770B3"/>
    <w:rsid w:val="00F7735B"/>
    <w:rsid w:val="00F77377"/>
    <w:rsid w:val="00F77883"/>
    <w:rsid w:val="00F77AF7"/>
    <w:rsid w:val="00F77D4D"/>
    <w:rsid w:val="00F80285"/>
    <w:rsid w:val="00F802FF"/>
    <w:rsid w:val="00F80526"/>
    <w:rsid w:val="00F807AD"/>
    <w:rsid w:val="00F80A0A"/>
    <w:rsid w:val="00F80CBD"/>
    <w:rsid w:val="00F80FD6"/>
    <w:rsid w:val="00F81024"/>
    <w:rsid w:val="00F81792"/>
    <w:rsid w:val="00F8185B"/>
    <w:rsid w:val="00F81975"/>
    <w:rsid w:val="00F81C45"/>
    <w:rsid w:val="00F81C98"/>
    <w:rsid w:val="00F81E07"/>
    <w:rsid w:val="00F81EF1"/>
    <w:rsid w:val="00F82121"/>
    <w:rsid w:val="00F8282A"/>
    <w:rsid w:val="00F82A09"/>
    <w:rsid w:val="00F82C43"/>
    <w:rsid w:val="00F82D74"/>
    <w:rsid w:val="00F82E94"/>
    <w:rsid w:val="00F836E4"/>
    <w:rsid w:val="00F83862"/>
    <w:rsid w:val="00F83940"/>
    <w:rsid w:val="00F83D8F"/>
    <w:rsid w:val="00F83E40"/>
    <w:rsid w:val="00F84174"/>
    <w:rsid w:val="00F84293"/>
    <w:rsid w:val="00F844F6"/>
    <w:rsid w:val="00F8457C"/>
    <w:rsid w:val="00F84698"/>
    <w:rsid w:val="00F848F6"/>
    <w:rsid w:val="00F849CC"/>
    <w:rsid w:val="00F84C5E"/>
    <w:rsid w:val="00F84E25"/>
    <w:rsid w:val="00F84E32"/>
    <w:rsid w:val="00F84EF3"/>
    <w:rsid w:val="00F850A4"/>
    <w:rsid w:val="00F85116"/>
    <w:rsid w:val="00F8524A"/>
    <w:rsid w:val="00F8540B"/>
    <w:rsid w:val="00F855EA"/>
    <w:rsid w:val="00F8566F"/>
    <w:rsid w:val="00F85763"/>
    <w:rsid w:val="00F85870"/>
    <w:rsid w:val="00F85B09"/>
    <w:rsid w:val="00F85DC1"/>
    <w:rsid w:val="00F8622E"/>
    <w:rsid w:val="00F86A42"/>
    <w:rsid w:val="00F86E9E"/>
    <w:rsid w:val="00F86F09"/>
    <w:rsid w:val="00F87108"/>
    <w:rsid w:val="00F874A0"/>
    <w:rsid w:val="00F8768E"/>
    <w:rsid w:val="00F87834"/>
    <w:rsid w:val="00F87A71"/>
    <w:rsid w:val="00F87CA0"/>
    <w:rsid w:val="00F87CB9"/>
    <w:rsid w:val="00F87ED5"/>
    <w:rsid w:val="00F904F8"/>
    <w:rsid w:val="00F9056F"/>
    <w:rsid w:val="00F906AB"/>
    <w:rsid w:val="00F9084F"/>
    <w:rsid w:val="00F90853"/>
    <w:rsid w:val="00F90855"/>
    <w:rsid w:val="00F909BF"/>
    <w:rsid w:val="00F90AEC"/>
    <w:rsid w:val="00F91022"/>
    <w:rsid w:val="00F91057"/>
    <w:rsid w:val="00F913DC"/>
    <w:rsid w:val="00F915BC"/>
    <w:rsid w:val="00F91607"/>
    <w:rsid w:val="00F9169C"/>
    <w:rsid w:val="00F91989"/>
    <w:rsid w:val="00F91B66"/>
    <w:rsid w:val="00F91C82"/>
    <w:rsid w:val="00F92218"/>
    <w:rsid w:val="00F922C1"/>
    <w:rsid w:val="00F928ED"/>
    <w:rsid w:val="00F92902"/>
    <w:rsid w:val="00F92A4C"/>
    <w:rsid w:val="00F92A90"/>
    <w:rsid w:val="00F92DBF"/>
    <w:rsid w:val="00F92F93"/>
    <w:rsid w:val="00F936AF"/>
    <w:rsid w:val="00F93AA3"/>
    <w:rsid w:val="00F93F95"/>
    <w:rsid w:val="00F94102"/>
    <w:rsid w:val="00F943A3"/>
    <w:rsid w:val="00F9449B"/>
    <w:rsid w:val="00F944D3"/>
    <w:rsid w:val="00F945B1"/>
    <w:rsid w:val="00F94814"/>
    <w:rsid w:val="00F94F6D"/>
    <w:rsid w:val="00F95084"/>
    <w:rsid w:val="00F95119"/>
    <w:rsid w:val="00F954BD"/>
    <w:rsid w:val="00F954CE"/>
    <w:rsid w:val="00F954DA"/>
    <w:rsid w:val="00F9596D"/>
    <w:rsid w:val="00F95D2D"/>
    <w:rsid w:val="00F95E4B"/>
    <w:rsid w:val="00F9616E"/>
    <w:rsid w:val="00F962A7"/>
    <w:rsid w:val="00F96332"/>
    <w:rsid w:val="00F9647B"/>
    <w:rsid w:val="00F96BEC"/>
    <w:rsid w:val="00F97099"/>
    <w:rsid w:val="00F973C0"/>
    <w:rsid w:val="00F975D4"/>
    <w:rsid w:val="00F976E3"/>
    <w:rsid w:val="00F977DD"/>
    <w:rsid w:val="00F97E67"/>
    <w:rsid w:val="00F97F6D"/>
    <w:rsid w:val="00FA000F"/>
    <w:rsid w:val="00FA004F"/>
    <w:rsid w:val="00FA0250"/>
    <w:rsid w:val="00FA05ED"/>
    <w:rsid w:val="00FA0BC7"/>
    <w:rsid w:val="00FA0CA6"/>
    <w:rsid w:val="00FA0CFF"/>
    <w:rsid w:val="00FA10A2"/>
    <w:rsid w:val="00FA133A"/>
    <w:rsid w:val="00FA1452"/>
    <w:rsid w:val="00FA1514"/>
    <w:rsid w:val="00FA1A28"/>
    <w:rsid w:val="00FA218E"/>
    <w:rsid w:val="00FA21C0"/>
    <w:rsid w:val="00FA23B1"/>
    <w:rsid w:val="00FA2431"/>
    <w:rsid w:val="00FA2A12"/>
    <w:rsid w:val="00FA3263"/>
    <w:rsid w:val="00FA35C7"/>
    <w:rsid w:val="00FA36DB"/>
    <w:rsid w:val="00FA3737"/>
    <w:rsid w:val="00FA376F"/>
    <w:rsid w:val="00FA396C"/>
    <w:rsid w:val="00FA3E23"/>
    <w:rsid w:val="00FA3ED6"/>
    <w:rsid w:val="00FA464F"/>
    <w:rsid w:val="00FA4802"/>
    <w:rsid w:val="00FA486B"/>
    <w:rsid w:val="00FA48F9"/>
    <w:rsid w:val="00FA4AD9"/>
    <w:rsid w:val="00FA4D41"/>
    <w:rsid w:val="00FA4DD0"/>
    <w:rsid w:val="00FA534A"/>
    <w:rsid w:val="00FA5A20"/>
    <w:rsid w:val="00FA5B97"/>
    <w:rsid w:val="00FA5BC7"/>
    <w:rsid w:val="00FA5D89"/>
    <w:rsid w:val="00FA5E3F"/>
    <w:rsid w:val="00FA61B3"/>
    <w:rsid w:val="00FA6269"/>
    <w:rsid w:val="00FA652D"/>
    <w:rsid w:val="00FA65B1"/>
    <w:rsid w:val="00FA6E5F"/>
    <w:rsid w:val="00FA6FE4"/>
    <w:rsid w:val="00FA7140"/>
    <w:rsid w:val="00FA7214"/>
    <w:rsid w:val="00FA72F6"/>
    <w:rsid w:val="00FA778C"/>
    <w:rsid w:val="00FA7944"/>
    <w:rsid w:val="00FA795D"/>
    <w:rsid w:val="00FA7BF7"/>
    <w:rsid w:val="00FA7E61"/>
    <w:rsid w:val="00FB010B"/>
    <w:rsid w:val="00FB01D4"/>
    <w:rsid w:val="00FB09FD"/>
    <w:rsid w:val="00FB0A22"/>
    <w:rsid w:val="00FB0B8B"/>
    <w:rsid w:val="00FB0C4C"/>
    <w:rsid w:val="00FB11C1"/>
    <w:rsid w:val="00FB175E"/>
    <w:rsid w:val="00FB1ADF"/>
    <w:rsid w:val="00FB1FF7"/>
    <w:rsid w:val="00FB21E1"/>
    <w:rsid w:val="00FB241F"/>
    <w:rsid w:val="00FB2501"/>
    <w:rsid w:val="00FB298B"/>
    <w:rsid w:val="00FB2FB2"/>
    <w:rsid w:val="00FB3149"/>
    <w:rsid w:val="00FB3213"/>
    <w:rsid w:val="00FB3A3E"/>
    <w:rsid w:val="00FB3BD4"/>
    <w:rsid w:val="00FB3C1C"/>
    <w:rsid w:val="00FB3CAA"/>
    <w:rsid w:val="00FB3E4D"/>
    <w:rsid w:val="00FB3E5F"/>
    <w:rsid w:val="00FB402B"/>
    <w:rsid w:val="00FB431C"/>
    <w:rsid w:val="00FB457D"/>
    <w:rsid w:val="00FB4DC0"/>
    <w:rsid w:val="00FB4E0D"/>
    <w:rsid w:val="00FB4E95"/>
    <w:rsid w:val="00FB524D"/>
    <w:rsid w:val="00FB5272"/>
    <w:rsid w:val="00FB585F"/>
    <w:rsid w:val="00FB59A4"/>
    <w:rsid w:val="00FB59C8"/>
    <w:rsid w:val="00FB5A18"/>
    <w:rsid w:val="00FB5A75"/>
    <w:rsid w:val="00FB5B9F"/>
    <w:rsid w:val="00FB5BA2"/>
    <w:rsid w:val="00FB5D81"/>
    <w:rsid w:val="00FB5FFB"/>
    <w:rsid w:val="00FB6033"/>
    <w:rsid w:val="00FB60EC"/>
    <w:rsid w:val="00FB61FD"/>
    <w:rsid w:val="00FB62CB"/>
    <w:rsid w:val="00FB6476"/>
    <w:rsid w:val="00FB6622"/>
    <w:rsid w:val="00FB6792"/>
    <w:rsid w:val="00FB6A8C"/>
    <w:rsid w:val="00FB6BFD"/>
    <w:rsid w:val="00FB6C82"/>
    <w:rsid w:val="00FB7524"/>
    <w:rsid w:val="00FB76B8"/>
    <w:rsid w:val="00FB7747"/>
    <w:rsid w:val="00FB7849"/>
    <w:rsid w:val="00FB7867"/>
    <w:rsid w:val="00FB796D"/>
    <w:rsid w:val="00FB7D1F"/>
    <w:rsid w:val="00FB7F38"/>
    <w:rsid w:val="00FB7F87"/>
    <w:rsid w:val="00FB7FB8"/>
    <w:rsid w:val="00FC00D4"/>
    <w:rsid w:val="00FC01F8"/>
    <w:rsid w:val="00FC0222"/>
    <w:rsid w:val="00FC044B"/>
    <w:rsid w:val="00FC05A1"/>
    <w:rsid w:val="00FC07FB"/>
    <w:rsid w:val="00FC08DE"/>
    <w:rsid w:val="00FC090E"/>
    <w:rsid w:val="00FC12AF"/>
    <w:rsid w:val="00FC1499"/>
    <w:rsid w:val="00FC1AF0"/>
    <w:rsid w:val="00FC2032"/>
    <w:rsid w:val="00FC20ED"/>
    <w:rsid w:val="00FC2668"/>
    <w:rsid w:val="00FC273D"/>
    <w:rsid w:val="00FC2B32"/>
    <w:rsid w:val="00FC2B50"/>
    <w:rsid w:val="00FC2C9D"/>
    <w:rsid w:val="00FC313D"/>
    <w:rsid w:val="00FC33AE"/>
    <w:rsid w:val="00FC341B"/>
    <w:rsid w:val="00FC3599"/>
    <w:rsid w:val="00FC380A"/>
    <w:rsid w:val="00FC3858"/>
    <w:rsid w:val="00FC39B3"/>
    <w:rsid w:val="00FC3B8C"/>
    <w:rsid w:val="00FC3C6D"/>
    <w:rsid w:val="00FC47B5"/>
    <w:rsid w:val="00FC486A"/>
    <w:rsid w:val="00FC4A00"/>
    <w:rsid w:val="00FC4A88"/>
    <w:rsid w:val="00FC4C95"/>
    <w:rsid w:val="00FC4DA9"/>
    <w:rsid w:val="00FC53A6"/>
    <w:rsid w:val="00FC5680"/>
    <w:rsid w:val="00FC579F"/>
    <w:rsid w:val="00FC59F9"/>
    <w:rsid w:val="00FC5A5F"/>
    <w:rsid w:val="00FC62F9"/>
    <w:rsid w:val="00FC6706"/>
    <w:rsid w:val="00FC6C71"/>
    <w:rsid w:val="00FC6C83"/>
    <w:rsid w:val="00FC6F93"/>
    <w:rsid w:val="00FC7802"/>
    <w:rsid w:val="00FC7878"/>
    <w:rsid w:val="00FC7926"/>
    <w:rsid w:val="00FC799C"/>
    <w:rsid w:val="00FC7ADE"/>
    <w:rsid w:val="00FC7CFE"/>
    <w:rsid w:val="00FD027C"/>
    <w:rsid w:val="00FD0285"/>
    <w:rsid w:val="00FD039B"/>
    <w:rsid w:val="00FD05B0"/>
    <w:rsid w:val="00FD0BAF"/>
    <w:rsid w:val="00FD0F04"/>
    <w:rsid w:val="00FD11BF"/>
    <w:rsid w:val="00FD131A"/>
    <w:rsid w:val="00FD136A"/>
    <w:rsid w:val="00FD143C"/>
    <w:rsid w:val="00FD14BC"/>
    <w:rsid w:val="00FD153C"/>
    <w:rsid w:val="00FD1916"/>
    <w:rsid w:val="00FD191D"/>
    <w:rsid w:val="00FD1CF2"/>
    <w:rsid w:val="00FD1E47"/>
    <w:rsid w:val="00FD27A6"/>
    <w:rsid w:val="00FD2F98"/>
    <w:rsid w:val="00FD3345"/>
    <w:rsid w:val="00FD36B8"/>
    <w:rsid w:val="00FD3A82"/>
    <w:rsid w:val="00FD4027"/>
    <w:rsid w:val="00FD4531"/>
    <w:rsid w:val="00FD46C4"/>
    <w:rsid w:val="00FD4BAB"/>
    <w:rsid w:val="00FD4C29"/>
    <w:rsid w:val="00FD4CAE"/>
    <w:rsid w:val="00FD4F5D"/>
    <w:rsid w:val="00FD505F"/>
    <w:rsid w:val="00FD527B"/>
    <w:rsid w:val="00FD5513"/>
    <w:rsid w:val="00FD5849"/>
    <w:rsid w:val="00FD5BC6"/>
    <w:rsid w:val="00FD5DED"/>
    <w:rsid w:val="00FD5E6F"/>
    <w:rsid w:val="00FD62B4"/>
    <w:rsid w:val="00FD62BD"/>
    <w:rsid w:val="00FD654B"/>
    <w:rsid w:val="00FD6940"/>
    <w:rsid w:val="00FD69A4"/>
    <w:rsid w:val="00FD69CC"/>
    <w:rsid w:val="00FD6B38"/>
    <w:rsid w:val="00FD7440"/>
    <w:rsid w:val="00FD74C7"/>
    <w:rsid w:val="00FD7783"/>
    <w:rsid w:val="00FE050A"/>
    <w:rsid w:val="00FE0B04"/>
    <w:rsid w:val="00FE0BBC"/>
    <w:rsid w:val="00FE103E"/>
    <w:rsid w:val="00FE11FB"/>
    <w:rsid w:val="00FE14C7"/>
    <w:rsid w:val="00FE15D1"/>
    <w:rsid w:val="00FE1937"/>
    <w:rsid w:val="00FE19E0"/>
    <w:rsid w:val="00FE1A28"/>
    <w:rsid w:val="00FE1B64"/>
    <w:rsid w:val="00FE1D96"/>
    <w:rsid w:val="00FE1E01"/>
    <w:rsid w:val="00FE1EE9"/>
    <w:rsid w:val="00FE22FE"/>
    <w:rsid w:val="00FE249D"/>
    <w:rsid w:val="00FE264E"/>
    <w:rsid w:val="00FE2D10"/>
    <w:rsid w:val="00FE2DC7"/>
    <w:rsid w:val="00FE3273"/>
    <w:rsid w:val="00FE32CA"/>
    <w:rsid w:val="00FE3327"/>
    <w:rsid w:val="00FE357F"/>
    <w:rsid w:val="00FE3615"/>
    <w:rsid w:val="00FE373A"/>
    <w:rsid w:val="00FE3BC3"/>
    <w:rsid w:val="00FE3EDC"/>
    <w:rsid w:val="00FE40E2"/>
    <w:rsid w:val="00FE450F"/>
    <w:rsid w:val="00FE49DA"/>
    <w:rsid w:val="00FE4A20"/>
    <w:rsid w:val="00FE4AEA"/>
    <w:rsid w:val="00FE4C35"/>
    <w:rsid w:val="00FE514A"/>
    <w:rsid w:val="00FE553A"/>
    <w:rsid w:val="00FE57AD"/>
    <w:rsid w:val="00FE5BBF"/>
    <w:rsid w:val="00FE5F7C"/>
    <w:rsid w:val="00FE624D"/>
    <w:rsid w:val="00FE659D"/>
    <w:rsid w:val="00FE65D3"/>
    <w:rsid w:val="00FE662F"/>
    <w:rsid w:val="00FE6A2B"/>
    <w:rsid w:val="00FE6B8E"/>
    <w:rsid w:val="00FE6E47"/>
    <w:rsid w:val="00FE716A"/>
    <w:rsid w:val="00FE7360"/>
    <w:rsid w:val="00FE751D"/>
    <w:rsid w:val="00FE763B"/>
    <w:rsid w:val="00FE7856"/>
    <w:rsid w:val="00FE7A37"/>
    <w:rsid w:val="00FE7A7D"/>
    <w:rsid w:val="00FE7F17"/>
    <w:rsid w:val="00FF00F3"/>
    <w:rsid w:val="00FF037C"/>
    <w:rsid w:val="00FF05F0"/>
    <w:rsid w:val="00FF0640"/>
    <w:rsid w:val="00FF07A4"/>
    <w:rsid w:val="00FF0A79"/>
    <w:rsid w:val="00FF0DF5"/>
    <w:rsid w:val="00FF0F52"/>
    <w:rsid w:val="00FF10F3"/>
    <w:rsid w:val="00FF1242"/>
    <w:rsid w:val="00FF1258"/>
    <w:rsid w:val="00FF129B"/>
    <w:rsid w:val="00FF12C0"/>
    <w:rsid w:val="00FF12DF"/>
    <w:rsid w:val="00FF138E"/>
    <w:rsid w:val="00FF1648"/>
    <w:rsid w:val="00FF170D"/>
    <w:rsid w:val="00FF1AF6"/>
    <w:rsid w:val="00FF1D0B"/>
    <w:rsid w:val="00FF1EB0"/>
    <w:rsid w:val="00FF20DB"/>
    <w:rsid w:val="00FF21CD"/>
    <w:rsid w:val="00FF2BB5"/>
    <w:rsid w:val="00FF310D"/>
    <w:rsid w:val="00FF3307"/>
    <w:rsid w:val="00FF35C3"/>
    <w:rsid w:val="00FF36A0"/>
    <w:rsid w:val="00FF39B8"/>
    <w:rsid w:val="00FF3CF5"/>
    <w:rsid w:val="00FF3D70"/>
    <w:rsid w:val="00FF3DF8"/>
    <w:rsid w:val="00FF3F9A"/>
    <w:rsid w:val="00FF525E"/>
    <w:rsid w:val="00FF54F9"/>
    <w:rsid w:val="00FF5678"/>
    <w:rsid w:val="00FF5DB6"/>
    <w:rsid w:val="00FF61CC"/>
    <w:rsid w:val="00FF6327"/>
    <w:rsid w:val="00FF6598"/>
    <w:rsid w:val="00FF6870"/>
    <w:rsid w:val="00FF6CCE"/>
    <w:rsid w:val="00FF72F4"/>
    <w:rsid w:val="00FF7326"/>
    <w:rsid w:val="00FF7A46"/>
    <w:rsid w:val="00FF7C03"/>
    <w:rsid w:val="00FF7D25"/>
    <w:rsid w:val="00FF7E54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48E0EC"/>
  <w15:docId w15:val="{F53BD3F9-1E06-421C-A023-3ADFFC7E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7A7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6F7A7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F5FA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F5FA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F5FAD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C334D9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C334D9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C334D9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C334D9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C334D9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334D9"/>
    <w:rPr>
      <w:rFonts w:ascii="Cambria" w:hAnsi="Cambria" w:cs="Angsana New"/>
    </w:rPr>
  </w:style>
  <w:style w:type="paragraph" w:styleId="Header">
    <w:name w:val="header"/>
    <w:basedOn w:val="Normal"/>
    <w:link w:val="Head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334D9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334D9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6F7A7A"/>
    <w:rPr>
      <w:rFonts w:cs="Times New Roman"/>
      <w:b/>
      <w:bCs/>
    </w:rPr>
  </w:style>
  <w:style w:type="paragraph" w:styleId="ListBullet">
    <w:name w:val="List Bullet"/>
    <w:basedOn w:val="Normal"/>
    <w:rsid w:val="006F7A7A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6F7A7A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6F7A7A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F7A7A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6F7A7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7A7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7A7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F7A7A"/>
    <w:pPr>
      <w:ind w:left="284"/>
    </w:pPr>
  </w:style>
  <w:style w:type="paragraph" w:customStyle="1" w:styleId="AAFrameAddress">
    <w:name w:val="AA Frame Address"/>
    <w:basedOn w:val="Heading1"/>
    <w:rsid w:val="006F7A7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F7A7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7A7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F7A7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F7A7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F7A7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F7A7A"/>
    <w:pPr>
      <w:ind w:left="851" w:hanging="284"/>
    </w:pPr>
  </w:style>
  <w:style w:type="paragraph" w:styleId="Index4">
    <w:name w:val="index 4"/>
    <w:basedOn w:val="Normal"/>
    <w:next w:val="Normal"/>
    <w:semiHidden/>
    <w:rsid w:val="006F7A7A"/>
    <w:pPr>
      <w:ind w:left="1135" w:hanging="284"/>
    </w:pPr>
  </w:style>
  <w:style w:type="paragraph" w:styleId="Index6">
    <w:name w:val="index 6"/>
    <w:basedOn w:val="Normal"/>
    <w:next w:val="Normal"/>
    <w:semiHidden/>
    <w:rsid w:val="006F7A7A"/>
    <w:pPr>
      <w:ind w:left="1702" w:hanging="284"/>
    </w:pPr>
  </w:style>
  <w:style w:type="paragraph" w:styleId="Index5">
    <w:name w:val="index 5"/>
    <w:basedOn w:val="Normal"/>
    <w:next w:val="Normal"/>
    <w:semiHidden/>
    <w:rsid w:val="006F7A7A"/>
    <w:pPr>
      <w:ind w:left="1418" w:hanging="284"/>
    </w:pPr>
  </w:style>
  <w:style w:type="paragraph" w:styleId="Index7">
    <w:name w:val="index 7"/>
    <w:basedOn w:val="Normal"/>
    <w:next w:val="Normal"/>
    <w:semiHidden/>
    <w:rsid w:val="006F7A7A"/>
    <w:pPr>
      <w:ind w:left="1985" w:hanging="284"/>
    </w:pPr>
  </w:style>
  <w:style w:type="paragraph" w:styleId="Index8">
    <w:name w:val="index 8"/>
    <w:basedOn w:val="Normal"/>
    <w:next w:val="Normal"/>
    <w:semiHidden/>
    <w:rsid w:val="006F7A7A"/>
    <w:pPr>
      <w:ind w:left="2269" w:hanging="284"/>
    </w:pPr>
  </w:style>
  <w:style w:type="paragraph" w:styleId="Index9">
    <w:name w:val="index 9"/>
    <w:basedOn w:val="Normal"/>
    <w:next w:val="Normal"/>
    <w:semiHidden/>
    <w:rsid w:val="006F7A7A"/>
    <w:pPr>
      <w:ind w:left="2552" w:hanging="284"/>
    </w:pPr>
  </w:style>
  <w:style w:type="paragraph" w:styleId="TOC2">
    <w:name w:val="toc 2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F7A7A"/>
    <w:pPr>
      <w:ind w:left="851"/>
    </w:pPr>
  </w:style>
  <w:style w:type="paragraph" w:styleId="TOC5">
    <w:name w:val="toc 5"/>
    <w:basedOn w:val="Normal"/>
    <w:next w:val="Normal"/>
    <w:semiHidden/>
    <w:rsid w:val="006F7A7A"/>
    <w:pPr>
      <w:ind w:left="1134"/>
    </w:pPr>
  </w:style>
  <w:style w:type="paragraph" w:styleId="TOC6">
    <w:name w:val="toc 6"/>
    <w:basedOn w:val="Normal"/>
    <w:next w:val="Normal"/>
    <w:semiHidden/>
    <w:rsid w:val="006F7A7A"/>
    <w:pPr>
      <w:ind w:left="1418"/>
    </w:pPr>
  </w:style>
  <w:style w:type="paragraph" w:styleId="TOC7">
    <w:name w:val="toc 7"/>
    <w:basedOn w:val="Normal"/>
    <w:next w:val="Normal"/>
    <w:semiHidden/>
    <w:rsid w:val="006F7A7A"/>
    <w:pPr>
      <w:ind w:left="1701"/>
    </w:pPr>
  </w:style>
  <w:style w:type="paragraph" w:styleId="TOC8">
    <w:name w:val="toc 8"/>
    <w:basedOn w:val="Normal"/>
    <w:next w:val="Normal"/>
    <w:semiHidden/>
    <w:rsid w:val="006F7A7A"/>
    <w:pPr>
      <w:ind w:left="1985"/>
    </w:pPr>
  </w:style>
  <w:style w:type="paragraph" w:styleId="TOC9">
    <w:name w:val="toc 9"/>
    <w:basedOn w:val="Normal"/>
    <w:next w:val="Normal"/>
    <w:semiHidden/>
    <w:rsid w:val="006F7A7A"/>
    <w:pPr>
      <w:ind w:left="2268"/>
    </w:pPr>
  </w:style>
  <w:style w:type="paragraph" w:styleId="TableofFigures">
    <w:name w:val="table of figures"/>
    <w:basedOn w:val="Normal"/>
    <w:next w:val="Normal"/>
    <w:semiHidden/>
    <w:rsid w:val="006F7A7A"/>
    <w:pPr>
      <w:ind w:left="567" w:hanging="567"/>
    </w:pPr>
  </w:style>
  <w:style w:type="paragraph" w:styleId="ListBullet5">
    <w:name w:val="List Bullet 5"/>
    <w:basedOn w:val="Normal"/>
    <w:rsid w:val="006F7A7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7A7A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6F7A7A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C334D9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6F7A7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334D9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6F7A7A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C334D9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6F7A7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F7A7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F7A7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F7A7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F7A7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6F7A7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F7A7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F7A7A"/>
    <w:pPr>
      <w:framePr w:h="1054" w:wrap="around" w:y="5920"/>
    </w:pPr>
  </w:style>
  <w:style w:type="paragraph" w:customStyle="1" w:styleId="ReportHeading3">
    <w:name w:val="ReportHeading3"/>
    <w:basedOn w:val="ReportHeading2"/>
    <w:rsid w:val="006F7A7A"/>
    <w:pPr>
      <w:framePr w:h="443" w:wrap="around" w:y="8223"/>
    </w:pPr>
  </w:style>
  <w:style w:type="paragraph" w:customStyle="1" w:styleId="a">
    <w:name w:val="¢éÍ¤ÇÒ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F7A7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F7A7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F7A7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F7A7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F7A7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F7A7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334D9"/>
    <w:rPr>
      <w:rFonts w:ascii="Arial" w:hAnsi="Arial" w:cs="Times New Roman"/>
      <w:sz w:val="22"/>
      <w:szCs w:val="22"/>
    </w:rPr>
  </w:style>
  <w:style w:type="character" w:styleId="PageNumber">
    <w:name w:val="page number"/>
    <w:rsid w:val="006F7A7A"/>
    <w:rPr>
      <w:rFonts w:cs="Times New Roman"/>
    </w:rPr>
  </w:style>
  <w:style w:type="paragraph" w:customStyle="1" w:styleId="a0">
    <w:name w:val="ºÇ¡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C334D9"/>
    <w:rPr>
      <w:rFonts w:ascii="Arial" w:hAnsi="Arial" w:cs="Times New Roman"/>
      <w:sz w:val="22"/>
      <w:szCs w:val="22"/>
    </w:rPr>
  </w:style>
  <w:style w:type="paragraph" w:customStyle="1" w:styleId="a2">
    <w:name w:val="??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locked/>
    <w:rsid w:val="00C334D9"/>
    <w:rPr>
      <w:rFonts w:ascii="Arial" w:hAnsi="Arial" w:cs="Times New Roman"/>
      <w:sz w:val="20"/>
      <w:szCs w:val="20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34D9"/>
    <w:rPr>
      <w:rFonts w:cs="Times New Roman"/>
      <w:sz w:val="2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281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5FA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5F5FAD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F5FAD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locked/>
    <w:rsid w:val="005F5FAD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5F5FAD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F5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5FAD"/>
    <w:pPr>
      <w:spacing w:after="0"/>
    </w:pPr>
  </w:style>
  <w:style w:type="paragraph" w:customStyle="1" w:styleId="acctdividends">
    <w:name w:val="acct dividends"/>
    <w:aliases w:val="a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F5FAD"/>
    <w:pPr>
      <w:spacing w:after="0"/>
    </w:pPr>
  </w:style>
  <w:style w:type="paragraph" w:customStyle="1" w:styleId="acctindent">
    <w:name w:val="acct indent"/>
    <w:aliases w:val="ai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F5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5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F5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F5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5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5FA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5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F5FA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F5FAD"/>
    <w:pPr>
      <w:spacing w:after="0"/>
    </w:pPr>
  </w:style>
  <w:style w:type="paragraph" w:customStyle="1" w:styleId="List1a">
    <w:name w:val="List 1a"/>
    <w:aliases w:val="1a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F5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locked/>
    <w:rsid w:val="005F5FAD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F5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F5FAD"/>
  </w:style>
  <w:style w:type="paragraph" w:customStyle="1" w:styleId="zreportaddinfo">
    <w:name w:val="zreport addinfo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F5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F5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F5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F5FAD"/>
    <w:rPr>
      <w:b/>
      <w:bCs/>
    </w:rPr>
  </w:style>
  <w:style w:type="paragraph" w:customStyle="1" w:styleId="nineptbodytext">
    <w:name w:val="nine pt body text"/>
    <w:aliases w:val="9bt"/>
    <w:basedOn w:val="nineptnormal"/>
    <w:rsid w:val="005F5FAD"/>
    <w:pPr>
      <w:spacing w:after="220"/>
    </w:pPr>
  </w:style>
  <w:style w:type="paragraph" w:customStyle="1" w:styleId="nineptnormal">
    <w:name w:val="nine pt normal"/>
    <w:aliases w:val="9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F5FAD"/>
    <w:pPr>
      <w:jc w:val="center"/>
    </w:pPr>
  </w:style>
  <w:style w:type="paragraph" w:customStyle="1" w:styleId="heading">
    <w:name w:val="heading"/>
    <w:aliases w:val="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F5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5FAD"/>
  </w:style>
  <w:style w:type="paragraph" w:customStyle="1" w:styleId="nineptheadingcentredbold">
    <w:name w:val="nine pt heading centred bold"/>
    <w:aliases w:val="9hc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5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5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5FAD"/>
    <w:rPr>
      <w:b/>
    </w:rPr>
  </w:style>
  <w:style w:type="paragraph" w:customStyle="1" w:styleId="nineptcolumntab1">
    <w:name w:val="nine pt column tab1"/>
    <w:aliases w:val="a91"/>
    <w:basedOn w:val="nineptnormal"/>
    <w:rsid w:val="005F5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F5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5FAD"/>
    <w:pPr>
      <w:jc w:val="center"/>
    </w:pPr>
  </w:style>
  <w:style w:type="paragraph" w:customStyle="1" w:styleId="Normalheading">
    <w:name w:val="Normal heading"/>
    <w:aliases w:val="n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F5FAD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5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F5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F5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5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5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F5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5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5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F5FA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F5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F5FA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F5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5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5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5FAD"/>
    <w:pPr>
      <w:spacing w:after="0"/>
    </w:pPr>
  </w:style>
  <w:style w:type="paragraph" w:customStyle="1" w:styleId="smallreturn">
    <w:name w:val="small return"/>
    <w:aliases w:val="sr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5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5F5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F5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5F5FAD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5F5FAD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F5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5FAD"/>
    <w:pPr>
      <w:spacing w:after="0"/>
    </w:pPr>
  </w:style>
  <w:style w:type="paragraph" w:customStyle="1" w:styleId="eightptnormal">
    <w:name w:val="eight pt normal"/>
    <w:aliases w:val="8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F5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5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5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5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5F5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5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5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5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5FAD"/>
    <w:pPr>
      <w:spacing w:after="0"/>
    </w:pPr>
  </w:style>
  <w:style w:type="paragraph" w:customStyle="1" w:styleId="eightptblock">
    <w:name w:val="eight pt block"/>
    <w:aliases w:val="8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5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5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5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F5FAD"/>
    <w:pPr>
      <w:spacing w:after="0"/>
    </w:pPr>
  </w:style>
  <w:style w:type="paragraph" w:customStyle="1" w:styleId="blockindent">
    <w:name w:val="block indent"/>
    <w:aliases w:val="bi"/>
    <w:basedOn w:val="block"/>
    <w:rsid w:val="005F5FA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F5FAD"/>
    <w:pPr>
      <w:jc w:val="center"/>
    </w:pPr>
  </w:style>
  <w:style w:type="paragraph" w:customStyle="1" w:styleId="nineptcol">
    <w:name w:val="nine pt %col"/>
    <w:aliases w:val="9%"/>
    <w:basedOn w:val="nineptnormal"/>
    <w:rsid w:val="005F5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5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5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5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5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5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5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5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5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5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5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5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5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5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5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5FAD"/>
    <w:pPr>
      <w:spacing w:after="80"/>
    </w:pPr>
  </w:style>
  <w:style w:type="paragraph" w:customStyle="1" w:styleId="nineptratecol">
    <w:name w:val="nine pt rate col"/>
    <w:aliases w:val="a9r"/>
    <w:basedOn w:val="nineptnormal"/>
    <w:rsid w:val="005F5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5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5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5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5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F5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5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5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5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5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5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5FA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F5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5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5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5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5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5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5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5FAD"/>
    <w:pPr>
      <w:spacing w:after="80"/>
    </w:pPr>
  </w:style>
  <w:style w:type="paragraph" w:customStyle="1" w:styleId="blockbullet2">
    <w:name w:val="block bullet 2"/>
    <w:aliases w:val="bb2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5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5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1A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6B1A03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653"/>
    <w:pPr>
      <w:spacing w:after="0" w:line="240" w:lineRule="auto"/>
      <w:ind w:right="65" w:hanging="540"/>
      <w:jc w:val="thaiDistribute"/>
    </w:pPr>
    <w:rPr>
      <w:rFonts w:ascii="Angsana New" w:hAnsi="Angsana New" w:cs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5B1653"/>
    <w:rPr>
      <w:rFonts w:ascii="Angsana New" w:hAnsi="Angsana New" w:cs="Times New Roman"/>
      <w:b/>
      <w:bCs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F5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locked/>
    <w:rsid w:val="005F5FA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F5FAD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86C4B"/>
    <w:pPr>
      <w:ind w:left="720"/>
      <w:contextualSpacing/>
    </w:pPr>
    <w:rPr>
      <w:szCs w:val="22"/>
    </w:rPr>
  </w:style>
  <w:style w:type="paragraph" w:customStyle="1" w:styleId="Default">
    <w:name w:val="Default"/>
    <w:rsid w:val="00A3548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C4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C4D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517D4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17D4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517D4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17D4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17D4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517D4E"/>
    <w:rPr>
      <w:sz w:val="29"/>
      <w:szCs w:val="29"/>
    </w:rPr>
  </w:style>
  <w:style w:type="character" w:customStyle="1" w:styleId="shorttext">
    <w:name w:val="short_text"/>
    <w:basedOn w:val="DefaultParagraphFont"/>
    <w:rsid w:val="00517D4E"/>
  </w:style>
  <w:style w:type="paragraph" w:styleId="CommentText">
    <w:name w:val="annotation text"/>
    <w:basedOn w:val="Normal"/>
    <w:link w:val="CommentTextChar"/>
    <w:rsid w:val="00517D4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17D4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17D4E"/>
    <w:rPr>
      <w:b/>
      <w:bCs/>
    </w:rPr>
  </w:style>
  <w:style w:type="character" w:customStyle="1" w:styleId="CommentSubjectChar">
    <w:name w:val="Comment Subject Char"/>
    <w:link w:val="CommentSubject"/>
    <w:rsid w:val="00517D4E"/>
    <w:rPr>
      <w:rFonts w:ascii="Arial" w:hAnsi="Arial"/>
      <w:b/>
      <w:bCs/>
      <w:szCs w:val="25"/>
    </w:rPr>
  </w:style>
  <w:style w:type="character" w:customStyle="1" w:styleId="hps">
    <w:name w:val="hps"/>
    <w:rsid w:val="00517D4E"/>
    <w:rPr>
      <w:rFonts w:cs="Times New Roman"/>
    </w:rPr>
  </w:style>
  <w:style w:type="character" w:customStyle="1" w:styleId="gt-icon-text1">
    <w:name w:val="gt-icon-text1"/>
    <w:rsid w:val="00517D4E"/>
    <w:rPr>
      <w:rFonts w:cs="Times New Roman"/>
    </w:rPr>
  </w:style>
  <w:style w:type="character" w:customStyle="1" w:styleId="longtext">
    <w:name w:val="long_text"/>
    <w:rsid w:val="00517D4E"/>
    <w:rPr>
      <w:rFonts w:cs="Times New Roman"/>
    </w:rPr>
  </w:style>
  <w:style w:type="character" w:styleId="CommentReference">
    <w:name w:val="annotation reference"/>
    <w:rsid w:val="00517D4E"/>
    <w:rPr>
      <w:rFonts w:cs="Times New Roman"/>
      <w:sz w:val="16"/>
      <w:szCs w:val="16"/>
    </w:rPr>
  </w:style>
  <w:style w:type="character" w:customStyle="1" w:styleId="CharChar22">
    <w:name w:val="Char Char22"/>
    <w:rsid w:val="00517D4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17D4E"/>
  </w:style>
  <w:style w:type="character" w:styleId="Emphasis">
    <w:name w:val="Emphasis"/>
    <w:uiPriority w:val="20"/>
    <w:qFormat/>
    <w:locked/>
    <w:rsid w:val="00517D4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17D4E"/>
  </w:style>
  <w:style w:type="paragraph" w:styleId="Revision">
    <w:name w:val="Revision"/>
    <w:hidden/>
    <w:uiPriority w:val="99"/>
    <w:semiHidden/>
    <w:rsid w:val="00517D4E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517D4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17D4E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517D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Normal">
    <w:name w:val="RNormal"/>
    <w:basedOn w:val="Normal"/>
    <w:rsid w:val="00443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443F3D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572868"/>
    <w:rPr>
      <w:sz w:val="22"/>
      <w:lang w:val="en-GB" w:bidi="ar-SA"/>
    </w:rPr>
  </w:style>
  <w:style w:type="paragraph" w:styleId="NoSpacing">
    <w:name w:val="No Spacing"/>
    <w:uiPriority w:val="1"/>
    <w:qFormat/>
    <w:rsid w:val="00643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055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0552B"/>
    <w:rPr>
      <w:rFonts w:ascii="Univers 45 Light" w:hAnsi="Univers 45 Light" w:cs="Univers 45 Light"/>
      <w:color w:val="000000"/>
      <w:lang w:val="en-GB" w:bidi="ar-SA"/>
    </w:rPr>
  </w:style>
  <w:style w:type="table" w:styleId="GridTable1Light">
    <w:name w:val="Grid Table 1 Light"/>
    <w:basedOn w:val="TableNormal"/>
    <w:uiPriority w:val="46"/>
    <w:rsid w:val="008E082E"/>
    <w:rPr>
      <w:rFonts w:ascii="CG Times (W1)" w:eastAsia="Times New Roman" w:hAnsi="CG Times (W1)" w:cs="CG Times (W1)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522B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E3B10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B6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D1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AF3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footer" Target="footer7.xml"/><Relationship Id="rId39" Type="http://schemas.openxmlformats.org/officeDocument/2006/relationships/fontTable" Target="fontTable.xml"/><Relationship Id="rId21" Type="http://schemas.openxmlformats.org/officeDocument/2006/relationships/header" Target="header9.xml"/><Relationship Id="rId34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2.xml"/><Relationship Id="rId33" Type="http://schemas.openxmlformats.org/officeDocument/2006/relationships/header" Target="header19.xml"/><Relationship Id="rId38" Type="http://schemas.openxmlformats.org/officeDocument/2006/relationships/header" Target="header22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header" Target="header18.xml"/><Relationship Id="rId37" Type="http://schemas.openxmlformats.org/officeDocument/2006/relationships/header" Target="header2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header" Target="header14.xml"/><Relationship Id="rId36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header" Target="header1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header" Target="header13.xml"/><Relationship Id="rId30" Type="http://schemas.openxmlformats.org/officeDocument/2006/relationships/header" Target="header16.xml"/><Relationship Id="rId35" Type="http://schemas.openxmlformats.org/officeDocument/2006/relationships/header" Target="header20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58521-2E2B-4B33-921A-5DAAFE04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60</Pages>
  <Words>10973</Words>
  <Characters>62551</Characters>
  <Application>Microsoft Office Word</Application>
  <DocSecurity>0</DocSecurity>
  <Lines>521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73378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cp:lastModifiedBy>Klinsukon, Yendee</cp:lastModifiedBy>
  <cp:revision>2</cp:revision>
  <cp:lastPrinted>2023-02-16T06:56:00Z</cp:lastPrinted>
  <dcterms:created xsi:type="dcterms:W3CDTF">2023-02-22T09:47:00Z</dcterms:created>
  <dcterms:modified xsi:type="dcterms:W3CDTF">2023-02-22T09:47:00Z</dcterms:modified>
</cp:coreProperties>
</file>