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4CF1D" w14:textId="77777777" w:rsidR="009B3FCE" w:rsidRPr="00246444" w:rsidRDefault="009B3FCE" w:rsidP="00164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SubTitle"/>
      <w:bookmarkStart w:id="1" w:name="_GoBack"/>
      <w:bookmarkEnd w:id="1"/>
    </w:p>
    <w:p w14:paraId="57DA5CD5" w14:textId="77777777" w:rsidR="009B3FCE" w:rsidRPr="00246444" w:rsidRDefault="009B3FCE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F28344A" w14:textId="77777777" w:rsidR="006C046C" w:rsidRPr="00246444" w:rsidRDefault="006C046C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B5FA31B" w14:textId="77777777" w:rsidR="00AE4638" w:rsidRPr="00246444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F01481C" w14:textId="77777777" w:rsidR="00AE4638" w:rsidRPr="00246444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F38130C" w14:textId="77777777" w:rsidR="00AE4638" w:rsidRPr="00246444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0897230" w14:textId="77777777" w:rsidR="00B93DDB" w:rsidRPr="00246444" w:rsidRDefault="00B93DDB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27130BD" w14:textId="77777777" w:rsidR="00954E31" w:rsidRPr="00246444" w:rsidRDefault="00954E31" w:rsidP="00830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CB87E87" w14:textId="35BC435E" w:rsidR="00830EBB" w:rsidRPr="00333CD4" w:rsidRDefault="00830EBB" w:rsidP="00830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33CD4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845898" w:rsidRPr="00333CD4">
        <w:rPr>
          <w:rFonts w:asciiTheme="majorBidi" w:hAnsiTheme="majorBidi" w:cstheme="majorBidi"/>
          <w:b/>
          <w:bCs/>
          <w:sz w:val="52"/>
          <w:szCs w:val="52"/>
          <w:cs/>
        </w:rPr>
        <w:t>โรแยล พลัส</w:t>
      </w:r>
      <w:r w:rsidRPr="00333CD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</w:t>
      </w:r>
      <w:r w:rsidR="00954E31" w:rsidRPr="00333CD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954E31" w:rsidRPr="00333CD4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(มหาชน)</w:t>
      </w:r>
    </w:p>
    <w:p w14:paraId="42C87F6F" w14:textId="77777777" w:rsidR="000B7F99" w:rsidRPr="00333CD4" w:rsidRDefault="000B7F99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bookmarkEnd w:id="0"/>
    <w:p w14:paraId="20CDA9F5" w14:textId="7471B860" w:rsidR="005D5A0B" w:rsidRPr="00333CD4" w:rsidRDefault="005D5A0B" w:rsidP="005D5A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33CD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56F77" w:rsidRPr="00333CD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333CD4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33CD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F8184D" w:rsidRPr="00333CD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46444" w:rsidRPr="00333CD4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0CFDCD4F" w14:textId="77777777" w:rsidR="00463AFA" w:rsidRPr="00333CD4" w:rsidRDefault="00463AFA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sz w:val="32"/>
          <w:szCs w:val="32"/>
        </w:rPr>
      </w:pPr>
      <w:r w:rsidRPr="00333CD4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FBA171A" w14:textId="77777777" w:rsidR="00463AFA" w:rsidRPr="00333CD4" w:rsidRDefault="00463AFA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sz w:val="32"/>
          <w:szCs w:val="32"/>
        </w:rPr>
      </w:pPr>
      <w:r w:rsidRPr="00333CD4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2115449F" w14:textId="77777777" w:rsidR="00463AFA" w:rsidRPr="00333CD4" w:rsidRDefault="00463AFA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E44C89B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FD0D301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93B9F1B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F53D587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E338CA9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AA80989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8293F4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B72C08C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18A95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F3E5A29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4AFC31A" w14:textId="52993AA4" w:rsidR="009F3F93" w:rsidRPr="00333CD4" w:rsidRDefault="009F3F93" w:rsidP="00246029">
      <w:pPr>
        <w:pStyle w:val="BodyText"/>
        <w:spacing w:after="0" w:line="240" w:lineRule="auto"/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  <w:sectPr w:rsidR="009F3F93" w:rsidRPr="00333CD4" w:rsidSect="0020771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360"/>
        </w:sectPr>
      </w:pPr>
    </w:p>
    <w:p w14:paraId="089953A3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5D239F68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3DE2F1B0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3E9A7F58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4644B2AF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78DBC1C2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5A5F29BB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5921FA31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0B22782C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0704D661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276561F5" w14:textId="5FA0FB89" w:rsidR="00207714" w:rsidRPr="00333CD4" w:rsidRDefault="00207714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รายงานของผู้สอบบัญชีรับอนุญาต</w:t>
      </w:r>
    </w:p>
    <w:p w14:paraId="776BA9B9" w14:textId="77777777" w:rsidR="00207714" w:rsidRPr="00333CD4" w:rsidRDefault="00207714" w:rsidP="00207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7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785B2779" w14:textId="7732FD03" w:rsidR="00207714" w:rsidRPr="00333CD4" w:rsidRDefault="00207714" w:rsidP="002077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7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เสนอ ผู้ถือหุ้น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845898" w:rsidRPr="00333CD4">
        <w:rPr>
          <w:rFonts w:asciiTheme="majorBidi" w:hAnsiTheme="majorBidi" w:cstheme="majorBidi"/>
          <w:sz w:val="30"/>
          <w:szCs w:val="30"/>
          <w:cs/>
        </w:rPr>
        <w:t>โรแยล พลัส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954E31" w:rsidRPr="00333CD4">
        <w:rPr>
          <w:rFonts w:asciiTheme="majorBidi" w:hAnsiTheme="majorBidi" w:cstheme="majorBidi"/>
          <w:sz w:val="30"/>
          <w:szCs w:val="30"/>
          <w:cs/>
          <w:lang w:val="th-TH"/>
        </w:rPr>
        <w:t>(มหาชน)</w:t>
      </w:r>
    </w:p>
    <w:p w14:paraId="5C06442B" w14:textId="77777777" w:rsidR="00207714" w:rsidRPr="00333CD4" w:rsidRDefault="00207714" w:rsidP="00207714">
      <w:pPr>
        <w:pStyle w:val="a"/>
        <w:tabs>
          <w:tab w:val="clear" w:pos="1080"/>
          <w:tab w:val="left" w:pos="540"/>
        </w:tabs>
        <w:spacing w:line="240" w:lineRule="atLeast"/>
        <w:ind w:right="2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771FF28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B56A40E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4"/>
          <w:szCs w:val="24"/>
        </w:rPr>
      </w:pPr>
    </w:p>
    <w:p w14:paraId="75E0971B" w14:textId="20E6B2F3" w:rsidR="00207714" w:rsidRPr="00333CD4" w:rsidRDefault="00207714" w:rsidP="00207714">
      <w:pPr>
        <w:ind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ข้าพเจ้าได้ตรวจสอบงบการเงินของ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543C5" w:rsidRPr="00333CD4">
        <w:rPr>
          <w:rFonts w:asciiTheme="majorBidi" w:hAnsiTheme="majorBidi" w:cstheme="majorBidi"/>
          <w:sz w:val="30"/>
          <w:szCs w:val="30"/>
          <w:cs/>
        </w:rPr>
        <w:t xml:space="preserve">โรแยล พลัส 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>จำกัด</w:t>
      </w:r>
      <w:r w:rsidR="00954E31" w:rsidRPr="00333C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54E31" w:rsidRPr="00333CD4">
        <w:rPr>
          <w:rFonts w:asciiTheme="majorBidi" w:hAnsiTheme="majorBidi" w:cstheme="majorBidi"/>
          <w:sz w:val="30"/>
          <w:szCs w:val="30"/>
          <w:cs/>
          <w:lang w:val="th-TH"/>
        </w:rPr>
        <w:t>(มหาชน)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 (“บริษัท”) ซึ่งประกอบด้วยงบแสดงฐานะการเงิน ณ วันที่ </w:t>
      </w:r>
      <w:r w:rsidRPr="00333CD4">
        <w:rPr>
          <w:rFonts w:asciiTheme="majorBidi" w:hAnsiTheme="majorBidi" w:cstheme="majorBidi"/>
          <w:sz w:val="30"/>
          <w:szCs w:val="30"/>
        </w:rPr>
        <w:t xml:space="preserve">31 </w:t>
      </w:r>
      <w:r w:rsidRPr="00333CD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A60E3B" w:rsidRPr="00333CD4">
        <w:rPr>
          <w:rFonts w:asciiTheme="majorBidi" w:hAnsiTheme="majorBidi" w:cstheme="majorBidi"/>
          <w:sz w:val="30"/>
          <w:szCs w:val="30"/>
        </w:rPr>
        <w:t xml:space="preserve"> 256</w:t>
      </w:r>
      <w:r w:rsidR="00246444" w:rsidRPr="00333CD4">
        <w:rPr>
          <w:rFonts w:asciiTheme="majorBidi" w:hAnsiTheme="majorBidi" w:cstheme="majorBidi"/>
          <w:sz w:val="30"/>
          <w:szCs w:val="30"/>
        </w:rPr>
        <w:t>5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 และงบกระแสเงินสด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4F34AC" w:rsidRPr="00333C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3CD4">
        <w:rPr>
          <w:rFonts w:asciiTheme="majorBidi" w:hAnsiTheme="majorBidi" w:cstheme="majorBidi"/>
          <w:sz w:val="30"/>
          <w:szCs w:val="30"/>
          <w:cs/>
        </w:rPr>
        <w:t>ๆ</w:t>
      </w:r>
    </w:p>
    <w:p w14:paraId="4411E7E9" w14:textId="77777777" w:rsidR="00207714" w:rsidRPr="00333CD4" w:rsidRDefault="00207714" w:rsidP="00FB5A44">
      <w:pPr>
        <w:ind w:right="27"/>
        <w:rPr>
          <w:rFonts w:asciiTheme="majorBidi" w:hAnsiTheme="majorBidi" w:cstheme="majorBidi"/>
          <w:sz w:val="20"/>
          <w:szCs w:val="20"/>
          <w:cs/>
        </w:rPr>
      </w:pPr>
    </w:p>
    <w:p w14:paraId="7DFAAE48" w14:textId="3BF79BFC" w:rsidR="00207714" w:rsidRPr="00333CD4" w:rsidRDefault="00207714" w:rsidP="00207714">
      <w:pPr>
        <w:ind w:right="2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 ณ วันที่</w:t>
      </w:r>
      <w:r w:rsidRPr="00333CD4">
        <w:rPr>
          <w:rFonts w:asciiTheme="majorBidi" w:hAnsiTheme="majorBidi" w:cstheme="majorBidi"/>
          <w:sz w:val="30"/>
          <w:szCs w:val="30"/>
        </w:rPr>
        <w:t xml:space="preserve"> 31 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60E3B" w:rsidRPr="00333CD4">
        <w:rPr>
          <w:rFonts w:asciiTheme="majorBidi" w:hAnsiTheme="majorBidi" w:cstheme="majorBidi"/>
          <w:sz w:val="30"/>
          <w:szCs w:val="30"/>
        </w:rPr>
        <w:t>256</w:t>
      </w:r>
      <w:r w:rsidR="00246444" w:rsidRPr="00333CD4">
        <w:rPr>
          <w:rFonts w:asciiTheme="majorBidi" w:hAnsiTheme="majorBidi" w:cstheme="majorBidi"/>
          <w:sz w:val="30"/>
          <w:szCs w:val="30"/>
        </w:rPr>
        <w:t>5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 และกระแสเงินสด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4FCFBCA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0"/>
          <w:szCs w:val="20"/>
          <w:cs/>
        </w:rPr>
      </w:pPr>
    </w:p>
    <w:p w14:paraId="48544322" w14:textId="77777777" w:rsidR="00207714" w:rsidRPr="00333CD4" w:rsidRDefault="00207714" w:rsidP="00207714">
      <w:pPr>
        <w:tabs>
          <w:tab w:val="clear" w:pos="227"/>
          <w:tab w:val="left" w:pos="180"/>
        </w:tabs>
        <w:spacing w:line="259" w:lineRule="auto"/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3A04584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0"/>
          <w:szCs w:val="20"/>
        </w:rPr>
      </w:pPr>
    </w:p>
    <w:p w14:paraId="1697D4D0" w14:textId="5145ADE8" w:rsidR="00207714" w:rsidRPr="00333CD4" w:rsidRDefault="00207714" w:rsidP="00957A88">
      <w:pPr>
        <w:ind w:right="27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ได้ปฏิบัติงานตรวจสอบตามมาตรฐานการสอบบัญชี ความรับผิดชอบของข้าพเจ้าได้กล่าวไว้ในวรรค  </w:t>
      </w:r>
      <w:r w:rsidR="004F34AC" w:rsidRPr="00333CD4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B1588C" w:rsidRPr="00333CD4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ในรายงานของข้าพเจ้า ข้าพเจ้ามีความเป็นอิสระจากบริษัท</w:t>
      </w:r>
      <w:r w:rsidR="004F34AC" w:rsidRPr="00333CD4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ตาม</w:t>
      </w:r>
      <w:r w:rsidR="00694000" w:rsidRPr="00333CD4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ประมวลจรรยาบรรณของผู้ประกอบวิชาชีพบัญชี </w:t>
      </w:r>
      <w:r w:rsidR="00694000" w:rsidRPr="00635CFD">
        <w:rPr>
          <w:rFonts w:ascii="Angsana New" w:eastAsia="Calibri" w:hAnsi="Angsana New"/>
          <w:spacing w:val="-2"/>
          <w:sz w:val="30"/>
          <w:szCs w:val="30"/>
          <w:cs/>
        </w:rPr>
        <w:t>รวมถึง</w:t>
      </w:r>
      <w:r w:rsidR="00694000" w:rsidRPr="00333CD4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 มาตรฐานเรื่องความเป็นอิสระ </w:t>
      </w:r>
      <w:r w:rsidR="00694000" w:rsidRPr="00333CD4">
        <w:rPr>
          <w:rFonts w:ascii="Angsana New" w:eastAsia="Calibri" w:hAnsi="Angsana New"/>
          <w:spacing w:val="-2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694000" w:rsidRPr="00333CD4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</w:t>
      </w:r>
      <w:r w:rsidR="00FB5A44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มความรับผิดชอบด้านจรรยาบรรณอื่น</w:t>
      </w:r>
      <w:r w:rsidR="004F34A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ๆ </w:t>
      </w:r>
      <w:r w:rsidR="00694000" w:rsidRPr="00333CD4">
        <w:rPr>
          <w:rFonts w:asciiTheme="majorBidi" w:eastAsia="Calibri" w:hAnsiTheme="majorBidi"/>
          <w:spacing w:val="-2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</w:t>
      </w:r>
      <w:r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</w:t>
      </w:r>
    </w:p>
    <w:p w14:paraId="410F6FF7" w14:textId="77777777" w:rsidR="005A02D5" w:rsidRPr="00333CD4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BA84E4" w14:textId="6F483B14" w:rsidR="005A02D5" w:rsidRPr="00333CD4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3CD4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548914C4" w14:textId="77777777" w:rsidR="005A02D5" w:rsidRPr="00333CD4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E7972" w14:textId="2F25B48D" w:rsidR="005A02D5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48C5CE3" w14:textId="77777777" w:rsidR="008069A8" w:rsidRPr="00333CD4" w:rsidRDefault="008069A8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CBECB4" w14:textId="78E5FA64" w:rsidR="00207714" w:rsidRPr="00333CD4" w:rsidRDefault="00207714" w:rsidP="0020771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5A02D5" w:rsidRPr="00333CD4" w14:paraId="24F88EEE" w14:textId="77777777" w:rsidTr="00E22516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236CEE24" w14:textId="77777777" w:rsidR="005A02D5" w:rsidRPr="00333CD4" w:rsidRDefault="005A02D5" w:rsidP="00E22516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333CD4">
              <w:rPr>
                <w:rFonts w:ascii="Angsana New" w:hAnsi="Angsana New"/>
                <w:sz w:val="30"/>
                <w:szCs w:val="30"/>
                <w:cs/>
              </w:rPr>
              <w:lastRenderedPageBreak/>
              <w:t>มูลค่า</w:t>
            </w:r>
            <w:r w:rsidRPr="00333CD4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33CD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5A02D5" w:rsidRPr="00333CD4" w14:paraId="278D61D2" w14:textId="77777777" w:rsidTr="00E22516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6E900E9C" w14:textId="631DEABF" w:rsidR="005A02D5" w:rsidRPr="00333CD4" w:rsidRDefault="005A02D5" w:rsidP="00E22516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CD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333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78DD" w:rsidRPr="00333CD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478DD" w:rsidRPr="00333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(จ)</w:t>
            </w:r>
            <w:r w:rsidRPr="00333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33CD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333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76F9F" w:rsidRPr="00333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2478DD" w:rsidRPr="00333CD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43071" w:rsidRPr="00333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20FE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</w:t>
            </w:r>
          </w:p>
        </w:tc>
      </w:tr>
      <w:tr w:rsidR="005A02D5" w:rsidRPr="00333CD4" w14:paraId="593858EE" w14:textId="77777777" w:rsidTr="00E22516">
        <w:trPr>
          <w:trHeight w:val="421"/>
        </w:trPr>
        <w:tc>
          <w:tcPr>
            <w:tcW w:w="4849" w:type="dxa"/>
            <w:shd w:val="clear" w:color="auto" w:fill="auto"/>
          </w:tcPr>
          <w:p w14:paraId="75EE8589" w14:textId="77777777" w:rsidR="005A02D5" w:rsidRPr="00333CD4" w:rsidRDefault="005A02D5" w:rsidP="005A02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5A85C736" w14:textId="77777777" w:rsidR="005A02D5" w:rsidRPr="00333CD4" w:rsidRDefault="005A02D5" w:rsidP="005A02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333C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333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A02D5" w:rsidRPr="00333CD4" w14:paraId="0D8EA3D4" w14:textId="77777777" w:rsidTr="00E22516">
        <w:trPr>
          <w:trHeight w:val="8756"/>
        </w:trPr>
        <w:tc>
          <w:tcPr>
            <w:tcW w:w="4849" w:type="dxa"/>
            <w:shd w:val="clear" w:color="auto" w:fill="auto"/>
          </w:tcPr>
          <w:p w14:paraId="61B87508" w14:textId="77777777" w:rsidR="005A02D5" w:rsidRPr="00333CD4" w:rsidRDefault="005A02D5" w:rsidP="00E22516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333CD4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สินค้าคงเหลือของบริษัทวัดมูลค่าด้วย</w:t>
            </w:r>
            <w:r w:rsidRPr="00333CD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333CD4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Pr="00333CD4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ภาวการณ์แข่งขันของตลาดมี</w:t>
            </w:r>
            <w:r w:rsidRPr="00333CD4">
              <w:rPr>
                <w:rFonts w:ascii="Angsana New" w:eastAsia="Arial" w:hAnsi="Angsana New"/>
                <w:i/>
                <w:sz w:val="30"/>
                <w:szCs w:val="30"/>
                <w:cs/>
              </w:rPr>
              <w:t>ผลต่อการกำหนดราคาขายสินค้าของบริษัท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</w:t>
            </w:r>
            <w:r w:rsidRPr="00333CD4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และเกิดการเคลื่อนไหวช้า</w:t>
            </w:r>
          </w:p>
          <w:p w14:paraId="7C6E9430" w14:textId="77777777" w:rsidR="005A02D5" w:rsidRPr="00333CD4" w:rsidRDefault="005A02D5" w:rsidP="00E22516">
            <w:pPr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333CD4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เนื่องจากมูลค่าของ</w:t>
            </w:r>
            <w:r w:rsidRPr="00333CD4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สินค้าคงเหลือมีจำนวนที่เป็น</w:t>
            </w:r>
            <w:r w:rsidRPr="00333CD4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ส</w:t>
            </w:r>
            <w:r w:rsidRPr="00333CD4">
              <w:rPr>
                <w:rFonts w:ascii="Angsana New" w:eastAsia="Arial" w:hAnsi="Angsana New"/>
                <w:i/>
                <w:sz w:val="30"/>
                <w:szCs w:val="30"/>
                <w:cs/>
              </w:rPr>
              <w:t>าระสำคัญต่องบการเงิน และการประมาณการค่าเผื่อการลดมูลค่าของสินค้าคงเหลือ</w:t>
            </w:r>
            <w:r w:rsidRPr="00333CD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และสินค้าล้าสมัย</w:t>
            </w:r>
            <w:r w:rsidRPr="00333CD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มีความเกี่ยวข้องกับ</w:t>
            </w:r>
            <w:r w:rsidRPr="00333CD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การใช้ดุลยพินิจในการประมาณการ</w:t>
            </w:r>
            <w:r w:rsidRPr="00333CD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ของผู้บริหาร</w:t>
            </w:r>
            <w:r w:rsidRPr="00333CD4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Pr="00333CD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ข้าพเจ้า</w:t>
            </w:r>
            <w:r w:rsidRPr="00333CD4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จึงเห็นว่าเรื่องดังกล่าว เป็น</w:t>
            </w:r>
            <w:r w:rsidRPr="00333CD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เรื่องสำคัญในการตรวจสอบ</w:t>
            </w:r>
          </w:p>
          <w:p w14:paraId="3937DEF0" w14:textId="77777777" w:rsidR="005A02D5" w:rsidRPr="00333CD4" w:rsidRDefault="005A02D5" w:rsidP="00E22516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8" w:type="dxa"/>
            <w:shd w:val="clear" w:color="auto" w:fill="auto"/>
          </w:tcPr>
          <w:p w14:paraId="2F706D70" w14:textId="77777777" w:rsidR="005A02D5" w:rsidRPr="00333CD4" w:rsidRDefault="005A02D5" w:rsidP="00E2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072329C6" w14:textId="77777777" w:rsidR="005A02D5" w:rsidRPr="00333CD4" w:rsidRDefault="005A02D5" w:rsidP="005A02D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ของบริษัทใช้ในการประมาณการค่าเผื่อมูลค่าลดลงของสินค้าคงเหลือ</w:t>
            </w:r>
          </w:p>
          <w:p w14:paraId="6B063A5D" w14:textId="77777777" w:rsidR="005A02D5" w:rsidRPr="00333CD4" w:rsidRDefault="005A02D5" w:rsidP="005A02D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การประเมินการออกแบบ</w:t>
            </w:r>
            <w:r w:rsidRPr="00333CD4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และการนำไปปฎิบัติ</w:t>
            </w:r>
            <w:r w:rsidRPr="00333CD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และทดสอบความมีประสิทธิผลของระบบการควบคุมภายในที่เกี่ยวข้องกับการบริหารจัดการสินค้าคงเหลือ</w:t>
            </w:r>
          </w:p>
          <w:p w14:paraId="68F9ECC8" w14:textId="77777777" w:rsidR="005A02D5" w:rsidRPr="00333CD4" w:rsidRDefault="005A02D5" w:rsidP="005A02D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การสุ่มทดสอบการคำนวณอายุของ</w:t>
            </w:r>
            <w:r w:rsidRPr="00333CD4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สินค้าคงเหลือใน</w:t>
            </w: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รายงาน</w:t>
            </w:r>
            <w:r w:rsidRPr="00333CD4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อายุ</w:t>
            </w: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สินค้าคงเหลือ</w:t>
            </w:r>
            <w:r w:rsidRPr="00333CD4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กับเอกสารที่เกี่ยวข้องว่าสินค้าคงเหลือถูกจัดประเภทไว้ในช่วงอายุที่เหมาะสม</w:t>
            </w: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</w:rPr>
              <w:t xml:space="preserve"> </w:t>
            </w:r>
          </w:p>
          <w:p w14:paraId="56FD9D2E" w14:textId="77777777" w:rsidR="005A02D5" w:rsidRPr="00333CD4" w:rsidRDefault="005A02D5" w:rsidP="005A02D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 xml:space="preserve">การประเมินความสมเหตุสมผลของข้อสมมติที่ผู้บริหารใช้ในการกำหนดอัตราร้อยละสำหรับการประมาณการค่าเผื่อการลดมูลค่าของสินค้าที่เคลื่อนไหวช้า โดยเปรียบเทียบกับข้อมูลในอดีต ตลอดจนสุ่มทดสอบกับเอกสารที่เกี่ยวข้อง และทดสอบการคำนวณ </w:t>
            </w:r>
          </w:p>
          <w:p w14:paraId="5A83D676" w14:textId="77777777" w:rsidR="005A02D5" w:rsidRPr="00333CD4" w:rsidRDefault="005A02D5" w:rsidP="005A02D5">
            <w:pPr>
              <w:pStyle w:val="BodyText"/>
              <w:widowControl w:val="0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การสุ่มทดสอบมูลค่าสุทธิที่จะคาดว่าได้รับของสินค้าคงเหลือ กับเอกสารการขายภายหลังวันที่สิ้นปี</w:t>
            </w:r>
            <w:r w:rsidRPr="00333CD4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 xml:space="preserve"> ตลอดจนค่าใช้จ่ายที่จำเป็นในการขายที่เกี่ยวข้อง และทดสอบการการคำนวณ</w:t>
            </w: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 xml:space="preserve"> และ</w:t>
            </w:r>
          </w:p>
          <w:p w14:paraId="0EC74429" w14:textId="77777777" w:rsidR="005A02D5" w:rsidRPr="00333CD4" w:rsidRDefault="005A02D5" w:rsidP="005A02D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81E3265" w14:textId="298012C0" w:rsidR="005A02D5" w:rsidRPr="00333CD4" w:rsidRDefault="005A02D5" w:rsidP="00207714">
      <w:pPr>
        <w:rPr>
          <w:rFonts w:asciiTheme="majorBidi" w:hAnsiTheme="majorBidi" w:cstheme="majorBidi"/>
          <w:sz w:val="20"/>
          <w:szCs w:val="20"/>
        </w:rPr>
      </w:pPr>
    </w:p>
    <w:p w14:paraId="6DC06B6E" w14:textId="77777777" w:rsidR="007E4F71" w:rsidRPr="00333CD4" w:rsidRDefault="007E4F71" w:rsidP="007E4F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3CD4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09E650E7" w14:textId="77777777" w:rsidR="007E4F71" w:rsidRPr="00333CD4" w:rsidRDefault="007E4F71" w:rsidP="00CB435D">
      <w:pPr>
        <w:rPr>
          <w:rFonts w:asciiTheme="majorBidi" w:hAnsiTheme="majorBidi" w:cstheme="majorBidi"/>
          <w:sz w:val="20"/>
          <w:szCs w:val="20"/>
        </w:rPr>
      </w:pPr>
    </w:p>
    <w:p w14:paraId="63BA5DCC" w14:textId="59049F0B" w:rsidR="007E4F71" w:rsidRPr="00333CD4" w:rsidRDefault="007E4F71" w:rsidP="00CB43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FAD3791" w14:textId="792D8714" w:rsidR="007E4F71" w:rsidRPr="00333CD4" w:rsidRDefault="007E4F71" w:rsidP="00CB435D">
      <w:pPr>
        <w:rPr>
          <w:rFonts w:asciiTheme="majorBidi" w:hAnsiTheme="majorBidi" w:cstheme="majorBidi"/>
          <w:sz w:val="20"/>
          <w:szCs w:val="20"/>
        </w:rPr>
      </w:pPr>
    </w:p>
    <w:p w14:paraId="62A3F663" w14:textId="47301200" w:rsidR="00694000" w:rsidRPr="00333CD4" w:rsidRDefault="00694000" w:rsidP="00CB435D">
      <w:pPr>
        <w:rPr>
          <w:rFonts w:asciiTheme="majorBidi" w:hAnsiTheme="majorBidi" w:cstheme="majorBidi"/>
          <w:sz w:val="20"/>
          <w:szCs w:val="20"/>
        </w:rPr>
      </w:pPr>
    </w:p>
    <w:p w14:paraId="3339BB6D" w14:textId="77777777" w:rsidR="007E4F71" w:rsidRPr="00333CD4" w:rsidRDefault="007E4F71" w:rsidP="00CB435D">
      <w:pPr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2DA342BB" w14:textId="3106E3F2" w:rsidR="00C32839" w:rsidRPr="00333CD4" w:rsidRDefault="00C32839" w:rsidP="00207714">
      <w:pPr>
        <w:rPr>
          <w:rFonts w:asciiTheme="majorBidi" w:hAnsiTheme="majorBidi" w:cstheme="majorBidi"/>
          <w:sz w:val="20"/>
          <w:szCs w:val="20"/>
        </w:rPr>
      </w:pPr>
    </w:p>
    <w:p w14:paraId="0547641B" w14:textId="77777777" w:rsidR="00C61386" w:rsidRDefault="00FD1252" w:rsidP="0069400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1887347" w14:textId="77777777" w:rsidR="00C61386" w:rsidRDefault="00C61386" w:rsidP="0069400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451DD6" w14:textId="1ED80D71" w:rsidR="00FD1252" w:rsidRPr="00333CD4" w:rsidRDefault="00FD1252" w:rsidP="0069400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="00694000" w:rsidRPr="00333CD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33CD4">
        <w:rPr>
          <w:rFonts w:asciiTheme="majorBidi" w:eastAsia="Calibri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1A3F929" w14:textId="77777777" w:rsidR="00FD1252" w:rsidRPr="00333CD4" w:rsidRDefault="00FD1252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053AA32" w14:textId="7849C8A9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EE4438"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และผู้มีหน้าที่ในการกำกับดูแล</w:t>
      </w: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</w:p>
    <w:p w14:paraId="04B51BA8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32F2A731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204CE41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2D696A15" w14:textId="4C17102B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2BD42248" w14:textId="0433E3C6" w:rsidR="00EE4438" w:rsidRPr="00333CD4" w:rsidRDefault="00EE4438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71D1BC" w14:textId="36B46794" w:rsidR="00EE4438" w:rsidRPr="00333CD4" w:rsidRDefault="00EE4438" w:rsidP="00EE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12"/>
          <w:sz w:val="30"/>
          <w:szCs w:val="30"/>
        </w:rPr>
      </w:pPr>
      <w:r w:rsidRPr="00333CD4">
        <w:rPr>
          <w:rFonts w:asciiTheme="majorBidi" w:eastAsia="Calibri" w:hAnsiTheme="majorBidi" w:cstheme="majorBidi"/>
          <w:spacing w:val="12"/>
          <w:sz w:val="30"/>
          <w:szCs w:val="30"/>
          <w:cs/>
        </w:rPr>
        <w:t>ผู้มีหน้าที่ในการกำกับดูแลมีหน้าที่ในการ</w:t>
      </w:r>
      <w:r w:rsidR="00683264" w:rsidRPr="00333CD4">
        <w:rPr>
          <w:rFonts w:asciiTheme="majorBidi" w:eastAsia="Calibri" w:hAnsiTheme="majorBidi" w:cstheme="majorBidi"/>
          <w:spacing w:val="12"/>
          <w:sz w:val="30"/>
          <w:szCs w:val="30"/>
          <w:cs/>
        </w:rPr>
        <w:t>กำกับ</w:t>
      </w:r>
      <w:r w:rsidRPr="00333CD4">
        <w:rPr>
          <w:rFonts w:asciiTheme="majorBidi" w:eastAsia="Calibri" w:hAnsiTheme="majorBidi" w:cstheme="majorBidi"/>
          <w:spacing w:val="12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401772A2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5E9583DF" w14:textId="77777777" w:rsidR="00207714" w:rsidRPr="00333CD4" w:rsidRDefault="00207714" w:rsidP="00207714">
      <w:pPr>
        <w:spacing w:line="259" w:lineRule="auto"/>
        <w:ind w:right="27"/>
        <w:rPr>
          <w:rFonts w:asciiTheme="majorBidi" w:hAnsiTheme="majorBidi" w:cstheme="majorBidi"/>
          <w:i/>
          <w:iCs/>
          <w:sz w:val="30"/>
          <w:szCs w:val="30"/>
        </w:rPr>
      </w:pPr>
      <w:r w:rsidRPr="00333CD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8F0E5BE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3CAA7ACC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335B69A" w14:textId="22E20E5B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554D8B67" w14:textId="77777777" w:rsidR="00694000" w:rsidRPr="00333CD4" w:rsidRDefault="00694000" w:rsidP="00207714">
      <w:pPr>
        <w:ind w:right="27"/>
        <w:rPr>
          <w:rFonts w:asciiTheme="majorBidi" w:hAnsiTheme="majorBidi" w:cstheme="majorBidi"/>
          <w:sz w:val="30"/>
          <w:szCs w:val="30"/>
          <w:cs/>
        </w:rPr>
      </w:pPr>
    </w:p>
    <w:p w14:paraId="6EAB319F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EC85F6" w14:textId="77777777" w:rsidR="00FB5A44" w:rsidRPr="00333CD4" w:rsidRDefault="00FB5A4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2B2158D" w14:textId="77777777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F194CB" w14:textId="77777777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2176440" w14:textId="77777777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66DA3F9" w14:textId="147CD89B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สรุป</w:t>
      </w:r>
      <w:r w:rsidR="00E800FA" w:rsidRPr="00333CD4">
        <w:rPr>
          <w:rFonts w:asciiTheme="majorBidi" w:hAnsiTheme="majorBidi" w:cstheme="majorBidi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เนื่อง </w:t>
      </w:r>
    </w:p>
    <w:p w14:paraId="57384E30" w14:textId="5C0EB741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ประเมิน</w:t>
      </w:r>
      <w:r w:rsidR="00E800FA" w:rsidRPr="00333CD4">
        <w:rPr>
          <w:rFonts w:asciiTheme="majorBidi" w:hAnsiTheme="majorBidi" w:cstheme="majorBidi"/>
          <w:sz w:val="30"/>
          <w:szCs w:val="30"/>
          <w:cs/>
        </w:rPr>
        <w:t>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61C7343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0"/>
          <w:szCs w:val="20"/>
        </w:rPr>
      </w:pPr>
    </w:p>
    <w:p w14:paraId="1C45A71B" w14:textId="41F66950" w:rsidR="00C70B6D" w:rsidRPr="00333CD4" w:rsidRDefault="00C70B6D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683264" w:rsidRPr="00333C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3CD4">
        <w:rPr>
          <w:rFonts w:asciiTheme="majorBidi" w:hAnsiTheme="majorBidi" w:cstheme="majorBidi"/>
          <w:sz w:val="30"/>
          <w:szCs w:val="30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9CACAA6" w14:textId="1AE9E029" w:rsidR="00207714" w:rsidRPr="00333CD4" w:rsidRDefault="00207714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9495465" w14:textId="2D3775D1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3AFA592" w14:textId="446FB94A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D243144" w14:textId="4082A7F7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F72734A" w14:textId="14BDBF71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E6618B5" w14:textId="3DCEBC9C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F2672E1" w14:textId="41120325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B0F8160" w14:textId="77777777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B2E7993" w14:textId="53B2B71F" w:rsidR="00C70B6D" w:rsidRDefault="00C70B6D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61386" w:rsidRPr="00C61386">
        <w:rPr>
          <w:rFonts w:asciiTheme="majorBid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4106F1D" w14:textId="6583A990" w:rsidR="00C61386" w:rsidRPr="00965C16" w:rsidRDefault="00C61386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509EE71" w14:textId="5FBB4171" w:rsidR="00C61386" w:rsidRPr="00C61386" w:rsidRDefault="00C61386" w:rsidP="00C61386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61386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70CE716" w14:textId="77777777" w:rsidR="00C61386" w:rsidRPr="00333CD4" w:rsidRDefault="00C61386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D15256B" w14:textId="17459148" w:rsidR="00636ECE" w:rsidRPr="00333CD4" w:rsidRDefault="00636ECE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2E32FBA" w14:textId="4CE31F09" w:rsidR="00C70B6D" w:rsidRPr="00333CD4" w:rsidRDefault="00C70B6D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02A6A1F" w14:textId="77777777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43CC0A2" w14:textId="77777777" w:rsidR="00C70B6D" w:rsidRPr="00333CD4" w:rsidRDefault="00C70B6D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232E149" w14:textId="77777777" w:rsidR="00207714" w:rsidRPr="00333CD4" w:rsidRDefault="00207714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4F95D3F" w14:textId="5601FB1C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  <w:cs/>
        </w:rPr>
      </w:pPr>
      <w:r w:rsidRPr="00333CD4">
        <w:rPr>
          <w:rFonts w:asciiTheme="majorBidi" w:hAnsiTheme="majorBidi" w:cstheme="majorBidi"/>
          <w:sz w:val="30"/>
          <w:szCs w:val="30"/>
          <w:cs/>
          <w:lang w:val="th-TH"/>
        </w:rPr>
        <w:t>(</w:t>
      </w:r>
      <w:r w:rsidR="00B53F0F" w:rsidRPr="00333CD4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  <w:r w:rsidRPr="00333CD4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1D7B2EC8" w14:textId="77777777" w:rsidR="00207714" w:rsidRPr="00333CD4" w:rsidRDefault="00207714" w:rsidP="00207714">
      <w:pPr>
        <w:tabs>
          <w:tab w:val="center" w:pos="6480"/>
        </w:tabs>
        <w:ind w:right="27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33CD4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19BE60A3" w14:textId="268C6438" w:rsidR="00207714" w:rsidRPr="00333CD4" w:rsidRDefault="0093499D" w:rsidP="00207714">
      <w:pPr>
        <w:tabs>
          <w:tab w:val="center" w:pos="648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B53F0F" w:rsidRPr="00333CD4">
        <w:rPr>
          <w:rFonts w:asciiTheme="majorBidi" w:hAnsiTheme="majorBidi" w:cstheme="majorBidi"/>
          <w:sz w:val="30"/>
          <w:szCs w:val="30"/>
        </w:rPr>
        <w:t>8829</w:t>
      </w:r>
    </w:p>
    <w:p w14:paraId="378E069C" w14:textId="6F295857" w:rsidR="00207714" w:rsidRPr="00333CD4" w:rsidRDefault="00207714" w:rsidP="00207714">
      <w:pPr>
        <w:ind w:right="27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</w:rPr>
        <w:br/>
      </w:r>
      <w:r w:rsidRPr="00333CD4">
        <w:rPr>
          <w:rFonts w:asciiTheme="majorBidi" w:eastAsia="Calibr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="00365E6E"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5EA06DC1" w14:textId="77777777" w:rsidR="00207714" w:rsidRPr="00333CD4" w:rsidRDefault="00207714" w:rsidP="00207714">
      <w:pPr>
        <w:ind w:right="27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กรุงเทพมหานคร</w:t>
      </w:r>
    </w:p>
    <w:p w14:paraId="1B22F278" w14:textId="4FAAC185" w:rsidR="00402FEA" w:rsidRPr="00246444" w:rsidRDefault="00774455" w:rsidP="00957A88">
      <w:pPr>
        <w:ind w:right="27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</w:rPr>
        <w:t>23</w:t>
      </w:r>
      <w:r w:rsidR="00694000" w:rsidRPr="00333CD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94000" w:rsidRPr="00333CD4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กุมภาพันธ์ </w:t>
      </w:r>
      <w:r w:rsidR="00694000" w:rsidRPr="00333CD4">
        <w:rPr>
          <w:rFonts w:asciiTheme="majorBidi" w:eastAsia="Calibri" w:hAnsiTheme="majorBidi" w:cstheme="majorBidi"/>
          <w:sz w:val="30"/>
          <w:szCs w:val="30"/>
        </w:rPr>
        <w:t>2566</w:t>
      </w:r>
    </w:p>
    <w:sectPr w:rsidR="00402FEA" w:rsidRPr="00246444" w:rsidSect="00694000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2DF8F" w14:textId="77777777" w:rsidR="00FA35E2" w:rsidRDefault="00FA35E2">
      <w:r>
        <w:separator/>
      </w:r>
    </w:p>
  </w:endnote>
  <w:endnote w:type="continuationSeparator" w:id="0">
    <w:p w14:paraId="35990B9F" w14:textId="77777777" w:rsidR="00FA35E2" w:rsidRDefault="00FA3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83" w:usb1="10000000" w:usb2="00000000" w:usb3="00000000" w:csb0="800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4F296" w14:textId="77777777" w:rsidR="007E4F71" w:rsidRPr="008B3AB0" w:rsidRDefault="007E4F71" w:rsidP="00694409">
    <w:pPr>
      <w:pStyle w:val="Footer"/>
      <w:jc w:val="center"/>
      <w:rPr>
        <w:rFonts w:ascii="Angsana New" w:hAnsi="Angsana New" w:cs="Times New Roman"/>
        <w:sz w:val="30"/>
        <w:szCs w:val="30"/>
      </w:rPr>
    </w:pPr>
    <w:r w:rsidRPr="003C572F">
      <w:rPr>
        <w:rStyle w:val="PageNumber"/>
        <w:rFonts w:ascii="Angsana New" w:hAnsi="Angsana New"/>
        <w:sz w:val="30"/>
        <w:szCs w:val="30"/>
      </w:rPr>
      <w:fldChar w:fldCharType="begin"/>
    </w:r>
    <w:r w:rsidRPr="003C57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57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3C572F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25490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F6A59A" w14:textId="03630F13" w:rsidR="007E4F71" w:rsidRPr="00207714" w:rsidRDefault="007E4F7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51415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B0070" w14:textId="77777777" w:rsidR="00FA35E2" w:rsidRDefault="00FA35E2">
      <w:r>
        <w:separator/>
      </w:r>
    </w:p>
  </w:footnote>
  <w:footnote w:type="continuationSeparator" w:id="0">
    <w:p w14:paraId="3F0DFFB7" w14:textId="77777777" w:rsidR="00FA35E2" w:rsidRDefault="00FA3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C3908" w14:textId="77777777" w:rsidR="007E4F71" w:rsidRPr="00323B9C" w:rsidRDefault="007E4F71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37471" w14:textId="77777777" w:rsidR="00246444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5C970BC2" w14:textId="77777777" w:rsidR="00246444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29AB0338" w14:textId="77777777" w:rsidR="00246444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20A74AD8" w14:textId="77777777" w:rsidR="00246444" w:rsidRPr="00323B9C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142"/>
        </w:tabs>
        <w:ind w:left="91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50BA3"/>
    <w:multiLevelType w:val="hybridMultilevel"/>
    <w:tmpl w:val="5E6E2766"/>
    <w:lvl w:ilvl="0" w:tplc="F0E65366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8C0548"/>
    <w:multiLevelType w:val="hybridMultilevel"/>
    <w:tmpl w:val="880E0A4A"/>
    <w:lvl w:ilvl="0" w:tplc="B4C4313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AC9615D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146537"/>
    <w:multiLevelType w:val="multilevel"/>
    <w:tmpl w:val="C8562BD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253FEE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4008A"/>
    <w:multiLevelType w:val="hybridMultilevel"/>
    <w:tmpl w:val="21842AE8"/>
    <w:lvl w:ilvl="0" w:tplc="A3C2B29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323022"/>
    <w:multiLevelType w:val="hybridMultilevel"/>
    <w:tmpl w:val="7E003CF4"/>
    <w:lvl w:ilvl="0" w:tplc="DB3AE80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7"/>
  </w:num>
  <w:num w:numId="14">
    <w:abstractNumId w:val="15"/>
  </w:num>
  <w:num w:numId="15">
    <w:abstractNumId w:val="21"/>
  </w:num>
  <w:num w:numId="16">
    <w:abstractNumId w:val="25"/>
  </w:num>
  <w:num w:numId="17">
    <w:abstractNumId w:val="10"/>
  </w:num>
  <w:num w:numId="18">
    <w:abstractNumId w:val="16"/>
  </w:num>
  <w:num w:numId="19">
    <w:abstractNumId w:val="12"/>
  </w:num>
  <w:num w:numId="20">
    <w:abstractNumId w:val="23"/>
  </w:num>
  <w:num w:numId="21">
    <w:abstractNumId w:val="14"/>
  </w:num>
  <w:num w:numId="22">
    <w:abstractNumId w:val="17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 w:numId="26">
    <w:abstractNumId w:val="24"/>
  </w:num>
  <w:num w:numId="27">
    <w:abstractNumId w:val="20"/>
  </w:num>
  <w:num w:numId="28">
    <w:abstractNumId w:val="22"/>
  </w:num>
  <w:num w:numId="29">
    <w:abstractNumId w:val="28"/>
  </w:num>
  <w:num w:numId="30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D3"/>
    <w:rsid w:val="000001DE"/>
    <w:rsid w:val="0000047D"/>
    <w:rsid w:val="00000548"/>
    <w:rsid w:val="00000568"/>
    <w:rsid w:val="00000923"/>
    <w:rsid w:val="000011EF"/>
    <w:rsid w:val="00001934"/>
    <w:rsid w:val="00001A59"/>
    <w:rsid w:val="00002342"/>
    <w:rsid w:val="00002885"/>
    <w:rsid w:val="00002AD1"/>
    <w:rsid w:val="00002C21"/>
    <w:rsid w:val="00003406"/>
    <w:rsid w:val="00004836"/>
    <w:rsid w:val="0000488E"/>
    <w:rsid w:val="00004DAD"/>
    <w:rsid w:val="00005792"/>
    <w:rsid w:val="00005940"/>
    <w:rsid w:val="000059DC"/>
    <w:rsid w:val="00006ADF"/>
    <w:rsid w:val="000076C1"/>
    <w:rsid w:val="00007C3B"/>
    <w:rsid w:val="000107B3"/>
    <w:rsid w:val="00011C27"/>
    <w:rsid w:val="00012655"/>
    <w:rsid w:val="0001323B"/>
    <w:rsid w:val="00013261"/>
    <w:rsid w:val="00013E6F"/>
    <w:rsid w:val="00013FE9"/>
    <w:rsid w:val="000141EA"/>
    <w:rsid w:val="00015051"/>
    <w:rsid w:val="0001508B"/>
    <w:rsid w:val="00015AA7"/>
    <w:rsid w:val="00015B88"/>
    <w:rsid w:val="00015C8D"/>
    <w:rsid w:val="00016030"/>
    <w:rsid w:val="00016435"/>
    <w:rsid w:val="000175AC"/>
    <w:rsid w:val="000176F5"/>
    <w:rsid w:val="000177DE"/>
    <w:rsid w:val="00017CE8"/>
    <w:rsid w:val="00017E66"/>
    <w:rsid w:val="0002041D"/>
    <w:rsid w:val="000207FD"/>
    <w:rsid w:val="00020831"/>
    <w:rsid w:val="00020C85"/>
    <w:rsid w:val="00020E40"/>
    <w:rsid w:val="000216FD"/>
    <w:rsid w:val="00021B92"/>
    <w:rsid w:val="00022A49"/>
    <w:rsid w:val="0002311F"/>
    <w:rsid w:val="000241DE"/>
    <w:rsid w:val="000245D8"/>
    <w:rsid w:val="000248CE"/>
    <w:rsid w:val="00024D90"/>
    <w:rsid w:val="00024F62"/>
    <w:rsid w:val="000275B0"/>
    <w:rsid w:val="0002772D"/>
    <w:rsid w:val="00027DAF"/>
    <w:rsid w:val="0003062D"/>
    <w:rsid w:val="00030CFB"/>
    <w:rsid w:val="00030E02"/>
    <w:rsid w:val="0003229C"/>
    <w:rsid w:val="000327D2"/>
    <w:rsid w:val="0003353B"/>
    <w:rsid w:val="00033B2B"/>
    <w:rsid w:val="00033E66"/>
    <w:rsid w:val="0003497B"/>
    <w:rsid w:val="00035396"/>
    <w:rsid w:val="00035C8B"/>
    <w:rsid w:val="00035D95"/>
    <w:rsid w:val="0003620E"/>
    <w:rsid w:val="00036A53"/>
    <w:rsid w:val="0003795B"/>
    <w:rsid w:val="00040202"/>
    <w:rsid w:val="0004080C"/>
    <w:rsid w:val="000413E4"/>
    <w:rsid w:val="00041520"/>
    <w:rsid w:val="00041686"/>
    <w:rsid w:val="00041940"/>
    <w:rsid w:val="0004243E"/>
    <w:rsid w:val="00043F74"/>
    <w:rsid w:val="00043FE1"/>
    <w:rsid w:val="00044123"/>
    <w:rsid w:val="000441BC"/>
    <w:rsid w:val="00044279"/>
    <w:rsid w:val="0004476A"/>
    <w:rsid w:val="00044C84"/>
    <w:rsid w:val="000456B2"/>
    <w:rsid w:val="0004582E"/>
    <w:rsid w:val="00045879"/>
    <w:rsid w:val="00045DB1"/>
    <w:rsid w:val="00046026"/>
    <w:rsid w:val="00047116"/>
    <w:rsid w:val="00047C1C"/>
    <w:rsid w:val="00050322"/>
    <w:rsid w:val="000503A5"/>
    <w:rsid w:val="000509CB"/>
    <w:rsid w:val="00050D0C"/>
    <w:rsid w:val="00051304"/>
    <w:rsid w:val="00051415"/>
    <w:rsid w:val="00051445"/>
    <w:rsid w:val="00051BAD"/>
    <w:rsid w:val="000538FB"/>
    <w:rsid w:val="00053D8A"/>
    <w:rsid w:val="00053EAC"/>
    <w:rsid w:val="00055F0C"/>
    <w:rsid w:val="000563C9"/>
    <w:rsid w:val="0005648C"/>
    <w:rsid w:val="00056A80"/>
    <w:rsid w:val="00056AA4"/>
    <w:rsid w:val="00057578"/>
    <w:rsid w:val="00057880"/>
    <w:rsid w:val="00057CED"/>
    <w:rsid w:val="00060130"/>
    <w:rsid w:val="00060A80"/>
    <w:rsid w:val="00061013"/>
    <w:rsid w:val="000612C5"/>
    <w:rsid w:val="000612F8"/>
    <w:rsid w:val="00061AA9"/>
    <w:rsid w:val="00062F15"/>
    <w:rsid w:val="0006371E"/>
    <w:rsid w:val="00063810"/>
    <w:rsid w:val="00063A16"/>
    <w:rsid w:val="00063CFE"/>
    <w:rsid w:val="00064505"/>
    <w:rsid w:val="000646EF"/>
    <w:rsid w:val="00064D83"/>
    <w:rsid w:val="00064DE3"/>
    <w:rsid w:val="00066E24"/>
    <w:rsid w:val="00067576"/>
    <w:rsid w:val="00067C3E"/>
    <w:rsid w:val="00070274"/>
    <w:rsid w:val="00070684"/>
    <w:rsid w:val="00070964"/>
    <w:rsid w:val="00070B0D"/>
    <w:rsid w:val="00070DB0"/>
    <w:rsid w:val="000710CC"/>
    <w:rsid w:val="000718F9"/>
    <w:rsid w:val="00071955"/>
    <w:rsid w:val="00071BB0"/>
    <w:rsid w:val="000725E5"/>
    <w:rsid w:val="00072B80"/>
    <w:rsid w:val="00072E4E"/>
    <w:rsid w:val="00073243"/>
    <w:rsid w:val="00073763"/>
    <w:rsid w:val="00074A44"/>
    <w:rsid w:val="00074A5E"/>
    <w:rsid w:val="00074B2F"/>
    <w:rsid w:val="0007664B"/>
    <w:rsid w:val="0007698C"/>
    <w:rsid w:val="00076F31"/>
    <w:rsid w:val="00076F9F"/>
    <w:rsid w:val="00077113"/>
    <w:rsid w:val="00077AFB"/>
    <w:rsid w:val="00077F3D"/>
    <w:rsid w:val="0008038A"/>
    <w:rsid w:val="00080574"/>
    <w:rsid w:val="00080619"/>
    <w:rsid w:val="00080CD5"/>
    <w:rsid w:val="00080D84"/>
    <w:rsid w:val="00081C6E"/>
    <w:rsid w:val="00081CCA"/>
    <w:rsid w:val="00082534"/>
    <w:rsid w:val="00082584"/>
    <w:rsid w:val="00082854"/>
    <w:rsid w:val="0008293D"/>
    <w:rsid w:val="00082B9A"/>
    <w:rsid w:val="00083286"/>
    <w:rsid w:val="00083D64"/>
    <w:rsid w:val="000843DE"/>
    <w:rsid w:val="000844DA"/>
    <w:rsid w:val="00084515"/>
    <w:rsid w:val="00084E80"/>
    <w:rsid w:val="0008523A"/>
    <w:rsid w:val="00085A4D"/>
    <w:rsid w:val="000862AF"/>
    <w:rsid w:val="00086323"/>
    <w:rsid w:val="000868E9"/>
    <w:rsid w:val="000869CB"/>
    <w:rsid w:val="000869F8"/>
    <w:rsid w:val="00086BAD"/>
    <w:rsid w:val="0008714A"/>
    <w:rsid w:val="0008756E"/>
    <w:rsid w:val="000877F7"/>
    <w:rsid w:val="00087894"/>
    <w:rsid w:val="00090AC7"/>
    <w:rsid w:val="00090AC9"/>
    <w:rsid w:val="00092238"/>
    <w:rsid w:val="00092684"/>
    <w:rsid w:val="000929C6"/>
    <w:rsid w:val="00092BB0"/>
    <w:rsid w:val="0009327F"/>
    <w:rsid w:val="00094A96"/>
    <w:rsid w:val="00094B23"/>
    <w:rsid w:val="00095789"/>
    <w:rsid w:val="00095F5A"/>
    <w:rsid w:val="00095FFD"/>
    <w:rsid w:val="000973E8"/>
    <w:rsid w:val="00097658"/>
    <w:rsid w:val="00097B3F"/>
    <w:rsid w:val="000A021A"/>
    <w:rsid w:val="000A024C"/>
    <w:rsid w:val="000A13AA"/>
    <w:rsid w:val="000A15B7"/>
    <w:rsid w:val="000A467B"/>
    <w:rsid w:val="000A4CE5"/>
    <w:rsid w:val="000A51E4"/>
    <w:rsid w:val="000A5CAD"/>
    <w:rsid w:val="000A5DC4"/>
    <w:rsid w:val="000A61B6"/>
    <w:rsid w:val="000A6377"/>
    <w:rsid w:val="000A7D06"/>
    <w:rsid w:val="000B0350"/>
    <w:rsid w:val="000B048C"/>
    <w:rsid w:val="000B0BE2"/>
    <w:rsid w:val="000B0ED8"/>
    <w:rsid w:val="000B19CD"/>
    <w:rsid w:val="000B2352"/>
    <w:rsid w:val="000B269B"/>
    <w:rsid w:val="000B3673"/>
    <w:rsid w:val="000B3F1A"/>
    <w:rsid w:val="000B3F86"/>
    <w:rsid w:val="000B4089"/>
    <w:rsid w:val="000B411F"/>
    <w:rsid w:val="000B4266"/>
    <w:rsid w:val="000B49A2"/>
    <w:rsid w:val="000B4D28"/>
    <w:rsid w:val="000B609E"/>
    <w:rsid w:val="000B623F"/>
    <w:rsid w:val="000B6269"/>
    <w:rsid w:val="000B6725"/>
    <w:rsid w:val="000B6A9B"/>
    <w:rsid w:val="000B6FBD"/>
    <w:rsid w:val="000B7F99"/>
    <w:rsid w:val="000C05E5"/>
    <w:rsid w:val="000C0FBB"/>
    <w:rsid w:val="000C1F48"/>
    <w:rsid w:val="000C21FC"/>
    <w:rsid w:val="000C2CD6"/>
    <w:rsid w:val="000C4EF6"/>
    <w:rsid w:val="000C585D"/>
    <w:rsid w:val="000C5F09"/>
    <w:rsid w:val="000C66AF"/>
    <w:rsid w:val="000C7714"/>
    <w:rsid w:val="000C7B8C"/>
    <w:rsid w:val="000C7D59"/>
    <w:rsid w:val="000D03CE"/>
    <w:rsid w:val="000D064E"/>
    <w:rsid w:val="000D1191"/>
    <w:rsid w:val="000D2591"/>
    <w:rsid w:val="000D2AE2"/>
    <w:rsid w:val="000D3585"/>
    <w:rsid w:val="000D37C2"/>
    <w:rsid w:val="000D42F0"/>
    <w:rsid w:val="000D4414"/>
    <w:rsid w:val="000D4623"/>
    <w:rsid w:val="000D4697"/>
    <w:rsid w:val="000D4A4D"/>
    <w:rsid w:val="000D4DAE"/>
    <w:rsid w:val="000D54D5"/>
    <w:rsid w:val="000D58D0"/>
    <w:rsid w:val="000D6979"/>
    <w:rsid w:val="000D6DC1"/>
    <w:rsid w:val="000D73D0"/>
    <w:rsid w:val="000D742C"/>
    <w:rsid w:val="000D7BC8"/>
    <w:rsid w:val="000E0CCB"/>
    <w:rsid w:val="000E11BD"/>
    <w:rsid w:val="000E2078"/>
    <w:rsid w:val="000E2CA7"/>
    <w:rsid w:val="000E30FC"/>
    <w:rsid w:val="000E35E2"/>
    <w:rsid w:val="000E3854"/>
    <w:rsid w:val="000E3C79"/>
    <w:rsid w:val="000E3D2D"/>
    <w:rsid w:val="000E4C4F"/>
    <w:rsid w:val="000E512B"/>
    <w:rsid w:val="000E570E"/>
    <w:rsid w:val="000E5A8B"/>
    <w:rsid w:val="000E608A"/>
    <w:rsid w:val="000E6098"/>
    <w:rsid w:val="000E660C"/>
    <w:rsid w:val="000E67B9"/>
    <w:rsid w:val="000F0524"/>
    <w:rsid w:val="000F1303"/>
    <w:rsid w:val="000F1CBB"/>
    <w:rsid w:val="000F1D98"/>
    <w:rsid w:val="000F250E"/>
    <w:rsid w:val="000F37AE"/>
    <w:rsid w:val="000F3F49"/>
    <w:rsid w:val="000F47A2"/>
    <w:rsid w:val="000F4FF2"/>
    <w:rsid w:val="000F545C"/>
    <w:rsid w:val="000F581B"/>
    <w:rsid w:val="000F6424"/>
    <w:rsid w:val="000F651D"/>
    <w:rsid w:val="000F6B38"/>
    <w:rsid w:val="000F7460"/>
    <w:rsid w:val="000F7554"/>
    <w:rsid w:val="000F7B2E"/>
    <w:rsid w:val="001003A6"/>
    <w:rsid w:val="00100BB4"/>
    <w:rsid w:val="00101660"/>
    <w:rsid w:val="0010200D"/>
    <w:rsid w:val="0010226C"/>
    <w:rsid w:val="00102782"/>
    <w:rsid w:val="0010288D"/>
    <w:rsid w:val="00102CFC"/>
    <w:rsid w:val="00103B48"/>
    <w:rsid w:val="00103D77"/>
    <w:rsid w:val="00103EC8"/>
    <w:rsid w:val="00103F83"/>
    <w:rsid w:val="00104545"/>
    <w:rsid w:val="001049D2"/>
    <w:rsid w:val="00106484"/>
    <w:rsid w:val="00106EEF"/>
    <w:rsid w:val="00106F58"/>
    <w:rsid w:val="001071A7"/>
    <w:rsid w:val="00107ACC"/>
    <w:rsid w:val="00110733"/>
    <w:rsid w:val="00110C11"/>
    <w:rsid w:val="0011169C"/>
    <w:rsid w:val="00112288"/>
    <w:rsid w:val="00113528"/>
    <w:rsid w:val="001135ED"/>
    <w:rsid w:val="00114087"/>
    <w:rsid w:val="0011437D"/>
    <w:rsid w:val="00114BE3"/>
    <w:rsid w:val="001153D8"/>
    <w:rsid w:val="001156D5"/>
    <w:rsid w:val="0011583B"/>
    <w:rsid w:val="00116319"/>
    <w:rsid w:val="0011678B"/>
    <w:rsid w:val="001170AA"/>
    <w:rsid w:val="0011723E"/>
    <w:rsid w:val="0011765F"/>
    <w:rsid w:val="00117ABA"/>
    <w:rsid w:val="00120481"/>
    <w:rsid w:val="00120927"/>
    <w:rsid w:val="001211AF"/>
    <w:rsid w:val="001214C8"/>
    <w:rsid w:val="001218DB"/>
    <w:rsid w:val="00121901"/>
    <w:rsid w:val="00121A58"/>
    <w:rsid w:val="00121DA4"/>
    <w:rsid w:val="00121ED3"/>
    <w:rsid w:val="00122820"/>
    <w:rsid w:val="001232D9"/>
    <w:rsid w:val="001233DC"/>
    <w:rsid w:val="0012364C"/>
    <w:rsid w:val="00123AF3"/>
    <w:rsid w:val="00124C5B"/>
    <w:rsid w:val="001263AF"/>
    <w:rsid w:val="00126CB7"/>
    <w:rsid w:val="00126D67"/>
    <w:rsid w:val="00126F66"/>
    <w:rsid w:val="0012774D"/>
    <w:rsid w:val="00127D07"/>
    <w:rsid w:val="00127E5C"/>
    <w:rsid w:val="00127F6C"/>
    <w:rsid w:val="00130341"/>
    <w:rsid w:val="001304CD"/>
    <w:rsid w:val="00130788"/>
    <w:rsid w:val="0013078A"/>
    <w:rsid w:val="001310A1"/>
    <w:rsid w:val="00131E2D"/>
    <w:rsid w:val="001322BD"/>
    <w:rsid w:val="0013283E"/>
    <w:rsid w:val="00132F50"/>
    <w:rsid w:val="00133541"/>
    <w:rsid w:val="00133E69"/>
    <w:rsid w:val="00133EF2"/>
    <w:rsid w:val="00134414"/>
    <w:rsid w:val="00134502"/>
    <w:rsid w:val="001348CB"/>
    <w:rsid w:val="001350DC"/>
    <w:rsid w:val="00135837"/>
    <w:rsid w:val="001365E4"/>
    <w:rsid w:val="00136601"/>
    <w:rsid w:val="00136833"/>
    <w:rsid w:val="00136B75"/>
    <w:rsid w:val="00140D2B"/>
    <w:rsid w:val="001410C5"/>
    <w:rsid w:val="001422FB"/>
    <w:rsid w:val="00142733"/>
    <w:rsid w:val="00142814"/>
    <w:rsid w:val="00142E7C"/>
    <w:rsid w:val="00142EAE"/>
    <w:rsid w:val="00142EF4"/>
    <w:rsid w:val="0014335B"/>
    <w:rsid w:val="001436A6"/>
    <w:rsid w:val="001443AB"/>
    <w:rsid w:val="0014446B"/>
    <w:rsid w:val="00144A7B"/>
    <w:rsid w:val="00144CEE"/>
    <w:rsid w:val="00144FF1"/>
    <w:rsid w:val="0014532A"/>
    <w:rsid w:val="00145773"/>
    <w:rsid w:val="00147D1A"/>
    <w:rsid w:val="00150546"/>
    <w:rsid w:val="0015158D"/>
    <w:rsid w:val="00151810"/>
    <w:rsid w:val="00151975"/>
    <w:rsid w:val="00152DC5"/>
    <w:rsid w:val="001530BA"/>
    <w:rsid w:val="00153AE2"/>
    <w:rsid w:val="00154400"/>
    <w:rsid w:val="00155399"/>
    <w:rsid w:val="00155C26"/>
    <w:rsid w:val="001565BA"/>
    <w:rsid w:val="0015673C"/>
    <w:rsid w:val="0015727D"/>
    <w:rsid w:val="00157511"/>
    <w:rsid w:val="001579EE"/>
    <w:rsid w:val="00160821"/>
    <w:rsid w:val="00163DA3"/>
    <w:rsid w:val="0016477A"/>
    <w:rsid w:val="00164BD9"/>
    <w:rsid w:val="00164EA1"/>
    <w:rsid w:val="00165FA3"/>
    <w:rsid w:val="001668BF"/>
    <w:rsid w:val="00166A0E"/>
    <w:rsid w:val="001670C0"/>
    <w:rsid w:val="00167FDD"/>
    <w:rsid w:val="00170491"/>
    <w:rsid w:val="00171B5D"/>
    <w:rsid w:val="00171C4A"/>
    <w:rsid w:val="00171C57"/>
    <w:rsid w:val="0017236A"/>
    <w:rsid w:val="001727B1"/>
    <w:rsid w:val="00172E3A"/>
    <w:rsid w:val="0017407C"/>
    <w:rsid w:val="00174FE7"/>
    <w:rsid w:val="0017525D"/>
    <w:rsid w:val="001752F5"/>
    <w:rsid w:val="00176168"/>
    <w:rsid w:val="00176191"/>
    <w:rsid w:val="00176449"/>
    <w:rsid w:val="00176E0D"/>
    <w:rsid w:val="00176FC2"/>
    <w:rsid w:val="001775CA"/>
    <w:rsid w:val="00181018"/>
    <w:rsid w:val="00181023"/>
    <w:rsid w:val="00181203"/>
    <w:rsid w:val="001812F4"/>
    <w:rsid w:val="00181A91"/>
    <w:rsid w:val="00181D54"/>
    <w:rsid w:val="00181E4B"/>
    <w:rsid w:val="00181FBD"/>
    <w:rsid w:val="00182056"/>
    <w:rsid w:val="001820A3"/>
    <w:rsid w:val="001820AB"/>
    <w:rsid w:val="00182A49"/>
    <w:rsid w:val="00182E71"/>
    <w:rsid w:val="00183037"/>
    <w:rsid w:val="001832D9"/>
    <w:rsid w:val="0018367E"/>
    <w:rsid w:val="00184A2F"/>
    <w:rsid w:val="00186655"/>
    <w:rsid w:val="00186DBE"/>
    <w:rsid w:val="00186F81"/>
    <w:rsid w:val="00187323"/>
    <w:rsid w:val="0018791D"/>
    <w:rsid w:val="00187B43"/>
    <w:rsid w:val="00187C7E"/>
    <w:rsid w:val="00187C96"/>
    <w:rsid w:val="00190D27"/>
    <w:rsid w:val="0019117B"/>
    <w:rsid w:val="00191381"/>
    <w:rsid w:val="00192570"/>
    <w:rsid w:val="0019268D"/>
    <w:rsid w:val="001927E3"/>
    <w:rsid w:val="00192A0C"/>
    <w:rsid w:val="00192BAD"/>
    <w:rsid w:val="00192BDA"/>
    <w:rsid w:val="00192EA3"/>
    <w:rsid w:val="00193188"/>
    <w:rsid w:val="00193C01"/>
    <w:rsid w:val="001946F9"/>
    <w:rsid w:val="00194872"/>
    <w:rsid w:val="00194D50"/>
    <w:rsid w:val="001953A7"/>
    <w:rsid w:val="00195451"/>
    <w:rsid w:val="00195D4E"/>
    <w:rsid w:val="00195DD7"/>
    <w:rsid w:val="001965D6"/>
    <w:rsid w:val="001966D1"/>
    <w:rsid w:val="001966E9"/>
    <w:rsid w:val="001969AA"/>
    <w:rsid w:val="001976E3"/>
    <w:rsid w:val="00197C7D"/>
    <w:rsid w:val="001A00B0"/>
    <w:rsid w:val="001A0841"/>
    <w:rsid w:val="001A093B"/>
    <w:rsid w:val="001A0ADF"/>
    <w:rsid w:val="001A0CED"/>
    <w:rsid w:val="001A2105"/>
    <w:rsid w:val="001A2D9C"/>
    <w:rsid w:val="001A32A2"/>
    <w:rsid w:val="001A49CE"/>
    <w:rsid w:val="001A5822"/>
    <w:rsid w:val="001A5D56"/>
    <w:rsid w:val="001A5E72"/>
    <w:rsid w:val="001A7AA8"/>
    <w:rsid w:val="001A7CD4"/>
    <w:rsid w:val="001A7EC5"/>
    <w:rsid w:val="001B0121"/>
    <w:rsid w:val="001B06E6"/>
    <w:rsid w:val="001B1533"/>
    <w:rsid w:val="001B1AC5"/>
    <w:rsid w:val="001B1CBD"/>
    <w:rsid w:val="001B1F3F"/>
    <w:rsid w:val="001B1FA1"/>
    <w:rsid w:val="001B25BB"/>
    <w:rsid w:val="001B27C7"/>
    <w:rsid w:val="001B297F"/>
    <w:rsid w:val="001B33A6"/>
    <w:rsid w:val="001B361C"/>
    <w:rsid w:val="001B380A"/>
    <w:rsid w:val="001B38D2"/>
    <w:rsid w:val="001B39CF"/>
    <w:rsid w:val="001B3A18"/>
    <w:rsid w:val="001B3AE9"/>
    <w:rsid w:val="001B3B67"/>
    <w:rsid w:val="001B4505"/>
    <w:rsid w:val="001B57B9"/>
    <w:rsid w:val="001B625C"/>
    <w:rsid w:val="001B6419"/>
    <w:rsid w:val="001C080A"/>
    <w:rsid w:val="001C0DA8"/>
    <w:rsid w:val="001C0EF4"/>
    <w:rsid w:val="001C13AE"/>
    <w:rsid w:val="001C15C9"/>
    <w:rsid w:val="001C169E"/>
    <w:rsid w:val="001C1AD4"/>
    <w:rsid w:val="001C20C2"/>
    <w:rsid w:val="001C2549"/>
    <w:rsid w:val="001C2A00"/>
    <w:rsid w:val="001C3188"/>
    <w:rsid w:val="001C3484"/>
    <w:rsid w:val="001C39B5"/>
    <w:rsid w:val="001C4550"/>
    <w:rsid w:val="001C4957"/>
    <w:rsid w:val="001C4D93"/>
    <w:rsid w:val="001C500B"/>
    <w:rsid w:val="001C5DF2"/>
    <w:rsid w:val="001C5E4B"/>
    <w:rsid w:val="001C6117"/>
    <w:rsid w:val="001C6AA0"/>
    <w:rsid w:val="001C7899"/>
    <w:rsid w:val="001C7CAF"/>
    <w:rsid w:val="001C7F6D"/>
    <w:rsid w:val="001D0339"/>
    <w:rsid w:val="001D0CA9"/>
    <w:rsid w:val="001D0CBB"/>
    <w:rsid w:val="001D121A"/>
    <w:rsid w:val="001D1CC4"/>
    <w:rsid w:val="001D428E"/>
    <w:rsid w:val="001D447B"/>
    <w:rsid w:val="001D45EF"/>
    <w:rsid w:val="001D4862"/>
    <w:rsid w:val="001D5AFB"/>
    <w:rsid w:val="001D6589"/>
    <w:rsid w:val="001D7F95"/>
    <w:rsid w:val="001E085D"/>
    <w:rsid w:val="001E0A1F"/>
    <w:rsid w:val="001E136D"/>
    <w:rsid w:val="001E1552"/>
    <w:rsid w:val="001E1B6A"/>
    <w:rsid w:val="001E2122"/>
    <w:rsid w:val="001E2A41"/>
    <w:rsid w:val="001E31AB"/>
    <w:rsid w:val="001E32FE"/>
    <w:rsid w:val="001E35BD"/>
    <w:rsid w:val="001E39D6"/>
    <w:rsid w:val="001E39F3"/>
    <w:rsid w:val="001E3EC2"/>
    <w:rsid w:val="001E4C1A"/>
    <w:rsid w:val="001E50F1"/>
    <w:rsid w:val="001E5F91"/>
    <w:rsid w:val="001E6075"/>
    <w:rsid w:val="001E6BDA"/>
    <w:rsid w:val="001E6FBF"/>
    <w:rsid w:val="001E7AEB"/>
    <w:rsid w:val="001E7FD3"/>
    <w:rsid w:val="001F0AEF"/>
    <w:rsid w:val="001F177D"/>
    <w:rsid w:val="001F19F2"/>
    <w:rsid w:val="001F200E"/>
    <w:rsid w:val="001F2C49"/>
    <w:rsid w:val="001F3073"/>
    <w:rsid w:val="001F366D"/>
    <w:rsid w:val="001F549A"/>
    <w:rsid w:val="001F554E"/>
    <w:rsid w:val="001F5FBC"/>
    <w:rsid w:val="001F6086"/>
    <w:rsid w:val="001F6311"/>
    <w:rsid w:val="001F63D3"/>
    <w:rsid w:val="001F6C08"/>
    <w:rsid w:val="001F7061"/>
    <w:rsid w:val="001F723D"/>
    <w:rsid w:val="001F73EE"/>
    <w:rsid w:val="00200311"/>
    <w:rsid w:val="0020035C"/>
    <w:rsid w:val="00200679"/>
    <w:rsid w:val="0020075D"/>
    <w:rsid w:val="002011A9"/>
    <w:rsid w:val="00201A11"/>
    <w:rsid w:val="00201C00"/>
    <w:rsid w:val="00201DD5"/>
    <w:rsid w:val="00202489"/>
    <w:rsid w:val="00202AEB"/>
    <w:rsid w:val="002032AF"/>
    <w:rsid w:val="00203EE8"/>
    <w:rsid w:val="0020415C"/>
    <w:rsid w:val="00204F2D"/>
    <w:rsid w:val="00205153"/>
    <w:rsid w:val="002052EF"/>
    <w:rsid w:val="00205729"/>
    <w:rsid w:val="00205B80"/>
    <w:rsid w:val="00205CE9"/>
    <w:rsid w:val="00205DBD"/>
    <w:rsid w:val="00206A6F"/>
    <w:rsid w:val="00206D13"/>
    <w:rsid w:val="00206F78"/>
    <w:rsid w:val="00207714"/>
    <w:rsid w:val="00207E1F"/>
    <w:rsid w:val="00207E3D"/>
    <w:rsid w:val="00207F4E"/>
    <w:rsid w:val="0021008B"/>
    <w:rsid w:val="002101C3"/>
    <w:rsid w:val="0021057F"/>
    <w:rsid w:val="00210DDB"/>
    <w:rsid w:val="00210E11"/>
    <w:rsid w:val="00210EDF"/>
    <w:rsid w:val="0021119D"/>
    <w:rsid w:val="0021122A"/>
    <w:rsid w:val="00211BC8"/>
    <w:rsid w:val="002123E1"/>
    <w:rsid w:val="0021257B"/>
    <w:rsid w:val="00212F20"/>
    <w:rsid w:val="00213482"/>
    <w:rsid w:val="002136CC"/>
    <w:rsid w:val="00214C7D"/>
    <w:rsid w:val="002153FD"/>
    <w:rsid w:val="00215778"/>
    <w:rsid w:val="00215CDD"/>
    <w:rsid w:val="00215DAB"/>
    <w:rsid w:val="00216487"/>
    <w:rsid w:val="0021691A"/>
    <w:rsid w:val="002169A6"/>
    <w:rsid w:val="002169C4"/>
    <w:rsid w:val="00216B02"/>
    <w:rsid w:val="00216BCE"/>
    <w:rsid w:val="002170E3"/>
    <w:rsid w:val="0021767E"/>
    <w:rsid w:val="00217B7A"/>
    <w:rsid w:val="002200A7"/>
    <w:rsid w:val="00220FC1"/>
    <w:rsid w:val="00222350"/>
    <w:rsid w:val="00223D93"/>
    <w:rsid w:val="00223F8A"/>
    <w:rsid w:val="00224079"/>
    <w:rsid w:val="002251EB"/>
    <w:rsid w:val="00225901"/>
    <w:rsid w:val="00226499"/>
    <w:rsid w:val="00227242"/>
    <w:rsid w:val="00227B76"/>
    <w:rsid w:val="00230E5E"/>
    <w:rsid w:val="00231A37"/>
    <w:rsid w:val="00232BB2"/>
    <w:rsid w:val="00232BED"/>
    <w:rsid w:val="00233214"/>
    <w:rsid w:val="002333C3"/>
    <w:rsid w:val="00233606"/>
    <w:rsid w:val="00234CA5"/>
    <w:rsid w:val="00234D71"/>
    <w:rsid w:val="00235B17"/>
    <w:rsid w:val="00236DCC"/>
    <w:rsid w:val="002371FE"/>
    <w:rsid w:val="0024016A"/>
    <w:rsid w:val="00240DF7"/>
    <w:rsid w:val="0024128C"/>
    <w:rsid w:val="00241359"/>
    <w:rsid w:val="0024137D"/>
    <w:rsid w:val="00241CEB"/>
    <w:rsid w:val="00242D23"/>
    <w:rsid w:val="0024300A"/>
    <w:rsid w:val="00243071"/>
    <w:rsid w:val="00243418"/>
    <w:rsid w:val="00243AD1"/>
    <w:rsid w:val="00243C60"/>
    <w:rsid w:val="00244E35"/>
    <w:rsid w:val="00246029"/>
    <w:rsid w:val="00246444"/>
    <w:rsid w:val="002468C1"/>
    <w:rsid w:val="00246EDE"/>
    <w:rsid w:val="0024776F"/>
    <w:rsid w:val="002478DD"/>
    <w:rsid w:val="00247F30"/>
    <w:rsid w:val="0025065B"/>
    <w:rsid w:val="00250895"/>
    <w:rsid w:val="00252039"/>
    <w:rsid w:val="002526A7"/>
    <w:rsid w:val="00252B4B"/>
    <w:rsid w:val="0025319C"/>
    <w:rsid w:val="00253459"/>
    <w:rsid w:val="002536B0"/>
    <w:rsid w:val="00253910"/>
    <w:rsid w:val="00253955"/>
    <w:rsid w:val="00253BD0"/>
    <w:rsid w:val="00253ED6"/>
    <w:rsid w:val="002549EB"/>
    <w:rsid w:val="00254C6A"/>
    <w:rsid w:val="00255B56"/>
    <w:rsid w:val="00257345"/>
    <w:rsid w:val="002575A1"/>
    <w:rsid w:val="00257606"/>
    <w:rsid w:val="00257685"/>
    <w:rsid w:val="0025769A"/>
    <w:rsid w:val="00260A0A"/>
    <w:rsid w:val="00260C5F"/>
    <w:rsid w:val="00261A42"/>
    <w:rsid w:val="00261FB3"/>
    <w:rsid w:val="00261FD6"/>
    <w:rsid w:val="00262AC0"/>
    <w:rsid w:val="00262B16"/>
    <w:rsid w:val="00262CD2"/>
    <w:rsid w:val="00262E0A"/>
    <w:rsid w:val="00263323"/>
    <w:rsid w:val="0026379A"/>
    <w:rsid w:val="00263E4A"/>
    <w:rsid w:val="0026464C"/>
    <w:rsid w:val="00266F56"/>
    <w:rsid w:val="00267128"/>
    <w:rsid w:val="0027027E"/>
    <w:rsid w:val="00270F51"/>
    <w:rsid w:val="0027165B"/>
    <w:rsid w:val="0027263C"/>
    <w:rsid w:val="00272A66"/>
    <w:rsid w:val="002737C9"/>
    <w:rsid w:val="002738D3"/>
    <w:rsid w:val="0027401B"/>
    <w:rsid w:val="002740EC"/>
    <w:rsid w:val="002741E0"/>
    <w:rsid w:val="0027477F"/>
    <w:rsid w:val="00274AD9"/>
    <w:rsid w:val="00274C5C"/>
    <w:rsid w:val="00274FEB"/>
    <w:rsid w:val="0027524B"/>
    <w:rsid w:val="002756C8"/>
    <w:rsid w:val="00275924"/>
    <w:rsid w:val="002769D5"/>
    <w:rsid w:val="00276FEB"/>
    <w:rsid w:val="0028067C"/>
    <w:rsid w:val="002807E3"/>
    <w:rsid w:val="00280AFE"/>
    <w:rsid w:val="0028116F"/>
    <w:rsid w:val="0028188F"/>
    <w:rsid w:val="00281EAE"/>
    <w:rsid w:val="0028240F"/>
    <w:rsid w:val="00282468"/>
    <w:rsid w:val="00282656"/>
    <w:rsid w:val="00283460"/>
    <w:rsid w:val="00283F14"/>
    <w:rsid w:val="002840D2"/>
    <w:rsid w:val="00284859"/>
    <w:rsid w:val="002849F9"/>
    <w:rsid w:val="00284E34"/>
    <w:rsid w:val="00285660"/>
    <w:rsid w:val="002856EB"/>
    <w:rsid w:val="00285B11"/>
    <w:rsid w:val="00285C37"/>
    <w:rsid w:val="00285E52"/>
    <w:rsid w:val="00286669"/>
    <w:rsid w:val="00286A9F"/>
    <w:rsid w:val="00286D95"/>
    <w:rsid w:val="00287052"/>
    <w:rsid w:val="0028706A"/>
    <w:rsid w:val="0028772C"/>
    <w:rsid w:val="0028772E"/>
    <w:rsid w:val="0028787D"/>
    <w:rsid w:val="00287E4D"/>
    <w:rsid w:val="002908EB"/>
    <w:rsid w:val="00290CE0"/>
    <w:rsid w:val="0029117F"/>
    <w:rsid w:val="002912A5"/>
    <w:rsid w:val="002918CF"/>
    <w:rsid w:val="00291A0C"/>
    <w:rsid w:val="00291D04"/>
    <w:rsid w:val="00292076"/>
    <w:rsid w:val="00292228"/>
    <w:rsid w:val="00292CCB"/>
    <w:rsid w:val="002936F7"/>
    <w:rsid w:val="002937E9"/>
    <w:rsid w:val="00293D65"/>
    <w:rsid w:val="00294254"/>
    <w:rsid w:val="00294BCE"/>
    <w:rsid w:val="00294BFB"/>
    <w:rsid w:val="00295657"/>
    <w:rsid w:val="00295D5E"/>
    <w:rsid w:val="00296288"/>
    <w:rsid w:val="002964CD"/>
    <w:rsid w:val="00296AB8"/>
    <w:rsid w:val="0029747F"/>
    <w:rsid w:val="00297590"/>
    <w:rsid w:val="002A07D8"/>
    <w:rsid w:val="002A0A77"/>
    <w:rsid w:val="002A0CB7"/>
    <w:rsid w:val="002A1051"/>
    <w:rsid w:val="002A2E45"/>
    <w:rsid w:val="002A3182"/>
    <w:rsid w:val="002A364F"/>
    <w:rsid w:val="002A3C50"/>
    <w:rsid w:val="002A4AC5"/>
    <w:rsid w:val="002A4BA1"/>
    <w:rsid w:val="002A4E2E"/>
    <w:rsid w:val="002A52DF"/>
    <w:rsid w:val="002A5DCB"/>
    <w:rsid w:val="002A5EE9"/>
    <w:rsid w:val="002A62C9"/>
    <w:rsid w:val="002A6958"/>
    <w:rsid w:val="002A6E79"/>
    <w:rsid w:val="002A70A6"/>
    <w:rsid w:val="002A71A9"/>
    <w:rsid w:val="002A7274"/>
    <w:rsid w:val="002B0114"/>
    <w:rsid w:val="002B0281"/>
    <w:rsid w:val="002B0844"/>
    <w:rsid w:val="002B13B4"/>
    <w:rsid w:val="002B13EF"/>
    <w:rsid w:val="002B194F"/>
    <w:rsid w:val="002B27A5"/>
    <w:rsid w:val="002B31E6"/>
    <w:rsid w:val="002B3339"/>
    <w:rsid w:val="002B39B1"/>
    <w:rsid w:val="002B41CF"/>
    <w:rsid w:val="002B422E"/>
    <w:rsid w:val="002B4E5B"/>
    <w:rsid w:val="002B5815"/>
    <w:rsid w:val="002B597B"/>
    <w:rsid w:val="002B5A60"/>
    <w:rsid w:val="002B6ED0"/>
    <w:rsid w:val="002B75D9"/>
    <w:rsid w:val="002C14A3"/>
    <w:rsid w:val="002C1C2D"/>
    <w:rsid w:val="002C25E2"/>
    <w:rsid w:val="002C2910"/>
    <w:rsid w:val="002C2D7D"/>
    <w:rsid w:val="002C3770"/>
    <w:rsid w:val="002C37FF"/>
    <w:rsid w:val="002C3E5D"/>
    <w:rsid w:val="002C3F9F"/>
    <w:rsid w:val="002C41DA"/>
    <w:rsid w:val="002C4229"/>
    <w:rsid w:val="002C504E"/>
    <w:rsid w:val="002C6358"/>
    <w:rsid w:val="002C6B5D"/>
    <w:rsid w:val="002C6FDD"/>
    <w:rsid w:val="002C7681"/>
    <w:rsid w:val="002D095F"/>
    <w:rsid w:val="002D12D2"/>
    <w:rsid w:val="002D16E7"/>
    <w:rsid w:val="002D203E"/>
    <w:rsid w:val="002D28B3"/>
    <w:rsid w:val="002D2B55"/>
    <w:rsid w:val="002D2C7D"/>
    <w:rsid w:val="002D30BE"/>
    <w:rsid w:val="002D3A80"/>
    <w:rsid w:val="002D4DCF"/>
    <w:rsid w:val="002D4F3F"/>
    <w:rsid w:val="002D5889"/>
    <w:rsid w:val="002D7466"/>
    <w:rsid w:val="002D7535"/>
    <w:rsid w:val="002D75FA"/>
    <w:rsid w:val="002D785E"/>
    <w:rsid w:val="002D78B5"/>
    <w:rsid w:val="002D7AED"/>
    <w:rsid w:val="002E0BFC"/>
    <w:rsid w:val="002E1B76"/>
    <w:rsid w:val="002E2795"/>
    <w:rsid w:val="002E2A12"/>
    <w:rsid w:val="002E2DA4"/>
    <w:rsid w:val="002E31DD"/>
    <w:rsid w:val="002E31FF"/>
    <w:rsid w:val="002E46EE"/>
    <w:rsid w:val="002E62DE"/>
    <w:rsid w:val="002F11B5"/>
    <w:rsid w:val="002F11BC"/>
    <w:rsid w:val="002F1945"/>
    <w:rsid w:val="002F1EFD"/>
    <w:rsid w:val="002F20EE"/>
    <w:rsid w:val="002F20FD"/>
    <w:rsid w:val="002F2168"/>
    <w:rsid w:val="002F25CD"/>
    <w:rsid w:val="002F278B"/>
    <w:rsid w:val="002F2A44"/>
    <w:rsid w:val="002F2BD1"/>
    <w:rsid w:val="002F30B2"/>
    <w:rsid w:val="002F4957"/>
    <w:rsid w:val="002F5651"/>
    <w:rsid w:val="002F5FD5"/>
    <w:rsid w:val="002F66DB"/>
    <w:rsid w:val="002F69C7"/>
    <w:rsid w:val="002F7797"/>
    <w:rsid w:val="002F7CD7"/>
    <w:rsid w:val="00300455"/>
    <w:rsid w:val="003011B2"/>
    <w:rsid w:val="00301D1F"/>
    <w:rsid w:val="00301E9B"/>
    <w:rsid w:val="0030211C"/>
    <w:rsid w:val="00302A39"/>
    <w:rsid w:val="00302F3C"/>
    <w:rsid w:val="00303E58"/>
    <w:rsid w:val="00304771"/>
    <w:rsid w:val="003051B2"/>
    <w:rsid w:val="003058C6"/>
    <w:rsid w:val="003064D5"/>
    <w:rsid w:val="00310234"/>
    <w:rsid w:val="00310C1B"/>
    <w:rsid w:val="00310D51"/>
    <w:rsid w:val="00310D6A"/>
    <w:rsid w:val="0031115B"/>
    <w:rsid w:val="0031147A"/>
    <w:rsid w:val="00311ED5"/>
    <w:rsid w:val="0031213C"/>
    <w:rsid w:val="00312B00"/>
    <w:rsid w:val="003133CF"/>
    <w:rsid w:val="003137F8"/>
    <w:rsid w:val="003138A9"/>
    <w:rsid w:val="00313CB5"/>
    <w:rsid w:val="00314300"/>
    <w:rsid w:val="0031434E"/>
    <w:rsid w:val="00315100"/>
    <w:rsid w:val="003152CE"/>
    <w:rsid w:val="003155B0"/>
    <w:rsid w:val="00315B2C"/>
    <w:rsid w:val="003162DC"/>
    <w:rsid w:val="00317D72"/>
    <w:rsid w:val="00320A11"/>
    <w:rsid w:val="0032173B"/>
    <w:rsid w:val="00322946"/>
    <w:rsid w:val="00322FC0"/>
    <w:rsid w:val="00323773"/>
    <w:rsid w:val="00323B9C"/>
    <w:rsid w:val="00325245"/>
    <w:rsid w:val="0032571B"/>
    <w:rsid w:val="00325BFF"/>
    <w:rsid w:val="00325E81"/>
    <w:rsid w:val="0032794E"/>
    <w:rsid w:val="003306E2"/>
    <w:rsid w:val="003309A8"/>
    <w:rsid w:val="00330A0E"/>
    <w:rsid w:val="00330D77"/>
    <w:rsid w:val="00331FDC"/>
    <w:rsid w:val="00332773"/>
    <w:rsid w:val="00332A21"/>
    <w:rsid w:val="003331C4"/>
    <w:rsid w:val="00333559"/>
    <w:rsid w:val="00333CD4"/>
    <w:rsid w:val="00333F66"/>
    <w:rsid w:val="00334593"/>
    <w:rsid w:val="003348C1"/>
    <w:rsid w:val="00334912"/>
    <w:rsid w:val="00334E97"/>
    <w:rsid w:val="00334F96"/>
    <w:rsid w:val="003354E2"/>
    <w:rsid w:val="00335A4E"/>
    <w:rsid w:val="00335D90"/>
    <w:rsid w:val="00336203"/>
    <w:rsid w:val="003362A6"/>
    <w:rsid w:val="00336479"/>
    <w:rsid w:val="00336658"/>
    <w:rsid w:val="00337306"/>
    <w:rsid w:val="00337786"/>
    <w:rsid w:val="00337AEA"/>
    <w:rsid w:val="00337E17"/>
    <w:rsid w:val="0034016A"/>
    <w:rsid w:val="0034055D"/>
    <w:rsid w:val="003406DC"/>
    <w:rsid w:val="00340881"/>
    <w:rsid w:val="003409AE"/>
    <w:rsid w:val="003412B3"/>
    <w:rsid w:val="00341592"/>
    <w:rsid w:val="00341689"/>
    <w:rsid w:val="003417EE"/>
    <w:rsid w:val="0034193E"/>
    <w:rsid w:val="00341B69"/>
    <w:rsid w:val="00341E05"/>
    <w:rsid w:val="00343D3C"/>
    <w:rsid w:val="00343D58"/>
    <w:rsid w:val="00343D92"/>
    <w:rsid w:val="00345564"/>
    <w:rsid w:val="00345ECE"/>
    <w:rsid w:val="0034660F"/>
    <w:rsid w:val="003468EC"/>
    <w:rsid w:val="00347085"/>
    <w:rsid w:val="00347B2E"/>
    <w:rsid w:val="00350C5F"/>
    <w:rsid w:val="003511AB"/>
    <w:rsid w:val="0035172D"/>
    <w:rsid w:val="00351BC4"/>
    <w:rsid w:val="00351F0C"/>
    <w:rsid w:val="0035249E"/>
    <w:rsid w:val="00352651"/>
    <w:rsid w:val="00352CDB"/>
    <w:rsid w:val="003530F6"/>
    <w:rsid w:val="003532A2"/>
    <w:rsid w:val="0035336B"/>
    <w:rsid w:val="003541AF"/>
    <w:rsid w:val="003543C2"/>
    <w:rsid w:val="0035456C"/>
    <w:rsid w:val="00355A3C"/>
    <w:rsid w:val="00356510"/>
    <w:rsid w:val="003565C6"/>
    <w:rsid w:val="00356814"/>
    <w:rsid w:val="00357016"/>
    <w:rsid w:val="00357751"/>
    <w:rsid w:val="0035795E"/>
    <w:rsid w:val="00360452"/>
    <w:rsid w:val="003607DB"/>
    <w:rsid w:val="00360B8D"/>
    <w:rsid w:val="00360F4E"/>
    <w:rsid w:val="00361A00"/>
    <w:rsid w:val="00361FF2"/>
    <w:rsid w:val="00362CF6"/>
    <w:rsid w:val="003634FB"/>
    <w:rsid w:val="00364236"/>
    <w:rsid w:val="003644E0"/>
    <w:rsid w:val="00365142"/>
    <w:rsid w:val="0036579C"/>
    <w:rsid w:val="00365A3C"/>
    <w:rsid w:val="00365D19"/>
    <w:rsid w:val="00365E6E"/>
    <w:rsid w:val="0036687B"/>
    <w:rsid w:val="003669C4"/>
    <w:rsid w:val="00366B3E"/>
    <w:rsid w:val="00370181"/>
    <w:rsid w:val="00370F88"/>
    <w:rsid w:val="003716CA"/>
    <w:rsid w:val="00371921"/>
    <w:rsid w:val="00371EB9"/>
    <w:rsid w:val="0037220D"/>
    <w:rsid w:val="00372389"/>
    <w:rsid w:val="00372AE2"/>
    <w:rsid w:val="00372EBA"/>
    <w:rsid w:val="00373D92"/>
    <w:rsid w:val="00374327"/>
    <w:rsid w:val="00374AA3"/>
    <w:rsid w:val="003752C3"/>
    <w:rsid w:val="0037544B"/>
    <w:rsid w:val="00377F54"/>
    <w:rsid w:val="0038017F"/>
    <w:rsid w:val="0038023C"/>
    <w:rsid w:val="0038074C"/>
    <w:rsid w:val="00380858"/>
    <w:rsid w:val="00380DCC"/>
    <w:rsid w:val="00380E74"/>
    <w:rsid w:val="003815DA"/>
    <w:rsid w:val="00381638"/>
    <w:rsid w:val="00382C7E"/>
    <w:rsid w:val="00384706"/>
    <w:rsid w:val="00384C99"/>
    <w:rsid w:val="003853A5"/>
    <w:rsid w:val="00385464"/>
    <w:rsid w:val="00385FE5"/>
    <w:rsid w:val="00386484"/>
    <w:rsid w:val="00386549"/>
    <w:rsid w:val="003868F0"/>
    <w:rsid w:val="00386FC4"/>
    <w:rsid w:val="00387613"/>
    <w:rsid w:val="0038783B"/>
    <w:rsid w:val="00390860"/>
    <w:rsid w:val="00390C48"/>
    <w:rsid w:val="0039113A"/>
    <w:rsid w:val="00391417"/>
    <w:rsid w:val="00392480"/>
    <w:rsid w:val="00392750"/>
    <w:rsid w:val="003935BE"/>
    <w:rsid w:val="00393AE8"/>
    <w:rsid w:val="003949A0"/>
    <w:rsid w:val="0039532F"/>
    <w:rsid w:val="003954A1"/>
    <w:rsid w:val="00396965"/>
    <w:rsid w:val="00397EBF"/>
    <w:rsid w:val="003A01AA"/>
    <w:rsid w:val="003A1378"/>
    <w:rsid w:val="003A1A15"/>
    <w:rsid w:val="003A29AC"/>
    <w:rsid w:val="003A2A58"/>
    <w:rsid w:val="003A40BA"/>
    <w:rsid w:val="003A5EB0"/>
    <w:rsid w:val="003A6760"/>
    <w:rsid w:val="003A7111"/>
    <w:rsid w:val="003A7E37"/>
    <w:rsid w:val="003B09D2"/>
    <w:rsid w:val="003B0CD2"/>
    <w:rsid w:val="003B1145"/>
    <w:rsid w:val="003B1BFA"/>
    <w:rsid w:val="003B2C96"/>
    <w:rsid w:val="003B2EF9"/>
    <w:rsid w:val="003B3200"/>
    <w:rsid w:val="003B3347"/>
    <w:rsid w:val="003B3712"/>
    <w:rsid w:val="003B3A47"/>
    <w:rsid w:val="003B4286"/>
    <w:rsid w:val="003B42F1"/>
    <w:rsid w:val="003B42F5"/>
    <w:rsid w:val="003B4C32"/>
    <w:rsid w:val="003B510E"/>
    <w:rsid w:val="003B5838"/>
    <w:rsid w:val="003B6336"/>
    <w:rsid w:val="003B6483"/>
    <w:rsid w:val="003B64B9"/>
    <w:rsid w:val="003B67D6"/>
    <w:rsid w:val="003B75BC"/>
    <w:rsid w:val="003C0104"/>
    <w:rsid w:val="003C0A6B"/>
    <w:rsid w:val="003C0D35"/>
    <w:rsid w:val="003C0E5B"/>
    <w:rsid w:val="003C1486"/>
    <w:rsid w:val="003C180C"/>
    <w:rsid w:val="003C1841"/>
    <w:rsid w:val="003C3993"/>
    <w:rsid w:val="003C3BD5"/>
    <w:rsid w:val="003C41B0"/>
    <w:rsid w:val="003C4754"/>
    <w:rsid w:val="003C49BF"/>
    <w:rsid w:val="003C4B37"/>
    <w:rsid w:val="003C596D"/>
    <w:rsid w:val="003C619D"/>
    <w:rsid w:val="003C62A2"/>
    <w:rsid w:val="003C6548"/>
    <w:rsid w:val="003C676F"/>
    <w:rsid w:val="003C6BE6"/>
    <w:rsid w:val="003D06CB"/>
    <w:rsid w:val="003D07E2"/>
    <w:rsid w:val="003D1501"/>
    <w:rsid w:val="003D1537"/>
    <w:rsid w:val="003D16E2"/>
    <w:rsid w:val="003D1C53"/>
    <w:rsid w:val="003D1DE2"/>
    <w:rsid w:val="003D263C"/>
    <w:rsid w:val="003D29BD"/>
    <w:rsid w:val="003D3CD6"/>
    <w:rsid w:val="003D46AC"/>
    <w:rsid w:val="003D4773"/>
    <w:rsid w:val="003D4EC9"/>
    <w:rsid w:val="003D5B92"/>
    <w:rsid w:val="003D5E2B"/>
    <w:rsid w:val="003D609B"/>
    <w:rsid w:val="003D6570"/>
    <w:rsid w:val="003D65CA"/>
    <w:rsid w:val="003D691B"/>
    <w:rsid w:val="003D7D47"/>
    <w:rsid w:val="003D7EC3"/>
    <w:rsid w:val="003E0213"/>
    <w:rsid w:val="003E028C"/>
    <w:rsid w:val="003E0DAD"/>
    <w:rsid w:val="003E1424"/>
    <w:rsid w:val="003E1C61"/>
    <w:rsid w:val="003E2D3C"/>
    <w:rsid w:val="003E34AF"/>
    <w:rsid w:val="003E35FA"/>
    <w:rsid w:val="003E4019"/>
    <w:rsid w:val="003E45C6"/>
    <w:rsid w:val="003E4F12"/>
    <w:rsid w:val="003E4F76"/>
    <w:rsid w:val="003F11FA"/>
    <w:rsid w:val="003F1F8E"/>
    <w:rsid w:val="003F2155"/>
    <w:rsid w:val="003F2456"/>
    <w:rsid w:val="003F2970"/>
    <w:rsid w:val="003F30BA"/>
    <w:rsid w:val="003F3FCA"/>
    <w:rsid w:val="003F4AD3"/>
    <w:rsid w:val="003F4E33"/>
    <w:rsid w:val="003F52D9"/>
    <w:rsid w:val="003F546F"/>
    <w:rsid w:val="003F5652"/>
    <w:rsid w:val="003F5DE6"/>
    <w:rsid w:val="003F6117"/>
    <w:rsid w:val="003F61F4"/>
    <w:rsid w:val="003F68B2"/>
    <w:rsid w:val="003F7353"/>
    <w:rsid w:val="003F7603"/>
    <w:rsid w:val="003F7A43"/>
    <w:rsid w:val="00400058"/>
    <w:rsid w:val="004003E6"/>
    <w:rsid w:val="0040106B"/>
    <w:rsid w:val="0040161F"/>
    <w:rsid w:val="00401692"/>
    <w:rsid w:val="004027BE"/>
    <w:rsid w:val="00402EE8"/>
    <w:rsid w:val="00402FEA"/>
    <w:rsid w:val="004031F8"/>
    <w:rsid w:val="00404D0B"/>
    <w:rsid w:val="00405943"/>
    <w:rsid w:val="00405B64"/>
    <w:rsid w:val="00405F6F"/>
    <w:rsid w:val="00406974"/>
    <w:rsid w:val="00406CD1"/>
    <w:rsid w:val="0040710F"/>
    <w:rsid w:val="00410054"/>
    <w:rsid w:val="004110C2"/>
    <w:rsid w:val="00411BCB"/>
    <w:rsid w:val="00412C79"/>
    <w:rsid w:val="00413917"/>
    <w:rsid w:val="004139EA"/>
    <w:rsid w:val="0041423E"/>
    <w:rsid w:val="004147ED"/>
    <w:rsid w:val="004148AB"/>
    <w:rsid w:val="00414D6D"/>
    <w:rsid w:val="00414D8E"/>
    <w:rsid w:val="00415001"/>
    <w:rsid w:val="0041517E"/>
    <w:rsid w:val="004156F6"/>
    <w:rsid w:val="0041607B"/>
    <w:rsid w:val="00416848"/>
    <w:rsid w:val="00416967"/>
    <w:rsid w:val="004202FC"/>
    <w:rsid w:val="00420EC0"/>
    <w:rsid w:val="004210BF"/>
    <w:rsid w:val="004210F7"/>
    <w:rsid w:val="00421105"/>
    <w:rsid w:val="00421539"/>
    <w:rsid w:val="00421A6C"/>
    <w:rsid w:val="00421AA4"/>
    <w:rsid w:val="00421F6C"/>
    <w:rsid w:val="004223FB"/>
    <w:rsid w:val="004224D8"/>
    <w:rsid w:val="004237CD"/>
    <w:rsid w:val="00424F9F"/>
    <w:rsid w:val="00425091"/>
    <w:rsid w:val="004255FB"/>
    <w:rsid w:val="00425793"/>
    <w:rsid w:val="00425EA3"/>
    <w:rsid w:val="00426400"/>
    <w:rsid w:val="004269B1"/>
    <w:rsid w:val="00426D6A"/>
    <w:rsid w:val="004272C1"/>
    <w:rsid w:val="0042790D"/>
    <w:rsid w:val="004279E5"/>
    <w:rsid w:val="004279FE"/>
    <w:rsid w:val="00430709"/>
    <w:rsid w:val="00430CB4"/>
    <w:rsid w:val="00430FC7"/>
    <w:rsid w:val="00432215"/>
    <w:rsid w:val="0043244A"/>
    <w:rsid w:val="00432F95"/>
    <w:rsid w:val="004343B9"/>
    <w:rsid w:val="00434A0E"/>
    <w:rsid w:val="00434FE6"/>
    <w:rsid w:val="0043518A"/>
    <w:rsid w:val="00435394"/>
    <w:rsid w:val="004353F1"/>
    <w:rsid w:val="00435998"/>
    <w:rsid w:val="00436283"/>
    <w:rsid w:val="004363AA"/>
    <w:rsid w:val="00436BB9"/>
    <w:rsid w:val="00436E19"/>
    <w:rsid w:val="00436FE0"/>
    <w:rsid w:val="00437490"/>
    <w:rsid w:val="00437E67"/>
    <w:rsid w:val="00440701"/>
    <w:rsid w:val="00441546"/>
    <w:rsid w:val="00441688"/>
    <w:rsid w:val="0044183E"/>
    <w:rsid w:val="00442104"/>
    <w:rsid w:val="0044392A"/>
    <w:rsid w:val="0044395D"/>
    <w:rsid w:val="004439C3"/>
    <w:rsid w:val="004450CE"/>
    <w:rsid w:val="0044599D"/>
    <w:rsid w:val="004459F1"/>
    <w:rsid w:val="00445E8E"/>
    <w:rsid w:val="0044613B"/>
    <w:rsid w:val="004469DD"/>
    <w:rsid w:val="00446AFC"/>
    <w:rsid w:val="00450822"/>
    <w:rsid w:val="0045092C"/>
    <w:rsid w:val="00451F6E"/>
    <w:rsid w:val="00452D12"/>
    <w:rsid w:val="0045304C"/>
    <w:rsid w:val="00454670"/>
    <w:rsid w:val="00455867"/>
    <w:rsid w:val="00455AEA"/>
    <w:rsid w:val="00455F0D"/>
    <w:rsid w:val="00456226"/>
    <w:rsid w:val="0045666F"/>
    <w:rsid w:val="00456AC6"/>
    <w:rsid w:val="00457AD5"/>
    <w:rsid w:val="004600EF"/>
    <w:rsid w:val="00460871"/>
    <w:rsid w:val="00460C19"/>
    <w:rsid w:val="004611C8"/>
    <w:rsid w:val="00462283"/>
    <w:rsid w:val="004626C0"/>
    <w:rsid w:val="00463509"/>
    <w:rsid w:val="00463AFA"/>
    <w:rsid w:val="00463CFB"/>
    <w:rsid w:val="00463D90"/>
    <w:rsid w:val="004647CA"/>
    <w:rsid w:val="00464878"/>
    <w:rsid w:val="00464FEC"/>
    <w:rsid w:val="004661EC"/>
    <w:rsid w:val="004663F6"/>
    <w:rsid w:val="004668EC"/>
    <w:rsid w:val="00466C57"/>
    <w:rsid w:val="00466FE4"/>
    <w:rsid w:val="004670BB"/>
    <w:rsid w:val="004679D3"/>
    <w:rsid w:val="00470972"/>
    <w:rsid w:val="00470C75"/>
    <w:rsid w:val="00471166"/>
    <w:rsid w:val="00472442"/>
    <w:rsid w:val="00472774"/>
    <w:rsid w:val="00472C7F"/>
    <w:rsid w:val="00474402"/>
    <w:rsid w:val="0047475D"/>
    <w:rsid w:val="00474A0F"/>
    <w:rsid w:val="0047539D"/>
    <w:rsid w:val="004753ED"/>
    <w:rsid w:val="004755E5"/>
    <w:rsid w:val="00475703"/>
    <w:rsid w:val="00475DB8"/>
    <w:rsid w:val="00476095"/>
    <w:rsid w:val="004760A3"/>
    <w:rsid w:val="0047780B"/>
    <w:rsid w:val="00477BD7"/>
    <w:rsid w:val="00480291"/>
    <w:rsid w:val="004802D9"/>
    <w:rsid w:val="00480FBA"/>
    <w:rsid w:val="00482728"/>
    <w:rsid w:val="0048300B"/>
    <w:rsid w:val="00483386"/>
    <w:rsid w:val="00483AC1"/>
    <w:rsid w:val="00483E3E"/>
    <w:rsid w:val="00484245"/>
    <w:rsid w:val="00484796"/>
    <w:rsid w:val="004849D9"/>
    <w:rsid w:val="00484B64"/>
    <w:rsid w:val="00484BE2"/>
    <w:rsid w:val="00484C0E"/>
    <w:rsid w:val="00484FC8"/>
    <w:rsid w:val="004852B1"/>
    <w:rsid w:val="00485942"/>
    <w:rsid w:val="0048785D"/>
    <w:rsid w:val="00487C8C"/>
    <w:rsid w:val="004905C4"/>
    <w:rsid w:val="004906A0"/>
    <w:rsid w:val="00491399"/>
    <w:rsid w:val="004915EA"/>
    <w:rsid w:val="004918E8"/>
    <w:rsid w:val="00491B37"/>
    <w:rsid w:val="00491CBF"/>
    <w:rsid w:val="00492137"/>
    <w:rsid w:val="00492361"/>
    <w:rsid w:val="004927BC"/>
    <w:rsid w:val="00492DCA"/>
    <w:rsid w:val="00493ABC"/>
    <w:rsid w:val="00494D64"/>
    <w:rsid w:val="00495271"/>
    <w:rsid w:val="004953AA"/>
    <w:rsid w:val="004956DD"/>
    <w:rsid w:val="00495E54"/>
    <w:rsid w:val="00496446"/>
    <w:rsid w:val="004966BA"/>
    <w:rsid w:val="00496D85"/>
    <w:rsid w:val="00496FA7"/>
    <w:rsid w:val="004A0FCA"/>
    <w:rsid w:val="004A132A"/>
    <w:rsid w:val="004A16D2"/>
    <w:rsid w:val="004A1E36"/>
    <w:rsid w:val="004A2142"/>
    <w:rsid w:val="004A2D51"/>
    <w:rsid w:val="004A4130"/>
    <w:rsid w:val="004A4142"/>
    <w:rsid w:val="004A45B3"/>
    <w:rsid w:val="004A693C"/>
    <w:rsid w:val="004A6B08"/>
    <w:rsid w:val="004A6B9A"/>
    <w:rsid w:val="004A6BBF"/>
    <w:rsid w:val="004A6E20"/>
    <w:rsid w:val="004A7390"/>
    <w:rsid w:val="004A7689"/>
    <w:rsid w:val="004A78B8"/>
    <w:rsid w:val="004B0745"/>
    <w:rsid w:val="004B0978"/>
    <w:rsid w:val="004B1E34"/>
    <w:rsid w:val="004B2683"/>
    <w:rsid w:val="004B26D5"/>
    <w:rsid w:val="004B31D1"/>
    <w:rsid w:val="004B34E0"/>
    <w:rsid w:val="004B383D"/>
    <w:rsid w:val="004B39B5"/>
    <w:rsid w:val="004B3B29"/>
    <w:rsid w:val="004B3D12"/>
    <w:rsid w:val="004B46B5"/>
    <w:rsid w:val="004B5C0A"/>
    <w:rsid w:val="004B691B"/>
    <w:rsid w:val="004B70A1"/>
    <w:rsid w:val="004B7A0B"/>
    <w:rsid w:val="004B7D23"/>
    <w:rsid w:val="004C2EE1"/>
    <w:rsid w:val="004C311C"/>
    <w:rsid w:val="004C36D7"/>
    <w:rsid w:val="004C38C6"/>
    <w:rsid w:val="004C4035"/>
    <w:rsid w:val="004C4405"/>
    <w:rsid w:val="004C4B1F"/>
    <w:rsid w:val="004C4D72"/>
    <w:rsid w:val="004C542C"/>
    <w:rsid w:val="004C5A56"/>
    <w:rsid w:val="004C5D0E"/>
    <w:rsid w:val="004C6188"/>
    <w:rsid w:val="004C6ABC"/>
    <w:rsid w:val="004C70BF"/>
    <w:rsid w:val="004C743B"/>
    <w:rsid w:val="004C7A23"/>
    <w:rsid w:val="004D07EB"/>
    <w:rsid w:val="004D0D29"/>
    <w:rsid w:val="004D24CC"/>
    <w:rsid w:val="004D27B1"/>
    <w:rsid w:val="004D2CD5"/>
    <w:rsid w:val="004D33AB"/>
    <w:rsid w:val="004D344F"/>
    <w:rsid w:val="004D37E0"/>
    <w:rsid w:val="004D3AFA"/>
    <w:rsid w:val="004D427D"/>
    <w:rsid w:val="004D4662"/>
    <w:rsid w:val="004D4EEA"/>
    <w:rsid w:val="004D5148"/>
    <w:rsid w:val="004D5ADC"/>
    <w:rsid w:val="004D6774"/>
    <w:rsid w:val="004D72FD"/>
    <w:rsid w:val="004D77F5"/>
    <w:rsid w:val="004E1AE4"/>
    <w:rsid w:val="004E1DF9"/>
    <w:rsid w:val="004E1E75"/>
    <w:rsid w:val="004E2165"/>
    <w:rsid w:val="004E241B"/>
    <w:rsid w:val="004E2452"/>
    <w:rsid w:val="004E2C82"/>
    <w:rsid w:val="004E37E5"/>
    <w:rsid w:val="004E3977"/>
    <w:rsid w:val="004E48C5"/>
    <w:rsid w:val="004E5054"/>
    <w:rsid w:val="004E6B92"/>
    <w:rsid w:val="004F0112"/>
    <w:rsid w:val="004F07D8"/>
    <w:rsid w:val="004F0D95"/>
    <w:rsid w:val="004F0F87"/>
    <w:rsid w:val="004F13D0"/>
    <w:rsid w:val="004F1B1D"/>
    <w:rsid w:val="004F2234"/>
    <w:rsid w:val="004F2857"/>
    <w:rsid w:val="004F348A"/>
    <w:rsid w:val="004F34AC"/>
    <w:rsid w:val="004F34CB"/>
    <w:rsid w:val="004F361E"/>
    <w:rsid w:val="004F37DD"/>
    <w:rsid w:val="004F3D82"/>
    <w:rsid w:val="004F3E24"/>
    <w:rsid w:val="004F44D3"/>
    <w:rsid w:val="004F4F7F"/>
    <w:rsid w:val="004F4FB8"/>
    <w:rsid w:val="004F5B3C"/>
    <w:rsid w:val="004F637C"/>
    <w:rsid w:val="004F641C"/>
    <w:rsid w:val="004F688A"/>
    <w:rsid w:val="004F796D"/>
    <w:rsid w:val="004F7DE5"/>
    <w:rsid w:val="00500A3A"/>
    <w:rsid w:val="0050125F"/>
    <w:rsid w:val="0050154B"/>
    <w:rsid w:val="00501D66"/>
    <w:rsid w:val="00502409"/>
    <w:rsid w:val="005024D3"/>
    <w:rsid w:val="00502C20"/>
    <w:rsid w:val="005036D1"/>
    <w:rsid w:val="00503A71"/>
    <w:rsid w:val="0050402C"/>
    <w:rsid w:val="0050557D"/>
    <w:rsid w:val="00505B30"/>
    <w:rsid w:val="00505BA8"/>
    <w:rsid w:val="00506777"/>
    <w:rsid w:val="00507108"/>
    <w:rsid w:val="0051049D"/>
    <w:rsid w:val="00510B12"/>
    <w:rsid w:val="005114EF"/>
    <w:rsid w:val="005114FB"/>
    <w:rsid w:val="0051193D"/>
    <w:rsid w:val="0051205F"/>
    <w:rsid w:val="005123E5"/>
    <w:rsid w:val="0051274C"/>
    <w:rsid w:val="00513B83"/>
    <w:rsid w:val="00513C20"/>
    <w:rsid w:val="005140FC"/>
    <w:rsid w:val="00514325"/>
    <w:rsid w:val="00514A17"/>
    <w:rsid w:val="00514CE1"/>
    <w:rsid w:val="005150B7"/>
    <w:rsid w:val="005152DD"/>
    <w:rsid w:val="00515937"/>
    <w:rsid w:val="005162A8"/>
    <w:rsid w:val="005163EC"/>
    <w:rsid w:val="00516ED5"/>
    <w:rsid w:val="00517EE4"/>
    <w:rsid w:val="00520932"/>
    <w:rsid w:val="00521201"/>
    <w:rsid w:val="00521298"/>
    <w:rsid w:val="005214BA"/>
    <w:rsid w:val="005215E1"/>
    <w:rsid w:val="005217DF"/>
    <w:rsid w:val="00522468"/>
    <w:rsid w:val="00522749"/>
    <w:rsid w:val="00522A8A"/>
    <w:rsid w:val="00522F97"/>
    <w:rsid w:val="0052310C"/>
    <w:rsid w:val="00523208"/>
    <w:rsid w:val="00524153"/>
    <w:rsid w:val="00524D1B"/>
    <w:rsid w:val="0052537A"/>
    <w:rsid w:val="0052583E"/>
    <w:rsid w:val="00525CB1"/>
    <w:rsid w:val="00525F03"/>
    <w:rsid w:val="00526454"/>
    <w:rsid w:val="00527027"/>
    <w:rsid w:val="005273D1"/>
    <w:rsid w:val="00527A5D"/>
    <w:rsid w:val="005308A6"/>
    <w:rsid w:val="00530995"/>
    <w:rsid w:val="0053163A"/>
    <w:rsid w:val="00531672"/>
    <w:rsid w:val="0053187E"/>
    <w:rsid w:val="005322D7"/>
    <w:rsid w:val="0053263F"/>
    <w:rsid w:val="00532699"/>
    <w:rsid w:val="005327A7"/>
    <w:rsid w:val="00532904"/>
    <w:rsid w:val="005332BA"/>
    <w:rsid w:val="00533321"/>
    <w:rsid w:val="005340A3"/>
    <w:rsid w:val="0053475F"/>
    <w:rsid w:val="00534A7C"/>
    <w:rsid w:val="0053531F"/>
    <w:rsid w:val="00535A55"/>
    <w:rsid w:val="005360B0"/>
    <w:rsid w:val="00536814"/>
    <w:rsid w:val="005369B2"/>
    <w:rsid w:val="00536C08"/>
    <w:rsid w:val="00537C7A"/>
    <w:rsid w:val="0054063A"/>
    <w:rsid w:val="00540868"/>
    <w:rsid w:val="00540EC3"/>
    <w:rsid w:val="005419B7"/>
    <w:rsid w:val="0054207A"/>
    <w:rsid w:val="00542269"/>
    <w:rsid w:val="005426D0"/>
    <w:rsid w:val="00542971"/>
    <w:rsid w:val="00542E3A"/>
    <w:rsid w:val="00543139"/>
    <w:rsid w:val="0054319D"/>
    <w:rsid w:val="00544109"/>
    <w:rsid w:val="0054414D"/>
    <w:rsid w:val="00544A46"/>
    <w:rsid w:val="005476CD"/>
    <w:rsid w:val="005500F7"/>
    <w:rsid w:val="00550D9F"/>
    <w:rsid w:val="005519A4"/>
    <w:rsid w:val="00551E0A"/>
    <w:rsid w:val="0055383D"/>
    <w:rsid w:val="00553948"/>
    <w:rsid w:val="00553E8A"/>
    <w:rsid w:val="005542ED"/>
    <w:rsid w:val="00554396"/>
    <w:rsid w:val="0055447A"/>
    <w:rsid w:val="00554D91"/>
    <w:rsid w:val="00555459"/>
    <w:rsid w:val="00555C24"/>
    <w:rsid w:val="00555E26"/>
    <w:rsid w:val="00555E3F"/>
    <w:rsid w:val="00556027"/>
    <w:rsid w:val="005561D5"/>
    <w:rsid w:val="005568DD"/>
    <w:rsid w:val="00556D3C"/>
    <w:rsid w:val="00557268"/>
    <w:rsid w:val="005577C6"/>
    <w:rsid w:val="00557E1A"/>
    <w:rsid w:val="00560336"/>
    <w:rsid w:val="00560466"/>
    <w:rsid w:val="0056137B"/>
    <w:rsid w:val="005613C6"/>
    <w:rsid w:val="005625B5"/>
    <w:rsid w:val="00563554"/>
    <w:rsid w:val="005635C8"/>
    <w:rsid w:val="00564305"/>
    <w:rsid w:val="00565B82"/>
    <w:rsid w:val="00566D6A"/>
    <w:rsid w:val="005671AC"/>
    <w:rsid w:val="005672B2"/>
    <w:rsid w:val="005679F2"/>
    <w:rsid w:val="00567B68"/>
    <w:rsid w:val="00567EA9"/>
    <w:rsid w:val="005705EE"/>
    <w:rsid w:val="0057117F"/>
    <w:rsid w:val="005711ED"/>
    <w:rsid w:val="0057196D"/>
    <w:rsid w:val="00571C59"/>
    <w:rsid w:val="00573AF0"/>
    <w:rsid w:val="00573C5C"/>
    <w:rsid w:val="00573D21"/>
    <w:rsid w:val="00574318"/>
    <w:rsid w:val="005756DE"/>
    <w:rsid w:val="005760FC"/>
    <w:rsid w:val="005767F8"/>
    <w:rsid w:val="00576DB0"/>
    <w:rsid w:val="00577224"/>
    <w:rsid w:val="00577295"/>
    <w:rsid w:val="005808FB"/>
    <w:rsid w:val="00580B39"/>
    <w:rsid w:val="00582058"/>
    <w:rsid w:val="00582370"/>
    <w:rsid w:val="005825D8"/>
    <w:rsid w:val="00582BB4"/>
    <w:rsid w:val="00582E64"/>
    <w:rsid w:val="00583ED3"/>
    <w:rsid w:val="00583FDE"/>
    <w:rsid w:val="005840DF"/>
    <w:rsid w:val="005841BE"/>
    <w:rsid w:val="00584B98"/>
    <w:rsid w:val="0058577C"/>
    <w:rsid w:val="0058613D"/>
    <w:rsid w:val="00586159"/>
    <w:rsid w:val="005863A0"/>
    <w:rsid w:val="00586501"/>
    <w:rsid w:val="005867C9"/>
    <w:rsid w:val="00587027"/>
    <w:rsid w:val="0058784D"/>
    <w:rsid w:val="00587B38"/>
    <w:rsid w:val="00590355"/>
    <w:rsid w:val="005911FD"/>
    <w:rsid w:val="00591A01"/>
    <w:rsid w:val="00591D5B"/>
    <w:rsid w:val="005927F6"/>
    <w:rsid w:val="005929AF"/>
    <w:rsid w:val="00592C4E"/>
    <w:rsid w:val="00592F49"/>
    <w:rsid w:val="00592FD5"/>
    <w:rsid w:val="005935B6"/>
    <w:rsid w:val="00593EEF"/>
    <w:rsid w:val="00594426"/>
    <w:rsid w:val="0059442D"/>
    <w:rsid w:val="005944D2"/>
    <w:rsid w:val="00594D82"/>
    <w:rsid w:val="00594F40"/>
    <w:rsid w:val="005950A1"/>
    <w:rsid w:val="00595791"/>
    <w:rsid w:val="00595947"/>
    <w:rsid w:val="00595EBC"/>
    <w:rsid w:val="00596CEA"/>
    <w:rsid w:val="00597290"/>
    <w:rsid w:val="005976E3"/>
    <w:rsid w:val="00597CCA"/>
    <w:rsid w:val="00597F7A"/>
    <w:rsid w:val="005A018D"/>
    <w:rsid w:val="005A02D5"/>
    <w:rsid w:val="005A1422"/>
    <w:rsid w:val="005A1E4A"/>
    <w:rsid w:val="005A2190"/>
    <w:rsid w:val="005A2350"/>
    <w:rsid w:val="005A2AF1"/>
    <w:rsid w:val="005A30BF"/>
    <w:rsid w:val="005A3DA7"/>
    <w:rsid w:val="005A3E01"/>
    <w:rsid w:val="005A434D"/>
    <w:rsid w:val="005A4573"/>
    <w:rsid w:val="005A4997"/>
    <w:rsid w:val="005A61DD"/>
    <w:rsid w:val="005A62C9"/>
    <w:rsid w:val="005A7BCF"/>
    <w:rsid w:val="005B03EF"/>
    <w:rsid w:val="005B069E"/>
    <w:rsid w:val="005B0D40"/>
    <w:rsid w:val="005B12B1"/>
    <w:rsid w:val="005B1431"/>
    <w:rsid w:val="005B4311"/>
    <w:rsid w:val="005B43E0"/>
    <w:rsid w:val="005B4897"/>
    <w:rsid w:val="005B49B0"/>
    <w:rsid w:val="005B5B59"/>
    <w:rsid w:val="005B66A6"/>
    <w:rsid w:val="005B6F54"/>
    <w:rsid w:val="005C0900"/>
    <w:rsid w:val="005C0ACE"/>
    <w:rsid w:val="005C0B56"/>
    <w:rsid w:val="005C13CE"/>
    <w:rsid w:val="005C1D35"/>
    <w:rsid w:val="005C1D49"/>
    <w:rsid w:val="005C2AA6"/>
    <w:rsid w:val="005C2EAA"/>
    <w:rsid w:val="005C3217"/>
    <w:rsid w:val="005C3222"/>
    <w:rsid w:val="005C32A7"/>
    <w:rsid w:val="005C39E7"/>
    <w:rsid w:val="005C4401"/>
    <w:rsid w:val="005C4579"/>
    <w:rsid w:val="005C645F"/>
    <w:rsid w:val="005C6677"/>
    <w:rsid w:val="005C6DE9"/>
    <w:rsid w:val="005C6EA6"/>
    <w:rsid w:val="005C72DB"/>
    <w:rsid w:val="005D1235"/>
    <w:rsid w:val="005D14F3"/>
    <w:rsid w:val="005D2181"/>
    <w:rsid w:val="005D283D"/>
    <w:rsid w:val="005D2DF1"/>
    <w:rsid w:val="005D2E4C"/>
    <w:rsid w:val="005D3AB5"/>
    <w:rsid w:val="005D426B"/>
    <w:rsid w:val="005D428C"/>
    <w:rsid w:val="005D42EC"/>
    <w:rsid w:val="005D4955"/>
    <w:rsid w:val="005D4D4A"/>
    <w:rsid w:val="005D4E61"/>
    <w:rsid w:val="005D4EC8"/>
    <w:rsid w:val="005D5040"/>
    <w:rsid w:val="005D56BD"/>
    <w:rsid w:val="005D5A0B"/>
    <w:rsid w:val="005D623F"/>
    <w:rsid w:val="005D6920"/>
    <w:rsid w:val="005D69E7"/>
    <w:rsid w:val="005D6B96"/>
    <w:rsid w:val="005D6D28"/>
    <w:rsid w:val="005E0586"/>
    <w:rsid w:val="005E127E"/>
    <w:rsid w:val="005E1D9E"/>
    <w:rsid w:val="005E265B"/>
    <w:rsid w:val="005E288C"/>
    <w:rsid w:val="005E2949"/>
    <w:rsid w:val="005E2B42"/>
    <w:rsid w:val="005E2E22"/>
    <w:rsid w:val="005E31FB"/>
    <w:rsid w:val="005E35F0"/>
    <w:rsid w:val="005E3626"/>
    <w:rsid w:val="005E36FB"/>
    <w:rsid w:val="005E3CBC"/>
    <w:rsid w:val="005E4095"/>
    <w:rsid w:val="005E40A1"/>
    <w:rsid w:val="005E4899"/>
    <w:rsid w:val="005E529F"/>
    <w:rsid w:val="005E5327"/>
    <w:rsid w:val="005E65BC"/>
    <w:rsid w:val="005E6B4F"/>
    <w:rsid w:val="005E725B"/>
    <w:rsid w:val="005E75DB"/>
    <w:rsid w:val="005F0366"/>
    <w:rsid w:val="005F0601"/>
    <w:rsid w:val="005F08C5"/>
    <w:rsid w:val="005F0934"/>
    <w:rsid w:val="005F10B1"/>
    <w:rsid w:val="005F11F3"/>
    <w:rsid w:val="005F17AA"/>
    <w:rsid w:val="005F1F4D"/>
    <w:rsid w:val="005F20C7"/>
    <w:rsid w:val="005F24DD"/>
    <w:rsid w:val="005F250F"/>
    <w:rsid w:val="005F2642"/>
    <w:rsid w:val="005F3ACE"/>
    <w:rsid w:val="005F43F3"/>
    <w:rsid w:val="005F46E7"/>
    <w:rsid w:val="005F4A14"/>
    <w:rsid w:val="005F5C3D"/>
    <w:rsid w:val="005F5CED"/>
    <w:rsid w:val="005F6F75"/>
    <w:rsid w:val="005F71F7"/>
    <w:rsid w:val="00600195"/>
    <w:rsid w:val="0060108F"/>
    <w:rsid w:val="006012C0"/>
    <w:rsid w:val="006018D3"/>
    <w:rsid w:val="00601D4C"/>
    <w:rsid w:val="00601DE7"/>
    <w:rsid w:val="00602243"/>
    <w:rsid w:val="0060249B"/>
    <w:rsid w:val="00602F6B"/>
    <w:rsid w:val="0060328F"/>
    <w:rsid w:val="00603C61"/>
    <w:rsid w:val="00605ADC"/>
    <w:rsid w:val="006064F3"/>
    <w:rsid w:val="0060670E"/>
    <w:rsid w:val="00607275"/>
    <w:rsid w:val="00607C0E"/>
    <w:rsid w:val="0061025A"/>
    <w:rsid w:val="006106A3"/>
    <w:rsid w:val="00610C30"/>
    <w:rsid w:val="00610DFC"/>
    <w:rsid w:val="00611E78"/>
    <w:rsid w:val="00612D98"/>
    <w:rsid w:val="00613A08"/>
    <w:rsid w:val="00613DA8"/>
    <w:rsid w:val="0061465A"/>
    <w:rsid w:val="00614808"/>
    <w:rsid w:val="00614B65"/>
    <w:rsid w:val="00614C7F"/>
    <w:rsid w:val="00615395"/>
    <w:rsid w:val="00615412"/>
    <w:rsid w:val="006164BF"/>
    <w:rsid w:val="00616707"/>
    <w:rsid w:val="00616B22"/>
    <w:rsid w:val="00617A8A"/>
    <w:rsid w:val="00617E0D"/>
    <w:rsid w:val="00620EB5"/>
    <w:rsid w:val="00621230"/>
    <w:rsid w:val="006219CF"/>
    <w:rsid w:val="00621EA8"/>
    <w:rsid w:val="0062216C"/>
    <w:rsid w:val="0062277A"/>
    <w:rsid w:val="0062280F"/>
    <w:rsid w:val="0062294A"/>
    <w:rsid w:val="0062329D"/>
    <w:rsid w:val="00623755"/>
    <w:rsid w:val="00623BF0"/>
    <w:rsid w:val="00623D6C"/>
    <w:rsid w:val="006244B2"/>
    <w:rsid w:val="00624546"/>
    <w:rsid w:val="00626977"/>
    <w:rsid w:val="00626B92"/>
    <w:rsid w:val="0062719C"/>
    <w:rsid w:val="006273B3"/>
    <w:rsid w:val="006277C1"/>
    <w:rsid w:val="00630ECF"/>
    <w:rsid w:val="00630FD4"/>
    <w:rsid w:val="00631302"/>
    <w:rsid w:val="00631568"/>
    <w:rsid w:val="00631923"/>
    <w:rsid w:val="00631EE5"/>
    <w:rsid w:val="00632176"/>
    <w:rsid w:val="006324F2"/>
    <w:rsid w:val="006325C7"/>
    <w:rsid w:val="00632928"/>
    <w:rsid w:val="00632A21"/>
    <w:rsid w:val="00632D1E"/>
    <w:rsid w:val="00632F40"/>
    <w:rsid w:val="00632F85"/>
    <w:rsid w:val="006336A5"/>
    <w:rsid w:val="00633E85"/>
    <w:rsid w:val="00633F2B"/>
    <w:rsid w:val="006344B8"/>
    <w:rsid w:val="006357B4"/>
    <w:rsid w:val="00635CFD"/>
    <w:rsid w:val="00636E8F"/>
    <w:rsid w:val="00636ECE"/>
    <w:rsid w:val="00636EEA"/>
    <w:rsid w:val="00640706"/>
    <w:rsid w:val="00640AE9"/>
    <w:rsid w:val="00640B54"/>
    <w:rsid w:val="00640EED"/>
    <w:rsid w:val="006437D0"/>
    <w:rsid w:val="00643918"/>
    <w:rsid w:val="00643A0E"/>
    <w:rsid w:val="00643E58"/>
    <w:rsid w:val="00643F6B"/>
    <w:rsid w:val="00644137"/>
    <w:rsid w:val="006442D7"/>
    <w:rsid w:val="006443CE"/>
    <w:rsid w:val="00644540"/>
    <w:rsid w:val="0064560B"/>
    <w:rsid w:val="0064561C"/>
    <w:rsid w:val="00645796"/>
    <w:rsid w:val="006458C1"/>
    <w:rsid w:val="00645DDC"/>
    <w:rsid w:val="006465AC"/>
    <w:rsid w:val="006465FD"/>
    <w:rsid w:val="006473BF"/>
    <w:rsid w:val="00647EC1"/>
    <w:rsid w:val="0065059A"/>
    <w:rsid w:val="00650DDF"/>
    <w:rsid w:val="006511BA"/>
    <w:rsid w:val="006524EA"/>
    <w:rsid w:val="006526AC"/>
    <w:rsid w:val="006529A1"/>
    <w:rsid w:val="00652C71"/>
    <w:rsid w:val="006533BC"/>
    <w:rsid w:val="00653A73"/>
    <w:rsid w:val="00653BC1"/>
    <w:rsid w:val="00653C75"/>
    <w:rsid w:val="0065488F"/>
    <w:rsid w:val="00654B21"/>
    <w:rsid w:val="006552C9"/>
    <w:rsid w:val="006555AF"/>
    <w:rsid w:val="00656EAF"/>
    <w:rsid w:val="006573BA"/>
    <w:rsid w:val="006573DF"/>
    <w:rsid w:val="0065765A"/>
    <w:rsid w:val="00657A40"/>
    <w:rsid w:val="00660DE3"/>
    <w:rsid w:val="00660F31"/>
    <w:rsid w:val="00661175"/>
    <w:rsid w:val="0066118F"/>
    <w:rsid w:val="00661C88"/>
    <w:rsid w:val="00661DE9"/>
    <w:rsid w:val="00662259"/>
    <w:rsid w:val="00662FD8"/>
    <w:rsid w:val="006636BA"/>
    <w:rsid w:val="00663D40"/>
    <w:rsid w:val="006640BE"/>
    <w:rsid w:val="00665E12"/>
    <w:rsid w:val="006661E4"/>
    <w:rsid w:val="006662E5"/>
    <w:rsid w:val="00666385"/>
    <w:rsid w:val="006663B8"/>
    <w:rsid w:val="00667377"/>
    <w:rsid w:val="00667649"/>
    <w:rsid w:val="0067019E"/>
    <w:rsid w:val="006709BF"/>
    <w:rsid w:val="006711C3"/>
    <w:rsid w:val="00671610"/>
    <w:rsid w:val="00672537"/>
    <w:rsid w:val="0067342B"/>
    <w:rsid w:val="00673AF6"/>
    <w:rsid w:val="00674388"/>
    <w:rsid w:val="0067446C"/>
    <w:rsid w:val="006744B1"/>
    <w:rsid w:val="00675131"/>
    <w:rsid w:val="00675543"/>
    <w:rsid w:val="00675A4B"/>
    <w:rsid w:val="00675FB5"/>
    <w:rsid w:val="0067681D"/>
    <w:rsid w:val="00676D68"/>
    <w:rsid w:val="00676DE0"/>
    <w:rsid w:val="00676EED"/>
    <w:rsid w:val="00676FFF"/>
    <w:rsid w:val="00677147"/>
    <w:rsid w:val="00680E72"/>
    <w:rsid w:val="00681A46"/>
    <w:rsid w:val="006825D7"/>
    <w:rsid w:val="0068281B"/>
    <w:rsid w:val="00682BA7"/>
    <w:rsid w:val="00682FE0"/>
    <w:rsid w:val="00683264"/>
    <w:rsid w:val="006839C3"/>
    <w:rsid w:val="00683D9E"/>
    <w:rsid w:val="006843EE"/>
    <w:rsid w:val="00684786"/>
    <w:rsid w:val="00684CF9"/>
    <w:rsid w:val="00685789"/>
    <w:rsid w:val="006859DD"/>
    <w:rsid w:val="00685D98"/>
    <w:rsid w:val="00686AEC"/>
    <w:rsid w:val="00686AEE"/>
    <w:rsid w:val="00686C54"/>
    <w:rsid w:val="00687846"/>
    <w:rsid w:val="006900FA"/>
    <w:rsid w:val="00690A1D"/>
    <w:rsid w:val="00690A37"/>
    <w:rsid w:val="00690B7F"/>
    <w:rsid w:val="00691C17"/>
    <w:rsid w:val="006922F4"/>
    <w:rsid w:val="006923E6"/>
    <w:rsid w:val="00692AC3"/>
    <w:rsid w:val="00693EE6"/>
    <w:rsid w:val="00693FEC"/>
    <w:rsid w:val="00694000"/>
    <w:rsid w:val="00694409"/>
    <w:rsid w:val="00694921"/>
    <w:rsid w:val="00694D76"/>
    <w:rsid w:val="00695054"/>
    <w:rsid w:val="00695455"/>
    <w:rsid w:val="00695BEF"/>
    <w:rsid w:val="006962E0"/>
    <w:rsid w:val="00697572"/>
    <w:rsid w:val="00697665"/>
    <w:rsid w:val="006976C5"/>
    <w:rsid w:val="006A0DC2"/>
    <w:rsid w:val="006A183F"/>
    <w:rsid w:val="006A1FBA"/>
    <w:rsid w:val="006A2D40"/>
    <w:rsid w:val="006A3334"/>
    <w:rsid w:val="006A35D9"/>
    <w:rsid w:val="006A369B"/>
    <w:rsid w:val="006A37ED"/>
    <w:rsid w:val="006A4162"/>
    <w:rsid w:val="006A4E83"/>
    <w:rsid w:val="006A68B9"/>
    <w:rsid w:val="006A7510"/>
    <w:rsid w:val="006A751A"/>
    <w:rsid w:val="006A7D90"/>
    <w:rsid w:val="006B03A3"/>
    <w:rsid w:val="006B03C8"/>
    <w:rsid w:val="006B1745"/>
    <w:rsid w:val="006B17EB"/>
    <w:rsid w:val="006B1D1D"/>
    <w:rsid w:val="006B1D3A"/>
    <w:rsid w:val="006B21D2"/>
    <w:rsid w:val="006B2435"/>
    <w:rsid w:val="006B2E15"/>
    <w:rsid w:val="006B301F"/>
    <w:rsid w:val="006B347E"/>
    <w:rsid w:val="006B34BD"/>
    <w:rsid w:val="006B39CC"/>
    <w:rsid w:val="006B4232"/>
    <w:rsid w:val="006B573D"/>
    <w:rsid w:val="006B5E6F"/>
    <w:rsid w:val="006B606A"/>
    <w:rsid w:val="006B672C"/>
    <w:rsid w:val="006B6BD7"/>
    <w:rsid w:val="006C046C"/>
    <w:rsid w:val="006C060C"/>
    <w:rsid w:val="006C1350"/>
    <w:rsid w:val="006C1AB8"/>
    <w:rsid w:val="006C1F34"/>
    <w:rsid w:val="006C2732"/>
    <w:rsid w:val="006C2DAB"/>
    <w:rsid w:val="006C30E0"/>
    <w:rsid w:val="006C3225"/>
    <w:rsid w:val="006C3230"/>
    <w:rsid w:val="006C4962"/>
    <w:rsid w:val="006C56C3"/>
    <w:rsid w:val="006C6E6C"/>
    <w:rsid w:val="006C7CFB"/>
    <w:rsid w:val="006D2404"/>
    <w:rsid w:val="006D2CF2"/>
    <w:rsid w:val="006D46D8"/>
    <w:rsid w:val="006D4AF9"/>
    <w:rsid w:val="006D5167"/>
    <w:rsid w:val="006D52D6"/>
    <w:rsid w:val="006D603E"/>
    <w:rsid w:val="006D6390"/>
    <w:rsid w:val="006D6977"/>
    <w:rsid w:val="006D6C85"/>
    <w:rsid w:val="006D752C"/>
    <w:rsid w:val="006D7E0B"/>
    <w:rsid w:val="006D7EEE"/>
    <w:rsid w:val="006E02F3"/>
    <w:rsid w:val="006E0315"/>
    <w:rsid w:val="006E132F"/>
    <w:rsid w:val="006E358F"/>
    <w:rsid w:val="006E3CF5"/>
    <w:rsid w:val="006E43AD"/>
    <w:rsid w:val="006E43CC"/>
    <w:rsid w:val="006E447F"/>
    <w:rsid w:val="006E4951"/>
    <w:rsid w:val="006E56CA"/>
    <w:rsid w:val="006E58B1"/>
    <w:rsid w:val="006E6516"/>
    <w:rsid w:val="006E68D5"/>
    <w:rsid w:val="006E6D41"/>
    <w:rsid w:val="006E7172"/>
    <w:rsid w:val="006E7472"/>
    <w:rsid w:val="006E7697"/>
    <w:rsid w:val="006F0080"/>
    <w:rsid w:val="006F0239"/>
    <w:rsid w:val="006F0507"/>
    <w:rsid w:val="006F1398"/>
    <w:rsid w:val="006F19FC"/>
    <w:rsid w:val="006F3909"/>
    <w:rsid w:val="006F42FB"/>
    <w:rsid w:val="006F4493"/>
    <w:rsid w:val="006F45D6"/>
    <w:rsid w:val="006F4BA4"/>
    <w:rsid w:val="006F514E"/>
    <w:rsid w:val="006F5306"/>
    <w:rsid w:val="006F5D43"/>
    <w:rsid w:val="006F624A"/>
    <w:rsid w:val="006F67BD"/>
    <w:rsid w:val="006F7CFF"/>
    <w:rsid w:val="006F7D33"/>
    <w:rsid w:val="00700245"/>
    <w:rsid w:val="00702071"/>
    <w:rsid w:val="00702AE0"/>
    <w:rsid w:val="00702F93"/>
    <w:rsid w:val="00703A7E"/>
    <w:rsid w:val="0070512B"/>
    <w:rsid w:val="00705747"/>
    <w:rsid w:val="007062A6"/>
    <w:rsid w:val="007069EE"/>
    <w:rsid w:val="00706BC9"/>
    <w:rsid w:val="00706F7A"/>
    <w:rsid w:val="007078FC"/>
    <w:rsid w:val="00707ECB"/>
    <w:rsid w:val="0071062B"/>
    <w:rsid w:val="00711F02"/>
    <w:rsid w:val="00711F1B"/>
    <w:rsid w:val="00711FB9"/>
    <w:rsid w:val="007120F9"/>
    <w:rsid w:val="00712FDF"/>
    <w:rsid w:val="007139DA"/>
    <w:rsid w:val="00713DCF"/>
    <w:rsid w:val="007140DF"/>
    <w:rsid w:val="0071423E"/>
    <w:rsid w:val="00714543"/>
    <w:rsid w:val="00714F35"/>
    <w:rsid w:val="0071585A"/>
    <w:rsid w:val="00716714"/>
    <w:rsid w:val="00717496"/>
    <w:rsid w:val="0071788F"/>
    <w:rsid w:val="00717FB8"/>
    <w:rsid w:val="007206F8"/>
    <w:rsid w:val="00720FEA"/>
    <w:rsid w:val="0072108B"/>
    <w:rsid w:val="00721324"/>
    <w:rsid w:val="0072195C"/>
    <w:rsid w:val="00721ED0"/>
    <w:rsid w:val="007225E2"/>
    <w:rsid w:val="00722703"/>
    <w:rsid w:val="007227EE"/>
    <w:rsid w:val="00722DC6"/>
    <w:rsid w:val="00722F2E"/>
    <w:rsid w:val="00723036"/>
    <w:rsid w:val="00723258"/>
    <w:rsid w:val="00723346"/>
    <w:rsid w:val="007233A5"/>
    <w:rsid w:val="007236DD"/>
    <w:rsid w:val="00723AEC"/>
    <w:rsid w:val="00723CDD"/>
    <w:rsid w:val="007244D3"/>
    <w:rsid w:val="00724F23"/>
    <w:rsid w:val="00725003"/>
    <w:rsid w:val="00725347"/>
    <w:rsid w:val="00725547"/>
    <w:rsid w:val="00725CCF"/>
    <w:rsid w:val="00725F90"/>
    <w:rsid w:val="00726858"/>
    <w:rsid w:val="00726C4E"/>
    <w:rsid w:val="00730F70"/>
    <w:rsid w:val="00731515"/>
    <w:rsid w:val="007318D5"/>
    <w:rsid w:val="00731A50"/>
    <w:rsid w:val="00731D14"/>
    <w:rsid w:val="00732674"/>
    <w:rsid w:val="0073329A"/>
    <w:rsid w:val="007336E1"/>
    <w:rsid w:val="007348C3"/>
    <w:rsid w:val="00735ECB"/>
    <w:rsid w:val="00736D99"/>
    <w:rsid w:val="007371AC"/>
    <w:rsid w:val="007376C4"/>
    <w:rsid w:val="00737F1B"/>
    <w:rsid w:val="00740D82"/>
    <w:rsid w:val="00741122"/>
    <w:rsid w:val="0074128B"/>
    <w:rsid w:val="007417D4"/>
    <w:rsid w:val="00741AD7"/>
    <w:rsid w:val="0074248B"/>
    <w:rsid w:val="0074249E"/>
    <w:rsid w:val="007426F5"/>
    <w:rsid w:val="00742B0A"/>
    <w:rsid w:val="0074344F"/>
    <w:rsid w:val="00743808"/>
    <w:rsid w:val="0074508A"/>
    <w:rsid w:val="00745716"/>
    <w:rsid w:val="0074641B"/>
    <w:rsid w:val="007468A4"/>
    <w:rsid w:val="0074730B"/>
    <w:rsid w:val="00747332"/>
    <w:rsid w:val="00750405"/>
    <w:rsid w:val="007515EB"/>
    <w:rsid w:val="00751918"/>
    <w:rsid w:val="00751AF5"/>
    <w:rsid w:val="00752549"/>
    <w:rsid w:val="007525EC"/>
    <w:rsid w:val="007529DD"/>
    <w:rsid w:val="00753229"/>
    <w:rsid w:val="007536A7"/>
    <w:rsid w:val="00753BCB"/>
    <w:rsid w:val="0075507B"/>
    <w:rsid w:val="0075594B"/>
    <w:rsid w:val="00755C16"/>
    <w:rsid w:val="00755F46"/>
    <w:rsid w:val="00756AE5"/>
    <w:rsid w:val="00756C0B"/>
    <w:rsid w:val="00756F77"/>
    <w:rsid w:val="007571B5"/>
    <w:rsid w:val="007572DA"/>
    <w:rsid w:val="007573C1"/>
    <w:rsid w:val="0075744F"/>
    <w:rsid w:val="00757770"/>
    <w:rsid w:val="00757B94"/>
    <w:rsid w:val="00757DB9"/>
    <w:rsid w:val="00757F7B"/>
    <w:rsid w:val="007607BC"/>
    <w:rsid w:val="00761000"/>
    <w:rsid w:val="007613F9"/>
    <w:rsid w:val="007623A8"/>
    <w:rsid w:val="00762E78"/>
    <w:rsid w:val="0076320C"/>
    <w:rsid w:val="007639E1"/>
    <w:rsid w:val="00763B1A"/>
    <w:rsid w:val="00763F79"/>
    <w:rsid w:val="007640C3"/>
    <w:rsid w:val="007641C8"/>
    <w:rsid w:val="00764632"/>
    <w:rsid w:val="0076536E"/>
    <w:rsid w:val="0076580B"/>
    <w:rsid w:val="007658E4"/>
    <w:rsid w:val="00766462"/>
    <w:rsid w:val="00766956"/>
    <w:rsid w:val="0077101A"/>
    <w:rsid w:val="007724FB"/>
    <w:rsid w:val="00772ACC"/>
    <w:rsid w:val="007733E8"/>
    <w:rsid w:val="0077361D"/>
    <w:rsid w:val="007736C8"/>
    <w:rsid w:val="007739E1"/>
    <w:rsid w:val="00774455"/>
    <w:rsid w:val="00774928"/>
    <w:rsid w:val="00774A1A"/>
    <w:rsid w:val="00774A38"/>
    <w:rsid w:val="00774C4C"/>
    <w:rsid w:val="0077541C"/>
    <w:rsid w:val="0077550D"/>
    <w:rsid w:val="0077627C"/>
    <w:rsid w:val="00776310"/>
    <w:rsid w:val="00776CC6"/>
    <w:rsid w:val="00777104"/>
    <w:rsid w:val="007775BE"/>
    <w:rsid w:val="00777A7E"/>
    <w:rsid w:val="0078028A"/>
    <w:rsid w:val="0078063F"/>
    <w:rsid w:val="00780D1A"/>
    <w:rsid w:val="00780D59"/>
    <w:rsid w:val="00781304"/>
    <w:rsid w:val="00781AD3"/>
    <w:rsid w:val="00782205"/>
    <w:rsid w:val="0078318A"/>
    <w:rsid w:val="007834E1"/>
    <w:rsid w:val="00783A88"/>
    <w:rsid w:val="0078472D"/>
    <w:rsid w:val="007847A9"/>
    <w:rsid w:val="00784960"/>
    <w:rsid w:val="007849F9"/>
    <w:rsid w:val="00784DD3"/>
    <w:rsid w:val="0078621F"/>
    <w:rsid w:val="00786793"/>
    <w:rsid w:val="00787319"/>
    <w:rsid w:val="00787EA0"/>
    <w:rsid w:val="00787F6F"/>
    <w:rsid w:val="0079028D"/>
    <w:rsid w:val="00790969"/>
    <w:rsid w:val="0079110C"/>
    <w:rsid w:val="00791D61"/>
    <w:rsid w:val="007922F5"/>
    <w:rsid w:val="00792537"/>
    <w:rsid w:val="00792BAF"/>
    <w:rsid w:val="00793627"/>
    <w:rsid w:val="00793738"/>
    <w:rsid w:val="007937EB"/>
    <w:rsid w:val="00793C33"/>
    <w:rsid w:val="00794510"/>
    <w:rsid w:val="00794F45"/>
    <w:rsid w:val="0079644F"/>
    <w:rsid w:val="00796C72"/>
    <w:rsid w:val="007A077F"/>
    <w:rsid w:val="007A0961"/>
    <w:rsid w:val="007A1127"/>
    <w:rsid w:val="007A12EE"/>
    <w:rsid w:val="007A16DD"/>
    <w:rsid w:val="007A173E"/>
    <w:rsid w:val="007A26A4"/>
    <w:rsid w:val="007A3040"/>
    <w:rsid w:val="007A345A"/>
    <w:rsid w:val="007A3605"/>
    <w:rsid w:val="007A3685"/>
    <w:rsid w:val="007A3888"/>
    <w:rsid w:val="007A3B0F"/>
    <w:rsid w:val="007A4540"/>
    <w:rsid w:val="007A552B"/>
    <w:rsid w:val="007A58B0"/>
    <w:rsid w:val="007A5997"/>
    <w:rsid w:val="007A5CBB"/>
    <w:rsid w:val="007A60C7"/>
    <w:rsid w:val="007A7642"/>
    <w:rsid w:val="007A775F"/>
    <w:rsid w:val="007A7887"/>
    <w:rsid w:val="007B0A78"/>
    <w:rsid w:val="007B0DCD"/>
    <w:rsid w:val="007B1204"/>
    <w:rsid w:val="007B120A"/>
    <w:rsid w:val="007B183E"/>
    <w:rsid w:val="007B1C66"/>
    <w:rsid w:val="007B2524"/>
    <w:rsid w:val="007B3393"/>
    <w:rsid w:val="007B368B"/>
    <w:rsid w:val="007B36E4"/>
    <w:rsid w:val="007B52FF"/>
    <w:rsid w:val="007B6E63"/>
    <w:rsid w:val="007B7474"/>
    <w:rsid w:val="007C1AA6"/>
    <w:rsid w:val="007C2369"/>
    <w:rsid w:val="007C3110"/>
    <w:rsid w:val="007C3BAB"/>
    <w:rsid w:val="007C43B1"/>
    <w:rsid w:val="007C5E38"/>
    <w:rsid w:val="007C6589"/>
    <w:rsid w:val="007C658A"/>
    <w:rsid w:val="007C65FD"/>
    <w:rsid w:val="007C78E6"/>
    <w:rsid w:val="007C7F21"/>
    <w:rsid w:val="007C7F3E"/>
    <w:rsid w:val="007C7FB2"/>
    <w:rsid w:val="007D0457"/>
    <w:rsid w:val="007D104F"/>
    <w:rsid w:val="007D3AAD"/>
    <w:rsid w:val="007D3FBC"/>
    <w:rsid w:val="007D4607"/>
    <w:rsid w:val="007D483D"/>
    <w:rsid w:val="007D4B2A"/>
    <w:rsid w:val="007D7835"/>
    <w:rsid w:val="007D7D6F"/>
    <w:rsid w:val="007E038A"/>
    <w:rsid w:val="007E080C"/>
    <w:rsid w:val="007E0863"/>
    <w:rsid w:val="007E0FB8"/>
    <w:rsid w:val="007E101C"/>
    <w:rsid w:val="007E2135"/>
    <w:rsid w:val="007E23BB"/>
    <w:rsid w:val="007E24BB"/>
    <w:rsid w:val="007E26FA"/>
    <w:rsid w:val="007E32AE"/>
    <w:rsid w:val="007E35A7"/>
    <w:rsid w:val="007E4398"/>
    <w:rsid w:val="007E445A"/>
    <w:rsid w:val="007E4A8A"/>
    <w:rsid w:val="007E4BA6"/>
    <w:rsid w:val="007E4F71"/>
    <w:rsid w:val="007E52D7"/>
    <w:rsid w:val="007E5ACF"/>
    <w:rsid w:val="007E5DB9"/>
    <w:rsid w:val="007E639A"/>
    <w:rsid w:val="007E6624"/>
    <w:rsid w:val="007E6889"/>
    <w:rsid w:val="007E6C7B"/>
    <w:rsid w:val="007E722C"/>
    <w:rsid w:val="007E73DA"/>
    <w:rsid w:val="007E7CB8"/>
    <w:rsid w:val="007E7D41"/>
    <w:rsid w:val="007E7FA3"/>
    <w:rsid w:val="007F0304"/>
    <w:rsid w:val="007F059D"/>
    <w:rsid w:val="007F0984"/>
    <w:rsid w:val="007F0E98"/>
    <w:rsid w:val="007F1396"/>
    <w:rsid w:val="007F18DC"/>
    <w:rsid w:val="007F1D31"/>
    <w:rsid w:val="007F1E31"/>
    <w:rsid w:val="007F1FFE"/>
    <w:rsid w:val="007F20AB"/>
    <w:rsid w:val="007F2C11"/>
    <w:rsid w:val="007F310B"/>
    <w:rsid w:val="007F3820"/>
    <w:rsid w:val="007F3AEA"/>
    <w:rsid w:val="007F4642"/>
    <w:rsid w:val="007F469F"/>
    <w:rsid w:val="007F47E3"/>
    <w:rsid w:val="007F4A7B"/>
    <w:rsid w:val="007F503B"/>
    <w:rsid w:val="007F59B9"/>
    <w:rsid w:val="007F645C"/>
    <w:rsid w:val="007F682D"/>
    <w:rsid w:val="007F75AF"/>
    <w:rsid w:val="007F7612"/>
    <w:rsid w:val="007F7632"/>
    <w:rsid w:val="0080073F"/>
    <w:rsid w:val="00800772"/>
    <w:rsid w:val="008007A0"/>
    <w:rsid w:val="00800FC2"/>
    <w:rsid w:val="0080196D"/>
    <w:rsid w:val="00801D48"/>
    <w:rsid w:val="008026FA"/>
    <w:rsid w:val="00802970"/>
    <w:rsid w:val="00802A1B"/>
    <w:rsid w:val="00803677"/>
    <w:rsid w:val="00803BAB"/>
    <w:rsid w:val="00804F3F"/>
    <w:rsid w:val="008054DF"/>
    <w:rsid w:val="008065E5"/>
    <w:rsid w:val="0080660C"/>
    <w:rsid w:val="008069A8"/>
    <w:rsid w:val="00806C63"/>
    <w:rsid w:val="00807D59"/>
    <w:rsid w:val="008106D1"/>
    <w:rsid w:val="00810738"/>
    <w:rsid w:val="00810E35"/>
    <w:rsid w:val="008111CF"/>
    <w:rsid w:val="00811537"/>
    <w:rsid w:val="00811799"/>
    <w:rsid w:val="00812483"/>
    <w:rsid w:val="00812C9B"/>
    <w:rsid w:val="008132C7"/>
    <w:rsid w:val="008137E9"/>
    <w:rsid w:val="0081428C"/>
    <w:rsid w:val="00814343"/>
    <w:rsid w:val="00814353"/>
    <w:rsid w:val="008145FA"/>
    <w:rsid w:val="00814A8A"/>
    <w:rsid w:val="00815037"/>
    <w:rsid w:val="008157B2"/>
    <w:rsid w:val="00815F0B"/>
    <w:rsid w:val="00816B7A"/>
    <w:rsid w:val="008173C8"/>
    <w:rsid w:val="008173E0"/>
    <w:rsid w:val="00817CFA"/>
    <w:rsid w:val="008208F4"/>
    <w:rsid w:val="00820C3E"/>
    <w:rsid w:val="00820FEF"/>
    <w:rsid w:val="008215A8"/>
    <w:rsid w:val="00822CEC"/>
    <w:rsid w:val="00822DDD"/>
    <w:rsid w:val="00824845"/>
    <w:rsid w:val="00824BA6"/>
    <w:rsid w:val="00824DE1"/>
    <w:rsid w:val="008254B4"/>
    <w:rsid w:val="008267FA"/>
    <w:rsid w:val="00826E17"/>
    <w:rsid w:val="00827613"/>
    <w:rsid w:val="00827AF9"/>
    <w:rsid w:val="0083001C"/>
    <w:rsid w:val="0083029A"/>
    <w:rsid w:val="00830521"/>
    <w:rsid w:val="008308C2"/>
    <w:rsid w:val="00830EBB"/>
    <w:rsid w:val="00831D41"/>
    <w:rsid w:val="00832092"/>
    <w:rsid w:val="008320B9"/>
    <w:rsid w:val="00832467"/>
    <w:rsid w:val="0083264B"/>
    <w:rsid w:val="00832AD8"/>
    <w:rsid w:val="00832B4D"/>
    <w:rsid w:val="00832DBF"/>
    <w:rsid w:val="00834285"/>
    <w:rsid w:val="008342B7"/>
    <w:rsid w:val="0083496C"/>
    <w:rsid w:val="00834FCE"/>
    <w:rsid w:val="00835833"/>
    <w:rsid w:val="00836399"/>
    <w:rsid w:val="00836DA3"/>
    <w:rsid w:val="0083765D"/>
    <w:rsid w:val="008378F9"/>
    <w:rsid w:val="00837B9A"/>
    <w:rsid w:val="00837F4D"/>
    <w:rsid w:val="00840BFE"/>
    <w:rsid w:val="00840EF2"/>
    <w:rsid w:val="00840F16"/>
    <w:rsid w:val="00841B7E"/>
    <w:rsid w:val="00841DE3"/>
    <w:rsid w:val="00841DE9"/>
    <w:rsid w:val="008427CD"/>
    <w:rsid w:val="00842802"/>
    <w:rsid w:val="00842C82"/>
    <w:rsid w:val="008432F7"/>
    <w:rsid w:val="00843D6A"/>
    <w:rsid w:val="00843E27"/>
    <w:rsid w:val="00843F21"/>
    <w:rsid w:val="00844E00"/>
    <w:rsid w:val="008457B9"/>
    <w:rsid w:val="00845898"/>
    <w:rsid w:val="00845CC3"/>
    <w:rsid w:val="008463D2"/>
    <w:rsid w:val="008464FA"/>
    <w:rsid w:val="008465F9"/>
    <w:rsid w:val="00846E91"/>
    <w:rsid w:val="008477D9"/>
    <w:rsid w:val="008506C4"/>
    <w:rsid w:val="008509B7"/>
    <w:rsid w:val="00850B3B"/>
    <w:rsid w:val="00850F4A"/>
    <w:rsid w:val="0085102B"/>
    <w:rsid w:val="00851351"/>
    <w:rsid w:val="00851EE8"/>
    <w:rsid w:val="0085253C"/>
    <w:rsid w:val="00852879"/>
    <w:rsid w:val="00852E85"/>
    <w:rsid w:val="008533B9"/>
    <w:rsid w:val="00854312"/>
    <w:rsid w:val="00854986"/>
    <w:rsid w:val="00855344"/>
    <w:rsid w:val="008554E1"/>
    <w:rsid w:val="00855EA0"/>
    <w:rsid w:val="008565E6"/>
    <w:rsid w:val="0085686A"/>
    <w:rsid w:val="0085699F"/>
    <w:rsid w:val="00856B41"/>
    <w:rsid w:val="0085767B"/>
    <w:rsid w:val="0085777B"/>
    <w:rsid w:val="00857D03"/>
    <w:rsid w:val="008602C3"/>
    <w:rsid w:val="008605AC"/>
    <w:rsid w:val="008609FE"/>
    <w:rsid w:val="00860CAC"/>
    <w:rsid w:val="00860D91"/>
    <w:rsid w:val="00860EED"/>
    <w:rsid w:val="00861C28"/>
    <w:rsid w:val="00861C5F"/>
    <w:rsid w:val="00861DDB"/>
    <w:rsid w:val="008621E5"/>
    <w:rsid w:val="008624C2"/>
    <w:rsid w:val="008631F6"/>
    <w:rsid w:val="00863422"/>
    <w:rsid w:val="008637D2"/>
    <w:rsid w:val="00863A05"/>
    <w:rsid w:val="008644D6"/>
    <w:rsid w:val="00864C52"/>
    <w:rsid w:val="00864C91"/>
    <w:rsid w:val="00865052"/>
    <w:rsid w:val="008656D9"/>
    <w:rsid w:val="008657EF"/>
    <w:rsid w:val="00866538"/>
    <w:rsid w:val="00866CF1"/>
    <w:rsid w:val="008705F9"/>
    <w:rsid w:val="008706D0"/>
    <w:rsid w:val="0087162B"/>
    <w:rsid w:val="008724FA"/>
    <w:rsid w:val="00872FD8"/>
    <w:rsid w:val="00873159"/>
    <w:rsid w:val="00874C5D"/>
    <w:rsid w:val="008757B7"/>
    <w:rsid w:val="00875A1D"/>
    <w:rsid w:val="00875F94"/>
    <w:rsid w:val="0087669E"/>
    <w:rsid w:val="0087751F"/>
    <w:rsid w:val="0087755A"/>
    <w:rsid w:val="0088014B"/>
    <w:rsid w:val="00881B6E"/>
    <w:rsid w:val="00881D7B"/>
    <w:rsid w:val="00881FEB"/>
    <w:rsid w:val="0088276D"/>
    <w:rsid w:val="00884009"/>
    <w:rsid w:val="00884F03"/>
    <w:rsid w:val="00885248"/>
    <w:rsid w:val="00885C65"/>
    <w:rsid w:val="008860F9"/>
    <w:rsid w:val="00886440"/>
    <w:rsid w:val="00886F35"/>
    <w:rsid w:val="0088719E"/>
    <w:rsid w:val="008871C8"/>
    <w:rsid w:val="00890419"/>
    <w:rsid w:val="008908CC"/>
    <w:rsid w:val="00890BBD"/>
    <w:rsid w:val="00891887"/>
    <w:rsid w:val="008920EB"/>
    <w:rsid w:val="008924A7"/>
    <w:rsid w:val="0089331E"/>
    <w:rsid w:val="00893A72"/>
    <w:rsid w:val="008946E9"/>
    <w:rsid w:val="00894DC2"/>
    <w:rsid w:val="00894DCD"/>
    <w:rsid w:val="00895058"/>
    <w:rsid w:val="0089527A"/>
    <w:rsid w:val="008954C2"/>
    <w:rsid w:val="0089664A"/>
    <w:rsid w:val="008967EB"/>
    <w:rsid w:val="00896AA1"/>
    <w:rsid w:val="00896B52"/>
    <w:rsid w:val="00896BE4"/>
    <w:rsid w:val="008A0475"/>
    <w:rsid w:val="008A0EA6"/>
    <w:rsid w:val="008A1791"/>
    <w:rsid w:val="008A21E8"/>
    <w:rsid w:val="008A2E15"/>
    <w:rsid w:val="008A3314"/>
    <w:rsid w:val="008A3972"/>
    <w:rsid w:val="008A3A96"/>
    <w:rsid w:val="008A4816"/>
    <w:rsid w:val="008A4F84"/>
    <w:rsid w:val="008A60BB"/>
    <w:rsid w:val="008A68AA"/>
    <w:rsid w:val="008A6BE1"/>
    <w:rsid w:val="008A79B5"/>
    <w:rsid w:val="008A7EB5"/>
    <w:rsid w:val="008B1108"/>
    <w:rsid w:val="008B1275"/>
    <w:rsid w:val="008B1804"/>
    <w:rsid w:val="008B1C59"/>
    <w:rsid w:val="008B1CDA"/>
    <w:rsid w:val="008B1D3B"/>
    <w:rsid w:val="008B2113"/>
    <w:rsid w:val="008B25B1"/>
    <w:rsid w:val="008B25C3"/>
    <w:rsid w:val="008B2F67"/>
    <w:rsid w:val="008B3321"/>
    <w:rsid w:val="008B4728"/>
    <w:rsid w:val="008B573D"/>
    <w:rsid w:val="008B5BB4"/>
    <w:rsid w:val="008B6018"/>
    <w:rsid w:val="008B62E6"/>
    <w:rsid w:val="008B75A2"/>
    <w:rsid w:val="008B7F36"/>
    <w:rsid w:val="008C0015"/>
    <w:rsid w:val="008C07C9"/>
    <w:rsid w:val="008C09F0"/>
    <w:rsid w:val="008C16E0"/>
    <w:rsid w:val="008C214A"/>
    <w:rsid w:val="008C2409"/>
    <w:rsid w:val="008C24A5"/>
    <w:rsid w:val="008C4519"/>
    <w:rsid w:val="008C48E4"/>
    <w:rsid w:val="008C4AAB"/>
    <w:rsid w:val="008C4FB8"/>
    <w:rsid w:val="008C573B"/>
    <w:rsid w:val="008C5F98"/>
    <w:rsid w:val="008C611D"/>
    <w:rsid w:val="008C62CB"/>
    <w:rsid w:val="008C693C"/>
    <w:rsid w:val="008C755F"/>
    <w:rsid w:val="008C7575"/>
    <w:rsid w:val="008C7D46"/>
    <w:rsid w:val="008C7DF7"/>
    <w:rsid w:val="008D05D7"/>
    <w:rsid w:val="008D090D"/>
    <w:rsid w:val="008D1998"/>
    <w:rsid w:val="008D20E2"/>
    <w:rsid w:val="008D215A"/>
    <w:rsid w:val="008D2763"/>
    <w:rsid w:val="008D363F"/>
    <w:rsid w:val="008D3731"/>
    <w:rsid w:val="008D3738"/>
    <w:rsid w:val="008D4D51"/>
    <w:rsid w:val="008D547B"/>
    <w:rsid w:val="008D54AD"/>
    <w:rsid w:val="008D6038"/>
    <w:rsid w:val="008D612E"/>
    <w:rsid w:val="008D67F4"/>
    <w:rsid w:val="008D6AF8"/>
    <w:rsid w:val="008D7EBB"/>
    <w:rsid w:val="008D7FEE"/>
    <w:rsid w:val="008E0154"/>
    <w:rsid w:val="008E0339"/>
    <w:rsid w:val="008E0EB7"/>
    <w:rsid w:val="008E16EF"/>
    <w:rsid w:val="008E3099"/>
    <w:rsid w:val="008E38BD"/>
    <w:rsid w:val="008E4403"/>
    <w:rsid w:val="008E4528"/>
    <w:rsid w:val="008E52C0"/>
    <w:rsid w:val="008E548C"/>
    <w:rsid w:val="008E5AC0"/>
    <w:rsid w:val="008E5F6A"/>
    <w:rsid w:val="008E699A"/>
    <w:rsid w:val="008E6A8E"/>
    <w:rsid w:val="008E6D54"/>
    <w:rsid w:val="008E7823"/>
    <w:rsid w:val="008E784C"/>
    <w:rsid w:val="008E7B30"/>
    <w:rsid w:val="008E7D60"/>
    <w:rsid w:val="008E7DC2"/>
    <w:rsid w:val="008E7FA4"/>
    <w:rsid w:val="008F01DB"/>
    <w:rsid w:val="008F0A21"/>
    <w:rsid w:val="008F0E67"/>
    <w:rsid w:val="008F0E93"/>
    <w:rsid w:val="008F0EEB"/>
    <w:rsid w:val="008F1D75"/>
    <w:rsid w:val="008F25F8"/>
    <w:rsid w:val="008F29CF"/>
    <w:rsid w:val="008F2F7D"/>
    <w:rsid w:val="008F3332"/>
    <w:rsid w:val="008F3660"/>
    <w:rsid w:val="008F37CC"/>
    <w:rsid w:val="008F4150"/>
    <w:rsid w:val="008F4A4F"/>
    <w:rsid w:val="008F5372"/>
    <w:rsid w:val="008F5667"/>
    <w:rsid w:val="008F583A"/>
    <w:rsid w:val="008F5E6D"/>
    <w:rsid w:val="008F60C2"/>
    <w:rsid w:val="008F7150"/>
    <w:rsid w:val="008F7217"/>
    <w:rsid w:val="008F77C1"/>
    <w:rsid w:val="008F7B49"/>
    <w:rsid w:val="008F7D40"/>
    <w:rsid w:val="008F7D68"/>
    <w:rsid w:val="0090076A"/>
    <w:rsid w:val="009010AA"/>
    <w:rsid w:val="009010ED"/>
    <w:rsid w:val="00901900"/>
    <w:rsid w:val="00902507"/>
    <w:rsid w:val="009034CB"/>
    <w:rsid w:val="009035EE"/>
    <w:rsid w:val="009038BE"/>
    <w:rsid w:val="00904096"/>
    <w:rsid w:val="009045E0"/>
    <w:rsid w:val="009058CC"/>
    <w:rsid w:val="00905AB1"/>
    <w:rsid w:val="009061D8"/>
    <w:rsid w:val="00906497"/>
    <w:rsid w:val="009109EB"/>
    <w:rsid w:val="00910A49"/>
    <w:rsid w:val="00910B46"/>
    <w:rsid w:val="009117ED"/>
    <w:rsid w:val="00911B16"/>
    <w:rsid w:val="00912F58"/>
    <w:rsid w:val="00912FFC"/>
    <w:rsid w:val="009131BA"/>
    <w:rsid w:val="009137BE"/>
    <w:rsid w:val="0091426F"/>
    <w:rsid w:val="00914D4C"/>
    <w:rsid w:val="00915796"/>
    <w:rsid w:val="009158D8"/>
    <w:rsid w:val="00915E9E"/>
    <w:rsid w:val="009162CC"/>
    <w:rsid w:val="00916CA4"/>
    <w:rsid w:val="00916F88"/>
    <w:rsid w:val="00917446"/>
    <w:rsid w:val="00917457"/>
    <w:rsid w:val="009176F1"/>
    <w:rsid w:val="0091782D"/>
    <w:rsid w:val="00921461"/>
    <w:rsid w:val="009216AE"/>
    <w:rsid w:val="009217A9"/>
    <w:rsid w:val="009228AF"/>
    <w:rsid w:val="00922B15"/>
    <w:rsid w:val="00922FFA"/>
    <w:rsid w:val="009238BA"/>
    <w:rsid w:val="00923D3E"/>
    <w:rsid w:val="00924A6D"/>
    <w:rsid w:val="00924D97"/>
    <w:rsid w:val="00924F81"/>
    <w:rsid w:val="00925DED"/>
    <w:rsid w:val="00926953"/>
    <w:rsid w:val="00926DD5"/>
    <w:rsid w:val="00926EA4"/>
    <w:rsid w:val="00927161"/>
    <w:rsid w:val="009275FC"/>
    <w:rsid w:val="0092766E"/>
    <w:rsid w:val="0092794F"/>
    <w:rsid w:val="00927DCE"/>
    <w:rsid w:val="0093067B"/>
    <w:rsid w:val="009308A4"/>
    <w:rsid w:val="0093155D"/>
    <w:rsid w:val="00931866"/>
    <w:rsid w:val="009329FC"/>
    <w:rsid w:val="00932D54"/>
    <w:rsid w:val="00932E58"/>
    <w:rsid w:val="00932F91"/>
    <w:rsid w:val="00933396"/>
    <w:rsid w:val="009335A5"/>
    <w:rsid w:val="00933AC8"/>
    <w:rsid w:val="00934869"/>
    <w:rsid w:val="0093493A"/>
    <w:rsid w:val="0093499D"/>
    <w:rsid w:val="009351E3"/>
    <w:rsid w:val="0093527C"/>
    <w:rsid w:val="009361DF"/>
    <w:rsid w:val="009362FB"/>
    <w:rsid w:val="009366C1"/>
    <w:rsid w:val="00936810"/>
    <w:rsid w:val="00936D73"/>
    <w:rsid w:val="009373F6"/>
    <w:rsid w:val="00937A2C"/>
    <w:rsid w:val="00940CFF"/>
    <w:rsid w:val="00940E4A"/>
    <w:rsid w:val="00941090"/>
    <w:rsid w:val="009410A2"/>
    <w:rsid w:val="009418A5"/>
    <w:rsid w:val="00941BBF"/>
    <w:rsid w:val="00941CDE"/>
    <w:rsid w:val="00942650"/>
    <w:rsid w:val="00943C37"/>
    <w:rsid w:val="00943C46"/>
    <w:rsid w:val="00943F15"/>
    <w:rsid w:val="00944073"/>
    <w:rsid w:val="0094497D"/>
    <w:rsid w:val="00944CFB"/>
    <w:rsid w:val="00945C99"/>
    <w:rsid w:val="00946DD1"/>
    <w:rsid w:val="009479DF"/>
    <w:rsid w:val="00947B36"/>
    <w:rsid w:val="0095028E"/>
    <w:rsid w:val="009517C2"/>
    <w:rsid w:val="0095207A"/>
    <w:rsid w:val="00952C73"/>
    <w:rsid w:val="00952F39"/>
    <w:rsid w:val="009533A6"/>
    <w:rsid w:val="0095383A"/>
    <w:rsid w:val="00953D68"/>
    <w:rsid w:val="00953E66"/>
    <w:rsid w:val="0095434B"/>
    <w:rsid w:val="00954446"/>
    <w:rsid w:val="0095471F"/>
    <w:rsid w:val="00954818"/>
    <w:rsid w:val="00954E31"/>
    <w:rsid w:val="00955E2C"/>
    <w:rsid w:val="009560B3"/>
    <w:rsid w:val="009562AC"/>
    <w:rsid w:val="0095691E"/>
    <w:rsid w:val="00957529"/>
    <w:rsid w:val="00957A88"/>
    <w:rsid w:val="00957B13"/>
    <w:rsid w:val="00957ED3"/>
    <w:rsid w:val="00960816"/>
    <w:rsid w:val="00960A3B"/>
    <w:rsid w:val="00961975"/>
    <w:rsid w:val="00961F10"/>
    <w:rsid w:val="00962178"/>
    <w:rsid w:val="00962E71"/>
    <w:rsid w:val="00963B7F"/>
    <w:rsid w:val="00963D35"/>
    <w:rsid w:val="0096512A"/>
    <w:rsid w:val="0096523B"/>
    <w:rsid w:val="00965339"/>
    <w:rsid w:val="00965600"/>
    <w:rsid w:val="00965A78"/>
    <w:rsid w:val="00965C16"/>
    <w:rsid w:val="009661D0"/>
    <w:rsid w:val="00966D1B"/>
    <w:rsid w:val="00967BE3"/>
    <w:rsid w:val="00967E32"/>
    <w:rsid w:val="00970F0B"/>
    <w:rsid w:val="00971881"/>
    <w:rsid w:val="009724F7"/>
    <w:rsid w:val="009729DF"/>
    <w:rsid w:val="00973F38"/>
    <w:rsid w:val="00973FAE"/>
    <w:rsid w:val="009744F0"/>
    <w:rsid w:val="0097609F"/>
    <w:rsid w:val="0097611C"/>
    <w:rsid w:val="00976640"/>
    <w:rsid w:val="009766E7"/>
    <w:rsid w:val="009777EE"/>
    <w:rsid w:val="00977C35"/>
    <w:rsid w:val="0098204D"/>
    <w:rsid w:val="00983410"/>
    <w:rsid w:val="0098373B"/>
    <w:rsid w:val="00983D12"/>
    <w:rsid w:val="00983DA0"/>
    <w:rsid w:val="009846F7"/>
    <w:rsid w:val="009848B7"/>
    <w:rsid w:val="00984B33"/>
    <w:rsid w:val="00985B2E"/>
    <w:rsid w:val="009861FA"/>
    <w:rsid w:val="00986E3B"/>
    <w:rsid w:val="009873A9"/>
    <w:rsid w:val="00987718"/>
    <w:rsid w:val="00987D8B"/>
    <w:rsid w:val="009903C0"/>
    <w:rsid w:val="00990516"/>
    <w:rsid w:val="00991E2F"/>
    <w:rsid w:val="00992E23"/>
    <w:rsid w:val="00993308"/>
    <w:rsid w:val="00993945"/>
    <w:rsid w:val="00993D7E"/>
    <w:rsid w:val="0099478B"/>
    <w:rsid w:val="00994BA8"/>
    <w:rsid w:val="00995247"/>
    <w:rsid w:val="00995963"/>
    <w:rsid w:val="00995AEA"/>
    <w:rsid w:val="00996037"/>
    <w:rsid w:val="00996343"/>
    <w:rsid w:val="00996BD5"/>
    <w:rsid w:val="00996E64"/>
    <w:rsid w:val="0099750D"/>
    <w:rsid w:val="009975B0"/>
    <w:rsid w:val="00997FEC"/>
    <w:rsid w:val="009A00E1"/>
    <w:rsid w:val="009A1414"/>
    <w:rsid w:val="009A1494"/>
    <w:rsid w:val="009A263F"/>
    <w:rsid w:val="009A27E8"/>
    <w:rsid w:val="009A2A1D"/>
    <w:rsid w:val="009A2D34"/>
    <w:rsid w:val="009A4090"/>
    <w:rsid w:val="009A474B"/>
    <w:rsid w:val="009A4BDB"/>
    <w:rsid w:val="009A4F60"/>
    <w:rsid w:val="009A4F68"/>
    <w:rsid w:val="009A51CB"/>
    <w:rsid w:val="009A69C0"/>
    <w:rsid w:val="009A7720"/>
    <w:rsid w:val="009A7CC5"/>
    <w:rsid w:val="009A7E04"/>
    <w:rsid w:val="009B0060"/>
    <w:rsid w:val="009B0748"/>
    <w:rsid w:val="009B0B44"/>
    <w:rsid w:val="009B0E0C"/>
    <w:rsid w:val="009B1418"/>
    <w:rsid w:val="009B1F4A"/>
    <w:rsid w:val="009B2C2F"/>
    <w:rsid w:val="009B2D6A"/>
    <w:rsid w:val="009B2E0C"/>
    <w:rsid w:val="009B3144"/>
    <w:rsid w:val="009B34F4"/>
    <w:rsid w:val="009B3AB0"/>
    <w:rsid w:val="009B3F95"/>
    <w:rsid w:val="009B3FCE"/>
    <w:rsid w:val="009B404E"/>
    <w:rsid w:val="009B42CE"/>
    <w:rsid w:val="009B4E34"/>
    <w:rsid w:val="009B50C4"/>
    <w:rsid w:val="009B5698"/>
    <w:rsid w:val="009B5CF5"/>
    <w:rsid w:val="009B65B8"/>
    <w:rsid w:val="009B65ED"/>
    <w:rsid w:val="009B7656"/>
    <w:rsid w:val="009C01DE"/>
    <w:rsid w:val="009C0335"/>
    <w:rsid w:val="009C033E"/>
    <w:rsid w:val="009C049F"/>
    <w:rsid w:val="009C0CB4"/>
    <w:rsid w:val="009C1480"/>
    <w:rsid w:val="009C1889"/>
    <w:rsid w:val="009C261C"/>
    <w:rsid w:val="009C282B"/>
    <w:rsid w:val="009C2834"/>
    <w:rsid w:val="009C2907"/>
    <w:rsid w:val="009C322C"/>
    <w:rsid w:val="009C3A51"/>
    <w:rsid w:val="009C43C1"/>
    <w:rsid w:val="009C4410"/>
    <w:rsid w:val="009C48BB"/>
    <w:rsid w:val="009C48BE"/>
    <w:rsid w:val="009C4F97"/>
    <w:rsid w:val="009C5476"/>
    <w:rsid w:val="009C5579"/>
    <w:rsid w:val="009C558E"/>
    <w:rsid w:val="009C5956"/>
    <w:rsid w:val="009C5A69"/>
    <w:rsid w:val="009C5A96"/>
    <w:rsid w:val="009C6026"/>
    <w:rsid w:val="009C634B"/>
    <w:rsid w:val="009C6850"/>
    <w:rsid w:val="009C6873"/>
    <w:rsid w:val="009C75A7"/>
    <w:rsid w:val="009C7A9C"/>
    <w:rsid w:val="009D045C"/>
    <w:rsid w:val="009D117E"/>
    <w:rsid w:val="009D195D"/>
    <w:rsid w:val="009D1ECE"/>
    <w:rsid w:val="009D2DCA"/>
    <w:rsid w:val="009D312E"/>
    <w:rsid w:val="009D3313"/>
    <w:rsid w:val="009D3FA1"/>
    <w:rsid w:val="009D51A5"/>
    <w:rsid w:val="009D5243"/>
    <w:rsid w:val="009D5269"/>
    <w:rsid w:val="009D5E87"/>
    <w:rsid w:val="009D5F10"/>
    <w:rsid w:val="009D5F9B"/>
    <w:rsid w:val="009D614F"/>
    <w:rsid w:val="009D627C"/>
    <w:rsid w:val="009D72FC"/>
    <w:rsid w:val="009D77F8"/>
    <w:rsid w:val="009D7818"/>
    <w:rsid w:val="009D7CB1"/>
    <w:rsid w:val="009E0447"/>
    <w:rsid w:val="009E082F"/>
    <w:rsid w:val="009E092C"/>
    <w:rsid w:val="009E0BD4"/>
    <w:rsid w:val="009E12AC"/>
    <w:rsid w:val="009E21A4"/>
    <w:rsid w:val="009E328E"/>
    <w:rsid w:val="009E364D"/>
    <w:rsid w:val="009E3E98"/>
    <w:rsid w:val="009E40EB"/>
    <w:rsid w:val="009E489E"/>
    <w:rsid w:val="009E5205"/>
    <w:rsid w:val="009E567E"/>
    <w:rsid w:val="009E5E52"/>
    <w:rsid w:val="009E660F"/>
    <w:rsid w:val="009E68AC"/>
    <w:rsid w:val="009E6C0F"/>
    <w:rsid w:val="009E6E71"/>
    <w:rsid w:val="009E706C"/>
    <w:rsid w:val="009E7099"/>
    <w:rsid w:val="009E759D"/>
    <w:rsid w:val="009E75E1"/>
    <w:rsid w:val="009E7C7D"/>
    <w:rsid w:val="009F00CA"/>
    <w:rsid w:val="009F0BCB"/>
    <w:rsid w:val="009F0C8E"/>
    <w:rsid w:val="009F0E0E"/>
    <w:rsid w:val="009F1E03"/>
    <w:rsid w:val="009F2560"/>
    <w:rsid w:val="009F276E"/>
    <w:rsid w:val="009F2916"/>
    <w:rsid w:val="009F32B0"/>
    <w:rsid w:val="009F3F93"/>
    <w:rsid w:val="009F4F50"/>
    <w:rsid w:val="009F5403"/>
    <w:rsid w:val="009F5B07"/>
    <w:rsid w:val="009F5E14"/>
    <w:rsid w:val="009F5FC4"/>
    <w:rsid w:val="009F63F0"/>
    <w:rsid w:val="009F6F1B"/>
    <w:rsid w:val="009F6F81"/>
    <w:rsid w:val="009F7144"/>
    <w:rsid w:val="009F742A"/>
    <w:rsid w:val="009F7C9F"/>
    <w:rsid w:val="00A004B6"/>
    <w:rsid w:val="00A008B5"/>
    <w:rsid w:val="00A00AAF"/>
    <w:rsid w:val="00A00D0F"/>
    <w:rsid w:val="00A0112A"/>
    <w:rsid w:val="00A01692"/>
    <w:rsid w:val="00A01995"/>
    <w:rsid w:val="00A025B3"/>
    <w:rsid w:val="00A0295A"/>
    <w:rsid w:val="00A02A3A"/>
    <w:rsid w:val="00A02F9C"/>
    <w:rsid w:val="00A032F7"/>
    <w:rsid w:val="00A035D1"/>
    <w:rsid w:val="00A03BA2"/>
    <w:rsid w:val="00A0415A"/>
    <w:rsid w:val="00A04C39"/>
    <w:rsid w:val="00A0520C"/>
    <w:rsid w:val="00A05711"/>
    <w:rsid w:val="00A0594C"/>
    <w:rsid w:val="00A05D50"/>
    <w:rsid w:val="00A06410"/>
    <w:rsid w:val="00A073BE"/>
    <w:rsid w:val="00A07EFD"/>
    <w:rsid w:val="00A103E0"/>
    <w:rsid w:val="00A10B34"/>
    <w:rsid w:val="00A112D8"/>
    <w:rsid w:val="00A1153E"/>
    <w:rsid w:val="00A119DC"/>
    <w:rsid w:val="00A12256"/>
    <w:rsid w:val="00A12D85"/>
    <w:rsid w:val="00A12DE6"/>
    <w:rsid w:val="00A1321C"/>
    <w:rsid w:val="00A133F5"/>
    <w:rsid w:val="00A13B41"/>
    <w:rsid w:val="00A1543E"/>
    <w:rsid w:val="00A15A6E"/>
    <w:rsid w:val="00A15DDA"/>
    <w:rsid w:val="00A15E5B"/>
    <w:rsid w:val="00A16A86"/>
    <w:rsid w:val="00A17583"/>
    <w:rsid w:val="00A17FC3"/>
    <w:rsid w:val="00A17FF8"/>
    <w:rsid w:val="00A2000F"/>
    <w:rsid w:val="00A20862"/>
    <w:rsid w:val="00A2169B"/>
    <w:rsid w:val="00A21F2B"/>
    <w:rsid w:val="00A22184"/>
    <w:rsid w:val="00A2231E"/>
    <w:rsid w:val="00A22620"/>
    <w:rsid w:val="00A2285F"/>
    <w:rsid w:val="00A2295A"/>
    <w:rsid w:val="00A22B33"/>
    <w:rsid w:val="00A2376C"/>
    <w:rsid w:val="00A23E6F"/>
    <w:rsid w:val="00A23ED3"/>
    <w:rsid w:val="00A2409F"/>
    <w:rsid w:val="00A24415"/>
    <w:rsid w:val="00A2453E"/>
    <w:rsid w:val="00A24DD0"/>
    <w:rsid w:val="00A24EFB"/>
    <w:rsid w:val="00A251EE"/>
    <w:rsid w:val="00A25A04"/>
    <w:rsid w:val="00A26994"/>
    <w:rsid w:val="00A27103"/>
    <w:rsid w:val="00A27518"/>
    <w:rsid w:val="00A27876"/>
    <w:rsid w:val="00A301A9"/>
    <w:rsid w:val="00A30414"/>
    <w:rsid w:val="00A304DB"/>
    <w:rsid w:val="00A30E11"/>
    <w:rsid w:val="00A31243"/>
    <w:rsid w:val="00A317AA"/>
    <w:rsid w:val="00A31F71"/>
    <w:rsid w:val="00A32868"/>
    <w:rsid w:val="00A3371D"/>
    <w:rsid w:val="00A33A9B"/>
    <w:rsid w:val="00A3472C"/>
    <w:rsid w:val="00A348C0"/>
    <w:rsid w:val="00A35706"/>
    <w:rsid w:val="00A3597D"/>
    <w:rsid w:val="00A36D5F"/>
    <w:rsid w:val="00A377B4"/>
    <w:rsid w:val="00A3784D"/>
    <w:rsid w:val="00A3794A"/>
    <w:rsid w:val="00A402BC"/>
    <w:rsid w:val="00A40663"/>
    <w:rsid w:val="00A43A76"/>
    <w:rsid w:val="00A445F3"/>
    <w:rsid w:val="00A45029"/>
    <w:rsid w:val="00A455F0"/>
    <w:rsid w:val="00A45870"/>
    <w:rsid w:val="00A458CD"/>
    <w:rsid w:val="00A45BE0"/>
    <w:rsid w:val="00A471E4"/>
    <w:rsid w:val="00A47A98"/>
    <w:rsid w:val="00A47CD0"/>
    <w:rsid w:val="00A47D0F"/>
    <w:rsid w:val="00A501D3"/>
    <w:rsid w:val="00A51FFD"/>
    <w:rsid w:val="00A52EB1"/>
    <w:rsid w:val="00A5403B"/>
    <w:rsid w:val="00A540B8"/>
    <w:rsid w:val="00A54461"/>
    <w:rsid w:val="00A54BD3"/>
    <w:rsid w:val="00A54E06"/>
    <w:rsid w:val="00A55003"/>
    <w:rsid w:val="00A55576"/>
    <w:rsid w:val="00A56089"/>
    <w:rsid w:val="00A56227"/>
    <w:rsid w:val="00A564AF"/>
    <w:rsid w:val="00A56B24"/>
    <w:rsid w:val="00A56BB3"/>
    <w:rsid w:val="00A57961"/>
    <w:rsid w:val="00A60E3B"/>
    <w:rsid w:val="00A60E9F"/>
    <w:rsid w:val="00A628BB"/>
    <w:rsid w:val="00A62DAC"/>
    <w:rsid w:val="00A631AB"/>
    <w:rsid w:val="00A638D6"/>
    <w:rsid w:val="00A63E1F"/>
    <w:rsid w:val="00A64073"/>
    <w:rsid w:val="00A64186"/>
    <w:rsid w:val="00A662E5"/>
    <w:rsid w:val="00A66AAD"/>
    <w:rsid w:val="00A675DA"/>
    <w:rsid w:val="00A67740"/>
    <w:rsid w:val="00A702C5"/>
    <w:rsid w:val="00A70855"/>
    <w:rsid w:val="00A70B90"/>
    <w:rsid w:val="00A711EA"/>
    <w:rsid w:val="00A71F69"/>
    <w:rsid w:val="00A720FA"/>
    <w:rsid w:val="00A72391"/>
    <w:rsid w:val="00A72423"/>
    <w:rsid w:val="00A726FE"/>
    <w:rsid w:val="00A72972"/>
    <w:rsid w:val="00A72DFE"/>
    <w:rsid w:val="00A731CC"/>
    <w:rsid w:val="00A7347A"/>
    <w:rsid w:val="00A73CA3"/>
    <w:rsid w:val="00A74722"/>
    <w:rsid w:val="00A74FAB"/>
    <w:rsid w:val="00A75700"/>
    <w:rsid w:val="00A7660F"/>
    <w:rsid w:val="00A768C2"/>
    <w:rsid w:val="00A76EAB"/>
    <w:rsid w:val="00A76EE4"/>
    <w:rsid w:val="00A771E1"/>
    <w:rsid w:val="00A77434"/>
    <w:rsid w:val="00A80568"/>
    <w:rsid w:val="00A808A2"/>
    <w:rsid w:val="00A812FE"/>
    <w:rsid w:val="00A8159B"/>
    <w:rsid w:val="00A81965"/>
    <w:rsid w:val="00A81C33"/>
    <w:rsid w:val="00A81E47"/>
    <w:rsid w:val="00A81F3B"/>
    <w:rsid w:val="00A82C35"/>
    <w:rsid w:val="00A83725"/>
    <w:rsid w:val="00A8431F"/>
    <w:rsid w:val="00A8488F"/>
    <w:rsid w:val="00A848E8"/>
    <w:rsid w:val="00A86483"/>
    <w:rsid w:val="00A866B5"/>
    <w:rsid w:val="00A86759"/>
    <w:rsid w:val="00A86DAA"/>
    <w:rsid w:val="00A87743"/>
    <w:rsid w:val="00A878F0"/>
    <w:rsid w:val="00A87FF1"/>
    <w:rsid w:val="00A902BB"/>
    <w:rsid w:val="00A904F4"/>
    <w:rsid w:val="00A91936"/>
    <w:rsid w:val="00A91B10"/>
    <w:rsid w:val="00A91D0F"/>
    <w:rsid w:val="00A91D61"/>
    <w:rsid w:val="00A923C8"/>
    <w:rsid w:val="00A92559"/>
    <w:rsid w:val="00A925AC"/>
    <w:rsid w:val="00A92A77"/>
    <w:rsid w:val="00A93175"/>
    <w:rsid w:val="00A935C3"/>
    <w:rsid w:val="00A937A2"/>
    <w:rsid w:val="00A94388"/>
    <w:rsid w:val="00A958FC"/>
    <w:rsid w:val="00A964FB"/>
    <w:rsid w:val="00A97219"/>
    <w:rsid w:val="00A97DEE"/>
    <w:rsid w:val="00A97E1F"/>
    <w:rsid w:val="00AA0038"/>
    <w:rsid w:val="00AA0933"/>
    <w:rsid w:val="00AA0BFA"/>
    <w:rsid w:val="00AA0CBF"/>
    <w:rsid w:val="00AA1433"/>
    <w:rsid w:val="00AA1E5D"/>
    <w:rsid w:val="00AA20DD"/>
    <w:rsid w:val="00AA2110"/>
    <w:rsid w:val="00AA25B3"/>
    <w:rsid w:val="00AA2780"/>
    <w:rsid w:val="00AA2BA1"/>
    <w:rsid w:val="00AA35B6"/>
    <w:rsid w:val="00AA3CFE"/>
    <w:rsid w:val="00AA437E"/>
    <w:rsid w:val="00AA5BAF"/>
    <w:rsid w:val="00AA653F"/>
    <w:rsid w:val="00AB0E7A"/>
    <w:rsid w:val="00AB1134"/>
    <w:rsid w:val="00AB1543"/>
    <w:rsid w:val="00AB2713"/>
    <w:rsid w:val="00AB29F9"/>
    <w:rsid w:val="00AB336A"/>
    <w:rsid w:val="00AB3688"/>
    <w:rsid w:val="00AB448E"/>
    <w:rsid w:val="00AB4514"/>
    <w:rsid w:val="00AB4576"/>
    <w:rsid w:val="00AB4879"/>
    <w:rsid w:val="00AB4B54"/>
    <w:rsid w:val="00AB577D"/>
    <w:rsid w:val="00AB57AB"/>
    <w:rsid w:val="00AB5D93"/>
    <w:rsid w:val="00AB6ABB"/>
    <w:rsid w:val="00AB6D33"/>
    <w:rsid w:val="00AB6EEE"/>
    <w:rsid w:val="00AB7180"/>
    <w:rsid w:val="00AB7407"/>
    <w:rsid w:val="00AB78A8"/>
    <w:rsid w:val="00AB79DF"/>
    <w:rsid w:val="00AB7C81"/>
    <w:rsid w:val="00AC018F"/>
    <w:rsid w:val="00AC024A"/>
    <w:rsid w:val="00AC0571"/>
    <w:rsid w:val="00AC0818"/>
    <w:rsid w:val="00AC0890"/>
    <w:rsid w:val="00AC0B2E"/>
    <w:rsid w:val="00AC1556"/>
    <w:rsid w:val="00AC2A92"/>
    <w:rsid w:val="00AC37C8"/>
    <w:rsid w:val="00AC38BC"/>
    <w:rsid w:val="00AC3E83"/>
    <w:rsid w:val="00AC4971"/>
    <w:rsid w:val="00AC4A1D"/>
    <w:rsid w:val="00AC4A52"/>
    <w:rsid w:val="00AC51F5"/>
    <w:rsid w:val="00AC533D"/>
    <w:rsid w:val="00AC57AC"/>
    <w:rsid w:val="00AC57D5"/>
    <w:rsid w:val="00AC5E08"/>
    <w:rsid w:val="00AC6E0A"/>
    <w:rsid w:val="00AC6EF3"/>
    <w:rsid w:val="00AC7131"/>
    <w:rsid w:val="00AC71C6"/>
    <w:rsid w:val="00AC7A5E"/>
    <w:rsid w:val="00AD01E1"/>
    <w:rsid w:val="00AD0293"/>
    <w:rsid w:val="00AD0670"/>
    <w:rsid w:val="00AD1CF7"/>
    <w:rsid w:val="00AD217D"/>
    <w:rsid w:val="00AD27D5"/>
    <w:rsid w:val="00AD358B"/>
    <w:rsid w:val="00AD39CC"/>
    <w:rsid w:val="00AD41B7"/>
    <w:rsid w:val="00AD5DE8"/>
    <w:rsid w:val="00AD6422"/>
    <w:rsid w:val="00AD68BA"/>
    <w:rsid w:val="00AD7164"/>
    <w:rsid w:val="00AD718C"/>
    <w:rsid w:val="00AD74B4"/>
    <w:rsid w:val="00AD7709"/>
    <w:rsid w:val="00AD77B4"/>
    <w:rsid w:val="00AD7D87"/>
    <w:rsid w:val="00AE016B"/>
    <w:rsid w:val="00AE02BB"/>
    <w:rsid w:val="00AE0F21"/>
    <w:rsid w:val="00AE1212"/>
    <w:rsid w:val="00AE170A"/>
    <w:rsid w:val="00AE26D5"/>
    <w:rsid w:val="00AE2AF7"/>
    <w:rsid w:val="00AE2EB9"/>
    <w:rsid w:val="00AE3226"/>
    <w:rsid w:val="00AE34AB"/>
    <w:rsid w:val="00AE3D81"/>
    <w:rsid w:val="00AE40E4"/>
    <w:rsid w:val="00AE4638"/>
    <w:rsid w:val="00AE4B7D"/>
    <w:rsid w:val="00AE5037"/>
    <w:rsid w:val="00AE51EA"/>
    <w:rsid w:val="00AE52C9"/>
    <w:rsid w:val="00AE5472"/>
    <w:rsid w:val="00AE5CED"/>
    <w:rsid w:val="00AE6089"/>
    <w:rsid w:val="00AE60AF"/>
    <w:rsid w:val="00AE64D2"/>
    <w:rsid w:val="00AE64D7"/>
    <w:rsid w:val="00AE6C66"/>
    <w:rsid w:val="00AE752E"/>
    <w:rsid w:val="00AE77C3"/>
    <w:rsid w:val="00AE780F"/>
    <w:rsid w:val="00AE7A41"/>
    <w:rsid w:val="00AE7B84"/>
    <w:rsid w:val="00AE7D93"/>
    <w:rsid w:val="00AF069A"/>
    <w:rsid w:val="00AF06DD"/>
    <w:rsid w:val="00AF0792"/>
    <w:rsid w:val="00AF0B07"/>
    <w:rsid w:val="00AF116B"/>
    <w:rsid w:val="00AF1457"/>
    <w:rsid w:val="00AF1B6A"/>
    <w:rsid w:val="00AF225C"/>
    <w:rsid w:val="00AF3239"/>
    <w:rsid w:val="00AF3437"/>
    <w:rsid w:val="00AF3B8C"/>
    <w:rsid w:val="00AF3DEC"/>
    <w:rsid w:val="00AF5C3E"/>
    <w:rsid w:val="00AF649B"/>
    <w:rsid w:val="00AF6FF2"/>
    <w:rsid w:val="00AF74E0"/>
    <w:rsid w:val="00B00903"/>
    <w:rsid w:val="00B0097D"/>
    <w:rsid w:val="00B00997"/>
    <w:rsid w:val="00B01E2B"/>
    <w:rsid w:val="00B02401"/>
    <w:rsid w:val="00B02D28"/>
    <w:rsid w:val="00B0312E"/>
    <w:rsid w:val="00B03186"/>
    <w:rsid w:val="00B04C26"/>
    <w:rsid w:val="00B04D25"/>
    <w:rsid w:val="00B05A22"/>
    <w:rsid w:val="00B05CA8"/>
    <w:rsid w:val="00B05E65"/>
    <w:rsid w:val="00B05E69"/>
    <w:rsid w:val="00B05F6F"/>
    <w:rsid w:val="00B06116"/>
    <w:rsid w:val="00B06379"/>
    <w:rsid w:val="00B063BB"/>
    <w:rsid w:val="00B07843"/>
    <w:rsid w:val="00B07D0A"/>
    <w:rsid w:val="00B103C7"/>
    <w:rsid w:val="00B10F56"/>
    <w:rsid w:val="00B11D34"/>
    <w:rsid w:val="00B11DBD"/>
    <w:rsid w:val="00B12E50"/>
    <w:rsid w:val="00B13E66"/>
    <w:rsid w:val="00B14D95"/>
    <w:rsid w:val="00B15634"/>
    <w:rsid w:val="00B1588C"/>
    <w:rsid w:val="00B15DBE"/>
    <w:rsid w:val="00B16200"/>
    <w:rsid w:val="00B176A9"/>
    <w:rsid w:val="00B2029B"/>
    <w:rsid w:val="00B21964"/>
    <w:rsid w:val="00B2305D"/>
    <w:rsid w:val="00B23849"/>
    <w:rsid w:val="00B24389"/>
    <w:rsid w:val="00B24C90"/>
    <w:rsid w:val="00B250AA"/>
    <w:rsid w:val="00B25DA1"/>
    <w:rsid w:val="00B2616D"/>
    <w:rsid w:val="00B26D7F"/>
    <w:rsid w:val="00B271D7"/>
    <w:rsid w:val="00B27674"/>
    <w:rsid w:val="00B27884"/>
    <w:rsid w:val="00B303DE"/>
    <w:rsid w:val="00B311F8"/>
    <w:rsid w:val="00B31D3B"/>
    <w:rsid w:val="00B31F86"/>
    <w:rsid w:val="00B3232B"/>
    <w:rsid w:val="00B3259E"/>
    <w:rsid w:val="00B332D1"/>
    <w:rsid w:val="00B33DBF"/>
    <w:rsid w:val="00B33E59"/>
    <w:rsid w:val="00B33F9D"/>
    <w:rsid w:val="00B3433B"/>
    <w:rsid w:val="00B34499"/>
    <w:rsid w:val="00B347DF"/>
    <w:rsid w:val="00B34B24"/>
    <w:rsid w:val="00B34F28"/>
    <w:rsid w:val="00B35553"/>
    <w:rsid w:val="00B36575"/>
    <w:rsid w:val="00B36A84"/>
    <w:rsid w:val="00B37497"/>
    <w:rsid w:val="00B375A8"/>
    <w:rsid w:val="00B375DD"/>
    <w:rsid w:val="00B401ED"/>
    <w:rsid w:val="00B404F2"/>
    <w:rsid w:val="00B41220"/>
    <w:rsid w:val="00B41772"/>
    <w:rsid w:val="00B4218C"/>
    <w:rsid w:val="00B429D7"/>
    <w:rsid w:val="00B42CB0"/>
    <w:rsid w:val="00B4388F"/>
    <w:rsid w:val="00B43B8D"/>
    <w:rsid w:val="00B43F80"/>
    <w:rsid w:val="00B44ED3"/>
    <w:rsid w:val="00B45497"/>
    <w:rsid w:val="00B4586B"/>
    <w:rsid w:val="00B45BED"/>
    <w:rsid w:val="00B4636E"/>
    <w:rsid w:val="00B4701C"/>
    <w:rsid w:val="00B471B0"/>
    <w:rsid w:val="00B47D22"/>
    <w:rsid w:val="00B50E1D"/>
    <w:rsid w:val="00B50F4B"/>
    <w:rsid w:val="00B513F5"/>
    <w:rsid w:val="00B51881"/>
    <w:rsid w:val="00B520D6"/>
    <w:rsid w:val="00B52218"/>
    <w:rsid w:val="00B525FD"/>
    <w:rsid w:val="00B531B0"/>
    <w:rsid w:val="00B53D36"/>
    <w:rsid w:val="00B53F0F"/>
    <w:rsid w:val="00B541E5"/>
    <w:rsid w:val="00B543C5"/>
    <w:rsid w:val="00B5556F"/>
    <w:rsid w:val="00B555A1"/>
    <w:rsid w:val="00B55744"/>
    <w:rsid w:val="00B5598C"/>
    <w:rsid w:val="00B55F97"/>
    <w:rsid w:val="00B5650C"/>
    <w:rsid w:val="00B568E4"/>
    <w:rsid w:val="00B570B6"/>
    <w:rsid w:val="00B573BA"/>
    <w:rsid w:val="00B579EA"/>
    <w:rsid w:val="00B57B09"/>
    <w:rsid w:val="00B57F8A"/>
    <w:rsid w:val="00B610D6"/>
    <w:rsid w:val="00B616A9"/>
    <w:rsid w:val="00B61B71"/>
    <w:rsid w:val="00B61D09"/>
    <w:rsid w:val="00B634AC"/>
    <w:rsid w:val="00B638FA"/>
    <w:rsid w:val="00B63FE7"/>
    <w:rsid w:val="00B6400E"/>
    <w:rsid w:val="00B64219"/>
    <w:rsid w:val="00B645C1"/>
    <w:rsid w:val="00B65125"/>
    <w:rsid w:val="00B66018"/>
    <w:rsid w:val="00B664EC"/>
    <w:rsid w:val="00B66529"/>
    <w:rsid w:val="00B67010"/>
    <w:rsid w:val="00B6727F"/>
    <w:rsid w:val="00B70ED0"/>
    <w:rsid w:val="00B70FEB"/>
    <w:rsid w:val="00B716AC"/>
    <w:rsid w:val="00B719FE"/>
    <w:rsid w:val="00B725F9"/>
    <w:rsid w:val="00B72D7D"/>
    <w:rsid w:val="00B73575"/>
    <w:rsid w:val="00B73A90"/>
    <w:rsid w:val="00B73EE5"/>
    <w:rsid w:val="00B740E1"/>
    <w:rsid w:val="00B74335"/>
    <w:rsid w:val="00B749B5"/>
    <w:rsid w:val="00B74EAA"/>
    <w:rsid w:val="00B750C3"/>
    <w:rsid w:val="00B75622"/>
    <w:rsid w:val="00B7598D"/>
    <w:rsid w:val="00B75D70"/>
    <w:rsid w:val="00B77612"/>
    <w:rsid w:val="00B77666"/>
    <w:rsid w:val="00B77965"/>
    <w:rsid w:val="00B80668"/>
    <w:rsid w:val="00B80811"/>
    <w:rsid w:val="00B80820"/>
    <w:rsid w:val="00B81615"/>
    <w:rsid w:val="00B816A4"/>
    <w:rsid w:val="00B827D3"/>
    <w:rsid w:val="00B82A62"/>
    <w:rsid w:val="00B84573"/>
    <w:rsid w:val="00B856D9"/>
    <w:rsid w:val="00B85CC8"/>
    <w:rsid w:val="00B85EB2"/>
    <w:rsid w:val="00B85FF2"/>
    <w:rsid w:val="00B8623A"/>
    <w:rsid w:val="00B86539"/>
    <w:rsid w:val="00B86B03"/>
    <w:rsid w:val="00B86D94"/>
    <w:rsid w:val="00B90E84"/>
    <w:rsid w:val="00B91047"/>
    <w:rsid w:val="00B9199C"/>
    <w:rsid w:val="00B92015"/>
    <w:rsid w:val="00B9222E"/>
    <w:rsid w:val="00B93189"/>
    <w:rsid w:val="00B935A9"/>
    <w:rsid w:val="00B93783"/>
    <w:rsid w:val="00B93DDB"/>
    <w:rsid w:val="00B93E36"/>
    <w:rsid w:val="00B93E68"/>
    <w:rsid w:val="00B93FDE"/>
    <w:rsid w:val="00B94105"/>
    <w:rsid w:val="00B94209"/>
    <w:rsid w:val="00B94265"/>
    <w:rsid w:val="00B94AA5"/>
    <w:rsid w:val="00B94BFB"/>
    <w:rsid w:val="00B94FD2"/>
    <w:rsid w:val="00B965FF"/>
    <w:rsid w:val="00B9701A"/>
    <w:rsid w:val="00B97F1F"/>
    <w:rsid w:val="00BA01C0"/>
    <w:rsid w:val="00BA04D5"/>
    <w:rsid w:val="00BA0616"/>
    <w:rsid w:val="00BA1263"/>
    <w:rsid w:val="00BA169E"/>
    <w:rsid w:val="00BA186F"/>
    <w:rsid w:val="00BA1E2A"/>
    <w:rsid w:val="00BA27F2"/>
    <w:rsid w:val="00BA2937"/>
    <w:rsid w:val="00BA29B2"/>
    <w:rsid w:val="00BA331D"/>
    <w:rsid w:val="00BA39C1"/>
    <w:rsid w:val="00BA4359"/>
    <w:rsid w:val="00BA58B7"/>
    <w:rsid w:val="00BA5AF0"/>
    <w:rsid w:val="00BA619C"/>
    <w:rsid w:val="00BA61BC"/>
    <w:rsid w:val="00BA6415"/>
    <w:rsid w:val="00BA68B9"/>
    <w:rsid w:val="00BA6B48"/>
    <w:rsid w:val="00BA79ED"/>
    <w:rsid w:val="00BA7CD4"/>
    <w:rsid w:val="00BB01D8"/>
    <w:rsid w:val="00BB03F3"/>
    <w:rsid w:val="00BB0B33"/>
    <w:rsid w:val="00BB0D6F"/>
    <w:rsid w:val="00BB24CC"/>
    <w:rsid w:val="00BB287B"/>
    <w:rsid w:val="00BB2940"/>
    <w:rsid w:val="00BB2DCB"/>
    <w:rsid w:val="00BB2F54"/>
    <w:rsid w:val="00BB3200"/>
    <w:rsid w:val="00BB38BC"/>
    <w:rsid w:val="00BB3EA6"/>
    <w:rsid w:val="00BB3F6E"/>
    <w:rsid w:val="00BB4039"/>
    <w:rsid w:val="00BB4BD9"/>
    <w:rsid w:val="00BB5167"/>
    <w:rsid w:val="00BB5185"/>
    <w:rsid w:val="00BB5D2E"/>
    <w:rsid w:val="00BB6616"/>
    <w:rsid w:val="00BB6BB2"/>
    <w:rsid w:val="00BB726A"/>
    <w:rsid w:val="00BC006D"/>
    <w:rsid w:val="00BC046A"/>
    <w:rsid w:val="00BC0A12"/>
    <w:rsid w:val="00BC0E86"/>
    <w:rsid w:val="00BC1681"/>
    <w:rsid w:val="00BC21BB"/>
    <w:rsid w:val="00BC222B"/>
    <w:rsid w:val="00BC28A7"/>
    <w:rsid w:val="00BC2CBD"/>
    <w:rsid w:val="00BC2E81"/>
    <w:rsid w:val="00BC2E8A"/>
    <w:rsid w:val="00BC321F"/>
    <w:rsid w:val="00BC3856"/>
    <w:rsid w:val="00BC38B2"/>
    <w:rsid w:val="00BC3D96"/>
    <w:rsid w:val="00BC51F8"/>
    <w:rsid w:val="00BC5419"/>
    <w:rsid w:val="00BC5784"/>
    <w:rsid w:val="00BC57B9"/>
    <w:rsid w:val="00BC6103"/>
    <w:rsid w:val="00BC6551"/>
    <w:rsid w:val="00BC695C"/>
    <w:rsid w:val="00BC6B71"/>
    <w:rsid w:val="00BC731E"/>
    <w:rsid w:val="00BC755D"/>
    <w:rsid w:val="00BC7833"/>
    <w:rsid w:val="00BD014F"/>
    <w:rsid w:val="00BD07D3"/>
    <w:rsid w:val="00BD08DD"/>
    <w:rsid w:val="00BD09C2"/>
    <w:rsid w:val="00BD0E00"/>
    <w:rsid w:val="00BD0F0E"/>
    <w:rsid w:val="00BD0FA0"/>
    <w:rsid w:val="00BD11C3"/>
    <w:rsid w:val="00BD19FB"/>
    <w:rsid w:val="00BD1DA5"/>
    <w:rsid w:val="00BD1F78"/>
    <w:rsid w:val="00BD2ACA"/>
    <w:rsid w:val="00BD2C4D"/>
    <w:rsid w:val="00BD34FC"/>
    <w:rsid w:val="00BD3C0B"/>
    <w:rsid w:val="00BD426A"/>
    <w:rsid w:val="00BD4B5D"/>
    <w:rsid w:val="00BD4F91"/>
    <w:rsid w:val="00BD4FB4"/>
    <w:rsid w:val="00BD4FFC"/>
    <w:rsid w:val="00BD6EEE"/>
    <w:rsid w:val="00BD7B3E"/>
    <w:rsid w:val="00BD7C3B"/>
    <w:rsid w:val="00BD7E95"/>
    <w:rsid w:val="00BE0324"/>
    <w:rsid w:val="00BE041B"/>
    <w:rsid w:val="00BE0A36"/>
    <w:rsid w:val="00BE1A0B"/>
    <w:rsid w:val="00BE22C3"/>
    <w:rsid w:val="00BE31E0"/>
    <w:rsid w:val="00BE35AC"/>
    <w:rsid w:val="00BE3BBA"/>
    <w:rsid w:val="00BE51FC"/>
    <w:rsid w:val="00BE6895"/>
    <w:rsid w:val="00BE6BD1"/>
    <w:rsid w:val="00BE7746"/>
    <w:rsid w:val="00BE7D63"/>
    <w:rsid w:val="00BF128D"/>
    <w:rsid w:val="00BF2A1D"/>
    <w:rsid w:val="00BF3003"/>
    <w:rsid w:val="00BF3B9B"/>
    <w:rsid w:val="00BF3CAF"/>
    <w:rsid w:val="00BF3D1D"/>
    <w:rsid w:val="00BF56B6"/>
    <w:rsid w:val="00BF57CA"/>
    <w:rsid w:val="00BF5954"/>
    <w:rsid w:val="00BF5FFD"/>
    <w:rsid w:val="00BF6D98"/>
    <w:rsid w:val="00BF6FFE"/>
    <w:rsid w:val="00BF70E4"/>
    <w:rsid w:val="00BF75B1"/>
    <w:rsid w:val="00BF7671"/>
    <w:rsid w:val="00BF799F"/>
    <w:rsid w:val="00BF7AA3"/>
    <w:rsid w:val="00C002BE"/>
    <w:rsid w:val="00C00AFC"/>
    <w:rsid w:val="00C00C51"/>
    <w:rsid w:val="00C00F40"/>
    <w:rsid w:val="00C01B2C"/>
    <w:rsid w:val="00C02282"/>
    <w:rsid w:val="00C0347B"/>
    <w:rsid w:val="00C0355C"/>
    <w:rsid w:val="00C03606"/>
    <w:rsid w:val="00C0369A"/>
    <w:rsid w:val="00C037DF"/>
    <w:rsid w:val="00C04473"/>
    <w:rsid w:val="00C04771"/>
    <w:rsid w:val="00C04E95"/>
    <w:rsid w:val="00C04EE8"/>
    <w:rsid w:val="00C055F1"/>
    <w:rsid w:val="00C05984"/>
    <w:rsid w:val="00C05ED6"/>
    <w:rsid w:val="00C06215"/>
    <w:rsid w:val="00C06A4E"/>
    <w:rsid w:val="00C070D8"/>
    <w:rsid w:val="00C074A1"/>
    <w:rsid w:val="00C0756E"/>
    <w:rsid w:val="00C100E9"/>
    <w:rsid w:val="00C10815"/>
    <w:rsid w:val="00C11989"/>
    <w:rsid w:val="00C121DD"/>
    <w:rsid w:val="00C12E7E"/>
    <w:rsid w:val="00C135BC"/>
    <w:rsid w:val="00C14013"/>
    <w:rsid w:val="00C14CCA"/>
    <w:rsid w:val="00C151BF"/>
    <w:rsid w:val="00C15289"/>
    <w:rsid w:val="00C17413"/>
    <w:rsid w:val="00C17B2B"/>
    <w:rsid w:val="00C17E26"/>
    <w:rsid w:val="00C20C12"/>
    <w:rsid w:val="00C211EE"/>
    <w:rsid w:val="00C213B8"/>
    <w:rsid w:val="00C225BB"/>
    <w:rsid w:val="00C22858"/>
    <w:rsid w:val="00C22900"/>
    <w:rsid w:val="00C22D87"/>
    <w:rsid w:val="00C23126"/>
    <w:rsid w:val="00C23565"/>
    <w:rsid w:val="00C23B2E"/>
    <w:rsid w:val="00C243A5"/>
    <w:rsid w:val="00C24857"/>
    <w:rsid w:val="00C24E25"/>
    <w:rsid w:val="00C2509E"/>
    <w:rsid w:val="00C250E6"/>
    <w:rsid w:val="00C2523B"/>
    <w:rsid w:val="00C254DD"/>
    <w:rsid w:val="00C255AB"/>
    <w:rsid w:val="00C25E8C"/>
    <w:rsid w:val="00C267CF"/>
    <w:rsid w:val="00C26F6C"/>
    <w:rsid w:val="00C305E6"/>
    <w:rsid w:val="00C307BD"/>
    <w:rsid w:val="00C312CA"/>
    <w:rsid w:val="00C315B5"/>
    <w:rsid w:val="00C3165E"/>
    <w:rsid w:val="00C3182C"/>
    <w:rsid w:val="00C32839"/>
    <w:rsid w:val="00C32CDB"/>
    <w:rsid w:val="00C335C4"/>
    <w:rsid w:val="00C3391F"/>
    <w:rsid w:val="00C345D2"/>
    <w:rsid w:val="00C3515E"/>
    <w:rsid w:val="00C351D7"/>
    <w:rsid w:val="00C35252"/>
    <w:rsid w:val="00C353B6"/>
    <w:rsid w:val="00C35411"/>
    <w:rsid w:val="00C35629"/>
    <w:rsid w:val="00C356E6"/>
    <w:rsid w:val="00C359CA"/>
    <w:rsid w:val="00C35E78"/>
    <w:rsid w:val="00C3676C"/>
    <w:rsid w:val="00C36C28"/>
    <w:rsid w:val="00C36F3F"/>
    <w:rsid w:val="00C404C3"/>
    <w:rsid w:val="00C405F0"/>
    <w:rsid w:val="00C40B53"/>
    <w:rsid w:val="00C40BA6"/>
    <w:rsid w:val="00C40BA8"/>
    <w:rsid w:val="00C41743"/>
    <w:rsid w:val="00C418F1"/>
    <w:rsid w:val="00C41E46"/>
    <w:rsid w:val="00C42679"/>
    <w:rsid w:val="00C426BF"/>
    <w:rsid w:val="00C431AA"/>
    <w:rsid w:val="00C43312"/>
    <w:rsid w:val="00C437DD"/>
    <w:rsid w:val="00C43CA7"/>
    <w:rsid w:val="00C44924"/>
    <w:rsid w:val="00C452D3"/>
    <w:rsid w:val="00C46B46"/>
    <w:rsid w:val="00C4751C"/>
    <w:rsid w:val="00C4763F"/>
    <w:rsid w:val="00C47C9E"/>
    <w:rsid w:val="00C47DFC"/>
    <w:rsid w:val="00C50244"/>
    <w:rsid w:val="00C50AE5"/>
    <w:rsid w:val="00C5134D"/>
    <w:rsid w:val="00C518DD"/>
    <w:rsid w:val="00C51E8C"/>
    <w:rsid w:val="00C51FFE"/>
    <w:rsid w:val="00C52B0C"/>
    <w:rsid w:val="00C52D51"/>
    <w:rsid w:val="00C53407"/>
    <w:rsid w:val="00C534D2"/>
    <w:rsid w:val="00C53CEF"/>
    <w:rsid w:val="00C53F65"/>
    <w:rsid w:val="00C545F3"/>
    <w:rsid w:val="00C5582E"/>
    <w:rsid w:val="00C55AA1"/>
    <w:rsid w:val="00C55EB6"/>
    <w:rsid w:val="00C56146"/>
    <w:rsid w:val="00C5621F"/>
    <w:rsid w:val="00C563A9"/>
    <w:rsid w:val="00C56544"/>
    <w:rsid w:val="00C567DD"/>
    <w:rsid w:val="00C568B2"/>
    <w:rsid w:val="00C57A5D"/>
    <w:rsid w:val="00C57DC7"/>
    <w:rsid w:val="00C6096B"/>
    <w:rsid w:val="00C610B8"/>
    <w:rsid w:val="00C61386"/>
    <w:rsid w:val="00C616DD"/>
    <w:rsid w:val="00C623B2"/>
    <w:rsid w:val="00C62645"/>
    <w:rsid w:val="00C62D55"/>
    <w:rsid w:val="00C62E61"/>
    <w:rsid w:val="00C63281"/>
    <w:rsid w:val="00C632DA"/>
    <w:rsid w:val="00C63D16"/>
    <w:rsid w:val="00C63F58"/>
    <w:rsid w:val="00C6422D"/>
    <w:rsid w:val="00C64790"/>
    <w:rsid w:val="00C64F5F"/>
    <w:rsid w:val="00C66B75"/>
    <w:rsid w:val="00C66F8D"/>
    <w:rsid w:val="00C672CE"/>
    <w:rsid w:val="00C678BF"/>
    <w:rsid w:val="00C70B6D"/>
    <w:rsid w:val="00C70EC8"/>
    <w:rsid w:val="00C71C51"/>
    <w:rsid w:val="00C72C9E"/>
    <w:rsid w:val="00C72FA2"/>
    <w:rsid w:val="00C73A29"/>
    <w:rsid w:val="00C74A63"/>
    <w:rsid w:val="00C74B65"/>
    <w:rsid w:val="00C74BFD"/>
    <w:rsid w:val="00C76763"/>
    <w:rsid w:val="00C767BD"/>
    <w:rsid w:val="00C76968"/>
    <w:rsid w:val="00C772E1"/>
    <w:rsid w:val="00C778FC"/>
    <w:rsid w:val="00C77A23"/>
    <w:rsid w:val="00C8028E"/>
    <w:rsid w:val="00C805F2"/>
    <w:rsid w:val="00C80777"/>
    <w:rsid w:val="00C819D4"/>
    <w:rsid w:val="00C81AA6"/>
    <w:rsid w:val="00C82189"/>
    <w:rsid w:val="00C835C4"/>
    <w:rsid w:val="00C83606"/>
    <w:rsid w:val="00C83839"/>
    <w:rsid w:val="00C83A99"/>
    <w:rsid w:val="00C83FF2"/>
    <w:rsid w:val="00C845E2"/>
    <w:rsid w:val="00C846C4"/>
    <w:rsid w:val="00C846CE"/>
    <w:rsid w:val="00C8511D"/>
    <w:rsid w:val="00C858F3"/>
    <w:rsid w:val="00C8606B"/>
    <w:rsid w:val="00C86533"/>
    <w:rsid w:val="00C86792"/>
    <w:rsid w:val="00C86B36"/>
    <w:rsid w:val="00C8763E"/>
    <w:rsid w:val="00C87BBD"/>
    <w:rsid w:val="00C87BE3"/>
    <w:rsid w:val="00C87E2E"/>
    <w:rsid w:val="00C87E57"/>
    <w:rsid w:val="00C9053C"/>
    <w:rsid w:val="00C9054A"/>
    <w:rsid w:val="00C9061C"/>
    <w:rsid w:val="00C9144A"/>
    <w:rsid w:val="00C91639"/>
    <w:rsid w:val="00C91CD2"/>
    <w:rsid w:val="00C9205E"/>
    <w:rsid w:val="00C930C8"/>
    <w:rsid w:val="00C93247"/>
    <w:rsid w:val="00C93421"/>
    <w:rsid w:val="00C93AD0"/>
    <w:rsid w:val="00C94599"/>
    <w:rsid w:val="00C945C4"/>
    <w:rsid w:val="00C95B66"/>
    <w:rsid w:val="00C95E44"/>
    <w:rsid w:val="00C95FC1"/>
    <w:rsid w:val="00C96434"/>
    <w:rsid w:val="00C96766"/>
    <w:rsid w:val="00C96AAA"/>
    <w:rsid w:val="00C96EB4"/>
    <w:rsid w:val="00C9732F"/>
    <w:rsid w:val="00C97B2A"/>
    <w:rsid w:val="00CA05BA"/>
    <w:rsid w:val="00CA17AF"/>
    <w:rsid w:val="00CA186A"/>
    <w:rsid w:val="00CA2285"/>
    <w:rsid w:val="00CA28F3"/>
    <w:rsid w:val="00CA292A"/>
    <w:rsid w:val="00CA3359"/>
    <w:rsid w:val="00CA374B"/>
    <w:rsid w:val="00CA3C5F"/>
    <w:rsid w:val="00CA3E7C"/>
    <w:rsid w:val="00CA4650"/>
    <w:rsid w:val="00CA4928"/>
    <w:rsid w:val="00CA5507"/>
    <w:rsid w:val="00CA57AB"/>
    <w:rsid w:val="00CA5C7A"/>
    <w:rsid w:val="00CA5D80"/>
    <w:rsid w:val="00CA6B82"/>
    <w:rsid w:val="00CA6C86"/>
    <w:rsid w:val="00CA6DE2"/>
    <w:rsid w:val="00CA7077"/>
    <w:rsid w:val="00CA72C4"/>
    <w:rsid w:val="00CB04EB"/>
    <w:rsid w:val="00CB06B7"/>
    <w:rsid w:val="00CB19C2"/>
    <w:rsid w:val="00CB1ABB"/>
    <w:rsid w:val="00CB217B"/>
    <w:rsid w:val="00CB22F0"/>
    <w:rsid w:val="00CB23EC"/>
    <w:rsid w:val="00CB353A"/>
    <w:rsid w:val="00CB3550"/>
    <w:rsid w:val="00CB435D"/>
    <w:rsid w:val="00CB5F83"/>
    <w:rsid w:val="00CB6981"/>
    <w:rsid w:val="00CB6D9D"/>
    <w:rsid w:val="00CB7A06"/>
    <w:rsid w:val="00CC09E3"/>
    <w:rsid w:val="00CC154E"/>
    <w:rsid w:val="00CC1712"/>
    <w:rsid w:val="00CC1782"/>
    <w:rsid w:val="00CC197C"/>
    <w:rsid w:val="00CC1CED"/>
    <w:rsid w:val="00CC1E56"/>
    <w:rsid w:val="00CC2055"/>
    <w:rsid w:val="00CC20B3"/>
    <w:rsid w:val="00CC2318"/>
    <w:rsid w:val="00CC2B18"/>
    <w:rsid w:val="00CC2D43"/>
    <w:rsid w:val="00CC354F"/>
    <w:rsid w:val="00CC39F1"/>
    <w:rsid w:val="00CC3C75"/>
    <w:rsid w:val="00CC3E9B"/>
    <w:rsid w:val="00CC401A"/>
    <w:rsid w:val="00CC4267"/>
    <w:rsid w:val="00CC4ADC"/>
    <w:rsid w:val="00CC5016"/>
    <w:rsid w:val="00CC60CF"/>
    <w:rsid w:val="00CC62D6"/>
    <w:rsid w:val="00CC67D9"/>
    <w:rsid w:val="00CC75A1"/>
    <w:rsid w:val="00CD0441"/>
    <w:rsid w:val="00CD0900"/>
    <w:rsid w:val="00CD16CD"/>
    <w:rsid w:val="00CD1806"/>
    <w:rsid w:val="00CD1905"/>
    <w:rsid w:val="00CD200C"/>
    <w:rsid w:val="00CD24BD"/>
    <w:rsid w:val="00CD2CCF"/>
    <w:rsid w:val="00CD2F85"/>
    <w:rsid w:val="00CD337B"/>
    <w:rsid w:val="00CD3CFB"/>
    <w:rsid w:val="00CD67DF"/>
    <w:rsid w:val="00CD6CF8"/>
    <w:rsid w:val="00CD74A5"/>
    <w:rsid w:val="00CD7814"/>
    <w:rsid w:val="00CD7C1E"/>
    <w:rsid w:val="00CD7DD6"/>
    <w:rsid w:val="00CE010C"/>
    <w:rsid w:val="00CE021F"/>
    <w:rsid w:val="00CE08D5"/>
    <w:rsid w:val="00CE1741"/>
    <w:rsid w:val="00CE3622"/>
    <w:rsid w:val="00CE3698"/>
    <w:rsid w:val="00CE3FE6"/>
    <w:rsid w:val="00CE47E7"/>
    <w:rsid w:val="00CE54BC"/>
    <w:rsid w:val="00CE6272"/>
    <w:rsid w:val="00CE66BF"/>
    <w:rsid w:val="00CE670C"/>
    <w:rsid w:val="00CE7A84"/>
    <w:rsid w:val="00CF0A92"/>
    <w:rsid w:val="00CF19D2"/>
    <w:rsid w:val="00CF1C08"/>
    <w:rsid w:val="00CF1D32"/>
    <w:rsid w:val="00CF1D57"/>
    <w:rsid w:val="00CF2690"/>
    <w:rsid w:val="00CF279C"/>
    <w:rsid w:val="00CF35AC"/>
    <w:rsid w:val="00CF3672"/>
    <w:rsid w:val="00CF49F8"/>
    <w:rsid w:val="00CF6F86"/>
    <w:rsid w:val="00CF72B9"/>
    <w:rsid w:val="00CF75FE"/>
    <w:rsid w:val="00CF765A"/>
    <w:rsid w:val="00CF7DED"/>
    <w:rsid w:val="00D01119"/>
    <w:rsid w:val="00D016A0"/>
    <w:rsid w:val="00D016AB"/>
    <w:rsid w:val="00D01BA4"/>
    <w:rsid w:val="00D0203D"/>
    <w:rsid w:val="00D02268"/>
    <w:rsid w:val="00D02539"/>
    <w:rsid w:val="00D02897"/>
    <w:rsid w:val="00D029B6"/>
    <w:rsid w:val="00D030F2"/>
    <w:rsid w:val="00D03915"/>
    <w:rsid w:val="00D04444"/>
    <w:rsid w:val="00D0495C"/>
    <w:rsid w:val="00D0499F"/>
    <w:rsid w:val="00D04EBF"/>
    <w:rsid w:val="00D05195"/>
    <w:rsid w:val="00D062A4"/>
    <w:rsid w:val="00D06790"/>
    <w:rsid w:val="00D06BAB"/>
    <w:rsid w:val="00D06BD5"/>
    <w:rsid w:val="00D07064"/>
    <w:rsid w:val="00D072AA"/>
    <w:rsid w:val="00D07320"/>
    <w:rsid w:val="00D07EAA"/>
    <w:rsid w:val="00D1091E"/>
    <w:rsid w:val="00D113D2"/>
    <w:rsid w:val="00D1156C"/>
    <w:rsid w:val="00D1181C"/>
    <w:rsid w:val="00D11E28"/>
    <w:rsid w:val="00D12348"/>
    <w:rsid w:val="00D12812"/>
    <w:rsid w:val="00D135DB"/>
    <w:rsid w:val="00D13B85"/>
    <w:rsid w:val="00D14447"/>
    <w:rsid w:val="00D147DB"/>
    <w:rsid w:val="00D14AD9"/>
    <w:rsid w:val="00D1552B"/>
    <w:rsid w:val="00D15579"/>
    <w:rsid w:val="00D15835"/>
    <w:rsid w:val="00D1593F"/>
    <w:rsid w:val="00D15ACA"/>
    <w:rsid w:val="00D16AF7"/>
    <w:rsid w:val="00D16DC6"/>
    <w:rsid w:val="00D17DBF"/>
    <w:rsid w:val="00D20355"/>
    <w:rsid w:val="00D20525"/>
    <w:rsid w:val="00D20C10"/>
    <w:rsid w:val="00D215CC"/>
    <w:rsid w:val="00D217C6"/>
    <w:rsid w:val="00D21B52"/>
    <w:rsid w:val="00D21F1A"/>
    <w:rsid w:val="00D2280F"/>
    <w:rsid w:val="00D228B4"/>
    <w:rsid w:val="00D22B20"/>
    <w:rsid w:val="00D2445C"/>
    <w:rsid w:val="00D248E9"/>
    <w:rsid w:val="00D254BB"/>
    <w:rsid w:val="00D25501"/>
    <w:rsid w:val="00D26DC1"/>
    <w:rsid w:val="00D2763C"/>
    <w:rsid w:val="00D2796C"/>
    <w:rsid w:val="00D27D9C"/>
    <w:rsid w:val="00D30115"/>
    <w:rsid w:val="00D3052E"/>
    <w:rsid w:val="00D30C86"/>
    <w:rsid w:val="00D31201"/>
    <w:rsid w:val="00D314EC"/>
    <w:rsid w:val="00D3258B"/>
    <w:rsid w:val="00D326A2"/>
    <w:rsid w:val="00D32BF4"/>
    <w:rsid w:val="00D32C94"/>
    <w:rsid w:val="00D335FF"/>
    <w:rsid w:val="00D36DDB"/>
    <w:rsid w:val="00D37EF0"/>
    <w:rsid w:val="00D40967"/>
    <w:rsid w:val="00D40FCD"/>
    <w:rsid w:val="00D41870"/>
    <w:rsid w:val="00D41B85"/>
    <w:rsid w:val="00D420B7"/>
    <w:rsid w:val="00D42840"/>
    <w:rsid w:val="00D42949"/>
    <w:rsid w:val="00D42B41"/>
    <w:rsid w:val="00D438B9"/>
    <w:rsid w:val="00D4408E"/>
    <w:rsid w:val="00D44187"/>
    <w:rsid w:val="00D44588"/>
    <w:rsid w:val="00D44BB6"/>
    <w:rsid w:val="00D4576F"/>
    <w:rsid w:val="00D45B96"/>
    <w:rsid w:val="00D46065"/>
    <w:rsid w:val="00D467FA"/>
    <w:rsid w:val="00D46BA4"/>
    <w:rsid w:val="00D46F1C"/>
    <w:rsid w:val="00D4789B"/>
    <w:rsid w:val="00D500D8"/>
    <w:rsid w:val="00D50497"/>
    <w:rsid w:val="00D51C54"/>
    <w:rsid w:val="00D522E4"/>
    <w:rsid w:val="00D5420A"/>
    <w:rsid w:val="00D5485E"/>
    <w:rsid w:val="00D55494"/>
    <w:rsid w:val="00D5583E"/>
    <w:rsid w:val="00D55E35"/>
    <w:rsid w:val="00D56B7B"/>
    <w:rsid w:val="00D57FE3"/>
    <w:rsid w:val="00D60224"/>
    <w:rsid w:val="00D60429"/>
    <w:rsid w:val="00D60B7D"/>
    <w:rsid w:val="00D610D1"/>
    <w:rsid w:val="00D6155E"/>
    <w:rsid w:val="00D626A5"/>
    <w:rsid w:val="00D628A2"/>
    <w:rsid w:val="00D631C1"/>
    <w:rsid w:val="00D6332C"/>
    <w:rsid w:val="00D63563"/>
    <w:rsid w:val="00D635D5"/>
    <w:rsid w:val="00D6449E"/>
    <w:rsid w:val="00D64A1D"/>
    <w:rsid w:val="00D64ADD"/>
    <w:rsid w:val="00D64C27"/>
    <w:rsid w:val="00D64FB7"/>
    <w:rsid w:val="00D65C40"/>
    <w:rsid w:val="00D661D8"/>
    <w:rsid w:val="00D66313"/>
    <w:rsid w:val="00D6636B"/>
    <w:rsid w:val="00D66435"/>
    <w:rsid w:val="00D6693F"/>
    <w:rsid w:val="00D66CBE"/>
    <w:rsid w:val="00D6724F"/>
    <w:rsid w:val="00D6781D"/>
    <w:rsid w:val="00D67D41"/>
    <w:rsid w:val="00D706AA"/>
    <w:rsid w:val="00D71351"/>
    <w:rsid w:val="00D7135A"/>
    <w:rsid w:val="00D71B48"/>
    <w:rsid w:val="00D72333"/>
    <w:rsid w:val="00D731C0"/>
    <w:rsid w:val="00D73544"/>
    <w:rsid w:val="00D73633"/>
    <w:rsid w:val="00D73B4B"/>
    <w:rsid w:val="00D73D53"/>
    <w:rsid w:val="00D7425E"/>
    <w:rsid w:val="00D74A4C"/>
    <w:rsid w:val="00D74C7F"/>
    <w:rsid w:val="00D756D6"/>
    <w:rsid w:val="00D76079"/>
    <w:rsid w:val="00D76143"/>
    <w:rsid w:val="00D76D05"/>
    <w:rsid w:val="00D76FAE"/>
    <w:rsid w:val="00D77A5A"/>
    <w:rsid w:val="00D80056"/>
    <w:rsid w:val="00D80188"/>
    <w:rsid w:val="00D80884"/>
    <w:rsid w:val="00D80A13"/>
    <w:rsid w:val="00D82094"/>
    <w:rsid w:val="00D823AD"/>
    <w:rsid w:val="00D82B0E"/>
    <w:rsid w:val="00D82EDC"/>
    <w:rsid w:val="00D831BF"/>
    <w:rsid w:val="00D83725"/>
    <w:rsid w:val="00D83BE0"/>
    <w:rsid w:val="00D83E14"/>
    <w:rsid w:val="00D84C58"/>
    <w:rsid w:val="00D852D4"/>
    <w:rsid w:val="00D8613D"/>
    <w:rsid w:val="00D86266"/>
    <w:rsid w:val="00D862B3"/>
    <w:rsid w:val="00D86AB0"/>
    <w:rsid w:val="00D87C7E"/>
    <w:rsid w:val="00D90CF7"/>
    <w:rsid w:val="00D91628"/>
    <w:rsid w:val="00D92054"/>
    <w:rsid w:val="00D9230B"/>
    <w:rsid w:val="00D929AD"/>
    <w:rsid w:val="00D92CF4"/>
    <w:rsid w:val="00D932A4"/>
    <w:rsid w:val="00D93539"/>
    <w:rsid w:val="00D935D0"/>
    <w:rsid w:val="00D93E95"/>
    <w:rsid w:val="00D9533B"/>
    <w:rsid w:val="00D95F6D"/>
    <w:rsid w:val="00D9601D"/>
    <w:rsid w:val="00D963DA"/>
    <w:rsid w:val="00D96608"/>
    <w:rsid w:val="00D97285"/>
    <w:rsid w:val="00D97904"/>
    <w:rsid w:val="00D979A5"/>
    <w:rsid w:val="00D97C86"/>
    <w:rsid w:val="00D97F0C"/>
    <w:rsid w:val="00DA11B2"/>
    <w:rsid w:val="00DA1A64"/>
    <w:rsid w:val="00DA1F3D"/>
    <w:rsid w:val="00DA2594"/>
    <w:rsid w:val="00DA26BF"/>
    <w:rsid w:val="00DA34CA"/>
    <w:rsid w:val="00DA3766"/>
    <w:rsid w:val="00DA4823"/>
    <w:rsid w:val="00DA5994"/>
    <w:rsid w:val="00DA6101"/>
    <w:rsid w:val="00DA6B97"/>
    <w:rsid w:val="00DA7450"/>
    <w:rsid w:val="00DA7867"/>
    <w:rsid w:val="00DA79AE"/>
    <w:rsid w:val="00DA7CA2"/>
    <w:rsid w:val="00DA7CD9"/>
    <w:rsid w:val="00DB0F29"/>
    <w:rsid w:val="00DB1297"/>
    <w:rsid w:val="00DB19BC"/>
    <w:rsid w:val="00DB1A81"/>
    <w:rsid w:val="00DB1F34"/>
    <w:rsid w:val="00DB2B64"/>
    <w:rsid w:val="00DB2ED5"/>
    <w:rsid w:val="00DB3C7E"/>
    <w:rsid w:val="00DB4E4E"/>
    <w:rsid w:val="00DB54DC"/>
    <w:rsid w:val="00DB592F"/>
    <w:rsid w:val="00DB6309"/>
    <w:rsid w:val="00DB65DC"/>
    <w:rsid w:val="00DB66AB"/>
    <w:rsid w:val="00DB69CA"/>
    <w:rsid w:val="00DB75AF"/>
    <w:rsid w:val="00DB7677"/>
    <w:rsid w:val="00DB76B3"/>
    <w:rsid w:val="00DC051C"/>
    <w:rsid w:val="00DC06CB"/>
    <w:rsid w:val="00DC0881"/>
    <w:rsid w:val="00DC1422"/>
    <w:rsid w:val="00DC18F8"/>
    <w:rsid w:val="00DC2D53"/>
    <w:rsid w:val="00DC37D5"/>
    <w:rsid w:val="00DC3DF1"/>
    <w:rsid w:val="00DC46F2"/>
    <w:rsid w:val="00DC5110"/>
    <w:rsid w:val="00DC51BC"/>
    <w:rsid w:val="00DC53CD"/>
    <w:rsid w:val="00DC6325"/>
    <w:rsid w:val="00DC6D88"/>
    <w:rsid w:val="00DC7433"/>
    <w:rsid w:val="00DC788E"/>
    <w:rsid w:val="00DC78FA"/>
    <w:rsid w:val="00DC7D78"/>
    <w:rsid w:val="00DD0DFC"/>
    <w:rsid w:val="00DD15DB"/>
    <w:rsid w:val="00DD168B"/>
    <w:rsid w:val="00DD2297"/>
    <w:rsid w:val="00DD26BA"/>
    <w:rsid w:val="00DD283D"/>
    <w:rsid w:val="00DD4192"/>
    <w:rsid w:val="00DD4D8B"/>
    <w:rsid w:val="00DD4F50"/>
    <w:rsid w:val="00DD5134"/>
    <w:rsid w:val="00DD605F"/>
    <w:rsid w:val="00DD61EF"/>
    <w:rsid w:val="00DD6260"/>
    <w:rsid w:val="00DD6663"/>
    <w:rsid w:val="00DD691A"/>
    <w:rsid w:val="00DD6ABB"/>
    <w:rsid w:val="00DD6AF4"/>
    <w:rsid w:val="00DD6C72"/>
    <w:rsid w:val="00DD75CB"/>
    <w:rsid w:val="00DD7912"/>
    <w:rsid w:val="00DD7CE7"/>
    <w:rsid w:val="00DD7F8A"/>
    <w:rsid w:val="00DE11D9"/>
    <w:rsid w:val="00DE1298"/>
    <w:rsid w:val="00DE18E9"/>
    <w:rsid w:val="00DE209D"/>
    <w:rsid w:val="00DE21F8"/>
    <w:rsid w:val="00DE275C"/>
    <w:rsid w:val="00DE2EB7"/>
    <w:rsid w:val="00DE3017"/>
    <w:rsid w:val="00DE32C3"/>
    <w:rsid w:val="00DE3443"/>
    <w:rsid w:val="00DE3EFB"/>
    <w:rsid w:val="00DE4234"/>
    <w:rsid w:val="00DE45F7"/>
    <w:rsid w:val="00DE49ED"/>
    <w:rsid w:val="00DE4F5B"/>
    <w:rsid w:val="00DE5E26"/>
    <w:rsid w:val="00DE6D44"/>
    <w:rsid w:val="00DE7ACF"/>
    <w:rsid w:val="00DF00EC"/>
    <w:rsid w:val="00DF086E"/>
    <w:rsid w:val="00DF1151"/>
    <w:rsid w:val="00DF2A70"/>
    <w:rsid w:val="00DF3D1D"/>
    <w:rsid w:val="00DF4554"/>
    <w:rsid w:val="00DF46AA"/>
    <w:rsid w:val="00DF4B52"/>
    <w:rsid w:val="00DF6092"/>
    <w:rsid w:val="00DF7C50"/>
    <w:rsid w:val="00DF7D0D"/>
    <w:rsid w:val="00DF7E7F"/>
    <w:rsid w:val="00E0016C"/>
    <w:rsid w:val="00E002E2"/>
    <w:rsid w:val="00E0031C"/>
    <w:rsid w:val="00E00507"/>
    <w:rsid w:val="00E006C8"/>
    <w:rsid w:val="00E00C75"/>
    <w:rsid w:val="00E00F8E"/>
    <w:rsid w:val="00E015F4"/>
    <w:rsid w:val="00E0204F"/>
    <w:rsid w:val="00E020F1"/>
    <w:rsid w:val="00E02DF4"/>
    <w:rsid w:val="00E03042"/>
    <w:rsid w:val="00E0314D"/>
    <w:rsid w:val="00E03227"/>
    <w:rsid w:val="00E049B1"/>
    <w:rsid w:val="00E049E1"/>
    <w:rsid w:val="00E05494"/>
    <w:rsid w:val="00E05B3B"/>
    <w:rsid w:val="00E05F18"/>
    <w:rsid w:val="00E0623E"/>
    <w:rsid w:val="00E06D1D"/>
    <w:rsid w:val="00E07355"/>
    <w:rsid w:val="00E106A2"/>
    <w:rsid w:val="00E112A7"/>
    <w:rsid w:val="00E11963"/>
    <w:rsid w:val="00E11EDC"/>
    <w:rsid w:val="00E1222A"/>
    <w:rsid w:val="00E12877"/>
    <w:rsid w:val="00E12997"/>
    <w:rsid w:val="00E12A1D"/>
    <w:rsid w:val="00E140F1"/>
    <w:rsid w:val="00E149C5"/>
    <w:rsid w:val="00E14AD3"/>
    <w:rsid w:val="00E14DCF"/>
    <w:rsid w:val="00E15605"/>
    <w:rsid w:val="00E1574B"/>
    <w:rsid w:val="00E16486"/>
    <w:rsid w:val="00E16762"/>
    <w:rsid w:val="00E203AB"/>
    <w:rsid w:val="00E214F1"/>
    <w:rsid w:val="00E21D72"/>
    <w:rsid w:val="00E21E1C"/>
    <w:rsid w:val="00E23379"/>
    <w:rsid w:val="00E24B4E"/>
    <w:rsid w:val="00E24C95"/>
    <w:rsid w:val="00E24EF3"/>
    <w:rsid w:val="00E2759F"/>
    <w:rsid w:val="00E301AC"/>
    <w:rsid w:val="00E30AC9"/>
    <w:rsid w:val="00E30C13"/>
    <w:rsid w:val="00E30D44"/>
    <w:rsid w:val="00E30DA7"/>
    <w:rsid w:val="00E31148"/>
    <w:rsid w:val="00E31AA3"/>
    <w:rsid w:val="00E31E87"/>
    <w:rsid w:val="00E32046"/>
    <w:rsid w:val="00E322B9"/>
    <w:rsid w:val="00E326C9"/>
    <w:rsid w:val="00E32E65"/>
    <w:rsid w:val="00E32F1C"/>
    <w:rsid w:val="00E34155"/>
    <w:rsid w:val="00E35D8A"/>
    <w:rsid w:val="00E364AB"/>
    <w:rsid w:val="00E36597"/>
    <w:rsid w:val="00E36AAE"/>
    <w:rsid w:val="00E36F6D"/>
    <w:rsid w:val="00E37698"/>
    <w:rsid w:val="00E37B25"/>
    <w:rsid w:val="00E40D60"/>
    <w:rsid w:val="00E41DF0"/>
    <w:rsid w:val="00E4235F"/>
    <w:rsid w:val="00E428CE"/>
    <w:rsid w:val="00E42F24"/>
    <w:rsid w:val="00E433DF"/>
    <w:rsid w:val="00E43C7F"/>
    <w:rsid w:val="00E44278"/>
    <w:rsid w:val="00E443DA"/>
    <w:rsid w:val="00E458CC"/>
    <w:rsid w:val="00E4630E"/>
    <w:rsid w:val="00E46AEC"/>
    <w:rsid w:val="00E47131"/>
    <w:rsid w:val="00E47346"/>
    <w:rsid w:val="00E47601"/>
    <w:rsid w:val="00E478BE"/>
    <w:rsid w:val="00E479D3"/>
    <w:rsid w:val="00E5003F"/>
    <w:rsid w:val="00E50385"/>
    <w:rsid w:val="00E50832"/>
    <w:rsid w:val="00E508F4"/>
    <w:rsid w:val="00E51F80"/>
    <w:rsid w:val="00E525AE"/>
    <w:rsid w:val="00E52652"/>
    <w:rsid w:val="00E52821"/>
    <w:rsid w:val="00E531CB"/>
    <w:rsid w:val="00E53CEE"/>
    <w:rsid w:val="00E5519C"/>
    <w:rsid w:val="00E55E45"/>
    <w:rsid w:val="00E56A31"/>
    <w:rsid w:val="00E56CCD"/>
    <w:rsid w:val="00E56FF4"/>
    <w:rsid w:val="00E5714E"/>
    <w:rsid w:val="00E57342"/>
    <w:rsid w:val="00E57B57"/>
    <w:rsid w:val="00E600D3"/>
    <w:rsid w:val="00E614FF"/>
    <w:rsid w:val="00E61904"/>
    <w:rsid w:val="00E61CD0"/>
    <w:rsid w:val="00E6294B"/>
    <w:rsid w:val="00E62B23"/>
    <w:rsid w:val="00E633B4"/>
    <w:rsid w:val="00E63E38"/>
    <w:rsid w:val="00E644C7"/>
    <w:rsid w:val="00E650B2"/>
    <w:rsid w:val="00E653AC"/>
    <w:rsid w:val="00E65D57"/>
    <w:rsid w:val="00E66228"/>
    <w:rsid w:val="00E67B99"/>
    <w:rsid w:val="00E70374"/>
    <w:rsid w:val="00E710EF"/>
    <w:rsid w:val="00E719EF"/>
    <w:rsid w:val="00E71DA7"/>
    <w:rsid w:val="00E71DA9"/>
    <w:rsid w:val="00E72B3D"/>
    <w:rsid w:val="00E72C5B"/>
    <w:rsid w:val="00E73635"/>
    <w:rsid w:val="00E73887"/>
    <w:rsid w:val="00E7440D"/>
    <w:rsid w:val="00E74E72"/>
    <w:rsid w:val="00E74EDB"/>
    <w:rsid w:val="00E75206"/>
    <w:rsid w:val="00E752C4"/>
    <w:rsid w:val="00E755F1"/>
    <w:rsid w:val="00E76063"/>
    <w:rsid w:val="00E7638D"/>
    <w:rsid w:val="00E763D5"/>
    <w:rsid w:val="00E7673C"/>
    <w:rsid w:val="00E77813"/>
    <w:rsid w:val="00E778AE"/>
    <w:rsid w:val="00E800FA"/>
    <w:rsid w:val="00E8039F"/>
    <w:rsid w:val="00E80575"/>
    <w:rsid w:val="00E80892"/>
    <w:rsid w:val="00E80F2D"/>
    <w:rsid w:val="00E80FF5"/>
    <w:rsid w:val="00E8127C"/>
    <w:rsid w:val="00E81556"/>
    <w:rsid w:val="00E816DA"/>
    <w:rsid w:val="00E81831"/>
    <w:rsid w:val="00E82C97"/>
    <w:rsid w:val="00E8384C"/>
    <w:rsid w:val="00E83947"/>
    <w:rsid w:val="00E83D80"/>
    <w:rsid w:val="00E83DE8"/>
    <w:rsid w:val="00E83EDC"/>
    <w:rsid w:val="00E8503C"/>
    <w:rsid w:val="00E8586B"/>
    <w:rsid w:val="00E86A6E"/>
    <w:rsid w:val="00E87067"/>
    <w:rsid w:val="00E87AF4"/>
    <w:rsid w:val="00E87BA0"/>
    <w:rsid w:val="00E91D0D"/>
    <w:rsid w:val="00E92A8C"/>
    <w:rsid w:val="00E92C4E"/>
    <w:rsid w:val="00E92E6F"/>
    <w:rsid w:val="00E9391F"/>
    <w:rsid w:val="00E93974"/>
    <w:rsid w:val="00E949EA"/>
    <w:rsid w:val="00E95C97"/>
    <w:rsid w:val="00E95D02"/>
    <w:rsid w:val="00E96307"/>
    <w:rsid w:val="00E9643F"/>
    <w:rsid w:val="00E96751"/>
    <w:rsid w:val="00E96E5C"/>
    <w:rsid w:val="00E970EE"/>
    <w:rsid w:val="00E97753"/>
    <w:rsid w:val="00E9780E"/>
    <w:rsid w:val="00EA0706"/>
    <w:rsid w:val="00EA0772"/>
    <w:rsid w:val="00EA0A96"/>
    <w:rsid w:val="00EA0EC1"/>
    <w:rsid w:val="00EA0FA0"/>
    <w:rsid w:val="00EA15C4"/>
    <w:rsid w:val="00EA1DAB"/>
    <w:rsid w:val="00EA2BAD"/>
    <w:rsid w:val="00EA3254"/>
    <w:rsid w:val="00EA4535"/>
    <w:rsid w:val="00EA5771"/>
    <w:rsid w:val="00EA5902"/>
    <w:rsid w:val="00EA6557"/>
    <w:rsid w:val="00EA7753"/>
    <w:rsid w:val="00EA7865"/>
    <w:rsid w:val="00EA7955"/>
    <w:rsid w:val="00EB071D"/>
    <w:rsid w:val="00EB1144"/>
    <w:rsid w:val="00EB1395"/>
    <w:rsid w:val="00EB171F"/>
    <w:rsid w:val="00EB24C7"/>
    <w:rsid w:val="00EB3B50"/>
    <w:rsid w:val="00EB3D5B"/>
    <w:rsid w:val="00EB5EC5"/>
    <w:rsid w:val="00EB6841"/>
    <w:rsid w:val="00EB765B"/>
    <w:rsid w:val="00EB783F"/>
    <w:rsid w:val="00EB798C"/>
    <w:rsid w:val="00EB7E35"/>
    <w:rsid w:val="00EC018F"/>
    <w:rsid w:val="00EC12AF"/>
    <w:rsid w:val="00EC2994"/>
    <w:rsid w:val="00EC3C9C"/>
    <w:rsid w:val="00EC400B"/>
    <w:rsid w:val="00EC5B7D"/>
    <w:rsid w:val="00EC623C"/>
    <w:rsid w:val="00EC6756"/>
    <w:rsid w:val="00EC6B0D"/>
    <w:rsid w:val="00EC6BE2"/>
    <w:rsid w:val="00EC7284"/>
    <w:rsid w:val="00EC7534"/>
    <w:rsid w:val="00ED016A"/>
    <w:rsid w:val="00ED051E"/>
    <w:rsid w:val="00ED0830"/>
    <w:rsid w:val="00ED0C02"/>
    <w:rsid w:val="00ED11A5"/>
    <w:rsid w:val="00ED12B4"/>
    <w:rsid w:val="00ED12FF"/>
    <w:rsid w:val="00ED151F"/>
    <w:rsid w:val="00ED18AA"/>
    <w:rsid w:val="00ED24C6"/>
    <w:rsid w:val="00ED2AF7"/>
    <w:rsid w:val="00ED2BF1"/>
    <w:rsid w:val="00ED2F5C"/>
    <w:rsid w:val="00ED3CC6"/>
    <w:rsid w:val="00ED4ACD"/>
    <w:rsid w:val="00ED5FD7"/>
    <w:rsid w:val="00ED667A"/>
    <w:rsid w:val="00ED6730"/>
    <w:rsid w:val="00ED7327"/>
    <w:rsid w:val="00ED771F"/>
    <w:rsid w:val="00ED7EA5"/>
    <w:rsid w:val="00EE0125"/>
    <w:rsid w:val="00EE0327"/>
    <w:rsid w:val="00EE037E"/>
    <w:rsid w:val="00EE103C"/>
    <w:rsid w:val="00EE1D3E"/>
    <w:rsid w:val="00EE2D27"/>
    <w:rsid w:val="00EE315E"/>
    <w:rsid w:val="00EE35C0"/>
    <w:rsid w:val="00EE4438"/>
    <w:rsid w:val="00EE515C"/>
    <w:rsid w:val="00EE5763"/>
    <w:rsid w:val="00EE62B1"/>
    <w:rsid w:val="00EE672C"/>
    <w:rsid w:val="00EE6E24"/>
    <w:rsid w:val="00EE6E34"/>
    <w:rsid w:val="00EE6F46"/>
    <w:rsid w:val="00EE7BD1"/>
    <w:rsid w:val="00EE7F1C"/>
    <w:rsid w:val="00EF044B"/>
    <w:rsid w:val="00EF059D"/>
    <w:rsid w:val="00EF1012"/>
    <w:rsid w:val="00EF12A9"/>
    <w:rsid w:val="00EF14BA"/>
    <w:rsid w:val="00EF14C0"/>
    <w:rsid w:val="00EF17D3"/>
    <w:rsid w:val="00EF238E"/>
    <w:rsid w:val="00EF2E5B"/>
    <w:rsid w:val="00EF3CE9"/>
    <w:rsid w:val="00EF61A6"/>
    <w:rsid w:val="00EF61CE"/>
    <w:rsid w:val="00EF6A6E"/>
    <w:rsid w:val="00EF6F85"/>
    <w:rsid w:val="00EF75A6"/>
    <w:rsid w:val="00EF7E89"/>
    <w:rsid w:val="00F0000A"/>
    <w:rsid w:val="00F00509"/>
    <w:rsid w:val="00F00B3E"/>
    <w:rsid w:val="00F00F9E"/>
    <w:rsid w:val="00F0160C"/>
    <w:rsid w:val="00F0195C"/>
    <w:rsid w:val="00F01EF8"/>
    <w:rsid w:val="00F02731"/>
    <w:rsid w:val="00F02C00"/>
    <w:rsid w:val="00F02CF4"/>
    <w:rsid w:val="00F04205"/>
    <w:rsid w:val="00F045EA"/>
    <w:rsid w:val="00F0497E"/>
    <w:rsid w:val="00F05D5C"/>
    <w:rsid w:val="00F06546"/>
    <w:rsid w:val="00F065DA"/>
    <w:rsid w:val="00F06F50"/>
    <w:rsid w:val="00F07E62"/>
    <w:rsid w:val="00F10113"/>
    <w:rsid w:val="00F105F4"/>
    <w:rsid w:val="00F10BD6"/>
    <w:rsid w:val="00F10E00"/>
    <w:rsid w:val="00F10E55"/>
    <w:rsid w:val="00F117D1"/>
    <w:rsid w:val="00F1196E"/>
    <w:rsid w:val="00F11A89"/>
    <w:rsid w:val="00F11E7F"/>
    <w:rsid w:val="00F1208C"/>
    <w:rsid w:val="00F122A2"/>
    <w:rsid w:val="00F12580"/>
    <w:rsid w:val="00F12658"/>
    <w:rsid w:val="00F12B70"/>
    <w:rsid w:val="00F1419E"/>
    <w:rsid w:val="00F144CA"/>
    <w:rsid w:val="00F145DC"/>
    <w:rsid w:val="00F14C7D"/>
    <w:rsid w:val="00F15C87"/>
    <w:rsid w:val="00F1622E"/>
    <w:rsid w:val="00F16AC7"/>
    <w:rsid w:val="00F16E58"/>
    <w:rsid w:val="00F16FF4"/>
    <w:rsid w:val="00F17DC0"/>
    <w:rsid w:val="00F2000C"/>
    <w:rsid w:val="00F208D9"/>
    <w:rsid w:val="00F2096A"/>
    <w:rsid w:val="00F21AD8"/>
    <w:rsid w:val="00F21E17"/>
    <w:rsid w:val="00F22C49"/>
    <w:rsid w:val="00F22CD7"/>
    <w:rsid w:val="00F22F10"/>
    <w:rsid w:val="00F2306F"/>
    <w:rsid w:val="00F238B4"/>
    <w:rsid w:val="00F247BD"/>
    <w:rsid w:val="00F24F2C"/>
    <w:rsid w:val="00F24F82"/>
    <w:rsid w:val="00F253BA"/>
    <w:rsid w:val="00F25495"/>
    <w:rsid w:val="00F25A27"/>
    <w:rsid w:val="00F25C6F"/>
    <w:rsid w:val="00F2601F"/>
    <w:rsid w:val="00F26581"/>
    <w:rsid w:val="00F27524"/>
    <w:rsid w:val="00F27D7D"/>
    <w:rsid w:val="00F310E1"/>
    <w:rsid w:val="00F31C44"/>
    <w:rsid w:val="00F327C5"/>
    <w:rsid w:val="00F32D90"/>
    <w:rsid w:val="00F32F0D"/>
    <w:rsid w:val="00F33964"/>
    <w:rsid w:val="00F33A90"/>
    <w:rsid w:val="00F33B81"/>
    <w:rsid w:val="00F34967"/>
    <w:rsid w:val="00F34CFD"/>
    <w:rsid w:val="00F352EF"/>
    <w:rsid w:val="00F3634D"/>
    <w:rsid w:val="00F36BA4"/>
    <w:rsid w:val="00F371AB"/>
    <w:rsid w:val="00F4008A"/>
    <w:rsid w:val="00F41A2B"/>
    <w:rsid w:val="00F41B44"/>
    <w:rsid w:val="00F41DEC"/>
    <w:rsid w:val="00F42254"/>
    <w:rsid w:val="00F428FF"/>
    <w:rsid w:val="00F42CC3"/>
    <w:rsid w:val="00F42D85"/>
    <w:rsid w:val="00F42EE9"/>
    <w:rsid w:val="00F43259"/>
    <w:rsid w:val="00F438B5"/>
    <w:rsid w:val="00F4425C"/>
    <w:rsid w:val="00F44DF2"/>
    <w:rsid w:val="00F45159"/>
    <w:rsid w:val="00F45576"/>
    <w:rsid w:val="00F45696"/>
    <w:rsid w:val="00F456F9"/>
    <w:rsid w:val="00F4594C"/>
    <w:rsid w:val="00F459B7"/>
    <w:rsid w:val="00F460BD"/>
    <w:rsid w:val="00F46357"/>
    <w:rsid w:val="00F473D6"/>
    <w:rsid w:val="00F477FA"/>
    <w:rsid w:val="00F47C64"/>
    <w:rsid w:val="00F47C8B"/>
    <w:rsid w:val="00F50CE7"/>
    <w:rsid w:val="00F51000"/>
    <w:rsid w:val="00F5119D"/>
    <w:rsid w:val="00F51282"/>
    <w:rsid w:val="00F52218"/>
    <w:rsid w:val="00F527A2"/>
    <w:rsid w:val="00F52854"/>
    <w:rsid w:val="00F52D4B"/>
    <w:rsid w:val="00F52F74"/>
    <w:rsid w:val="00F530C2"/>
    <w:rsid w:val="00F532F4"/>
    <w:rsid w:val="00F54A49"/>
    <w:rsid w:val="00F54D80"/>
    <w:rsid w:val="00F5536E"/>
    <w:rsid w:val="00F5575C"/>
    <w:rsid w:val="00F560EB"/>
    <w:rsid w:val="00F5662B"/>
    <w:rsid w:val="00F56A03"/>
    <w:rsid w:val="00F56D3C"/>
    <w:rsid w:val="00F56E81"/>
    <w:rsid w:val="00F56F13"/>
    <w:rsid w:val="00F56F85"/>
    <w:rsid w:val="00F5745C"/>
    <w:rsid w:val="00F577B9"/>
    <w:rsid w:val="00F578AC"/>
    <w:rsid w:val="00F57FB8"/>
    <w:rsid w:val="00F61C33"/>
    <w:rsid w:val="00F61ED5"/>
    <w:rsid w:val="00F62D27"/>
    <w:rsid w:val="00F62D8E"/>
    <w:rsid w:val="00F6306E"/>
    <w:rsid w:val="00F630A9"/>
    <w:rsid w:val="00F63B7E"/>
    <w:rsid w:val="00F63F1B"/>
    <w:rsid w:val="00F64577"/>
    <w:rsid w:val="00F64E5E"/>
    <w:rsid w:val="00F66CE7"/>
    <w:rsid w:val="00F66DFB"/>
    <w:rsid w:val="00F670DB"/>
    <w:rsid w:val="00F67464"/>
    <w:rsid w:val="00F67B9D"/>
    <w:rsid w:val="00F70D52"/>
    <w:rsid w:val="00F70E86"/>
    <w:rsid w:val="00F716B8"/>
    <w:rsid w:val="00F7175A"/>
    <w:rsid w:val="00F7267B"/>
    <w:rsid w:val="00F726D5"/>
    <w:rsid w:val="00F72A86"/>
    <w:rsid w:val="00F73720"/>
    <w:rsid w:val="00F73D66"/>
    <w:rsid w:val="00F74FE1"/>
    <w:rsid w:val="00F7573A"/>
    <w:rsid w:val="00F75933"/>
    <w:rsid w:val="00F76075"/>
    <w:rsid w:val="00F760D0"/>
    <w:rsid w:val="00F7687D"/>
    <w:rsid w:val="00F76E7A"/>
    <w:rsid w:val="00F77663"/>
    <w:rsid w:val="00F77D07"/>
    <w:rsid w:val="00F8094D"/>
    <w:rsid w:val="00F80E2D"/>
    <w:rsid w:val="00F8123B"/>
    <w:rsid w:val="00F8184D"/>
    <w:rsid w:val="00F819FA"/>
    <w:rsid w:val="00F81B96"/>
    <w:rsid w:val="00F8217A"/>
    <w:rsid w:val="00F82AC4"/>
    <w:rsid w:val="00F839CD"/>
    <w:rsid w:val="00F83B6C"/>
    <w:rsid w:val="00F8498C"/>
    <w:rsid w:val="00F8522B"/>
    <w:rsid w:val="00F8575A"/>
    <w:rsid w:val="00F859A2"/>
    <w:rsid w:val="00F85B8A"/>
    <w:rsid w:val="00F8656C"/>
    <w:rsid w:val="00F8727E"/>
    <w:rsid w:val="00F8737A"/>
    <w:rsid w:val="00F8742E"/>
    <w:rsid w:val="00F9076A"/>
    <w:rsid w:val="00F90F91"/>
    <w:rsid w:val="00F91604"/>
    <w:rsid w:val="00F91B4B"/>
    <w:rsid w:val="00F92837"/>
    <w:rsid w:val="00F92B05"/>
    <w:rsid w:val="00F92C41"/>
    <w:rsid w:val="00F92E1D"/>
    <w:rsid w:val="00F93256"/>
    <w:rsid w:val="00F9356E"/>
    <w:rsid w:val="00F93744"/>
    <w:rsid w:val="00F93D92"/>
    <w:rsid w:val="00F950C5"/>
    <w:rsid w:val="00F950D6"/>
    <w:rsid w:val="00F96298"/>
    <w:rsid w:val="00F963F9"/>
    <w:rsid w:val="00F9697F"/>
    <w:rsid w:val="00F969D4"/>
    <w:rsid w:val="00F9766D"/>
    <w:rsid w:val="00F976CC"/>
    <w:rsid w:val="00F97E38"/>
    <w:rsid w:val="00F97EF2"/>
    <w:rsid w:val="00FA00EB"/>
    <w:rsid w:val="00FA06CD"/>
    <w:rsid w:val="00FA1550"/>
    <w:rsid w:val="00FA25A5"/>
    <w:rsid w:val="00FA2E46"/>
    <w:rsid w:val="00FA2ECE"/>
    <w:rsid w:val="00FA35E2"/>
    <w:rsid w:val="00FA428D"/>
    <w:rsid w:val="00FA42F6"/>
    <w:rsid w:val="00FA4A30"/>
    <w:rsid w:val="00FA4ACE"/>
    <w:rsid w:val="00FA4BDE"/>
    <w:rsid w:val="00FA4F99"/>
    <w:rsid w:val="00FA538F"/>
    <w:rsid w:val="00FA562A"/>
    <w:rsid w:val="00FA5E55"/>
    <w:rsid w:val="00FA623B"/>
    <w:rsid w:val="00FA64A4"/>
    <w:rsid w:val="00FA6FFE"/>
    <w:rsid w:val="00FB073F"/>
    <w:rsid w:val="00FB0D9A"/>
    <w:rsid w:val="00FB11E6"/>
    <w:rsid w:val="00FB1DFD"/>
    <w:rsid w:val="00FB29C6"/>
    <w:rsid w:val="00FB2AF1"/>
    <w:rsid w:val="00FB2C17"/>
    <w:rsid w:val="00FB33D8"/>
    <w:rsid w:val="00FB4159"/>
    <w:rsid w:val="00FB41A1"/>
    <w:rsid w:val="00FB4E95"/>
    <w:rsid w:val="00FB5A44"/>
    <w:rsid w:val="00FB5D5B"/>
    <w:rsid w:val="00FB5E0E"/>
    <w:rsid w:val="00FB6F8D"/>
    <w:rsid w:val="00FB7979"/>
    <w:rsid w:val="00FB7F5E"/>
    <w:rsid w:val="00FC0450"/>
    <w:rsid w:val="00FC0503"/>
    <w:rsid w:val="00FC0DAC"/>
    <w:rsid w:val="00FC0F78"/>
    <w:rsid w:val="00FC1C8E"/>
    <w:rsid w:val="00FC1F38"/>
    <w:rsid w:val="00FC1FD2"/>
    <w:rsid w:val="00FC2407"/>
    <w:rsid w:val="00FC2431"/>
    <w:rsid w:val="00FC2994"/>
    <w:rsid w:val="00FC320C"/>
    <w:rsid w:val="00FC33E4"/>
    <w:rsid w:val="00FC3F7F"/>
    <w:rsid w:val="00FC44B6"/>
    <w:rsid w:val="00FC620F"/>
    <w:rsid w:val="00FC6217"/>
    <w:rsid w:val="00FC65C6"/>
    <w:rsid w:val="00FC6BE1"/>
    <w:rsid w:val="00FC7037"/>
    <w:rsid w:val="00FC76DD"/>
    <w:rsid w:val="00FC7A8C"/>
    <w:rsid w:val="00FC7F6C"/>
    <w:rsid w:val="00FD0478"/>
    <w:rsid w:val="00FD1014"/>
    <w:rsid w:val="00FD1252"/>
    <w:rsid w:val="00FD1FEF"/>
    <w:rsid w:val="00FD2644"/>
    <w:rsid w:val="00FD3094"/>
    <w:rsid w:val="00FD3A7E"/>
    <w:rsid w:val="00FD3BCE"/>
    <w:rsid w:val="00FD3DC6"/>
    <w:rsid w:val="00FD5835"/>
    <w:rsid w:val="00FD6148"/>
    <w:rsid w:val="00FD657B"/>
    <w:rsid w:val="00FD6A78"/>
    <w:rsid w:val="00FD6C78"/>
    <w:rsid w:val="00FD6EB9"/>
    <w:rsid w:val="00FE04A4"/>
    <w:rsid w:val="00FE1260"/>
    <w:rsid w:val="00FE1276"/>
    <w:rsid w:val="00FE1FB5"/>
    <w:rsid w:val="00FE2074"/>
    <w:rsid w:val="00FE2E07"/>
    <w:rsid w:val="00FE3018"/>
    <w:rsid w:val="00FE3ED5"/>
    <w:rsid w:val="00FE466A"/>
    <w:rsid w:val="00FE4C29"/>
    <w:rsid w:val="00FE55E9"/>
    <w:rsid w:val="00FE782B"/>
    <w:rsid w:val="00FF0BD1"/>
    <w:rsid w:val="00FF18EE"/>
    <w:rsid w:val="00FF1CCD"/>
    <w:rsid w:val="00FF24E0"/>
    <w:rsid w:val="00FF25B1"/>
    <w:rsid w:val="00FF3143"/>
    <w:rsid w:val="00FF516F"/>
    <w:rsid w:val="00FF5334"/>
    <w:rsid w:val="00FF5B9A"/>
    <w:rsid w:val="00FF6B4C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87A72B"/>
  <w15:docId w15:val="{0BD78CDA-D0F0-463D-B389-7FCFF990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A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7A0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B7A0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7A0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4B7A0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B7A0B"/>
    <w:rPr>
      <w:rFonts w:cs="Times New Roman"/>
      <w:b/>
      <w:bCs/>
    </w:rPr>
  </w:style>
  <w:style w:type="paragraph" w:styleId="ListBullet">
    <w:name w:val="List Bullet"/>
    <w:basedOn w:val="Normal"/>
    <w:rsid w:val="004B7A0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4B7A0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B7A0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B7A0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B7A0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B7A0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B7A0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B7A0B"/>
    <w:pPr>
      <w:ind w:left="284"/>
    </w:pPr>
  </w:style>
  <w:style w:type="paragraph" w:customStyle="1" w:styleId="AAFrameAddress">
    <w:name w:val="AA Frame Address"/>
    <w:basedOn w:val="Heading1"/>
    <w:rsid w:val="004B7A0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B7A0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B7A0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B7A0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B7A0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B7A0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B7A0B"/>
    <w:pPr>
      <w:ind w:left="851" w:hanging="284"/>
    </w:pPr>
  </w:style>
  <w:style w:type="paragraph" w:styleId="Index4">
    <w:name w:val="index 4"/>
    <w:basedOn w:val="Normal"/>
    <w:next w:val="Normal"/>
    <w:semiHidden/>
    <w:rsid w:val="004B7A0B"/>
    <w:pPr>
      <w:ind w:left="1135" w:hanging="284"/>
    </w:pPr>
  </w:style>
  <w:style w:type="paragraph" w:styleId="Index6">
    <w:name w:val="index 6"/>
    <w:basedOn w:val="Normal"/>
    <w:next w:val="Normal"/>
    <w:semiHidden/>
    <w:rsid w:val="004B7A0B"/>
    <w:pPr>
      <w:ind w:left="1702" w:hanging="284"/>
    </w:pPr>
  </w:style>
  <w:style w:type="paragraph" w:styleId="Index5">
    <w:name w:val="index 5"/>
    <w:basedOn w:val="Normal"/>
    <w:next w:val="Normal"/>
    <w:semiHidden/>
    <w:rsid w:val="004B7A0B"/>
    <w:pPr>
      <w:ind w:left="1418" w:hanging="284"/>
    </w:pPr>
  </w:style>
  <w:style w:type="paragraph" w:styleId="Index7">
    <w:name w:val="index 7"/>
    <w:basedOn w:val="Normal"/>
    <w:next w:val="Normal"/>
    <w:semiHidden/>
    <w:rsid w:val="004B7A0B"/>
    <w:pPr>
      <w:ind w:left="1985" w:hanging="284"/>
    </w:pPr>
  </w:style>
  <w:style w:type="paragraph" w:styleId="Index8">
    <w:name w:val="index 8"/>
    <w:basedOn w:val="Normal"/>
    <w:next w:val="Normal"/>
    <w:semiHidden/>
    <w:rsid w:val="004B7A0B"/>
    <w:pPr>
      <w:ind w:left="2269" w:hanging="284"/>
    </w:pPr>
  </w:style>
  <w:style w:type="paragraph" w:styleId="Index9">
    <w:name w:val="index 9"/>
    <w:basedOn w:val="Normal"/>
    <w:next w:val="Normal"/>
    <w:semiHidden/>
    <w:rsid w:val="004B7A0B"/>
    <w:pPr>
      <w:ind w:left="2552" w:hanging="284"/>
    </w:pPr>
  </w:style>
  <w:style w:type="paragraph" w:styleId="TOC2">
    <w:name w:val="toc 2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B7A0B"/>
    <w:pPr>
      <w:ind w:left="851"/>
    </w:pPr>
  </w:style>
  <w:style w:type="paragraph" w:styleId="TOC5">
    <w:name w:val="toc 5"/>
    <w:basedOn w:val="Normal"/>
    <w:next w:val="Normal"/>
    <w:semiHidden/>
    <w:rsid w:val="004B7A0B"/>
    <w:pPr>
      <w:ind w:left="1134"/>
    </w:pPr>
  </w:style>
  <w:style w:type="paragraph" w:styleId="TOC6">
    <w:name w:val="toc 6"/>
    <w:basedOn w:val="Normal"/>
    <w:next w:val="Normal"/>
    <w:semiHidden/>
    <w:rsid w:val="004B7A0B"/>
    <w:pPr>
      <w:ind w:left="1418"/>
    </w:pPr>
  </w:style>
  <w:style w:type="paragraph" w:styleId="TOC7">
    <w:name w:val="toc 7"/>
    <w:basedOn w:val="Normal"/>
    <w:next w:val="Normal"/>
    <w:semiHidden/>
    <w:rsid w:val="004B7A0B"/>
    <w:pPr>
      <w:ind w:left="1701"/>
    </w:pPr>
  </w:style>
  <w:style w:type="paragraph" w:styleId="TOC8">
    <w:name w:val="toc 8"/>
    <w:basedOn w:val="Normal"/>
    <w:next w:val="Normal"/>
    <w:semiHidden/>
    <w:rsid w:val="004B7A0B"/>
    <w:pPr>
      <w:ind w:left="1985"/>
    </w:pPr>
  </w:style>
  <w:style w:type="paragraph" w:styleId="TOC9">
    <w:name w:val="toc 9"/>
    <w:basedOn w:val="Normal"/>
    <w:next w:val="Normal"/>
    <w:semiHidden/>
    <w:rsid w:val="004B7A0B"/>
    <w:pPr>
      <w:ind w:left="2268"/>
    </w:pPr>
  </w:style>
  <w:style w:type="paragraph" w:styleId="TableofFigures">
    <w:name w:val="table of figures"/>
    <w:basedOn w:val="Normal"/>
    <w:next w:val="Normal"/>
    <w:semiHidden/>
    <w:rsid w:val="004B7A0B"/>
    <w:pPr>
      <w:ind w:left="567" w:hanging="567"/>
    </w:pPr>
  </w:style>
  <w:style w:type="paragraph" w:styleId="ListBullet5">
    <w:name w:val="List Bullet 5"/>
    <w:basedOn w:val="Normal"/>
    <w:rsid w:val="004B7A0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uiPriority w:val="99"/>
    <w:rsid w:val="004B7A0B"/>
    <w:pPr>
      <w:spacing w:after="120"/>
    </w:pPr>
  </w:style>
  <w:style w:type="paragraph" w:styleId="BodyTextFirstIndent">
    <w:name w:val="Body Text First Indent"/>
    <w:basedOn w:val="BodyText"/>
    <w:rsid w:val="004B7A0B"/>
    <w:pPr>
      <w:ind w:firstLine="284"/>
    </w:pPr>
  </w:style>
  <w:style w:type="paragraph" w:styleId="BodyTextIndent">
    <w:name w:val="Body Text Indent"/>
    <w:basedOn w:val="Normal"/>
    <w:rsid w:val="004B7A0B"/>
    <w:pPr>
      <w:spacing w:after="120"/>
      <w:ind w:left="283"/>
    </w:pPr>
  </w:style>
  <w:style w:type="paragraph" w:styleId="BodyTextFirstIndent2">
    <w:name w:val="Body Text First Indent 2"/>
    <w:basedOn w:val="BodyTextIndent"/>
    <w:rsid w:val="004B7A0B"/>
    <w:pPr>
      <w:ind w:left="284" w:firstLine="284"/>
    </w:pPr>
  </w:style>
  <w:style w:type="character" w:styleId="Strong">
    <w:name w:val="Strong"/>
    <w:basedOn w:val="DefaultParagraphFont"/>
    <w:qFormat/>
    <w:rsid w:val="004B7A0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B7A0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B7A0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B7A0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B7A0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B7A0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B7A0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B7A0B"/>
    <w:pPr>
      <w:framePr w:h="1054" w:wrap="around" w:y="5920"/>
    </w:pPr>
  </w:style>
  <w:style w:type="paragraph" w:customStyle="1" w:styleId="ReportHeading3">
    <w:name w:val="ReportHeading3"/>
    <w:basedOn w:val="ReportHeading2"/>
    <w:rsid w:val="004B7A0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B7A0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B7A0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B7A0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B7A0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B7A0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B7A0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4B7A0B"/>
  </w:style>
  <w:style w:type="paragraph" w:styleId="BodyText3">
    <w:name w:val="Body Text 3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E96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E96307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6662E5"/>
    <w:pPr>
      <w:spacing w:after="120" w:line="480" w:lineRule="auto"/>
      <w:ind w:left="360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31AA3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E0">
    <w:name w:val="»¡E"/>
    <w:basedOn w:val="Normal"/>
    <w:rsid w:val="004324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070D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ody Char Char Char"/>
    <w:basedOn w:val="DefaultParagraphFont"/>
    <w:link w:val="BodyText"/>
    <w:rsid w:val="009E75E1"/>
    <w:rPr>
      <w:rFonts w:ascii="Arial" w:hAnsi="Arial" w:cs="Angsana New"/>
      <w:sz w:val="18"/>
      <w:szCs w:val="18"/>
      <w:lang w:val="en-US" w:eastAsia="en-US" w:bidi="th-TH"/>
    </w:rPr>
  </w:style>
  <w:style w:type="paragraph" w:styleId="Title">
    <w:name w:val="Title"/>
    <w:basedOn w:val="Normal"/>
    <w:qFormat/>
    <w:rsid w:val="006F62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index">
    <w:name w:val="index"/>
    <w:aliases w:val="ix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rsid w:val="00DA7CD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cctcolumnheading">
    <w:name w:val="acct column heading"/>
    <w:aliases w:val="ac"/>
    <w:basedOn w:val="Normal"/>
    <w:rsid w:val="00DA7C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28B4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1181C"/>
    <w:rPr>
      <w:rFonts w:ascii="Arial" w:hAnsi="Arial"/>
      <w:sz w:val="18"/>
      <w:szCs w:val="18"/>
    </w:rPr>
  </w:style>
  <w:style w:type="character" w:customStyle="1" w:styleId="Heading9Char">
    <w:name w:val="Heading 9 Char"/>
    <w:basedOn w:val="DefaultParagraphFont"/>
    <w:link w:val="Heading9"/>
    <w:locked/>
    <w:rsid w:val="00D1181C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uiPriority w:val="99"/>
    <w:rsid w:val="00A7660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rsid w:val="00A7660F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A7660F"/>
    <w:rPr>
      <w:rFonts w:ascii="Book Antiqua" w:hAnsi="Book Antiqua"/>
      <w:sz w:val="22"/>
      <w:szCs w:val="22"/>
    </w:rPr>
  </w:style>
  <w:style w:type="character" w:customStyle="1" w:styleId="Heading2Char1">
    <w:name w:val="Heading 2 Char1"/>
    <w:locked/>
    <w:rsid w:val="00A7660F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cent">
    <w:name w:val="&amp;cent"/>
    <w:basedOn w:val="Normal"/>
    <w:uiPriority w:val="99"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customStyle="1" w:styleId="ColorfulList-Accent11">
    <w:name w:val="Colorful List - Accent 11"/>
    <w:basedOn w:val="Normal"/>
    <w:uiPriority w:val="99"/>
    <w:qFormat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6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66DFB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4E37E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C2A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C2AA6"/>
    <w:rPr>
      <w:rFonts w:asciiTheme="majorBidi" w:eastAsia="Calibri" w:hAnsiTheme="majorBidi" w:cstheme="majorBidi"/>
      <w:i/>
      <w:iCs/>
      <w:sz w:val="30"/>
      <w:szCs w:val="30"/>
    </w:rPr>
  </w:style>
  <w:style w:type="character" w:styleId="CommentReference">
    <w:name w:val="annotation reference"/>
    <w:uiPriority w:val="99"/>
    <w:rsid w:val="00DC51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C51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511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9"/>
    <w:rsid w:val="00A119D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1Char1">
    <w:name w:val="Heading 1 Char1"/>
    <w:basedOn w:val="DefaultParagraphFont"/>
    <w:uiPriority w:val="99"/>
    <w:rsid w:val="00A119D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A119DC"/>
    <w:rPr>
      <w:rFonts w:ascii="Arial" w:hAnsi="Arial" w:cs="Times New Roman"/>
      <w:i/>
      <w:iCs/>
      <w:sz w:val="18"/>
      <w:szCs w:val="18"/>
    </w:rPr>
  </w:style>
  <w:style w:type="character" w:customStyle="1" w:styleId="Heading3Char1">
    <w:name w:val="Heading 3 Char1"/>
    <w:basedOn w:val="DefaultParagraphFont"/>
    <w:rsid w:val="00A119D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A119DC"/>
    <w:rPr>
      <w:rFonts w:ascii="Arial" w:hAnsi="Arial" w:cs="Times New Roman"/>
      <w:b/>
      <w:bCs/>
      <w:sz w:val="18"/>
      <w:szCs w:val="18"/>
    </w:rPr>
  </w:style>
  <w:style w:type="character" w:customStyle="1" w:styleId="Heading4Char1">
    <w:name w:val="Heading 4 Char1"/>
    <w:basedOn w:val="DefaultParagraphFont"/>
    <w:rsid w:val="00A119D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A119DC"/>
    <w:rPr>
      <w:rFonts w:cs="EucrosiaUPC"/>
      <w:b/>
      <w:bCs/>
      <w:sz w:val="32"/>
      <w:szCs w:val="32"/>
    </w:rPr>
  </w:style>
  <w:style w:type="character" w:customStyle="1" w:styleId="Heading5Char1">
    <w:name w:val="Heading 5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A119D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A119DC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119DC"/>
    <w:rPr>
      <w:rFonts w:cs="EucrosiaUPC"/>
      <w:sz w:val="30"/>
      <w:szCs w:val="30"/>
    </w:rPr>
  </w:style>
  <w:style w:type="character" w:customStyle="1" w:styleId="Heading8Char1">
    <w:name w:val="Heading 8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basedOn w:val="DefaultParagraphFont"/>
    <w:uiPriority w:val="20"/>
    <w:qFormat/>
    <w:rsid w:val="00A119DC"/>
    <w:rPr>
      <w:b w:val="0"/>
      <w:bCs w:val="0"/>
      <w:i w:val="0"/>
      <w:iCs w:val="0"/>
      <w:color w:val="D14836"/>
    </w:rPr>
  </w:style>
  <w:style w:type="paragraph" w:styleId="DocumentMap">
    <w:name w:val="Document Map"/>
    <w:basedOn w:val="Normal"/>
    <w:link w:val="DocumentMapChar"/>
    <w:uiPriority w:val="99"/>
    <w:unhideWhenUsed/>
    <w:rsid w:val="00A119D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119DC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9DC"/>
    <w:rPr>
      <w:rFonts w:ascii="Tahoma" w:hAnsi="Tahoma" w:cs="Tahoma"/>
      <w:sz w:val="16"/>
      <w:szCs w:val="16"/>
    </w:rPr>
  </w:style>
  <w:style w:type="character" w:customStyle="1" w:styleId="st1">
    <w:name w:val="st1"/>
    <w:basedOn w:val="DefaultParagraphFont"/>
    <w:rsid w:val="00F7573A"/>
  </w:style>
  <w:style w:type="paragraph" w:styleId="FootnoteText">
    <w:name w:val="footnote text"/>
    <w:aliases w:val="ft"/>
    <w:basedOn w:val="Normal"/>
    <w:link w:val="FootnoteTextChar"/>
    <w:semiHidden/>
    <w:rsid w:val="007E7C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E7CB8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7E7CB8"/>
    <w:rPr>
      <w:vertAlign w:val="superscript"/>
    </w:rPr>
  </w:style>
  <w:style w:type="paragraph" w:customStyle="1" w:styleId="a4">
    <w:name w:val="เนื้อเรื่อง"/>
    <w:basedOn w:val="Normal"/>
    <w:rsid w:val="00C63F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</w:rPr>
  </w:style>
  <w:style w:type="paragraph" w:styleId="NoSpacing">
    <w:name w:val="No Spacing"/>
    <w:uiPriority w:val="1"/>
    <w:qFormat/>
    <w:rsid w:val="00361A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5467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54670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D97F0C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536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40BF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D1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B0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C00AFC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  <w:semiHidden/>
    <w:unhideWhenUsed/>
    <w:rsid w:val="00100BB4"/>
  </w:style>
  <w:style w:type="paragraph" w:customStyle="1" w:styleId="zKISOffAddress">
    <w:name w:val="zKISOffAddress"/>
    <w:basedOn w:val="Normal"/>
    <w:rsid w:val="007E4F7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3A47F24364C428DF988336AD3C4F8" ma:contentTypeVersion="4" ma:contentTypeDescription="Create a new document." ma:contentTypeScope="" ma:versionID="434c43b960e86e47b8f26a4d85e5b492">
  <xsd:schema xmlns:xsd="http://www.w3.org/2001/XMLSchema" xmlns:xs="http://www.w3.org/2001/XMLSchema" xmlns:p="http://schemas.microsoft.com/office/2006/metadata/properties" xmlns:ns2="b168e262-699a-428d-abca-3d7ae2530bbc" targetNamespace="http://schemas.microsoft.com/office/2006/metadata/properties" ma:root="true" ma:fieldsID="33d542f26a3f2dc0596404b40229cced" ns2:_="">
    <xsd:import namespace="b168e262-699a-428d-abca-3d7ae2530b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8e262-699a-428d-abca-3d7ae2530b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00830-5CAF-4893-9FA0-F2C44A217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68e262-699a-428d-abca-3d7ae2530b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1782BB-F6E1-45E0-8978-84357A732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D24C66-F12C-464D-84EB-D024E5167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B01F7B-4F72-4F0A-8756-CDFC1F17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6</Pages>
  <Words>1324</Words>
  <Characters>7547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นครหลวงกระเบื้องและท่อ จำกัด</vt:lpstr>
      <vt:lpstr>บริษัท นครหลวงกระเบื้องและท่อ จำกัด</vt:lpstr>
    </vt:vector>
  </TitlesOfParts>
  <Company>KPMG</Company>
  <LinksUpToDate>false</LinksUpToDate>
  <CharactersWithSpaces>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นครหลวงกระเบื้องและท่อ จำกัด</dc:title>
  <dc:creator>tadsong_h22</dc:creator>
  <cp:lastModifiedBy>Arissa Chumeemode</cp:lastModifiedBy>
  <cp:revision>2</cp:revision>
  <cp:lastPrinted>2023-02-20T11:35:00Z</cp:lastPrinted>
  <dcterms:created xsi:type="dcterms:W3CDTF">2023-02-23T08:56:00Z</dcterms:created>
  <dcterms:modified xsi:type="dcterms:W3CDTF">2023-02-23T08:56:00Z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-1156433609</vt:i4>
  </property>
  <property fmtid="{D5CDD505-2E9C-101B-9397-08002B2CF9AE}" pid="3" name="ContentTypeId">
    <vt:lpwstr>0x0101008783A47F24364C428DF988336AD3C4F8</vt:lpwstr>
  </property>
</Properties>
</file>