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233884" w:rsidRPr="000E34C5" w14:paraId="7894CA51" w14:textId="77777777" w:rsidTr="00864A3A">
        <w:trPr>
          <w:tblHeader/>
        </w:trPr>
        <w:tc>
          <w:tcPr>
            <w:tcW w:w="1384" w:type="dxa"/>
          </w:tcPr>
          <w:p w14:paraId="124138C3" w14:textId="77777777" w:rsidR="00233884" w:rsidRPr="000E34C5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6B2B5625" w14:textId="77777777" w:rsidR="00233884" w:rsidRPr="000E34C5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33884" w:rsidRPr="000E34C5" w14:paraId="7B4EC597" w14:textId="77777777" w:rsidTr="00864A3A">
        <w:trPr>
          <w:tblHeader/>
        </w:trPr>
        <w:tc>
          <w:tcPr>
            <w:tcW w:w="1384" w:type="dxa"/>
          </w:tcPr>
          <w:p w14:paraId="7F226F72" w14:textId="77777777" w:rsidR="00233884" w:rsidRPr="000E34C5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71A6983" w14:textId="77777777" w:rsidR="00233884" w:rsidRPr="000E34C5" w:rsidRDefault="00233884" w:rsidP="00864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884" w:rsidRPr="000E34C5" w14:paraId="7297720F" w14:textId="77777777" w:rsidTr="00864A3A">
        <w:tc>
          <w:tcPr>
            <w:tcW w:w="1384" w:type="dxa"/>
          </w:tcPr>
          <w:p w14:paraId="17FF2D7D" w14:textId="77777777" w:rsidR="00233884" w:rsidRPr="000E34C5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380E329" w14:textId="58EE6F9E" w:rsidR="00233884" w:rsidRPr="000E34C5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33884" w:rsidRPr="000E34C5" w14:paraId="1F78EE36" w14:textId="77777777" w:rsidTr="00864A3A">
        <w:tc>
          <w:tcPr>
            <w:tcW w:w="1384" w:type="dxa"/>
          </w:tcPr>
          <w:p w14:paraId="36FFA54E" w14:textId="77777777" w:rsidR="00233884" w:rsidRPr="000E34C5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7584EB" w14:textId="0FE643D3" w:rsidR="00233884" w:rsidRPr="000E34C5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33884" w:rsidRPr="000E34C5" w14:paraId="5E9A578E" w14:textId="77777777" w:rsidTr="00864A3A">
        <w:tc>
          <w:tcPr>
            <w:tcW w:w="1384" w:type="dxa"/>
          </w:tcPr>
          <w:p w14:paraId="7D5741FD" w14:textId="77777777" w:rsidR="00233884" w:rsidRPr="000E34C5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8B85D7" w14:textId="0A61DD15" w:rsidR="00233884" w:rsidRPr="000E34C5" w:rsidRDefault="00233884" w:rsidP="00233884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233884" w:rsidRPr="000E34C5" w14:paraId="3CA49B82" w14:textId="77777777" w:rsidTr="00864A3A">
        <w:tc>
          <w:tcPr>
            <w:tcW w:w="1384" w:type="dxa"/>
          </w:tcPr>
          <w:p w14:paraId="621DC33E" w14:textId="77777777" w:rsidR="00233884" w:rsidRPr="000E34C5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AD80781" w14:textId="12CEE594" w:rsidR="00233884" w:rsidRPr="000E34C5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3884" w:rsidRPr="000E34C5" w14:paraId="04B33A68" w14:textId="77777777" w:rsidTr="00864A3A">
        <w:tc>
          <w:tcPr>
            <w:tcW w:w="1384" w:type="dxa"/>
          </w:tcPr>
          <w:p w14:paraId="11EE942F" w14:textId="77777777" w:rsidR="00233884" w:rsidRPr="000E34C5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B78D45" w14:textId="06ACD808" w:rsidR="00233884" w:rsidRPr="000E34C5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   </w:t>
            </w:r>
          </w:p>
        </w:tc>
      </w:tr>
      <w:tr w:rsidR="00233884" w:rsidRPr="000E34C5" w14:paraId="17A4ECA8" w14:textId="77777777" w:rsidTr="00864A3A">
        <w:tc>
          <w:tcPr>
            <w:tcW w:w="1384" w:type="dxa"/>
          </w:tcPr>
          <w:p w14:paraId="6AD44CF2" w14:textId="77777777" w:rsidR="00233884" w:rsidRPr="000E34C5" w:rsidRDefault="00233884" w:rsidP="0023388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8BD59" w14:textId="7E65DF32" w:rsidR="00233884" w:rsidRPr="000E34C5" w:rsidRDefault="00233884" w:rsidP="0023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C35538" w:rsidRPr="000E34C5" w14:paraId="6D1BB811" w14:textId="77777777" w:rsidTr="00864A3A">
        <w:tc>
          <w:tcPr>
            <w:tcW w:w="1384" w:type="dxa"/>
          </w:tcPr>
          <w:p w14:paraId="2D179D1C" w14:textId="77777777" w:rsidR="00C35538" w:rsidRPr="000E34C5" w:rsidRDefault="00C35538" w:rsidP="00C355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DF2F7DC" w14:textId="4EEC5460" w:rsidR="00C35538" w:rsidRPr="000E34C5" w:rsidRDefault="0044203B" w:rsidP="00C35538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44203B" w:rsidRPr="000E34C5" w14:paraId="06FEB25F" w14:textId="77777777" w:rsidTr="00864A3A">
        <w:tc>
          <w:tcPr>
            <w:tcW w:w="1384" w:type="dxa"/>
          </w:tcPr>
          <w:p w14:paraId="5B715BD6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DCFDBB" w14:textId="1D45CD3C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4203B" w:rsidRPr="000E34C5" w14:paraId="6F122AFD" w14:textId="77777777" w:rsidTr="00864A3A">
        <w:tc>
          <w:tcPr>
            <w:tcW w:w="1384" w:type="dxa"/>
          </w:tcPr>
          <w:p w14:paraId="740DAC44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96B107" w14:textId="7F1F0A00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4203B" w:rsidRPr="000E34C5" w14:paraId="3A15758C" w14:textId="77777777" w:rsidTr="00864A3A">
        <w:tc>
          <w:tcPr>
            <w:tcW w:w="1384" w:type="dxa"/>
          </w:tcPr>
          <w:p w14:paraId="270816C2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C5DEB36" w14:textId="0E0425D4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44203B" w:rsidRPr="000E34C5" w14:paraId="28FE1E0A" w14:textId="77777777" w:rsidTr="00864A3A">
        <w:tc>
          <w:tcPr>
            <w:tcW w:w="1384" w:type="dxa"/>
          </w:tcPr>
          <w:p w14:paraId="644B4A4F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76E995C" w14:textId="40D72ADE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44203B" w:rsidRPr="000E34C5" w14:paraId="3FFC05F1" w14:textId="77777777" w:rsidTr="00864A3A">
        <w:tc>
          <w:tcPr>
            <w:tcW w:w="1384" w:type="dxa"/>
          </w:tcPr>
          <w:p w14:paraId="37D32147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9B06ABF" w14:textId="6A9A2059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44203B" w:rsidRPr="000E34C5" w14:paraId="12CD40BB" w14:textId="77777777" w:rsidTr="00864A3A">
        <w:tc>
          <w:tcPr>
            <w:tcW w:w="1384" w:type="dxa"/>
          </w:tcPr>
          <w:p w14:paraId="427CBF40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6C1C5C7" w14:textId="391117D5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4203B" w:rsidRPr="000E34C5" w14:paraId="25470700" w14:textId="77777777" w:rsidTr="00864A3A">
        <w:tc>
          <w:tcPr>
            <w:tcW w:w="1384" w:type="dxa"/>
          </w:tcPr>
          <w:p w14:paraId="67390CD0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AD8153" w14:textId="26D8B94C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44203B" w:rsidRPr="000E34C5" w14:paraId="3217A7FB" w14:textId="77777777" w:rsidTr="00864A3A">
        <w:tc>
          <w:tcPr>
            <w:tcW w:w="1384" w:type="dxa"/>
          </w:tcPr>
          <w:p w14:paraId="30E4472B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08B10FE" w14:textId="106B5D79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44203B" w:rsidRPr="000E34C5" w14:paraId="7DCDB518" w14:textId="77777777" w:rsidTr="00864A3A">
        <w:tc>
          <w:tcPr>
            <w:tcW w:w="1384" w:type="dxa"/>
          </w:tcPr>
          <w:p w14:paraId="50941B81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CEFFD1A" w14:textId="172B343C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44203B" w:rsidRPr="000E34C5" w14:paraId="4AD1FF92" w14:textId="77777777" w:rsidTr="00864A3A">
        <w:tc>
          <w:tcPr>
            <w:tcW w:w="1384" w:type="dxa"/>
          </w:tcPr>
          <w:p w14:paraId="57A95413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60B4E92" w14:textId="10209DFB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44203B" w:rsidRPr="000E34C5" w14:paraId="650DF94E" w14:textId="77777777" w:rsidTr="00864A3A">
        <w:tc>
          <w:tcPr>
            <w:tcW w:w="1384" w:type="dxa"/>
          </w:tcPr>
          <w:p w14:paraId="75465748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8F5DCB" w14:textId="583B52C0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4203B" w:rsidRPr="000E34C5" w14:paraId="2FD1BAF2" w14:textId="77777777" w:rsidTr="00864A3A">
        <w:tc>
          <w:tcPr>
            <w:tcW w:w="1384" w:type="dxa"/>
          </w:tcPr>
          <w:p w14:paraId="642206E4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86F45B4" w14:textId="68E2418A" w:rsidR="0044203B" w:rsidRPr="000E34C5" w:rsidRDefault="0044203B" w:rsidP="004420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44203B" w:rsidRPr="000E34C5" w14:paraId="06F52908" w14:textId="77777777" w:rsidTr="00864A3A">
        <w:tc>
          <w:tcPr>
            <w:tcW w:w="1384" w:type="dxa"/>
          </w:tcPr>
          <w:p w14:paraId="1BFDA45E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C976471" w14:textId="57398605" w:rsidR="0044203B" w:rsidRPr="000E34C5" w:rsidRDefault="0044203B" w:rsidP="004420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44203B" w:rsidRPr="000E34C5" w14:paraId="7C0616CA" w14:textId="77777777" w:rsidTr="00864A3A">
        <w:tc>
          <w:tcPr>
            <w:tcW w:w="1384" w:type="dxa"/>
          </w:tcPr>
          <w:p w14:paraId="0633D3A1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D4A720D" w14:textId="620D07E4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4203B" w:rsidRPr="000E34C5" w14:paraId="5F3DB62E" w14:textId="77777777" w:rsidTr="00864A3A">
        <w:tc>
          <w:tcPr>
            <w:tcW w:w="1384" w:type="dxa"/>
          </w:tcPr>
          <w:p w14:paraId="10A53AD2" w14:textId="77777777" w:rsidR="0044203B" w:rsidRPr="000E34C5" w:rsidRDefault="0044203B" w:rsidP="0044203B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DCE5272" w14:textId="4C0144B8" w:rsidR="0044203B" w:rsidRPr="000E34C5" w:rsidRDefault="0044203B" w:rsidP="00442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2FAB7F2C" w14:textId="1971966B" w:rsidR="004F361E" w:rsidRPr="000E34C5" w:rsidRDefault="006922F4" w:rsidP="000167FE">
      <w:pPr>
        <w:pStyle w:val="IndexHeading1"/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_Hlk60849403"/>
      <w:r w:rsidRPr="000E34C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 </w:t>
      </w:r>
      <w:bookmarkEnd w:id="1"/>
      <w:r w:rsidRPr="000E34C5">
        <w:rPr>
          <w:rFonts w:asciiTheme="majorBidi" w:hAnsiTheme="majorBidi" w:cstheme="majorBidi"/>
          <w:sz w:val="30"/>
          <w:szCs w:val="30"/>
          <w:rtl/>
          <w:cs/>
          <w:lang w:bidi="th-TH"/>
        </w:rPr>
        <w:br w:type="page"/>
      </w:r>
      <w:r w:rsidR="004F361E" w:rsidRPr="000E34C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613A8E27" w14:textId="77777777" w:rsidR="004F361E" w:rsidRPr="000E34C5" w:rsidRDefault="004F361E" w:rsidP="004F3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6C5FD6" w14:textId="294B5FC5" w:rsidR="00F64577" w:rsidRPr="000E34C5" w:rsidRDefault="004F361E" w:rsidP="00F6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17" w:firstLine="540"/>
        <w:jc w:val="both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B66A6" w:rsidRPr="000E34C5">
        <w:rPr>
          <w:rFonts w:asciiTheme="majorBidi" w:hAnsiTheme="majorBidi" w:cstheme="majorBidi"/>
          <w:sz w:val="30"/>
          <w:szCs w:val="30"/>
          <w:cs/>
        </w:rPr>
        <w:t>คณะ</w:t>
      </w:r>
      <w:r w:rsidRPr="000E34C5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30ECF"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31D14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2424" w:rsidRPr="000E34C5">
        <w:rPr>
          <w:rFonts w:asciiTheme="majorBidi" w:hAnsiTheme="majorBidi" w:cstheme="majorBidi"/>
          <w:sz w:val="30"/>
          <w:szCs w:val="30"/>
        </w:rPr>
        <w:t xml:space="preserve">23 </w:t>
      </w:r>
      <w:r w:rsidR="00122424" w:rsidRPr="000E34C5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122424" w:rsidRPr="000E34C5">
        <w:rPr>
          <w:rFonts w:asciiTheme="majorBidi" w:hAnsiTheme="majorBidi" w:cstheme="majorBidi"/>
          <w:sz w:val="30"/>
          <w:szCs w:val="30"/>
        </w:rPr>
        <w:t>2566</w:t>
      </w:r>
    </w:p>
    <w:p w14:paraId="3EA55D46" w14:textId="77777777" w:rsidR="008F7D40" w:rsidRPr="000E34C5" w:rsidRDefault="008F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8F819AC" w14:textId="77777777" w:rsidR="0077361D" w:rsidRPr="000E34C5" w:rsidRDefault="0057196D" w:rsidP="004F361E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0E34C5">
        <w:rPr>
          <w:rFonts w:asciiTheme="majorBidi" w:hAnsiTheme="majorBidi" w:cstheme="majorBidi"/>
          <w:cs/>
        </w:rPr>
        <w:t>ข้อมูล</w:t>
      </w:r>
      <w:r w:rsidR="0077361D" w:rsidRPr="000E34C5">
        <w:rPr>
          <w:rFonts w:asciiTheme="majorBidi" w:hAnsiTheme="majorBidi" w:cstheme="majorBidi"/>
          <w:cs/>
        </w:rPr>
        <w:t xml:space="preserve">ทั่วไป </w:t>
      </w:r>
    </w:p>
    <w:p w14:paraId="10FDD41F" w14:textId="77777777" w:rsidR="005E0586" w:rsidRPr="000E34C5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71AA8" w14:textId="77821804" w:rsidR="00C945C4" w:rsidRPr="000E34C5" w:rsidRDefault="008C2409" w:rsidP="006D24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0E34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</w:t>
      </w:r>
      <w:r w:rsidR="00C40ED4" w:rsidRPr="000E34C5">
        <w:rPr>
          <w:rFonts w:asciiTheme="majorBidi" w:hAnsiTheme="majorBidi" w:cstheme="majorBidi" w:hint="cs"/>
          <w:spacing w:val="-2"/>
          <w:sz w:val="30"/>
          <w:szCs w:val="30"/>
          <w:cs/>
        </w:rPr>
        <w:t>โ</w:t>
      </w:r>
      <w:r w:rsidR="00C40ED4" w:rsidRPr="000E34C5">
        <w:rPr>
          <w:rFonts w:ascii="Angsana New" w:hAnsi="Angsana New" w:hint="cs"/>
          <w:color w:val="000000"/>
          <w:sz w:val="30"/>
          <w:szCs w:val="30"/>
          <w:cs/>
        </w:rPr>
        <w:t xml:space="preserve">รแยล พลัส จำกัด </w:t>
      </w:r>
      <w:r w:rsidR="00C40ED4" w:rsidRPr="000E34C5">
        <w:rPr>
          <w:rFonts w:ascii="Angsana New" w:hAnsi="Angsana New"/>
          <w:color w:val="000000"/>
          <w:sz w:val="30"/>
          <w:szCs w:val="30"/>
          <w:cs/>
        </w:rPr>
        <w:t>(</w:t>
      </w:r>
      <w:r w:rsidR="00C40ED4" w:rsidRPr="000E34C5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="00C40ED4" w:rsidRPr="000E34C5">
        <w:rPr>
          <w:rFonts w:ascii="Angsana New" w:hAnsi="Angsana New"/>
          <w:color w:val="000000"/>
          <w:sz w:val="30"/>
          <w:szCs w:val="30"/>
          <w:cs/>
        </w:rPr>
        <w:t>) (“</w:t>
      </w:r>
      <w:r w:rsidR="00C40ED4" w:rsidRPr="000E34C5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C40ED4" w:rsidRPr="000E34C5">
        <w:rPr>
          <w:rFonts w:ascii="Angsana New" w:hAnsi="Angsana New"/>
          <w:color w:val="000000"/>
          <w:sz w:val="30"/>
          <w:szCs w:val="30"/>
          <w:cs/>
        </w:rPr>
        <w:t xml:space="preserve">”) </w:t>
      </w:r>
      <w:r w:rsidR="00C40ED4" w:rsidRPr="000E34C5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และจดทะเบียนกับตลาดหลักทรัพย์แห่งประเทศไทยเมื่อวันที่</w:t>
      </w:r>
      <w:r w:rsidR="00C40ED4" w:rsidRPr="000E34C5">
        <w:rPr>
          <w:rFonts w:ascii="Angsana New" w:hAnsi="Angsana New"/>
          <w:color w:val="000000"/>
          <w:sz w:val="30"/>
          <w:szCs w:val="30"/>
        </w:rPr>
        <w:t xml:space="preserve"> 20 </w:t>
      </w:r>
      <w:r w:rsidR="00C40ED4" w:rsidRPr="000E34C5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C40ED4" w:rsidRPr="000E34C5">
        <w:rPr>
          <w:rFonts w:ascii="Angsana New" w:hAnsi="Angsana New"/>
          <w:color w:val="000000"/>
          <w:sz w:val="30"/>
          <w:szCs w:val="30"/>
        </w:rPr>
        <w:t>2565</w:t>
      </w:r>
    </w:p>
    <w:p w14:paraId="687C0AFF" w14:textId="77777777" w:rsidR="00C945C4" w:rsidRPr="000E34C5" w:rsidRDefault="00C945C4" w:rsidP="00C945C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139947" w14:textId="46992B15" w:rsidR="00B6783A" w:rsidRPr="000E34C5" w:rsidRDefault="00B6783A" w:rsidP="00B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0E34C5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0E34C5">
        <w:rPr>
          <w:rFonts w:ascii="Angsana New" w:hAnsi="Angsana New"/>
          <w:color w:val="000000"/>
          <w:sz w:val="30"/>
          <w:szCs w:val="30"/>
        </w:rPr>
        <w:t>31</w:t>
      </w:r>
      <w:r w:rsidRPr="000E34C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34C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0E34C5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0E34C5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 ถือหุ้นของบริษัทในอัตรา</w:t>
      </w:r>
      <w:r w:rsidRPr="000E34C5">
        <w:rPr>
          <w:rFonts w:ascii="Angsana New" w:hAnsi="Angsana New"/>
          <w:color w:val="000000"/>
          <w:sz w:val="30"/>
          <w:szCs w:val="30"/>
          <w:cs/>
        </w:rPr>
        <w:t>ร้อยละ</w:t>
      </w:r>
      <w:r w:rsidRPr="000E34C5">
        <w:rPr>
          <w:rFonts w:ascii="Angsana New" w:hAnsi="Angsana New"/>
          <w:color w:val="000000"/>
          <w:sz w:val="30"/>
          <w:szCs w:val="30"/>
        </w:rPr>
        <w:t xml:space="preserve"> 34</w:t>
      </w:r>
      <w:r w:rsidRPr="000E34C5">
        <w:rPr>
          <w:rFonts w:ascii="Angsana New" w:hAnsi="Angsana New"/>
          <w:color w:val="000000"/>
          <w:sz w:val="30"/>
          <w:szCs w:val="30"/>
          <w:cs/>
        </w:rPr>
        <w:t>.</w:t>
      </w:r>
      <w:r w:rsidRPr="000E34C5">
        <w:rPr>
          <w:rFonts w:ascii="Angsana New" w:hAnsi="Angsana New"/>
          <w:color w:val="000000"/>
          <w:sz w:val="30"/>
          <w:szCs w:val="30"/>
        </w:rPr>
        <w:t>43</w:t>
      </w:r>
      <w:r w:rsidRPr="000E34C5">
        <w:rPr>
          <w:rFonts w:ascii="Angsana New" w:hAnsi="Angsana New"/>
          <w:color w:val="000000"/>
          <w:sz w:val="30"/>
          <w:szCs w:val="30"/>
          <w:cs/>
        </w:rPr>
        <w:t xml:space="preserve"> และร้อยละ </w:t>
      </w:r>
      <w:r w:rsidRPr="000E34C5">
        <w:rPr>
          <w:rFonts w:ascii="Angsana New" w:hAnsi="Angsana New"/>
          <w:color w:val="000000"/>
          <w:sz w:val="30"/>
          <w:szCs w:val="30"/>
        </w:rPr>
        <w:t>15</w:t>
      </w:r>
      <w:r w:rsidRPr="000E34C5">
        <w:rPr>
          <w:rFonts w:ascii="Angsana New" w:hAnsi="Angsana New"/>
          <w:color w:val="000000"/>
          <w:sz w:val="30"/>
          <w:szCs w:val="30"/>
          <w:cs/>
        </w:rPr>
        <w:t>.</w:t>
      </w:r>
      <w:r w:rsidRPr="000E34C5">
        <w:rPr>
          <w:rFonts w:ascii="Angsana New" w:hAnsi="Angsana New"/>
          <w:color w:val="000000"/>
          <w:sz w:val="30"/>
          <w:szCs w:val="30"/>
        </w:rPr>
        <w:t xml:space="preserve">02 </w:t>
      </w:r>
      <w:r w:rsidRPr="000E34C5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0E34C5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0E34C5">
        <w:rPr>
          <w:rFonts w:ascii="Angsana New" w:hAnsi="Angsana New"/>
          <w:i/>
          <w:iCs/>
          <w:color w:val="000000"/>
          <w:sz w:val="30"/>
          <w:szCs w:val="30"/>
        </w:rPr>
        <w:t>2564</w:t>
      </w:r>
      <w:r w:rsidRPr="000E34C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: นายพลแสง แซ่เบ๊ และนางสาวอมรรัตน์ เกษวิเศษ ถือหุ้นของบริษัทในอัตราร้อยละ </w:t>
      </w:r>
      <w:r w:rsidRPr="000E34C5">
        <w:rPr>
          <w:rFonts w:ascii="Angsana New" w:hAnsi="Angsana New"/>
          <w:i/>
          <w:iCs/>
          <w:color w:val="000000"/>
          <w:sz w:val="30"/>
          <w:szCs w:val="30"/>
        </w:rPr>
        <w:t>46</w:t>
      </w:r>
      <w:r w:rsidRPr="000E34C5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0E34C5">
        <w:rPr>
          <w:rFonts w:ascii="Angsana New" w:hAnsi="Angsana New"/>
          <w:i/>
          <w:iCs/>
          <w:color w:val="000000"/>
          <w:sz w:val="30"/>
          <w:szCs w:val="30"/>
        </w:rPr>
        <w:t xml:space="preserve">14 </w:t>
      </w:r>
      <w:r w:rsidRPr="000E34C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และร้อยละ </w:t>
      </w:r>
      <w:r w:rsidRPr="000E34C5">
        <w:rPr>
          <w:rFonts w:ascii="Angsana New" w:hAnsi="Angsana New"/>
          <w:i/>
          <w:iCs/>
          <w:color w:val="000000"/>
          <w:sz w:val="30"/>
          <w:szCs w:val="30"/>
        </w:rPr>
        <w:t>20</w:t>
      </w:r>
      <w:r w:rsidRPr="000E34C5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0E34C5">
        <w:rPr>
          <w:rFonts w:ascii="Angsana New" w:hAnsi="Angsana New"/>
          <w:i/>
          <w:iCs/>
          <w:color w:val="000000"/>
          <w:sz w:val="30"/>
          <w:szCs w:val="30"/>
        </w:rPr>
        <w:t xml:space="preserve">13 </w:t>
      </w:r>
      <w:r w:rsidRPr="000E34C5">
        <w:rPr>
          <w:rFonts w:ascii="Angsana New" w:hAnsi="Angsana New"/>
          <w:i/>
          <w:iCs/>
          <w:color w:val="000000"/>
          <w:sz w:val="30"/>
          <w:szCs w:val="30"/>
          <w:cs/>
        </w:rPr>
        <w:t>ตามลำดับ)</w:t>
      </w:r>
    </w:p>
    <w:p w14:paraId="03EC04B3" w14:textId="77777777" w:rsidR="00B6783A" w:rsidRPr="000E34C5" w:rsidRDefault="00B6783A" w:rsidP="00B6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7CFA95" w14:textId="77777777" w:rsidR="00B6783A" w:rsidRPr="000E34C5" w:rsidRDefault="00B6783A" w:rsidP="00B6783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E34C5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58A316B9" w14:textId="062812D4" w:rsidR="005E0586" w:rsidRPr="000E34C5" w:rsidRDefault="005E0586" w:rsidP="0034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B99E4" w14:textId="77777777" w:rsidR="00A7660F" w:rsidRPr="000E34C5" w:rsidRDefault="00A7660F" w:rsidP="00A7660F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0E34C5">
        <w:rPr>
          <w:rFonts w:asciiTheme="majorBidi" w:hAnsiTheme="majorBidi" w:cstheme="majorBidi"/>
          <w:cs/>
        </w:rPr>
        <w:t>เกณฑ์การจัดทำงบการเงิน</w:t>
      </w:r>
    </w:p>
    <w:p w14:paraId="13E968C4" w14:textId="77777777" w:rsidR="00A7660F" w:rsidRPr="000E34C5" w:rsidRDefault="00A7660F" w:rsidP="00A7660F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B71C39D" w14:textId="50F497E4" w:rsidR="001D6589" w:rsidRPr="000E34C5" w:rsidRDefault="001D6589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0E34C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E34C5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83E3E" w:rsidRPr="000E34C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05379" w:rsidRPr="000E34C5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="00105379" w:rsidRPr="000E34C5">
        <w:rPr>
          <w:rFonts w:asciiTheme="majorBidi" w:hAnsiTheme="majorBidi"/>
          <w:spacing w:val="6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066A52C7" w14:textId="77777777" w:rsidR="001D6589" w:rsidRPr="000E34C5" w:rsidRDefault="001D6589" w:rsidP="001D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AC28263" w14:textId="17BCD3E8" w:rsidR="001D45EF" w:rsidRPr="000E34C5" w:rsidRDefault="001D6589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0E34C5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21A237A" w14:textId="7FCFE1FF" w:rsidR="00C05787" w:rsidRPr="000E34C5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51DFC4E" w14:textId="4A65222A" w:rsidR="00C05787" w:rsidRPr="000E34C5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4DC7954" w14:textId="39275DB6" w:rsidR="00C05787" w:rsidRPr="000E34C5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3642F2EC" w14:textId="77777777" w:rsidR="00C05787" w:rsidRPr="000E34C5" w:rsidRDefault="00C05787" w:rsidP="00B85FF2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BDF16D3" w14:textId="13BDACD3" w:rsidR="00C06215" w:rsidRPr="000E34C5" w:rsidRDefault="00C06215" w:rsidP="00FA562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0E34C5">
        <w:rPr>
          <w:rFonts w:asciiTheme="majorBidi" w:hAnsiTheme="majorBidi" w:cstheme="majorBidi"/>
          <w:cs/>
        </w:rPr>
        <w:lastRenderedPageBreak/>
        <w:t>นโยบายการบัญชีที่สำคัญ</w:t>
      </w:r>
    </w:p>
    <w:p w14:paraId="6E9BCF79" w14:textId="77777777" w:rsidR="008E3099" w:rsidRPr="000E34C5" w:rsidRDefault="008E3099" w:rsidP="008E3099">
      <w:pPr>
        <w:rPr>
          <w:rFonts w:asciiTheme="majorBidi" w:hAnsiTheme="majorBidi" w:cstheme="majorBidi"/>
          <w:sz w:val="28"/>
          <w:szCs w:val="28"/>
          <w:cs/>
        </w:rPr>
      </w:pPr>
    </w:p>
    <w:p w14:paraId="0DB966A1" w14:textId="127736FF" w:rsidR="00DA6101" w:rsidRPr="000E34C5" w:rsidRDefault="00DA6101" w:rsidP="00C3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FBF9529" w14:textId="77777777" w:rsidR="00DA6101" w:rsidRPr="000E34C5" w:rsidRDefault="00DA6101" w:rsidP="00DA6101">
      <w:pPr>
        <w:rPr>
          <w:rFonts w:asciiTheme="majorBidi" w:hAnsiTheme="majorBidi" w:cstheme="majorBidi"/>
          <w:sz w:val="28"/>
          <w:szCs w:val="28"/>
          <w:cs/>
        </w:rPr>
      </w:pPr>
    </w:p>
    <w:p w14:paraId="6B7AB156" w14:textId="77777777" w:rsidR="00D852D4" w:rsidRPr="000E34C5" w:rsidRDefault="00432F95" w:rsidP="00D852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CF23131" w14:textId="77777777" w:rsidR="00D852D4" w:rsidRPr="000E34C5" w:rsidRDefault="00560466" w:rsidP="00D8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0E34C5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 xml:space="preserve"> </w:t>
      </w:r>
    </w:p>
    <w:p w14:paraId="42C16A51" w14:textId="6F00EFE3" w:rsidR="00204F2D" w:rsidRPr="000E34C5" w:rsidRDefault="00204F2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1FFDD37" w14:textId="77777777" w:rsidR="002D2C7D" w:rsidRPr="000E34C5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E3A95" w14:textId="6C94F82A" w:rsidR="002D2C7D" w:rsidRPr="000E34C5" w:rsidRDefault="002D2C7D" w:rsidP="00204F2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ผลต่างของอัตราแลกเปลี่ยนที่เกิดขึ้นจากการแปลงค่าให้รับรู้ในกำไรหรือขาดทุนในงวดบัญชีน</w:t>
      </w:r>
      <w:r w:rsidR="00C50AE5" w:rsidRPr="000E34C5">
        <w:rPr>
          <w:rFonts w:asciiTheme="majorBidi" w:hAnsiTheme="majorBidi" w:cstheme="majorBidi"/>
          <w:sz w:val="30"/>
          <w:szCs w:val="30"/>
          <w:cs/>
        </w:rPr>
        <w:t>ั้น</w:t>
      </w:r>
    </w:p>
    <w:p w14:paraId="77FB23BD" w14:textId="7896F986" w:rsidR="0021119D" w:rsidRPr="000E34C5" w:rsidRDefault="0021119D" w:rsidP="00E0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A3282D" w14:textId="303385CB" w:rsidR="0021119D" w:rsidRPr="000E34C5" w:rsidRDefault="0021119D" w:rsidP="0021119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CF275F0" w14:textId="77777777" w:rsidR="0021119D" w:rsidRPr="000E34C5" w:rsidRDefault="0021119D" w:rsidP="00C32CDB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A337FF" w14:textId="704BE6BC" w:rsidR="0021119D" w:rsidRPr="000E34C5" w:rsidRDefault="0021119D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C32CDB" w:rsidRPr="000E34C5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3CA7F329" w14:textId="77777777" w:rsidR="0021119D" w:rsidRPr="000E34C5" w:rsidRDefault="0021119D" w:rsidP="0021119D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AA0F66" w14:textId="376CFB91" w:rsidR="007C43B1" w:rsidRPr="000E34C5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B85FF2" w:rsidRPr="000E34C5">
        <w:rPr>
          <w:rFonts w:asciiTheme="majorBidi" w:hAnsiTheme="majorBidi" w:cstheme="majorBidi"/>
          <w:sz w:val="30"/>
          <w:szCs w:val="30"/>
        </w:rPr>
        <w:t>3</w:t>
      </w:r>
      <w:r w:rsidRPr="000E34C5">
        <w:rPr>
          <w:rFonts w:asciiTheme="majorBidi" w:hAnsiTheme="majorBidi" w:cstheme="majorBidi"/>
          <w:sz w:val="30"/>
          <w:szCs w:val="30"/>
          <w:cs/>
        </w:rPr>
        <w:t>(</w:t>
      </w:r>
      <w:r w:rsidR="00B85FF2" w:rsidRPr="000E34C5">
        <w:rPr>
          <w:rFonts w:asciiTheme="majorBidi" w:hAnsiTheme="majorBidi" w:cstheme="majorBidi"/>
          <w:sz w:val="30"/>
          <w:szCs w:val="30"/>
          <w:cs/>
        </w:rPr>
        <w:t>ง</w:t>
      </w:r>
      <w:r w:rsidRPr="000E34C5">
        <w:rPr>
          <w:rFonts w:asciiTheme="majorBidi" w:hAnsiTheme="majorBidi" w:cstheme="majorBidi"/>
          <w:sz w:val="30"/>
          <w:szCs w:val="30"/>
          <w:cs/>
        </w:rPr>
        <w:t>)</w:t>
      </w:r>
      <w:r w:rsidR="00563554" w:rsidRPr="000E34C5">
        <w:rPr>
          <w:rFonts w:asciiTheme="majorBidi" w:hAnsiTheme="majorBidi" w:cstheme="majorBidi"/>
          <w:sz w:val="30"/>
          <w:szCs w:val="30"/>
          <w:cs/>
        </w:rPr>
        <w:t>)</w:t>
      </w:r>
      <w:r w:rsidRPr="000E34C5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251897" w:rsidRPr="000E34C5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0E34C5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641D808A" w14:textId="77777777" w:rsidR="007C43B1" w:rsidRPr="000E34C5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5AD908B8" w14:textId="48037B74" w:rsidR="007C43B1" w:rsidRPr="000E34C5" w:rsidRDefault="007C43B1" w:rsidP="007C43B1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3306BD6" w14:textId="416E1F7A" w:rsidR="007C43B1" w:rsidRPr="000E34C5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38BA59B2" w14:textId="77777777" w:rsidR="00C05787" w:rsidRPr="000E34C5" w:rsidRDefault="00C05787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3A5C74A" w14:textId="5B5EF5CB" w:rsidR="007C43B1" w:rsidRPr="000E34C5" w:rsidRDefault="007C43B1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5084E60" w14:textId="77777777" w:rsidR="00C05787" w:rsidRPr="000E34C5" w:rsidRDefault="00C05787" w:rsidP="007C43B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5CB07F" w14:textId="246EB3E7" w:rsidR="00C32CDB" w:rsidRPr="000E34C5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8A108F" w14:textId="77777777" w:rsidR="007C43B1" w:rsidRPr="000E34C5" w:rsidRDefault="007C43B1" w:rsidP="00DE5E26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A82B2" w14:textId="5B95E9FB" w:rsidR="00840BFE" w:rsidRPr="000E34C5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20B7" w:rsidRPr="000E34C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76320C" w:rsidRPr="000E34C5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2149844" w14:textId="08F39D1A" w:rsidR="00840BFE" w:rsidRPr="000E34C5" w:rsidRDefault="00840BFE" w:rsidP="00840BF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39078" w14:textId="29A02624" w:rsidR="007C43B1" w:rsidRPr="000E34C5" w:rsidRDefault="007C43B1" w:rsidP="007C43B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CAA438D" w14:textId="77777777" w:rsidR="007C43B1" w:rsidRPr="000E34C5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AEE7115" w14:textId="6C083DA5" w:rsidR="007C43B1" w:rsidRPr="000E34C5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8750C05" w14:textId="77777777" w:rsidR="007C43B1" w:rsidRPr="000E34C5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D5AEA0A" w14:textId="75BE0BC6" w:rsidR="007C43B1" w:rsidRPr="000E34C5" w:rsidRDefault="007C43B1" w:rsidP="007C43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D173C1" w14:textId="77777777" w:rsidR="007C43B1" w:rsidRPr="000E34C5" w:rsidRDefault="007C43B1" w:rsidP="007C4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155258BB" w14:textId="4543C71A" w:rsidR="007C43B1" w:rsidRPr="000E34C5" w:rsidRDefault="007C43B1" w:rsidP="007C43B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2D1315E" w14:textId="55CFD282" w:rsidR="00840BFE" w:rsidRPr="000E34C5" w:rsidRDefault="00840BFE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BB373" w14:textId="41AFFDAC" w:rsidR="00C05787" w:rsidRPr="000E34C5" w:rsidRDefault="00C05787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3807C" w14:textId="7684D615" w:rsidR="00C05787" w:rsidRPr="000E34C5" w:rsidRDefault="00C05787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15D6F1" w14:textId="1DE3CA5F" w:rsidR="00C05787" w:rsidRPr="000E34C5" w:rsidRDefault="00C05787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76ACA" w14:textId="77777777" w:rsidR="00C05787" w:rsidRPr="000E34C5" w:rsidRDefault="00C05787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5FCEF8" w14:textId="148243B8" w:rsidR="00840BFE" w:rsidRPr="000E34C5" w:rsidRDefault="00840BFE" w:rsidP="00114B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D420B7" w:rsidRPr="000E34C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4661EC" w:rsidRPr="000E34C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 อนุพันธ์</w:t>
      </w:r>
    </w:p>
    <w:p w14:paraId="1C93E89F" w14:textId="77777777" w:rsidR="00840BFE" w:rsidRPr="000E34C5" w:rsidRDefault="00840BFE" w:rsidP="00840BF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59763" w14:textId="04DD5011" w:rsidR="009366C1" w:rsidRPr="000E34C5" w:rsidRDefault="009366C1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9554A08" w14:textId="77777777" w:rsidR="00806A50" w:rsidRPr="000E34C5" w:rsidRDefault="00806A50" w:rsidP="009366C1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88C573" w14:textId="07560E5F" w:rsidR="00207E1F" w:rsidRPr="000E34C5" w:rsidRDefault="00207E1F" w:rsidP="00207E1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E198956" w14:textId="121AED42" w:rsidR="00207E1F" w:rsidRPr="000E34C5" w:rsidRDefault="00207E1F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D2955" w14:textId="43BF8FED" w:rsidR="00F74FE1" w:rsidRPr="000E34C5" w:rsidRDefault="009366C1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27014506" w14:textId="77777777" w:rsidR="00550D9F" w:rsidRPr="000E34C5" w:rsidRDefault="00550D9F" w:rsidP="00F7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1EDE9E" w14:textId="428EF939" w:rsidR="009366C1" w:rsidRPr="000E34C5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D2C7D" w:rsidRPr="000E34C5">
        <w:rPr>
          <w:rFonts w:asciiTheme="majorBidi" w:hAnsiTheme="majorBidi" w:cstheme="majorBidi"/>
          <w:sz w:val="30"/>
          <w:szCs w:val="30"/>
        </w:rPr>
        <w:t>12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64F3A0D" w14:textId="77777777" w:rsidR="009366C1" w:rsidRPr="000E34C5" w:rsidRDefault="009366C1" w:rsidP="0093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E1C379A" w14:textId="47BADA84" w:rsidR="00550D9F" w:rsidRPr="000E34C5" w:rsidRDefault="009366C1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5DDE21" w14:textId="77777777" w:rsidR="00483E3E" w:rsidRPr="000E34C5" w:rsidRDefault="00483E3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A2B28D" w14:textId="492D68D9" w:rsidR="004661EC" w:rsidRPr="000E34C5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07E1F" w:rsidRPr="000E34C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 การตัดจำหน่าย</w:t>
      </w:r>
    </w:p>
    <w:p w14:paraId="070B286E" w14:textId="32B2DB8F" w:rsidR="004661EC" w:rsidRPr="000E34C5" w:rsidRDefault="004661EC" w:rsidP="0076580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45584" w14:textId="0C360E5D" w:rsidR="00FA428D" w:rsidRPr="000E34C5" w:rsidRDefault="00FA428D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635CDA6" w14:textId="391F3564" w:rsidR="004661EC" w:rsidRPr="000E34C5" w:rsidRDefault="004661EC" w:rsidP="004661E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E897C" w14:textId="2A4ACB40" w:rsidR="004661EC" w:rsidRPr="000E34C5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="00207E1F" w:rsidRPr="000E34C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09D4A823" w14:textId="15644622" w:rsidR="004661EC" w:rsidRPr="000E34C5" w:rsidRDefault="004661EC" w:rsidP="004661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61DDDA" w14:textId="250530A4" w:rsidR="00FA428D" w:rsidRPr="000E34C5" w:rsidRDefault="00FA428D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327B9AD" w14:textId="51289DC6" w:rsidR="00C51E8C" w:rsidRPr="000E34C5" w:rsidRDefault="00C51E8C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E399F55" w14:textId="77777777" w:rsidR="00C05787" w:rsidRPr="000E34C5" w:rsidRDefault="00C05787" w:rsidP="00FA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87C8EE5" w14:textId="77777777" w:rsidR="005340A3" w:rsidRPr="000E34C5" w:rsidRDefault="005340A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3756145" w14:textId="5F515287" w:rsidR="0060108F" w:rsidRPr="000E34C5" w:rsidRDefault="0060108F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DD7E4E0" w14:textId="2C6D7238" w:rsidR="008137E9" w:rsidRPr="000E34C5" w:rsidRDefault="008137E9" w:rsidP="00C06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0E34C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495E54" w:rsidRPr="000E34C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</w:t>
      </w:r>
      <w:r w:rsidRPr="000E34C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495E54" w:rsidRPr="000E34C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กิจกรรมจัดหาเงิน</w:t>
      </w:r>
      <w:r w:rsidRPr="000E34C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ในงบกระแสเงินสด</w:t>
      </w:r>
    </w:p>
    <w:p w14:paraId="7C8C7E81" w14:textId="23A230A9" w:rsidR="00806A50" w:rsidRPr="000E34C5" w:rsidRDefault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1CC7F6" w14:textId="2361DDF3" w:rsidR="00A22B33" w:rsidRPr="000E34C5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54CC3F6B" w14:textId="61455159" w:rsidR="0060108F" w:rsidRPr="000E34C5" w:rsidRDefault="0060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A1A163" w14:textId="16EAB76B" w:rsidR="008137E9" w:rsidRPr="000E34C5" w:rsidRDefault="008137E9" w:rsidP="008137E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95E54" w:rsidRPr="000E34C5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0E34C5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</w:t>
      </w:r>
      <w:r w:rsidR="00495E54" w:rsidRPr="000E34C5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0E34C5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4B9283C" w14:textId="77777777" w:rsidR="008137E9" w:rsidRPr="000E34C5" w:rsidRDefault="008137E9" w:rsidP="0081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E495466" w14:textId="458B50BF" w:rsidR="008137E9" w:rsidRPr="000E34C5" w:rsidRDefault="008137E9" w:rsidP="008137E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F5D357" w14:textId="05D1D090" w:rsidR="00B85FF2" w:rsidRPr="000E34C5" w:rsidRDefault="00B85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9AF96E9" w14:textId="5EFD1AB1" w:rsidR="00A22B33" w:rsidRPr="000E34C5" w:rsidRDefault="00A22B33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40CE464" w14:textId="77777777" w:rsidR="00213482" w:rsidRPr="000E34C5" w:rsidRDefault="00213482" w:rsidP="00E9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D8384" w14:textId="5442A6AD" w:rsidR="00F74FE1" w:rsidRPr="000E34C5" w:rsidRDefault="008137E9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ต้นทุนของสินค้าคำนวณโดยใช้วิธีเข้าก่อนออกก่อน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</w:t>
      </w:r>
      <w:r w:rsidR="00495E54" w:rsidRPr="000E34C5">
        <w:rPr>
          <w:rFonts w:asciiTheme="majorBidi" w:hAnsiTheme="majorBidi" w:cstheme="majorBidi"/>
          <w:sz w:val="30"/>
          <w:szCs w:val="30"/>
          <w:cs/>
        </w:rPr>
        <w:t>ด้วยประมาณการต้นทุนในการผลิตสินค้าให้เสร็จและ</w:t>
      </w:r>
      <w:r w:rsidRPr="000E34C5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1C0129BE" w14:textId="77777777" w:rsidR="00483E3E" w:rsidRPr="000E34C5" w:rsidRDefault="00483E3E" w:rsidP="001277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4D7CEF" w14:textId="6188B891" w:rsidR="00A22B33" w:rsidRPr="000E34C5" w:rsidRDefault="004C311C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DBEB145" w14:textId="37ED316B" w:rsidR="00D83BE0" w:rsidRPr="000E34C5" w:rsidRDefault="00D83BE0" w:rsidP="00A3784D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68E1EDA" w14:textId="782192D5" w:rsidR="0089664A" w:rsidRPr="000E34C5" w:rsidRDefault="0089664A" w:rsidP="0089664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542431A" w14:textId="77777777" w:rsidR="0089664A" w:rsidRPr="000E34C5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14EEE0" w14:textId="715EC988" w:rsidR="0089664A" w:rsidRPr="000E34C5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AA05EB3" w14:textId="7F32DC8F" w:rsidR="0089664A" w:rsidRPr="000E34C5" w:rsidRDefault="0089664A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D221FC" w14:textId="77777777" w:rsidR="0089664A" w:rsidRPr="000E34C5" w:rsidRDefault="0089664A" w:rsidP="0089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hd w:val="clear" w:color="auto" w:fill="E0E0E0"/>
        </w:rPr>
      </w:pPr>
    </w:p>
    <w:p w14:paraId="6BA5A3A8" w14:textId="1C61D4B3" w:rsidR="0089664A" w:rsidRPr="000E34C5" w:rsidRDefault="0089664A" w:rsidP="0089664A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E34C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Pr="000E34C5">
        <w:rPr>
          <w:rFonts w:asciiTheme="majorBidi" w:hAnsiTheme="majorBidi" w:cstheme="majorBidi"/>
          <w:color w:val="auto"/>
          <w:sz w:val="30"/>
          <w:szCs w:val="30"/>
          <w:cs/>
        </w:rPr>
        <w:t>บริษัทจะ</w:t>
      </w:r>
      <w:r w:rsidRPr="000E34C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98B1B14" w14:textId="77777777" w:rsidR="006900FA" w:rsidRPr="000E34C5" w:rsidRDefault="006900FA" w:rsidP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</w:p>
    <w:p w14:paraId="218DA66C" w14:textId="3B68BEB2" w:rsidR="0089664A" w:rsidRPr="000E34C5" w:rsidRDefault="0089664A" w:rsidP="00806A5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0E34C5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0E34C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51BEC3F" w14:textId="77777777" w:rsidR="005C1D35" w:rsidRPr="000E34C5" w:rsidRDefault="005C1D35" w:rsidP="00806A50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3889A70" w14:textId="34DE02CA" w:rsidR="006900FA" w:rsidRPr="000E34C5" w:rsidRDefault="006900FA" w:rsidP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41DD6D3" w14:textId="77777777" w:rsidR="00806A50" w:rsidRPr="000E34C5" w:rsidRDefault="00806A50" w:rsidP="00806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0"/>
        <w:gridCol w:w="1434"/>
        <w:gridCol w:w="3223"/>
      </w:tblGrid>
      <w:tr w:rsidR="00806A50" w:rsidRPr="000E34C5" w14:paraId="741ED4F7" w14:textId="77777777" w:rsidTr="00A31F71">
        <w:tc>
          <w:tcPr>
            <w:tcW w:w="4480" w:type="dxa"/>
          </w:tcPr>
          <w:p w14:paraId="0CB99A09" w14:textId="7F775984" w:rsidR="0011723E" w:rsidRPr="000E34C5" w:rsidRDefault="005F1F1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34" w:type="dxa"/>
          </w:tcPr>
          <w:p w14:paraId="475708EF" w14:textId="2F8F7FDA" w:rsidR="0011723E" w:rsidRPr="000E34C5" w:rsidRDefault="00DE1270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723E" w:rsidRPr="000E34C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223" w:type="dxa"/>
          </w:tcPr>
          <w:p w14:paraId="70FEA578" w14:textId="34DBECCF" w:rsidR="0011723E" w:rsidRPr="000E34C5" w:rsidRDefault="0011723E" w:rsidP="0011723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0E34C5" w14:paraId="548625B7" w14:textId="77777777" w:rsidTr="00A31F71">
        <w:tc>
          <w:tcPr>
            <w:tcW w:w="4480" w:type="dxa"/>
          </w:tcPr>
          <w:p w14:paraId="634BDBC0" w14:textId="6D145A7D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34" w:type="dxa"/>
          </w:tcPr>
          <w:p w14:paraId="703A35EE" w14:textId="3643915D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3223" w:type="dxa"/>
          </w:tcPr>
          <w:p w14:paraId="0433DBDB" w14:textId="77777777" w:rsidR="0011723E" w:rsidRPr="000E34C5" w:rsidRDefault="0011723E" w:rsidP="0011723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0E34C5" w14:paraId="0DC0D422" w14:textId="77777777" w:rsidTr="00A31F71">
        <w:tc>
          <w:tcPr>
            <w:tcW w:w="4480" w:type="dxa"/>
          </w:tcPr>
          <w:p w14:paraId="3961D06C" w14:textId="704A8948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34" w:type="dxa"/>
          </w:tcPr>
          <w:p w14:paraId="78858B22" w14:textId="1E27D65E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223" w:type="dxa"/>
          </w:tcPr>
          <w:p w14:paraId="363797A1" w14:textId="77777777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06A50" w:rsidRPr="000E34C5" w14:paraId="6738E894" w14:textId="77777777" w:rsidTr="00A31F71">
        <w:tc>
          <w:tcPr>
            <w:tcW w:w="4480" w:type="dxa"/>
          </w:tcPr>
          <w:p w14:paraId="2BD74C40" w14:textId="5C38D596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34" w:type="dxa"/>
          </w:tcPr>
          <w:p w14:paraId="7D94FE40" w14:textId="14F4C416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0118"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7EAD6A2" w14:textId="656C89A0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1723E" w:rsidRPr="000E34C5" w14:paraId="3B09CE5F" w14:textId="77777777" w:rsidTr="00A31F71">
        <w:tc>
          <w:tcPr>
            <w:tcW w:w="4480" w:type="dxa"/>
          </w:tcPr>
          <w:p w14:paraId="3996CB42" w14:textId="77777777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34" w:type="dxa"/>
          </w:tcPr>
          <w:p w14:paraId="69007193" w14:textId="77777777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23" w:type="dxa"/>
          </w:tcPr>
          <w:p w14:paraId="511202FF" w14:textId="77777777" w:rsidR="0011723E" w:rsidRPr="000E34C5" w:rsidRDefault="0011723E" w:rsidP="0011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D9E9910" w14:textId="77777777" w:rsidR="00607C0E" w:rsidRPr="000E34C5" w:rsidRDefault="0060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C54F2A1" w14:textId="6E9A73AF" w:rsidR="0099750D" w:rsidRPr="000E34C5" w:rsidRDefault="0099750D" w:rsidP="00A378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1ECBDAA" w14:textId="69A428B2" w:rsidR="008B1275" w:rsidRPr="000E34C5" w:rsidRDefault="008B1275" w:rsidP="00A3784D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3010745" w14:textId="1DC29970" w:rsidR="00DD6260" w:rsidRPr="000E34C5" w:rsidRDefault="00D41870" w:rsidP="00DD6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bookmarkStart w:id="2" w:name="_Hlk87280412"/>
      <w:r w:rsidRPr="000E34C5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bookmarkEnd w:id="2"/>
      <w:r w:rsidRPr="000E34C5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DD6260" w:rsidRPr="000E34C5">
        <w:rPr>
          <w:rFonts w:asciiTheme="majorBidi" w:hAnsiTheme="majorBidi" w:cstheme="majorBidi"/>
          <w:b/>
          <w:bCs/>
          <w:iCs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0E34C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 xml:space="preserve">และรับรู้ในกำไรหรือขาดทุน </w:t>
      </w:r>
    </w:p>
    <w:p w14:paraId="69D54F0A" w14:textId="77777777" w:rsidR="00DD6260" w:rsidRPr="000E34C5" w:rsidRDefault="00DD626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7EF11777" w14:textId="5FA1F404" w:rsidR="00D41870" w:rsidRPr="000E34C5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31B2EE5" w14:textId="77777777" w:rsidR="0043304E" w:rsidRPr="000E34C5" w:rsidRDefault="0043304E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68" w:type="dxa"/>
        <w:tblLook w:val="01E0" w:firstRow="1" w:lastRow="1" w:firstColumn="1" w:lastColumn="1" w:noHBand="0" w:noVBand="0"/>
      </w:tblPr>
      <w:tblGrid>
        <w:gridCol w:w="4680"/>
        <w:gridCol w:w="1260"/>
        <w:gridCol w:w="3420"/>
      </w:tblGrid>
      <w:tr w:rsidR="004E37E5" w:rsidRPr="000E34C5" w14:paraId="079DDE15" w14:textId="77777777" w:rsidTr="004E37E5">
        <w:tc>
          <w:tcPr>
            <w:tcW w:w="4680" w:type="dxa"/>
          </w:tcPr>
          <w:p w14:paraId="227BD4CE" w14:textId="64F1D8C4" w:rsidR="004E37E5" w:rsidRPr="000E34C5" w:rsidRDefault="004B2683" w:rsidP="00E62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72" w:hanging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</w:tcPr>
          <w:p w14:paraId="039FB9AF" w14:textId="4F81A719" w:rsidR="004E37E5" w:rsidRPr="000E34C5" w:rsidRDefault="0078318A" w:rsidP="00A3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420" w:type="dxa"/>
          </w:tcPr>
          <w:p w14:paraId="21A30FB2" w14:textId="77777777" w:rsidR="004E37E5" w:rsidRPr="000E34C5" w:rsidRDefault="004E37E5" w:rsidP="00A3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4845E15" w14:textId="77777777" w:rsidR="009E364D" w:rsidRPr="000E34C5" w:rsidRDefault="009E364D" w:rsidP="00E031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3D193" w14:textId="77777777" w:rsidR="00483E3E" w:rsidRPr="000E34C5" w:rsidRDefault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7EC788D" w14:textId="33D033E6" w:rsidR="00E0314D" w:rsidRPr="000E34C5" w:rsidRDefault="00E0314D" w:rsidP="00E0314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F9BD2A2" w14:textId="7286A085" w:rsidR="00E0314D" w:rsidRPr="000E34C5" w:rsidRDefault="00E0314D" w:rsidP="00E0314D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04590" w14:textId="30FB3FD8" w:rsidR="00D41870" w:rsidRPr="000E34C5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E0986F1" w14:textId="77777777" w:rsidR="00D41870" w:rsidRPr="000E34C5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E8ABF63" w14:textId="1D963C12" w:rsidR="00D41870" w:rsidRPr="000E34C5" w:rsidRDefault="00D41870" w:rsidP="00D4187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="00A15DDA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อสังหาริมทรัพย์</w:t>
      </w:r>
      <w:r w:rsidR="00A15DDA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BDD3246" w14:textId="77777777" w:rsidR="00D41870" w:rsidRPr="000E34C5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FDE8444" w14:textId="41B5BB03" w:rsidR="00D41870" w:rsidRPr="000E34C5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207E1F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850090" w14:textId="77777777" w:rsidR="00D41870" w:rsidRPr="000E34C5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77388AD" w14:textId="143B6C96" w:rsidR="00D41870" w:rsidRPr="000E34C5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0E34C5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</w:t>
      </w:r>
    </w:p>
    <w:p w14:paraId="564F3222" w14:textId="77777777" w:rsidR="00D41870" w:rsidRPr="000E34C5" w:rsidRDefault="00D41870" w:rsidP="00D4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6F2C09" w14:textId="28D0584C" w:rsidR="00D41870" w:rsidRPr="000E34C5" w:rsidRDefault="00D41870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ทั้งนี้บริษัทใช้อัตราดอกเบี้ยเงินกู้ยืมส่วนเพิ่มของบริษัทในการคิดลดเป็นมูลค่าปัจจุบัน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5BD82350" w14:textId="77777777" w:rsidR="005322D7" w:rsidRPr="000E34C5" w:rsidRDefault="005322D7" w:rsidP="00F74FE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F90E5E" w14:textId="1AC29720" w:rsidR="00D41870" w:rsidRPr="000E34C5" w:rsidRDefault="00D41870" w:rsidP="00D4187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12774D" w:rsidRPr="000E34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689A919" w14:textId="77777777" w:rsidR="001E39F3" w:rsidRPr="000E34C5" w:rsidRDefault="001E39F3" w:rsidP="007174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32489F" w14:textId="77777777" w:rsidR="00483E3E" w:rsidRPr="000E34C5" w:rsidRDefault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CE31B26" w14:textId="49912481" w:rsidR="00055F0C" w:rsidRPr="000E34C5" w:rsidRDefault="00055F0C" w:rsidP="00055F0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การด้อยค่าสินทรัพย์</w:t>
      </w:r>
      <w:r w:rsidR="001A2D9C"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ที่ไม่ใช่สินทรัพย์</w:t>
      </w: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ทางการเงิน</w:t>
      </w:r>
    </w:p>
    <w:p w14:paraId="5004A2B7" w14:textId="77777777" w:rsidR="00055F0C" w:rsidRPr="000E34C5" w:rsidRDefault="00055F0C" w:rsidP="0067714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FB9CE" w14:textId="0BB3D283" w:rsidR="0072108B" w:rsidRPr="000E34C5" w:rsidRDefault="00AE0F21" w:rsidP="007210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5C72DB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</w:t>
      </w:r>
      <w:r w:rsidR="00A073BE" w:rsidRPr="000E34C5">
        <w:rPr>
          <w:rFonts w:asciiTheme="majorBidi" w:hAnsiTheme="majorBidi" w:cstheme="majorBidi"/>
          <w:sz w:val="30"/>
          <w:szCs w:val="30"/>
          <w:cs/>
        </w:rPr>
        <w:t>่าสินทรัพย์ที่คาดว่าจะได้รับคืน</w:t>
      </w:r>
      <w:r w:rsidR="0072108B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A5F2FF2" w14:textId="77777777" w:rsidR="007922F5" w:rsidRPr="000E34C5" w:rsidRDefault="007922F5" w:rsidP="005C72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C07F10" w14:textId="5ED2D866" w:rsidR="00AE0F21" w:rsidRPr="000E34C5" w:rsidRDefault="00AE0F21" w:rsidP="00AE0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C82189" w:rsidRPr="000E34C5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0E34C5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72108B" w:rsidRPr="000E34C5">
        <w:rPr>
          <w:rFonts w:asciiTheme="majorBidi" w:hAnsiTheme="majorBidi" w:cstheme="majorBidi"/>
          <w:sz w:val="30"/>
          <w:szCs w:val="30"/>
          <w:cs/>
        </w:rPr>
        <w:t>สูง</w:t>
      </w:r>
      <w:r w:rsidRPr="000E34C5">
        <w:rPr>
          <w:rFonts w:asciiTheme="majorBidi" w:hAnsiTheme="majorBidi" w:cstheme="majorBidi"/>
          <w:sz w:val="30"/>
          <w:szCs w:val="30"/>
          <w:cs/>
        </w:rPr>
        <w:t>กว่ามูลค่าที่จะได้รับคืน</w:t>
      </w:r>
    </w:p>
    <w:p w14:paraId="37148389" w14:textId="77777777" w:rsidR="00AE0F21" w:rsidRPr="000E34C5" w:rsidRDefault="00AE0F21" w:rsidP="005A30BF">
      <w:pPr>
        <w:rPr>
          <w:rFonts w:asciiTheme="majorBidi" w:hAnsiTheme="majorBidi" w:cstheme="majorBidi"/>
          <w:sz w:val="30"/>
          <w:szCs w:val="30"/>
        </w:rPr>
      </w:pPr>
    </w:p>
    <w:p w14:paraId="343575BE" w14:textId="7AE8E706" w:rsidR="0072108B" w:rsidRPr="000E34C5" w:rsidRDefault="0072108B" w:rsidP="007210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9C979DA" w14:textId="77777777" w:rsidR="00AE0F21" w:rsidRPr="000E34C5" w:rsidRDefault="00AE0F21" w:rsidP="005A30BF">
      <w:pPr>
        <w:rPr>
          <w:rFonts w:asciiTheme="majorBidi" w:hAnsiTheme="majorBidi" w:cstheme="majorBidi"/>
          <w:sz w:val="30"/>
          <w:szCs w:val="30"/>
        </w:rPr>
      </w:pPr>
    </w:p>
    <w:p w14:paraId="2D11F708" w14:textId="2829311E" w:rsidR="00717496" w:rsidRPr="000E34C5" w:rsidRDefault="0072108B" w:rsidP="00C821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94CA66D" w14:textId="77777777" w:rsidR="001E39F3" w:rsidRPr="000E34C5" w:rsidRDefault="001E39F3" w:rsidP="001E3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171060" w14:textId="7B94617F" w:rsidR="004E37E5" w:rsidRPr="000E34C5" w:rsidRDefault="004E37E5" w:rsidP="00F950D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660D6CD9" w14:textId="77777777" w:rsidR="00607C0E" w:rsidRPr="000E34C5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59A139" w14:textId="2EB9FF58" w:rsidR="007922F5" w:rsidRPr="000E34C5" w:rsidRDefault="00607C0E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085B188" w14:textId="77777777" w:rsidR="00607C0E" w:rsidRPr="000E34C5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B05C90" w14:textId="0B104E56" w:rsidR="009058CC" w:rsidRPr="000E34C5" w:rsidRDefault="007233A5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E34C5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0E34C5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กองทุนสำรองเลี้ยงชีพสำหรับพนักงานของบริษัท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C231D83" w14:textId="77777777" w:rsidR="00607C0E" w:rsidRPr="000E34C5" w:rsidRDefault="00607C0E" w:rsidP="00483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284DC56" w14:textId="36F03168" w:rsidR="00607C0E" w:rsidRPr="000E34C5" w:rsidRDefault="00607C0E" w:rsidP="00483E3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A42206" w14:textId="77777777" w:rsidR="00607C0E" w:rsidRPr="000E34C5" w:rsidRDefault="00607C0E" w:rsidP="00607C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4542D8" w14:textId="401C643B" w:rsidR="007233A5" w:rsidRPr="000E34C5" w:rsidRDefault="007233A5" w:rsidP="007233A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82189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0E34C5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0E34C5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</w:t>
      </w:r>
      <w:r w:rsidR="004465AD" w:rsidRPr="000E34C5">
        <w:rPr>
          <w:rFonts w:asciiTheme="majorBidi" w:hAnsiTheme="majorBidi" w:cstheme="majorBidi" w:hint="cs"/>
          <w:sz w:val="30"/>
          <w:szCs w:val="30"/>
          <w:cs/>
        </w:rPr>
        <w:t>ทุกๆ</w:t>
      </w:r>
      <w:r w:rsidR="004465AD" w:rsidRPr="000E34C5">
        <w:rPr>
          <w:rFonts w:asciiTheme="majorBidi" w:hAnsiTheme="majorBidi" w:cstheme="majorBidi"/>
          <w:sz w:val="30"/>
          <w:szCs w:val="30"/>
        </w:rPr>
        <w:t xml:space="preserve"> 3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65AD" w:rsidRPr="000E34C5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0E34C5">
        <w:rPr>
          <w:rFonts w:asciiTheme="majorBidi" w:hAnsiTheme="majorBidi" w:cstheme="majorBidi"/>
          <w:sz w:val="30"/>
          <w:szCs w:val="30"/>
          <w:cs/>
        </w:rPr>
        <w:t>โดยวิธีคิดลดแต่ละหน่วยที่ประมาณการไว้</w:t>
      </w:r>
    </w:p>
    <w:p w14:paraId="6AEB69EC" w14:textId="71142443" w:rsidR="007233A5" w:rsidRPr="000E34C5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34C5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F3634D" w:rsidRPr="000E34C5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F3634D" w:rsidRPr="000E34C5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</w:t>
      </w:r>
      <w:r w:rsidR="004465AD" w:rsidRPr="000E34C5">
        <w:rPr>
          <w:rFonts w:asciiTheme="majorBidi" w:hAnsiTheme="majorBidi" w:cstheme="majorBidi" w:hint="cs"/>
          <w:i/>
          <w:sz w:val="30"/>
          <w:szCs w:val="30"/>
          <w:cs/>
        </w:rPr>
        <w:t>รายการ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644B8269" w14:textId="77777777" w:rsidR="007233A5" w:rsidRPr="000E34C5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FD6E3C4" w14:textId="0718B738" w:rsidR="007233A5" w:rsidRPr="000E34C5" w:rsidRDefault="007233A5" w:rsidP="007233A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E34C5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3AB4909A" w14:textId="77777777" w:rsidR="007233A5" w:rsidRPr="000E34C5" w:rsidRDefault="007233A5" w:rsidP="00723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C1C40A2" w14:textId="26DBCE2C" w:rsidR="007233A5" w:rsidRPr="000E34C5" w:rsidRDefault="007233A5" w:rsidP="007233A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34C5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AFFCAA8" w14:textId="77777777" w:rsidR="007922F5" w:rsidRPr="000E34C5" w:rsidRDefault="007922F5" w:rsidP="009058C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7FFD5" w14:textId="77777777" w:rsidR="004E37E5" w:rsidRPr="000E34C5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7E6033" w14:textId="77777777" w:rsidR="004E37E5" w:rsidRPr="000E34C5" w:rsidRDefault="004E37E5" w:rsidP="006D2404">
      <w:pPr>
        <w:rPr>
          <w:rFonts w:asciiTheme="majorBidi" w:hAnsiTheme="majorBidi" w:cstheme="majorBidi"/>
          <w:sz w:val="30"/>
          <w:szCs w:val="30"/>
        </w:rPr>
      </w:pPr>
    </w:p>
    <w:p w14:paraId="6E846985" w14:textId="721CBAAF" w:rsidR="00AA0933" w:rsidRPr="000E34C5" w:rsidRDefault="00896B52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E34C5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B0281" w:rsidRPr="000E34C5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0E34C5">
        <w:rPr>
          <w:rFonts w:asciiTheme="majorBidi" w:hAnsiTheme="majorBidi" w:cstheme="majorBidi"/>
          <w:i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</w:t>
      </w:r>
      <w:r w:rsidR="002B0281" w:rsidRPr="000E34C5">
        <w:rPr>
          <w:rFonts w:asciiTheme="majorBidi" w:hAnsiTheme="majorBidi" w:cstheme="majorBidi"/>
          <w:i/>
          <w:sz w:val="30"/>
          <w:szCs w:val="30"/>
          <w:cs/>
        </w:rPr>
        <w:t>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332B2D3" w14:textId="5B032E2E" w:rsidR="008C48E4" w:rsidRPr="000E34C5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3A6DEDA" w14:textId="60234EF2" w:rsidR="008C48E4" w:rsidRPr="000E34C5" w:rsidRDefault="008C48E4" w:rsidP="008C48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ประมาณการค่าประกันความเสียหายจะบันทึกเมื่อได้ขายสินค้าแก่ลูกค้าแล้ว ประมาณการค่าใช้จ่ายพิจารณาจากประวัติการจ่ายค่าประกันความเสียหาย และปัจจัยต่าง ๆ ที่อาจเกี่ยวข้องกับความน่าจะเป็นที่จะเกิดความเสียหายดังกล่าว</w:t>
      </w:r>
    </w:p>
    <w:p w14:paraId="5EAC3D39" w14:textId="77777777" w:rsidR="000F6B38" w:rsidRPr="000E34C5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EAA853" w14:textId="17F64B1C" w:rsidR="008C48E4" w:rsidRPr="000E34C5" w:rsidRDefault="008C48E4" w:rsidP="008C48E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27F2C49" w14:textId="77777777" w:rsidR="008C48E4" w:rsidRPr="000E34C5" w:rsidRDefault="008C48E4" w:rsidP="00896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252CDB" w14:textId="4E1DC482" w:rsidR="008C48E4" w:rsidRPr="000E34C5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34C5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136A1A1" w14:textId="77777777" w:rsidR="008C48E4" w:rsidRPr="000E34C5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7E36FAF" w14:textId="6422C00B" w:rsidR="008C48E4" w:rsidRPr="000E34C5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B407062" w14:textId="77777777" w:rsidR="008C48E4" w:rsidRPr="000E34C5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34C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0E34C5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0E34C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2410FC" w14:textId="77777777" w:rsidR="008C48E4" w:rsidRPr="000E34C5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34C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E34C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0E34C5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E34C5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CAC3B90" w14:textId="77777777" w:rsidR="008C48E4" w:rsidRPr="000E34C5" w:rsidDel="001A6CC8" w:rsidRDefault="008C48E4" w:rsidP="008C48E4">
      <w:pPr>
        <w:pStyle w:val="block"/>
        <w:numPr>
          <w:ilvl w:val="0"/>
          <w:numId w:val="24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34C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E34C5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0E34C5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65D5FB3" w14:textId="77777777" w:rsidR="008C48E4" w:rsidRPr="000E34C5" w:rsidDel="001A6CC8" w:rsidRDefault="008C48E4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2CFD24" w14:textId="599156C6" w:rsidR="008C48E4" w:rsidRPr="000E34C5" w:rsidDel="001A6CC8" w:rsidRDefault="008C48E4" w:rsidP="008C48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27E5C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34C5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3F820E0" w14:textId="77777777" w:rsidR="008C48E4" w:rsidRPr="000E34C5" w:rsidDel="001A6CC8" w:rsidRDefault="008C48E4" w:rsidP="008C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A30CF0" w14:textId="3B4EFC5D" w:rsidR="00AA25B3" w:rsidRPr="000E34C5" w:rsidRDefault="008C48E4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34C5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7601C705" w14:textId="77777777" w:rsidR="008C48E4" w:rsidRPr="000E34C5" w:rsidRDefault="008C48E4" w:rsidP="004459F1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F768B" w14:textId="5AD286FC" w:rsidR="004E37E5" w:rsidRPr="000E34C5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27E5C"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3537F00" w14:textId="490F4DE9" w:rsidR="004E37E5" w:rsidRPr="000E34C5" w:rsidRDefault="004E37E5" w:rsidP="00A378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5C92D" w14:textId="04CBBA24" w:rsidR="00457AD5" w:rsidRPr="000E34C5" w:rsidRDefault="00457AD5" w:rsidP="00457A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D637566" w14:textId="77777777" w:rsidR="00457AD5" w:rsidRPr="000E34C5" w:rsidRDefault="00457AD5" w:rsidP="004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B9BB0C7" w14:textId="5F44B9E5" w:rsidR="00457AD5" w:rsidRPr="000E34C5" w:rsidRDefault="00457AD5" w:rsidP="006E44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66044B5E" w14:textId="7A1E97E3" w:rsidR="005C2AA6" w:rsidRPr="000E34C5" w:rsidRDefault="005C2AA6" w:rsidP="00F15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221D8D59" w14:textId="77777777" w:rsidR="000F6B38" w:rsidRPr="000E34C5" w:rsidRDefault="000F6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032D98" w14:textId="10B59B90" w:rsidR="004E37E5" w:rsidRPr="000E34C5" w:rsidRDefault="004E37E5" w:rsidP="00A3784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AF90D2A" w14:textId="685F5A52" w:rsidR="004E37E5" w:rsidRPr="000E34C5" w:rsidRDefault="004E37E5" w:rsidP="006D2404">
      <w:pPr>
        <w:rPr>
          <w:rFonts w:asciiTheme="majorBidi" w:hAnsiTheme="majorBidi" w:cstheme="majorBidi"/>
          <w:sz w:val="30"/>
          <w:szCs w:val="30"/>
        </w:rPr>
      </w:pPr>
    </w:p>
    <w:p w14:paraId="30B665E6" w14:textId="3DB4E745" w:rsidR="006E447F" w:rsidRPr="000E34C5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606FEB04" w14:textId="77777777" w:rsidR="006E447F" w:rsidRPr="000E34C5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097D6B7" w14:textId="5DDA7618" w:rsidR="006E447F" w:rsidRPr="000E34C5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1C14F14A" w14:textId="77777777" w:rsidR="006E447F" w:rsidRPr="000E34C5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A79704F" w14:textId="37BAD2FB" w:rsidR="006E447F" w:rsidRPr="000E34C5" w:rsidRDefault="006E447F" w:rsidP="006E44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4FD66B07" w14:textId="77777777" w:rsidR="006E447F" w:rsidRPr="000E34C5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FD4CDB2" w14:textId="2B9C8BC7" w:rsidR="006E447F" w:rsidRPr="000E34C5" w:rsidRDefault="006E447F" w:rsidP="006E44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E34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="003D65CA" w:rsidRPr="000E34C5">
        <w:rPr>
          <w:rFonts w:asciiTheme="majorBidi" w:hAnsiTheme="majorBidi" w:cstheme="majorBidi"/>
          <w:sz w:val="30"/>
          <w:szCs w:val="30"/>
          <w:cs/>
        </w:rPr>
        <w:t>ของ</w:t>
      </w:r>
      <w:r w:rsidRPr="000E34C5">
        <w:rPr>
          <w:rFonts w:asciiTheme="majorBidi" w:hAnsiTheme="majorBidi" w:cstheme="majorBidi"/>
          <w:sz w:val="30"/>
          <w:szCs w:val="30"/>
          <w:cs/>
        </w:rPr>
        <w:t>กิจการ</w:t>
      </w:r>
    </w:p>
    <w:p w14:paraId="51E423EB" w14:textId="77777777" w:rsidR="006E447F" w:rsidRPr="000E34C5" w:rsidRDefault="006E447F" w:rsidP="006E4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842CAC2" w14:textId="0EA6821F" w:rsidR="006E447F" w:rsidRPr="000E34C5" w:rsidRDefault="006E447F" w:rsidP="006E447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E77E1DD" w14:textId="67FF521E" w:rsidR="00AA25B3" w:rsidRPr="000E34C5" w:rsidRDefault="00AA2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8365C0E" w14:textId="6B89BF2C" w:rsidR="00DE3443" w:rsidRPr="000E34C5" w:rsidRDefault="00DE3443" w:rsidP="00DE344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D281CDE" w14:textId="77777777" w:rsidR="00A12017" w:rsidRPr="000E34C5" w:rsidRDefault="00A12017" w:rsidP="004F7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5210355" w14:textId="4F77C77C" w:rsidR="003D65CA" w:rsidRPr="000E34C5" w:rsidRDefault="004F796D" w:rsidP="0051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sz w:val="30"/>
          <w:szCs w:val="30"/>
        </w:rPr>
      </w:pPr>
      <w:r w:rsidRPr="000E34C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2F3722" w:rsidRPr="000E34C5">
        <w:rPr>
          <w:rFonts w:asciiTheme="majorBidi" w:hAnsiTheme="majorBidi" w:cstheme="majorBidi"/>
          <w:b/>
          <w:sz w:val="30"/>
          <w:szCs w:val="30"/>
          <w:cs/>
        </w:rPr>
        <w:br/>
      </w:r>
      <w:r w:rsidRPr="000E34C5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0E34C5">
        <w:rPr>
          <w:rFonts w:asciiTheme="majorBidi" w:eastAsia="Calibri" w:hAnsiTheme="majorBidi" w:cstheme="majorBidi"/>
          <w:b/>
          <w:sz w:val="30"/>
          <w:szCs w:val="30"/>
          <w:cs/>
        </w:rPr>
        <w:t xml:space="preserve"> </w:t>
      </w:r>
    </w:p>
    <w:p w14:paraId="016CE5D1" w14:textId="49B933EE" w:rsidR="00522E2A" w:rsidRPr="000E34C5" w:rsidRDefault="00522E2A" w:rsidP="0051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sz w:val="20"/>
          <w:szCs w:val="20"/>
        </w:rPr>
      </w:pPr>
    </w:p>
    <w:p w14:paraId="7EB60A6D" w14:textId="618C25D2" w:rsidR="006D2404" w:rsidRPr="000E34C5" w:rsidRDefault="006D2404" w:rsidP="002136CC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right="-18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t>บุคคลหรือกิจการที่เกี่ยวข้องกัน</w:t>
      </w:r>
      <w:r w:rsidR="00D1593F" w:rsidRPr="000E34C5">
        <w:rPr>
          <w:rFonts w:asciiTheme="majorBidi" w:hAnsiTheme="majorBidi" w:cstheme="majorBidi"/>
          <w:cs/>
          <w:lang w:val="th-TH"/>
        </w:rPr>
        <w:t xml:space="preserve"> </w:t>
      </w:r>
    </w:p>
    <w:p w14:paraId="0BCB30F1" w14:textId="0A4253B8" w:rsidR="001D447B" w:rsidRPr="000E34C5" w:rsidRDefault="001D447B" w:rsidP="005C72DB">
      <w:pPr>
        <w:tabs>
          <w:tab w:val="clear" w:pos="454"/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6B1B5D9" w14:textId="77777777" w:rsidR="00E279A0" w:rsidRPr="000E34C5" w:rsidRDefault="00E279A0" w:rsidP="00E27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125EAE9" w14:textId="77777777" w:rsidR="00E279A0" w:rsidRPr="00145DCE" w:rsidRDefault="00E279A0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8FFFA42" w14:textId="4B0886BD" w:rsidR="00181203" w:rsidRPr="000E34C5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34C5">
        <w:rPr>
          <w:rFonts w:asciiTheme="majorBidi" w:hAnsiTheme="majorBidi" w:cstheme="majorBidi"/>
          <w:b/>
          <w:sz w:val="30"/>
          <w:szCs w:val="30"/>
          <w:cs/>
        </w:rPr>
        <w:lastRenderedPageBreak/>
        <w:t>บุคคลหรือกิจการอื่นที่เกี่ยวข้องกันที่มีรายการระหว่างกันที่มีนัยสำคัญกับบริษัทในระหว่างปี มีดังต่อไปนี้</w:t>
      </w:r>
    </w:p>
    <w:p w14:paraId="7EE52B89" w14:textId="77777777" w:rsidR="00A56BB3" w:rsidRPr="00145DCE" w:rsidRDefault="00A56BB3" w:rsidP="00F760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806A50" w:rsidRPr="000E34C5" w14:paraId="4203BDC4" w14:textId="77777777" w:rsidTr="004B3B29">
        <w:trPr>
          <w:tblHeader/>
        </w:trPr>
        <w:tc>
          <w:tcPr>
            <w:tcW w:w="1980" w:type="dxa"/>
          </w:tcPr>
          <w:p w14:paraId="38268745" w14:textId="6DF10274" w:rsidR="00181203" w:rsidRPr="000E34C5" w:rsidRDefault="00181203" w:rsidP="004B3B29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</w:t>
            </w:r>
            <w:r w:rsidR="00A56BB3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980" w:type="dxa"/>
          </w:tcPr>
          <w:p w14:paraId="39202C9F" w14:textId="77777777" w:rsidR="00181203" w:rsidRPr="000E34C5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25C9F56" w14:textId="77777777" w:rsidR="00181203" w:rsidRPr="000E34C5" w:rsidRDefault="00181203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56597C55" w14:textId="06E31F74" w:rsidR="00181203" w:rsidRPr="000E34C5" w:rsidRDefault="00181203" w:rsidP="004B3B29">
            <w:pPr>
              <w:spacing w:line="240" w:lineRule="auto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611C" w:rsidRPr="000E34C5" w14:paraId="0E4D139E" w14:textId="77777777" w:rsidTr="004B3B29">
        <w:trPr>
          <w:tblHeader/>
        </w:trPr>
        <w:tc>
          <w:tcPr>
            <w:tcW w:w="1980" w:type="dxa"/>
          </w:tcPr>
          <w:p w14:paraId="0EBA1612" w14:textId="0F864139" w:rsidR="0097611C" w:rsidRPr="000E34C5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13ED6F42" w14:textId="2C80F40F" w:rsidR="0097611C" w:rsidRPr="000E34C5" w:rsidRDefault="0097611C" w:rsidP="004B3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D1EBBB" w14:textId="7B401627" w:rsidR="0097611C" w:rsidRPr="000E34C5" w:rsidRDefault="0097611C" w:rsidP="0097611C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</w:t>
            </w:r>
            <w:r w:rsidR="007922F5"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CA4698F" w14:textId="77777777" w:rsidR="00CD7814" w:rsidRPr="000E34C5" w:rsidRDefault="00CD7814" w:rsidP="00CD781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83"/>
        <w:gridCol w:w="1261"/>
        <w:gridCol w:w="270"/>
        <w:gridCol w:w="1173"/>
      </w:tblGrid>
      <w:tr w:rsidR="00F91830" w:rsidRPr="000E34C5" w14:paraId="57610E88" w14:textId="77777777" w:rsidTr="00205153">
        <w:trPr>
          <w:trHeight w:val="420"/>
        </w:trPr>
        <w:tc>
          <w:tcPr>
            <w:tcW w:w="6583" w:type="dxa"/>
          </w:tcPr>
          <w:p w14:paraId="35629307" w14:textId="4D233F30" w:rsidR="00F91830" w:rsidRPr="000E34C5" w:rsidRDefault="00F91830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1" w:type="dxa"/>
          </w:tcPr>
          <w:p w14:paraId="21AF534E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E1B900E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3" w:type="dxa"/>
          </w:tcPr>
          <w:p w14:paraId="6272562E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91830" w:rsidRPr="000E34C5" w14:paraId="3C4C0B73" w14:textId="77777777" w:rsidTr="00205153">
        <w:trPr>
          <w:trHeight w:val="420"/>
        </w:trPr>
        <w:tc>
          <w:tcPr>
            <w:tcW w:w="6583" w:type="dxa"/>
          </w:tcPr>
          <w:p w14:paraId="618F9301" w14:textId="15EDD2C1" w:rsidR="00F91830" w:rsidRPr="000E34C5" w:rsidRDefault="00E66D59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</w:t>
            </w:r>
            <w:r w:rsidR="00F91830" w:rsidRPr="000E34C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043BEE" w:rsidRPr="000E34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043BEE" w:rsidRPr="000E34C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="00043BEE" w:rsidRPr="000E34C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61" w:type="dxa"/>
          </w:tcPr>
          <w:p w14:paraId="5C078339" w14:textId="263AF87D" w:rsidR="00F91830" w:rsidRPr="000E34C5" w:rsidRDefault="00F91830" w:rsidP="00F91830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0" w:type="dxa"/>
          </w:tcPr>
          <w:p w14:paraId="27421732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3" w:type="dxa"/>
          </w:tcPr>
          <w:p w14:paraId="2D80ABD0" w14:textId="4FD313B8" w:rsidR="00F91830" w:rsidRPr="000E34C5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F91830" w:rsidRPr="000E34C5" w14:paraId="7E45BD67" w14:textId="77777777" w:rsidTr="00205153">
        <w:trPr>
          <w:trHeight w:val="431"/>
        </w:trPr>
        <w:tc>
          <w:tcPr>
            <w:tcW w:w="6583" w:type="dxa"/>
          </w:tcPr>
          <w:p w14:paraId="46465E6B" w14:textId="04C47D17" w:rsidR="00F91830" w:rsidRPr="000E34C5" w:rsidRDefault="00F91830" w:rsidP="00F91830">
            <w:pPr>
              <w:pStyle w:val="a"/>
              <w:tabs>
                <w:tab w:val="clear" w:pos="1080"/>
              </w:tabs>
              <w:ind w:left="-18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704" w:type="dxa"/>
            <w:gridSpan w:val="3"/>
          </w:tcPr>
          <w:p w14:paraId="14A0F78E" w14:textId="1B52CCFB" w:rsidR="00F91830" w:rsidRPr="000E34C5" w:rsidRDefault="00F91830" w:rsidP="00F91830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0E34C5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F91830" w:rsidRPr="000E34C5" w14:paraId="0DD9E2BD" w14:textId="77777777" w:rsidTr="00205153">
        <w:trPr>
          <w:trHeight w:val="411"/>
        </w:trPr>
        <w:tc>
          <w:tcPr>
            <w:tcW w:w="6583" w:type="dxa"/>
          </w:tcPr>
          <w:p w14:paraId="0FD3DB81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E34C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1261" w:type="dxa"/>
          </w:tcPr>
          <w:p w14:paraId="4D98A114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3686576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3" w:type="dxa"/>
          </w:tcPr>
          <w:p w14:paraId="070960F9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F91830" w:rsidRPr="000E34C5" w14:paraId="15ECBEA8" w14:textId="77777777" w:rsidTr="00205153">
        <w:trPr>
          <w:trHeight w:val="411"/>
        </w:trPr>
        <w:tc>
          <w:tcPr>
            <w:tcW w:w="6583" w:type="dxa"/>
          </w:tcPr>
          <w:p w14:paraId="4DA233A8" w14:textId="1FAEA265" w:rsidR="00F91830" w:rsidRPr="000E34C5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0E34C5">
              <w:rPr>
                <w:rFonts w:asciiTheme="majorBidi" w:hAnsiTheme="majorBidi" w:cstheme="majorBidi"/>
                <w:cs/>
                <w:lang w:val="en-US"/>
              </w:rPr>
              <w:t>ดอกเบี้ยรับ</w:t>
            </w:r>
          </w:p>
        </w:tc>
        <w:tc>
          <w:tcPr>
            <w:tcW w:w="1261" w:type="dxa"/>
          </w:tcPr>
          <w:p w14:paraId="62A495E3" w14:textId="690C3628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1707D8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194D645" w14:textId="32665079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4,801</w:t>
            </w:r>
          </w:p>
        </w:tc>
      </w:tr>
      <w:tr w:rsidR="00F91830" w:rsidRPr="000E34C5" w14:paraId="5197320A" w14:textId="77777777" w:rsidTr="00205153">
        <w:trPr>
          <w:trHeight w:val="411"/>
        </w:trPr>
        <w:tc>
          <w:tcPr>
            <w:tcW w:w="6583" w:type="dxa"/>
          </w:tcPr>
          <w:p w14:paraId="365ADF3D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E34C5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1261" w:type="dxa"/>
          </w:tcPr>
          <w:p w14:paraId="57330771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1638C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44E879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830" w:rsidRPr="000E34C5" w14:paraId="562B9830" w14:textId="77777777" w:rsidTr="00205153">
        <w:trPr>
          <w:trHeight w:val="401"/>
        </w:trPr>
        <w:tc>
          <w:tcPr>
            <w:tcW w:w="6583" w:type="dxa"/>
          </w:tcPr>
          <w:p w14:paraId="3067796F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Theme="majorBidi" w:hAnsiTheme="majorBidi" w:cstheme="majorBidi"/>
                <w:cs/>
              </w:rPr>
            </w:pPr>
            <w:r w:rsidRPr="000E34C5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61" w:type="dxa"/>
            <w:shd w:val="clear" w:color="auto" w:fill="auto"/>
          </w:tcPr>
          <w:p w14:paraId="0CAA5BF6" w14:textId="1BC4083E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15,461,771</w:t>
            </w:r>
          </w:p>
        </w:tc>
        <w:tc>
          <w:tcPr>
            <w:tcW w:w="270" w:type="dxa"/>
            <w:shd w:val="clear" w:color="auto" w:fill="auto"/>
          </w:tcPr>
          <w:p w14:paraId="7E96AE86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5B259CA" w14:textId="68D1652E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15,869,340</w:t>
            </w:r>
          </w:p>
        </w:tc>
      </w:tr>
      <w:tr w:rsidR="00F91830" w:rsidRPr="000E34C5" w14:paraId="4B0CB43C" w14:textId="77777777" w:rsidTr="000F6B38">
        <w:trPr>
          <w:trHeight w:val="411"/>
        </w:trPr>
        <w:tc>
          <w:tcPr>
            <w:tcW w:w="6583" w:type="dxa"/>
          </w:tcPr>
          <w:p w14:paraId="617A4260" w14:textId="0746EFE0" w:rsidR="00F91830" w:rsidRPr="000E34C5" w:rsidRDefault="00F91830" w:rsidP="00F91830">
            <w:pPr>
              <w:pStyle w:val="a"/>
              <w:tabs>
                <w:tab w:val="clear" w:pos="1080"/>
              </w:tabs>
              <w:ind w:firstLine="162"/>
              <w:jc w:val="both"/>
              <w:rPr>
                <w:rFonts w:asciiTheme="majorBidi" w:hAnsiTheme="majorBidi" w:cstheme="majorBidi"/>
                <w:cs/>
              </w:rPr>
            </w:pPr>
            <w:r w:rsidRPr="000E34C5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A514E05" w14:textId="65A62BFA" w:rsidR="00F91830" w:rsidRPr="000E34C5" w:rsidRDefault="006A3F3E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250</w:t>
            </w:r>
            <w:r w:rsidR="00F91830" w:rsidRPr="000E3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0C2AD3EF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211418D" w14:textId="245D8221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374,699</w:t>
            </w:r>
          </w:p>
        </w:tc>
      </w:tr>
      <w:tr w:rsidR="00F91830" w:rsidRPr="000E34C5" w14:paraId="58C2C0A3" w14:textId="77777777" w:rsidTr="000F6B38">
        <w:trPr>
          <w:trHeight w:val="420"/>
        </w:trPr>
        <w:tc>
          <w:tcPr>
            <w:tcW w:w="6583" w:type="dxa"/>
          </w:tcPr>
          <w:p w14:paraId="416B3EDC" w14:textId="77777777" w:rsidR="00F91830" w:rsidRPr="000E34C5" w:rsidRDefault="00F91830" w:rsidP="00F91830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74853" w14:textId="38CCC351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</w:t>
            </w:r>
            <w:r w:rsidR="004B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12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B63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067</w:t>
            </w:r>
          </w:p>
        </w:tc>
        <w:tc>
          <w:tcPr>
            <w:tcW w:w="270" w:type="dxa"/>
            <w:shd w:val="clear" w:color="auto" w:fill="auto"/>
          </w:tcPr>
          <w:p w14:paraId="117E8028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73681" w14:textId="276FBB9B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16,244,039</w:t>
            </w:r>
          </w:p>
        </w:tc>
      </w:tr>
      <w:tr w:rsidR="00F91830" w:rsidRPr="000E34C5" w14:paraId="0B67EC9C" w14:textId="77777777" w:rsidTr="00BB3EA6">
        <w:trPr>
          <w:trHeight w:val="420"/>
        </w:trPr>
        <w:tc>
          <w:tcPr>
            <w:tcW w:w="6583" w:type="dxa"/>
          </w:tcPr>
          <w:p w14:paraId="31DA2154" w14:textId="23915295" w:rsidR="00F91830" w:rsidRPr="000E34C5" w:rsidRDefault="00F91830" w:rsidP="00F91830">
            <w:pPr>
              <w:pStyle w:val="a"/>
              <w:tabs>
                <w:tab w:val="clear" w:pos="1080"/>
              </w:tabs>
              <w:ind w:left="156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</w:tcPr>
          <w:p w14:paraId="183D5DEC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548E860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590762D8" w14:textId="77777777" w:rsidR="00F91830" w:rsidRPr="000E34C5" w:rsidRDefault="00F91830" w:rsidP="00F91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3F9D1CAA" w14:textId="031BCDB8" w:rsidR="00D16AF7" w:rsidRPr="000E34C5" w:rsidRDefault="00BB3200" w:rsidP="00BB320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cs/>
        </w:rPr>
      </w:pPr>
      <w:r w:rsidRPr="000E34C5">
        <w:rPr>
          <w:rFonts w:asciiTheme="majorBidi" w:hAnsiTheme="majorBidi" w:cstheme="majorBidi"/>
          <w:cs/>
        </w:rPr>
        <w:t xml:space="preserve">ยอดคงเหลือกับบุคคลหรือกิจการที่เกี่ยวข้องกัน ณ วันที่ </w:t>
      </w:r>
      <w:r w:rsidR="00930AF7" w:rsidRPr="000E34C5">
        <w:rPr>
          <w:rFonts w:asciiTheme="majorBidi" w:hAnsiTheme="majorBidi" w:cstheme="majorBidi"/>
          <w:lang w:val="en-US"/>
        </w:rPr>
        <w:t>31</w:t>
      </w:r>
      <w:r w:rsidRPr="000E34C5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209F6414" w14:textId="77777777" w:rsidR="003D2B7D" w:rsidRPr="000E34C5" w:rsidRDefault="003D2B7D" w:rsidP="00BB320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4"/>
        <w:gridCol w:w="6"/>
        <w:gridCol w:w="1328"/>
        <w:gridCol w:w="268"/>
        <w:gridCol w:w="1108"/>
        <w:gridCol w:w="268"/>
        <w:gridCol w:w="1191"/>
        <w:gridCol w:w="311"/>
        <w:gridCol w:w="1257"/>
        <w:gridCol w:w="234"/>
        <w:gridCol w:w="1176"/>
      </w:tblGrid>
      <w:tr w:rsidR="00806A50" w:rsidRPr="000E34C5" w14:paraId="65E87C26" w14:textId="77777777" w:rsidTr="008308C2">
        <w:trPr>
          <w:tblHeader/>
        </w:trPr>
        <w:tc>
          <w:tcPr>
            <w:tcW w:w="2114" w:type="dxa"/>
          </w:tcPr>
          <w:p w14:paraId="13AB7A32" w14:textId="0B057082" w:rsidR="00F10113" w:rsidRPr="000E34C5" w:rsidRDefault="009517C2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334" w:type="dxa"/>
            <w:gridSpan w:val="2"/>
            <w:vAlign w:val="bottom"/>
          </w:tcPr>
          <w:p w14:paraId="347B7C73" w14:textId="11C36D56" w:rsidR="00F10113" w:rsidRPr="000E34C5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8" w:type="dxa"/>
          </w:tcPr>
          <w:p w14:paraId="006208AB" w14:textId="77777777" w:rsidR="00F10113" w:rsidRPr="000E34C5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4BF34723" w14:textId="6AB9F003" w:rsidR="00F10113" w:rsidRPr="000E34C5" w:rsidRDefault="001F5FBC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8" w:type="dxa"/>
          </w:tcPr>
          <w:p w14:paraId="4EFCDA57" w14:textId="77777777" w:rsidR="00F10113" w:rsidRPr="000E34C5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5510E8D" w14:textId="77777777" w:rsidR="00F10113" w:rsidRPr="000E34C5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1A813FC" w14:textId="77777777" w:rsidR="00F10113" w:rsidRPr="000E34C5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8137F71" w14:textId="77777777" w:rsidR="00F10113" w:rsidRPr="000E34C5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F0CE42C" w14:textId="77777777" w:rsidR="00F10113" w:rsidRPr="000E34C5" w:rsidRDefault="00F10113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C9A48D3" w14:textId="7A3980D7" w:rsidR="00F10113" w:rsidRPr="000E34C5" w:rsidRDefault="001F5FBC" w:rsidP="00F1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06A50" w:rsidRPr="000E34C5" w14:paraId="2C616A6D" w14:textId="77777777" w:rsidTr="008308C2">
        <w:trPr>
          <w:tblHeader/>
        </w:trPr>
        <w:tc>
          <w:tcPr>
            <w:tcW w:w="2114" w:type="dxa"/>
          </w:tcPr>
          <w:p w14:paraId="22EFB22C" w14:textId="0B10B95C" w:rsidR="001F5FBC" w:rsidRPr="000E34C5" w:rsidRDefault="009517C2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บุคคลที่เกี่ยวข้องกัน</w:t>
            </w:r>
          </w:p>
        </w:tc>
        <w:tc>
          <w:tcPr>
            <w:tcW w:w="1334" w:type="dxa"/>
            <w:gridSpan w:val="2"/>
            <w:vAlign w:val="bottom"/>
          </w:tcPr>
          <w:p w14:paraId="6092F8D5" w14:textId="1BA3BEA3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0160DBB9" w14:textId="77777777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BDA0199" w14:textId="77777777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8" w:type="dxa"/>
          </w:tcPr>
          <w:p w14:paraId="757C5007" w14:textId="77777777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D171541" w14:textId="77777777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11" w:type="dxa"/>
            <w:vAlign w:val="bottom"/>
          </w:tcPr>
          <w:p w14:paraId="39972A11" w14:textId="77777777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735A4A4" w14:textId="77777777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</w:tcPr>
          <w:p w14:paraId="5FFA18F1" w14:textId="77777777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89BCF03" w14:textId="77777777" w:rsidR="001F5FBC" w:rsidRPr="000E34C5" w:rsidRDefault="001F5FBC" w:rsidP="001F5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6A50" w:rsidRPr="000E34C5" w14:paraId="44B12A31" w14:textId="77777777" w:rsidTr="008308C2">
        <w:trPr>
          <w:tblHeader/>
        </w:trPr>
        <w:tc>
          <w:tcPr>
            <w:tcW w:w="2114" w:type="dxa"/>
          </w:tcPr>
          <w:p w14:paraId="303CA440" w14:textId="5D8FECF5" w:rsidR="009E0BD4" w:rsidRPr="000E34C5" w:rsidRDefault="009E0BD4" w:rsidP="009E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vAlign w:val="bottom"/>
          </w:tcPr>
          <w:p w14:paraId="2175FE1F" w14:textId="1535BBF7" w:rsidR="009E0BD4" w:rsidRPr="000E34C5" w:rsidRDefault="009E0BD4" w:rsidP="009E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6A2C10E" w14:textId="77777777" w:rsidR="009E0BD4" w:rsidRPr="000E34C5" w:rsidRDefault="009E0BD4" w:rsidP="009E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6CD50F19" w14:textId="2D97F2F3" w:rsidR="009E0BD4" w:rsidRPr="000E34C5" w:rsidRDefault="009E0BD4" w:rsidP="009E0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0E34C5" w14:paraId="662C11F6" w14:textId="77777777" w:rsidTr="008308C2">
        <w:tc>
          <w:tcPr>
            <w:tcW w:w="2120" w:type="dxa"/>
            <w:gridSpan w:val="2"/>
            <w:vAlign w:val="bottom"/>
          </w:tcPr>
          <w:p w14:paraId="6B055555" w14:textId="070EEF1A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07C86"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46A785BB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3C2277C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A717DA3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EEDBBE5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14E0654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9557897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F001BE8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23B986D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3538541" w14:textId="77777777" w:rsidR="00345564" w:rsidRPr="000E34C5" w:rsidRDefault="00345564" w:rsidP="009E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7C86" w:rsidRPr="000E34C5" w14:paraId="409DD713" w14:textId="77777777" w:rsidTr="008308C2">
        <w:tc>
          <w:tcPr>
            <w:tcW w:w="2120" w:type="dxa"/>
            <w:gridSpan w:val="2"/>
          </w:tcPr>
          <w:p w14:paraId="43B9F43E" w14:textId="77777777" w:rsidR="00907C86" w:rsidRPr="000E34C5" w:rsidDel="009A2D34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28" w:type="dxa"/>
          </w:tcPr>
          <w:p w14:paraId="4FDBBB40" w14:textId="104A87CF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023982" w:rsidRPr="000E34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3BAB6017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38922407" w14:textId="0155D1A6" w:rsidR="00907C86" w:rsidRPr="000E34C5" w:rsidRDefault="00907C86" w:rsidP="005C7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597CF9EE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A8D140D" w14:textId="643154BB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22,000,000</w:t>
            </w:r>
          </w:p>
        </w:tc>
        <w:tc>
          <w:tcPr>
            <w:tcW w:w="311" w:type="dxa"/>
          </w:tcPr>
          <w:p w14:paraId="0147027B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C36CE4D" w14:textId="4DDC1D95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22,000,000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7D951A7D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C2633CB" w14:textId="751FA28F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17A689E8" w14:textId="77777777" w:rsidR="00345564" w:rsidRPr="000E34C5" w:rsidRDefault="00345564" w:rsidP="009B3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8E9A7D1" w14:textId="2BD5ED78" w:rsidR="003B64B9" w:rsidRPr="000E34C5" w:rsidRDefault="003B64B9" w:rsidP="003B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เงินให้กู้ยืมระยะสั้นแก่บุคคลที่เกี่ยวข้องกัน ได้แก่ ตั๋วสัญญาใช้เงิน โดยเงินให้กู้ยืมดังกล่าวไม่มีหลักประกัน และมีกำหนดชำระคืนเมื่อทวงถาม</w:t>
      </w:r>
    </w:p>
    <w:p w14:paraId="3FC6676B" w14:textId="77777777" w:rsidR="00492B77" w:rsidRPr="000E34C5" w:rsidRDefault="00492B77" w:rsidP="00A86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12BBF91" w14:textId="77777777" w:rsidR="000F4D6A" w:rsidRDefault="000F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  <w:lang w:val="th-TH"/>
        </w:rPr>
        <w:br w:type="page"/>
      </w:r>
    </w:p>
    <w:p w14:paraId="498F242E" w14:textId="32CB0280" w:rsidR="00D1181C" w:rsidRPr="000E34C5" w:rsidRDefault="00D1181C" w:rsidP="00253955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lastRenderedPageBreak/>
        <w:t>เงินสดและรายการเทียบเท่าเงินสด</w:t>
      </w:r>
    </w:p>
    <w:p w14:paraId="323623BF" w14:textId="77777777" w:rsidR="00B94BFB" w:rsidRPr="000E34C5" w:rsidRDefault="00B94BFB" w:rsidP="00114BE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0"/>
        <w:gridCol w:w="267"/>
        <w:gridCol w:w="1264"/>
      </w:tblGrid>
      <w:tr w:rsidR="00907C86" w:rsidRPr="000E34C5" w14:paraId="048B4BF3" w14:textId="77777777" w:rsidTr="00B37497">
        <w:tc>
          <w:tcPr>
            <w:tcW w:w="3483" w:type="pct"/>
          </w:tcPr>
          <w:p w14:paraId="136BC969" w14:textId="77777777" w:rsidR="00907C86" w:rsidRPr="000E34C5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</w:tcPr>
          <w:p w14:paraId="291A8CAD" w14:textId="5321FC46" w:rsidR="00907C86" w:rsidRPr="000E34C5" w:rsidRDefault="00907C86" w:rsidP="00907C86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5" w:type="pct"/>
          </w:tcPr>
          <w:p w14:paraId="7A937FEB" w14:textId="77777777" w:rsidR="00907C86" w:rsidRPr="000E34C5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7" w:type="pct"/>
          </w:tcPr>
          <w:p w14:paraId="079F479F" w14:textId="48F4AE39" w:rsidR="00907C86" w:rsidRPr="000E34C5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907C86" w:rsidRPr="000E34C5" w14:paraId="54622DD5" w14:textId="77777777" w:rsidTr="00513853">
        <w:trPr>
          <w:trHeight w:val="299"/>
        </w:trPr>
        <w:tc>
          <w:tcPr>
            <w:tcW w:w="3483" w:type="pct"/>
          </w:tcPr>
          <w:p w14:paraId="6EED4AB1" w14:textId="77777777" w:rsidR="00907C86" w:rsidRPr="000E34C5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</w:tcPr>
          <w:p w14:paraId="205768F4" w14:textId="7F0AC609" w:rsidR="00907C86" w:rsidRPr="000E34C5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07C86" w:rsidRPr="000E34C5" w14:paraId="6730F18D" w14:textId="77777777" w:rsidTr="00B37497">
        <w:tc>
          <w:tcPr>
            <w:tcW w:w="3483" w:type="pct"/>
          </w:tcPr>
          <w:p w14:paraId="6B3541C9" w14:textId="698D1787" w:rsidR="00907C86" w:rsidRPr="000E34C5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85" w:type="pct"/>
            <w:vAlign w:val="bottom"/>
          </w:tcPr>
          <w:p w14:paraId="7529B8EC" w14:textId="51ECB931" w:rsidR="00907C86" w:rsidRPr="000E34C5" w:rsidRDefault="00CA098C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22,643</w:t>
            </w:r>
          </w:p>
        </w:tc>
        <w:tc>
          <w:tcPr>
            <w:tcW w:w="145" w:type="pct"/>
          </w:tcPr>
          <w:p w14:paraId="5CA82E25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3AFF1763" w14:textId="2103357D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14,698</w:t>
            </w:r>
          </w:p>
        </w:tc>
      </w:tr>
      <w:tr w:rsidR="00907C86" w:rsidRPr="000E34C5" w14:paraId="40767B35" w14:textId="77777777" w:rsidTr="00072B80">
        <w:tc>
          <w:tcPr>
            <w:tcW w:w="3483" w:type="pct"/>
          </w:tcPr>
          <w:p w14:paraId="54F24CA4" w14:textId="346C0807" w:rsidR="00907C86" w:rsidRPr="000E34C5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  <w:r w:rsidR="006203DC"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685" w:type="pct"/>
            <w:vAlign w:val="bottom"/>
          </w:tcPr>
          <w:p w14:paraId="6E731E65" w14:textId="5DBBE2CA" w:rsidR="00907C86" w:rsidRPr="000E34C5" w:rsidRDefault="000F7CCA" w:rsidP="009C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789,865</w:t>
            </w:r>
          </w:p>
        </w:tc>
        <w:tc>
          <w:tcPr>
            <w:tcW w:w="145" w:type="pct"/>
          </w:tcPr>
          <w:p w14:paraId="5161FB55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36F3C26C" w14:textId="47A1A89C" w:rsidR="00907C86" w:rsidRPr="000E34C5" w:rsidRDefault="003570A8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F7CCA" w:rsidRPr="000E34C5">
              <w:rPr>
                <w:rFonts w:asciiTheme="majorBidi" w:hAnsiTheme="majorBidi" w:cstheme="majorBidi"/>
                <w:sz w:val="30"/>
                <w:szCs w:val="30"/>
              </w:rPr>
              <w:t>23,442</w:t>
            </w:r>
          </w:p>
        </w:tc>
      </w:tr>
      <w:tr w:rsidR="006203DC" w:rsidRPr="000E34C5" w14:paraId="10FE75EE" w14:textId="77777777" w:rsidTr="00072B80">
        <w:tc>
          <w:tcPr>
            <w:tcW w:w="3483" w:type="pct"/>
          </w:tcPr>
          <w:p w14:paraId="2B2BABA3" w14:textId="6BAD6FF1" w:rsidR="006203DC" w:rsidRPr="000E34C5" w:rsidRDefault="006203DC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ประเภทออมทรัพย์</w:t>
            </w:r>
          </w:p>
        </w:tc>
        <w:tc>
          <w:tcPr>
            <w:tcW w:w="685" w:type="pct"/>
            <w:vAlign w:val="bottom"/>
          </w:tcPr>
          <w:p w14:paraId="45644709" w14:textId="39B22174" w:rsidR="006203DC" w:rsidRPr="000E34C5" w:rsidRDefault="000F7CCA" w:rsidP="009C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577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,435,076</w:t>
            </w:r>
          </w:p>
        </w:tc>
        <w:tc>
          <w:tcPr>
            <w:tcW w:w="145" w:type="pct"/>
          </w:tcPr>
          <w:p w14:paraId="3305EE4D" w14:textId="77777777" w:rsidR="006203DC" w:rsidRPr="000E34C5" w:rsidRDefault="006203DC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0593C523" w14:textId="3260D394" w:rsidR="006203DC" w:rsidRPr="000E34C5" w:rsidRDefault="000F7CCA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37,162,329</w:t>
            </w:r>
          </w:p>
        </w:tc>
      </w:tr>
      <w:tr w:rsidR="00907C86" w:rsidRPr="000E34C5" w14:paraId="7D3011B2" w14:textId="77777777" w:rsidTr="00AD01E1">
        <w:tc>
          <w:tcPr>
            <w:tcW w:w="3483" w:type="pct"/>
          </w:tcPr>
          <w:p w14:paraId="6A194956" w14:textId="36D4621E" w:rsidR="00907C86" w:rsidRPr="000E34C5" w:rsidRDefault="00907C86" w:rsidP="00907C8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F4F44" w14:textId="01AC890F" w:rsidR="00907C86" w:rsidRPr="000E34C5" w:rsidRDefault="00CA098C" w:rsidP="004E1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578,2</w:t>
            </w:r>
            <w:r w:rsidR="00E01742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E12E0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12E0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5" w:type="pct"/>
            <w:vAlign w:val="bottom"/>
          </w:tcPr>
          <w:p w14:paraId="3730DA8A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CBD1E" w14:textId="233DBFCF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37,900,469</w:t>
            </w:r>
          </w:p>
        </w:tc>
      </w:tr>
    </w:tbl>
    <w:p w14:paraId="7B07BE64" w14:textId="1C36382A" w:rsidR="00345564" w:rsidRPr="000E34C5" w:rsidRDefault="0034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7FE4B91D" w14:textId="170D0389" w:rsidR="00850F4A" w:rsidRPr="000E34C5" w:rsidRDefault="00850F4A" w:rsidP="00850F4A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</w:rPr>
        <w:t>ลูกหนี้การค้า</w:t>
      </w:r>
    </w:p>
    <w:p w14:paraId="597836F9" w14:textId="77777777" w:rsidR="00850F4A" w:rsidRPr="000E34C5" w:rsidRDefault="00850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9"/>
        <w:gridCol w:w="243"/>
        <w:gridCol w:w="1287"/>
      </w:tblGrid>
      <w:tr w:rsidR="00907C86" w:rsidRPr="000E34C5" w14:paraId="60F3490A" w14:textId="77777777" w:rsidTr="009C35B6">
        <w:tc>
          <w:tcPr>
            <w:tcW w:w="3480" w:type="pct"/>
          </w:tcPr>
          <w:p w14:paraId="112E4B24" w14:textId="717B8FAA" w:rsidR="00907C86" w:rsidRPr="000E34C5" w:rsidRDefault="00907C86" w:rsidP="00D72302">
            <w:pPr>
              <w:tabs>
                <w:tab w:val="clear" w:pos="6322"/>
                <w:tab w:val="left" w:pos="60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8054E90" w14:textId="386C9373" w:rsidR="00907C86" w:rsidRPr="000E34C5" w:rsidRDefault="00907C86" w:rsidP="00907C86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32" w:type="pct"/>
          </w:tcPr>
          <w:p w14:paraId="3EA3C3C7" w14:textId="77777777" w:rsidR="00907C86" w:rsidRPr="000E34C5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9" w:type="pct"/>
          </w:tcPr>
          <w:p w14:paraId="2B9A7E7D" w14:textId="0CF9C1F7" w:rsidR="00907C86" w:rsidRPr="000E34C5" w:rsidRDefault="00907C86" w:rsidP="00907C86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907C86" w:rsidRPr="000E34C5" w14:paraId="6E87E2BA" w14:textId="77777777" w:rsidTr="009C35B6">
        <w:tc>
          <w:tcPr>
            <w:tcW w:w="3480" w:type="pct"/>
          </w:tcPr>
          <w:p w14:paraId="7045F758" w14:textId="77777777" w:rsidR="00907C86" w:rsidRPr="000E34C5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0" w:type="pct"/>
            <w:gridSpan w:val="3"/>
          </w:tcPr>
          <w:p w14:paraId="472EEEB1" w14:textId="77777777" w:rsidR="00907C86" w:rsidRPr="000E34C5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07C86" w:rsidRPr="000E34C5" w14:paraId="796D2F08" w14:textId="77777777" w:rsidTr="009C35B6">
        <w:tc>
          <w:tcPr>
            <w:tcW w:w="3480" w:type="pct"/>
          </w:tcPr>
          <w:p w14:paraId="542FC818" w14:textId="26815FEB" w:rsidR="00907C86" w:rsidRPr="000E34C5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89" w:type="pct"/>
          </w:tcPr>
          <w:p w14:paraId="081A4471" w14:textId="40D99B81" w:rsidR="00907C86" w:rsidRPr="000E34C5" w:rsidRDefault="00D72302" w:rsidP="004C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48,105,0</w:t>
            </w:r>
            <w:r w:rsidR="004C31A0" w:rsidRPr="000E34C5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2" w:type="pct"/>
          </w:tcPr>
          <w:p w14:paraId="72C06B34" w14:textId="77777777" w:rsidR="00907C86" w:rsidRPr="000E34C5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99" w:type="pct"/>
          </w:tcPr>
          <w:p w14:paraId="481C1C0E" w14:textId="33ABBDC8" w:rsidR="00907C86" w:rsidRPr="000E34C5" w:rsidRDefault="00907C86" w:rsidP="009C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50,679,793</w:t>
            </w:r>
          </w:p>
        </w:tc>
      </w:tr>
      <w:tr w:rsidR="00907C86" w:rsidRPr="000E34C5" w14:paraId="2113B0DA" w14:textId="77777777" w:rsidTr="009C35B6">
        <w:tc>
          <w:tcPr>
            <w:tcW w:w="3480" w:type="pct"/>
          </w:tcPr>
          <w:p w14:paraId="162E8A72" w14:textId="4C497EA1" w:rsidR="00907C86" w:rsidRPr="000E34C5" w:rsidRDefault="00907C86" w:rsidP="00907C8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89" w:type="pct"/>
          </w:tcPr>
          <w:p w14:paraId="6EAD04CB" w14:textId="77777777" w:rsidR="00907C86" w:rsidRPr="000E34C5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7E9DE411" w14:textId="77777777" w:rsidR="00907C86" w:rsidRPr="000E34C5" w:rsidRDefault="00907C86" w:rsidP="00907C86">
            <w:pPr>
              <w:pStyle w:val="31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99" w:type="pct"/>
          </w:tcPr>
          <w:p w14:paraId="12820558" w14:textId="0491F692" w:rsidR="00907C86" w:rsidRPr="000E34C5" w:rsidRDefault="00907C86" w:rsidP="00907C86">
            <w:pPr>
              <w:pStyle w:val="31"/>
              <w:widowControl/>
              <w:tabs>
                <w:tab w:val="clear" w:pos="360"/>
                <w:tab w:val="clear" w:pos="720"/>
                <w:tab w:val="decimal" w:pos="1067"/>
              </w:tabs>
              <w:ind w:left="-90" w:right="-12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07C86" w:rsidRPr="000E34C5" w14:paraId="1AD29710" w14:textId="77777777" w:rsidTr="009C35B6">
        <w:tc>
          <w:tcPr>
            <w:tcW w:w="3480" w:type="pct"/>
          </w:tcPr>
          <w:p w14:paraId="6E11DF05" w14:textId="2118A8C3" w:rsidR="00907C86" w:rsidRPr="000E34C5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89" w:type="pct"/>
            <w:vAlign w:val="bottom"/>
          </w:tcPr>
          <w:p w14:paraId="3EA5C0EC" w14:textId="1D9D9F5F" w:rsidR="00907C86" w:rsidRPr="000E34C5" w:rsidRDefault="00D72302" w:rsidP="004C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15,5</w:t>
            </w:r>
            <w:r w:rsidR="004C31A0" w:rsidRPr="000E34C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C31A0" w:rsidRPr="000E34C5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32" w:type="pct"/>
          </w:tcPr>
          <w:p w14:paraId="77E6EC2E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70FFA7BB" w14:textId="56A729B6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2,981,050</w:t>
            </w:r>
          </w:p>
        </w:tc>
      </w:tr>
      <w:tr w:rsidR="00D72302" w:rsidRPr="000E34C5" w14:paraId="5F7722BB" w14:textId="77777777" w:rsidTr="009C35B6">
        <w:tc>
          <w:tcPr>
            <w:tcW w:w="3480" w:type="pct"/>
          </w:tcPr>
          <w:p w14:paraId="50A79E9C" w14:textId="2B7E41B9" w:rsidR="00D72302" w:rsidRPr="000E34C5" w:rsidRDefault="00D72302" w:rsidP="004C60C8">
            <w:pPr>
              <w:tabs>
                <w:tab w:val="clear" w:pos="227"/>
                <w:tab w:val="left" w:pos="2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C60C8"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B4C04"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E34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89" w:type="pct"/>
            <w:vAlign w:val="bottom"/>
          </w:tcPr>
          <w:p w14:paraId="497CA528" w14:textId="3372218A" w:rsidR="00D72302" w:rsidRPr="000E34C5" w:rsidRDefault="00D72302" w:rsidP="004C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,55</w:t>
            </w:r>
            <w:r w:rsidR="004C31A0"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2" w:type="pct"/>
          </w:tcPr>
          <w:p w14:paraId="4DD8CB3E" w14:textId="77777777" w:rsidR="00D72302" w:rsidRPr="000E34C5" w:rsidRDefault="00D72302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10F9EFF4" w14:textId="7291591C" w:rsidR="00D72302" w:rsidRPr="000E34C5" w:rsidRDefault="00672B32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07C86" w:rsidRPr="000E34C5" w14:paraId="50E78A55" w14:textId="77777777" w:rsidTr="009C35B6">
        <w:tc>
          <w:tcPr>
            <w:tcW w:w="3480" w:type="pct"/>
          </w:tcPr>
          <w:p w14:paraId="1BFA0A78" w14:textId="3FD5BE83" w:rsidR="00907C86" w:rsidRPr="000E34C5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มากกว่า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62706646" w14:textId="4FC7722A" w:rsidR="00907C86" w:rsidRPr="000E34C5" w:rsidRDefault="00B643F6" w:rsidP="009C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D106C9D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4A238D10" w14:textId="7630C4B1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7C86" w:rsidRPr="000E34C5" w14:paraId="08581A5C" w14:textId="77777777" w:rsidTr="009C35B6">
        <w:tc>
          <w:tcPr>
            <w:tcW w:w="3480" w:type="pct"/>
          </w:tcPr>
          <w:p w14:paraId="27704633" w14:textId="7C238C7A" w:rsidR="00907C86" w:rsidRPr="000E34C5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1941CF26" w14:textId="5508344B" w:rsidR="00907C86" w:rsidRPr="000E34C5" w:rsidRDefault="00D72302" w:rsidP="004C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</w:t>
            </w:r>
            <w:r w:rsidR="004C31A0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C31A0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</w:p>
        </w:tc>
        <w:tc>
          <w:tcPr>
            <w:tcW w:w="132" w:type="pct"/>
          </w:tcPr>
          <w:p w14:paraId="0CB49643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06F53753" w14:textId="5D584FE3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53,660,843</w:t>
            </w:r>
          </w:p>
        </w:tc>
      </w:tr>
      <w:tr w:rsidR="00907C86" w:rsidRPr="000E34C5" w14:paraId="7A5E233E" w14:textId="77777777" w:rsidTr="009C35B6">
        <w:tc>
          <w:tcPr>
            <w:tcW w:w="3480" w:type="pct"/>
          </w:tcPr>
          <w:p w14:paraId="3BAFB1D2" w14:textId="592DF05E" w:rsidR="00907C86" w:rsidRPr="000E34C5" w:rsidRDefault="00907C86" w:rsidP="00907C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89" w:type="pct"/>
            <w:vAlign w:val="bottom"/>
          </w:tcPr>
          <w:p w14:paraId="5E458EDE" w14:textId="13ED2074" w:rsidR="00907C86" w:rsidRPr="000E34C5" w:rsidRDefault="00672B32" w:rsidP="009C3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D86C2BA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Align w:val="bottom"/>
          </w:tcPr>
          <w:p w14:paraId="25E91883" w14:textId="60A4AD83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7C86" w:rsidRPr="000E34C5" w14:paraId="6708F987" w14:textId="77777777" w:rsidTr="009C35B6">
        <w:tc>
          <w:tcPr>
            <w:tcW w:w="3480" w:type="pct"/>
          </w:tcPr>
          <w:p w14:paraId="5DB2D1D1" w14:textId="67B1E7DA" w:rsidR="00907C86" w:rsidRPr="000E34C5" w:rsidRDefault="00907C86" w:rsidP="00907C86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83131" w14:textId="13466095" w:rsidR="00907C86" w:rsidRPr="000E34C5" w:rsidRDefault="00D72302" w:rsidP="004C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</w:t>
            </w:r>
            <w:r w:rsidR="004C31A0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4C31A0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</w:t>
            </w:r>
          </w:p>
        </w:tc>
        <w:tc>
          <w:tcPr>
            <w:tcW w:w="132" w:type="pct"/>
            <w:vAlign w:val="bottom"/>
          </w:tcPr>
          <w:p w14:paraId="10F3FEB8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F8B1E" w14:textId="512526A4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53,660,843</w:t>
            </w:r>
          </w:p>
        </w:tc>
      </w:tr>
    </w:tbl>
    <w:p w14:paraId="3239FD67" w14:textId="77777777" w:rsidR="00513853" w:rsidRPr="000E34C5" w:rsidRDefault="00513853" w:rsidP="004E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861EA9" w14:textId="4020349E" w:rsidR="00D97C86" w:rsidRPr="000E34C5" w:rsidRDefault="004F796D" w:rsidP="004E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ข้อมูลเกี่ยวกับความเสี่ยงด้านเครดิตเปิดเผยในหมายเหตุข้อ</w:t>
      </w:r>
      <w:r w:rsidR="00EE261B">
        <w:rPr>
          <w:rFonts w:asciiTheme="majorBidi" w:hAnsiTheme="majorBidi" w:cstheme="majorBidi"/>
          <w:sz w:val="30"/>
          <w:szCs w:val="30"/>
        </w:rPr>
        <w:t xml:space="preserve"> 18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(ข</w:t>
      </w:r>
      <w:r w:rsidR="003D65CA" w:rsidRPr="000E34C5">
        <w:rPr>
          <w:rFonts w:asciiTheme="majorBidi" w:hAnsiTheme="majorBidi" w:cstheme="majorBidi"/>
          <w:sz w:val="30"/>
          <w:szCs w:val="30"/>
          <w:cs/>
        </w:rPr>
        <w:t>.</w:t>
      </w:r>
      <w:r w:rsidR="00727031">
        <w:rPr>
          <w:rFonts w:asciiTheme="majorBidi" w:hAnsiTheme="majorBidi" w:cstheme="majorBidi"/>
          <w:sz w:val="30"/>
          <w:szCs w:val="30"/>
        </w:rPr>
        <w:t>1</w:t>
      </w:r>
      <w:r w:rsidRPr="000E34C5">
        <w:rPr>
          <w:rFonts w:asciiTheme="majorBidi" w:hAnsiTheme="majorBidi" w:cstheme="majorBidi"/>
          <w:sz w:val="30"/>
          <w:szCs w:val="30"/>
          <w:cs/>
        </w:rPr>
        <w:t>)</w:t>
      </w:r>
    </w:p>
    <w:p w14:paraId="607423B7" w14:textId="77777777" w:rsidR="00AE42AB" w:rsidRPr="00274D7E" w:rsidRDefault="00AE42AB" w:rsidP="00AE42AB">
      <w:pPr>
        <w:pStyle w:val="Heading9"/>
        <w:ind w:left="540"/>
        <w:rPr>
          <w:rFonts w:asciiTheme="majorBidi" w:hAnsiTheme="majorBidi" w:cstheme="majorBidi"/>
          <w:sz w:val="20"/>
          <w:szCs w:val="20"/>
        </w:rPr>
      </w:pPr>
    </w:p>
    <w:p w14:paraId="7AADA486" w14:textId="77777777" w:rsidR="00274D7E" w:rsidRDefault="00274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  <w:lang w:val="th-TH"/>
        </w:rPr>
        <w:br w:type="page"/>
      </w:r>
    </w:p>
    <w:p w14:paraId="79D73969" w14:textId="0B5944B6" w:rsidR="00832B4D" w:rsidRPr="000E34C5" w:rsidRDefault="00832B4D" w:rsidP="00832B4D">
      <w:pPr>
        <w:pStyle w:val="Heading9"/>
        <w:numPr>
          <w:ilvl w:val="0"/>
          <w:numId w:val="16"/>
        </w:numPr>
        <w:tabs>
          <w:tab w:val="clear" w:pos="360"/>
          <w:tab w:val="num" w:pos="540"/>
        </w:tabs>
        <w:ind w:left="540" w:hanging="540"/>
        <w:rPr>
          <w:rFonts w:asciiTheme="majorBidi" w:hAnsiTheme="majorBidi" w:cstheme="majorBidi"/>
        </w:rPr>
      </w:pPr>
      <w:r w:rsidRPr="000E34C5">
        <w:rPr>
          <w:rFonts w:asciiTheme="majorBidi" w:hAnsiTheme="majorBidi" w:cstheme="majorBidi"/>
          <w:cs/>
          <w:lang w:val="th-TH"/>
        </w:rPr>
        <w:lastRenderedPageBreak/>
        <w:t>สินค้าคงเหลือ</w:t>
      </w:r>
    </w:p>
    <w:p w14:paraId="79C092D4" w14:textId="77777777" w:rsidR="009E567E" w:rsidRPr="000E34C5" w:rsidRDefault="009E567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08"/>
        <w:gridCol w:w="1263"/>
        <w:gridCol w:w="22"/>
        <w:gridCol w:w="241"/>
        <w:gridCol w:w="18"/>
        <w:gridCol w:w="1228"/>
      </w:tblGrid>
      <w:tr w:rsidR="00806A50" w:rsidRPr="000E34C5" w14:paraId="136B068B" w14:textId="77777777" w:rsidTr="00C63F58">
        <w:tc>
          <w:tcPr>
            <w:tcW w:w="2941" w:type="pct"/>
          </w:tcPr>
          <w:p w14:paraId="182F2536" w14:textId="77777777" w:rsidR="00345564" w:rsidRPr="000E34C5" w:rsidRDefault="00345564" w:rsidP="0034556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63B340D0" w14:textId="77777777" w:rsidR="00345564" w:rsidRPr="000E34C5" w:rsidRDefault="00345564" w:rsidP="003455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ECA4E3E" w14:textId="32403C13" w:rsidR="00345564" w:rsidRPr="000E34C5" w:rsidRDefault="00345564" w:rsidP="00345564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</w:t>
            </w:r>
            <w:r w:rsidR="00907C86" w:rsidRPr="000E34C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53" w:type="pct"/>
            <w:gridSpan w:val="3"/>
          </w:tcPr>
          <w:p w14:paraId="622882D4" w14:textId="77777777" w:rsidR="00345564" w:rsidRPr="000E34C5" w:rsidRDefault="00345564" w:rsidP="00345564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9" w:type="pct"/>
          </w:tcPr>
          <w:p w14:paraId="472FE4D8" w14:textId="6A152468" w:rsidR="00345564" w:rsidRPr="000E34C5" w:rsidRDefault="00345564" w:rsidP="00345564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</w:t>
            </w:r>
            <w:r w:rsidR="00907C86" w:rsidRPr="000E34C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806A50" w:rsidRPr="000E34C5" w14:paraId="27AC5CC8" w14:textId="77777777" w:rsidTr="00C63F58">
        <w:tblPrEx>
          <w:tblBorders>
            <w:top w:val="single" w:sz="4" w:space="0" w:color="auto"/>
          </w:tblBorders>
        </w:tblPrEx>
        <w:tc>
          <w:tcPr>
            <w:tcW w:w="2941" w:type="pct"/>
          </w:tcPr>
          <w:p w14:paraId="0BE6AE55" w14:textId="77777777" w:rsidR="00832B4D" w:rsidRPr="000E34C5" w:rsidRDefault="00832B4D" w:rsidP="00C6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2BBAB052" w14:textId="77777777" w:rsidR="00832B4D" w:rsidRPr="000E34C5" w:rsidRDefault="00832B4D" w:rsidP="00C63F5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pct"/>
            <w:gridSpan w:val="5"/>
          </w:tcPr>
          <w:p w14:paraId="340B1188" w14:textId="77777777" w:rsidR="00832B4D" w:rsidRPr="000E34C5" w:rsidRDefault="00832B4D" w:rsidP="00C63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907C86" w:rsidRPr="000E34C5" w14:paraId="5E6D4EAB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20927746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2DF6859B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06898" w14:textId="0AE0B7B9" w:rsidR="00907C86" w:rsidRPr="000E34C5" w:rsidRDefault="007D25D4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11,598,137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4696E88" w14:textId="77777777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BC20CAD" w14:textId="2FA30A58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47,081,008</w:t>
            </w:r>
          </w:p>
        </w:tc>
      </w:tr>
      <w:tr w:rsidR="00907C86" w:rsidRPr="000E34C5" w14:paraId="7216F639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2964B236" w14:textId="71811568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สินค้าระหว่างผลิต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17158EDF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6BEE7" w14:textId="14014338" w:rsidR="00907C86" w:rsidRPr="000E34C5" w:rsidRDefault="007D25D4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53,888,479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50A67F1B" w14:textId="77777777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70AD3" w14:textId="0A50CD69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42,237,413</w:t>
            </w:r>
          </w:p>
        </w:tc>
      </w:tr>
      <w:tr w:rsidR="00907C86" w:rsidRPr="000E34C5" w14:paraId="51EAA995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</w:tcBorders>
          </w:tcPr>
          <w:p w14:paraId="6A3C95EA" w14:textId="77777777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549" w:type="pct"/>
            <w:tcBorders>
              <w:top w:val="nil"/>
            </w:tcBorders>
            <w:shd w:val="clear" w:color="auto" w:fill="auto"/>
          </w:tcPr>
          <w:p w14:paraId="31502FF7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CD72B" w14:textId="44BDE61E" w:rsidR="00907C86" w:rsidRPr="000E34C5" w:rsidRDefault="007D25D4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36,948,983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5AE76E8D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</w:tcBorders>
            <w:shd w:val="clear" w:color="auto" w:fill="auto"/>
          </w:tcPr>
          <w:p w14:paraId="7B8900A5" w14:textId="63D649BD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13,592,427</w:t>
            </w:r>
          </w:p>
        </w:tc>
      </w:tr>
      <w:tr w:rsidR="00907C86" w:rsidRPr="000E34C5" w14:paraId="0AA8310B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71CCAA24" w14:textId="4D71A92A" w:rsidR="00907C86" w:rsidRPr="000E34C5" w:rsidRDefault="00524A53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53A80ABB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09840" w14:textId="3E02B301" w:rsidR="00907C86" w:rsidRPr="000E34C5" w:rsidRDefault="007D25D4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17,367,416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41CDB3CE" w14:textId="77777777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B77B6B0" w14:textId="25B576AC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15,735,930</w:t>
            </w:r>
          </w:p>
        </w:tc>
      </w:tr>
      <w:tr w:rsidR="00907C86" w:rsidRPr="000E34C5" w14:paraId="1B103AD4" w14:textId="77777777" w:rsidTr="00C63F58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716E21D3" w14:textId="47A441D2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วัสดุโรงงาน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291489A6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3F171A9" w14:textId="0179012E" w:rsidR="00907C86" w:rsidRPr="000E34C5" w:rsidRDefault="007D25D4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6,127,102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30A21765" w14:textId="77777777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5683D9B" w14:textId="4D6E3662" w:rsidR="00907C86" w:rsidRPr="000E34C5" w:rsidRDefault="00907C86" w:rsidP="0009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4,277,706</w:t>
            </w:r>
          </w:p>
        </w:tc>
      </w:tr>
      <w:tr w:rsidR="00907C86" w:rsidRPr="000E34C5" w14:paraId="17D39114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18D7CD88" w14:textId="3458B5E8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สินค้าระหว่างทาง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29F49F1E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90B08" w14:textId="3E33412D" w:rsidR="00907C86" w:rsidRPr="000E34C5" w:rsidRDefault="007D25D4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8,883,281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C78F02C" w14:textId="77777777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6A29FA7" w14:textId="7BE6C239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10,342,199</w:t>
            </w:r>
          </w:p>
        </w:tc>
      </w:tr>
      <w:tr w:rsidR="00907C86" w:rsidRPr="000E34C5" w14:paraId="697BCE09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1F7B8BEA" w14:textId="40F4215F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61B35803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45A49" w14:textId="5F19C1B6" w:rsidR="00907C86" w:rsidRPr="000E34C5" w:rsidRDefault="007D25D4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134,813,398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31486B47" w14:textId="77777777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84495" w14:textId="060FC59B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133,266,683</w:t>
            </w:r>
          </w:p>
        </w:tc>
      </w:tr>
      <w:tr w:rsidR="00907C86" w:rsidRPr="000E34C5" w14:paraId="10436A61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22C14DEF" w14:textId="12E5F78F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6CD795A6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4FA9E" w14:textId="5A59065B" w:rsidR="00907C86" w:rsidRPr="000E34C5" w:rsidRDefault="007D25D4" w:rsidP="0009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128C8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28C8" w:rsidRPr="000E34C5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28C8" w:rsidRPr="000E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128C8"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27</w:t>
            </w: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5F5F35DF" w14:textId="77777777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287DF" w14:textId="2CFF64CA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14,440,888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07C86" w:rsidRPr="000E34C5" w14:paraId="2D579B4B" w14:textId="77777777" w:rsidTr="008308C2">
        <w:tblPrEx>
          <w:tblBorders>
            <w:top w:val="single" w:sz="4" w:space="0" w:color="auto"/>
          </w:tblBorders>
        </w:tblPrEx>
        <w:tc>
          <w:tcPr>
            <w:tcW w:w="2941" w:type="pct"/>
            <w:tcBorders>
              <w:top w:val="nil"/>
              <w:bottom w:val="nil"/>
            </w:tcBorders>
          </w:tcPr>
          <w:p w14:paraId="1D410329" w14:textId="3EB41A30" w:rsidR="00907C86" w:rsidRPr="000E34C5" w:rsidRDefault="00907C86" w:rsidP="0090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6222F06B" w14:textId="77777777" w:rsidR="00907C86" w:rsidRPr="000E34C5" w:rsidRDefault="00907C86" w:rsidP="00907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E1F5F" w14:textId="2C1DC065" w:rsidR="00907C86" w:rsidRPr="000E34C5" w:rsidRDefault="007D25D4" w:rsidP="00512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128C8"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28C8"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419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128C8"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671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8B66BEF" w14:textId="77777777" w:rsidR="00907C86" w:rsidRPr="000E34C5" w:rsidRDefault="00907C86" w:rsidP="00907C8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7835E" w14:textId="5BF5976C" w:rsidR="00907C86" w:rsidRPr="000E34C5" w:rsidRDefault="00907C86" w:rsidP="0009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ind w:left="-120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118,825,795</w:t>
            </w:r>
          </w:p>
        </w:tc>
      </w:tr>
    </w:tbl>
    <w:p w14:paraId="7F9B7584" w14:textId="77777777" w:rsidR="004228EE" w:rsidRPr="000E34C5" w:rsidRDefault="004228EE" w:rsidP="0056430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307E77" w14:textId="04C817C4" w:rsidR="00E56FF4" w:rsidRPr="000E34C5" w:rsidRDefault="00E56FF4" w:rsidP="004D514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56FF4" w:rsidRPr="000E34C5" w:rsidSect="000F7BF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60"/>
        </w:sectPr>
      </w:pPr>
    </w:p>
    <w:p w14:paraId="19593C7E" w14:textId="62001D85" w:rsidR="00C63F58" w:rsidRPr="000E34C5" w:rsidRDefault="00274D7E" w:rsidP="00C63F58">
      <w:pPr>
        <w:pStyle w:val="Heading9"/>
        <w:tabs>
          <w:tab w:val="left" w:pos="630"/>
        </w:tabs>
        <w:ind w:left="720" w:hanging="720"/>
        <w:rPr>
          <w:rFonts w:asciiTheme="majorBidi" w:hAnsiTheme="majorBidi" w:cstheme="majorBidi"/>
          <w:b w:val="0"/>
          <w:bCs w:val="0"/>
          <w:cs/>
        </w:rPr>
      </w:pPr>
      <w:r>
        <w:rPr>
          <w:rFonts w:asciiTheme="majorBidi" w:hAnsiTheme="majorBidi" w:cstheme="majorBidi"/>
        </w:rPr>
        <w:lastRenderedPageBreak/>
        <w:t>8</w:t>
      </w:r>
      <w:r w:rsidR="00C63F58" w:rsidRPr="000E34C5">
        <w:rPr>
          <w:rFonts w:asciiTheme="majorBidi" w:hAnsiTheme="majorBidi" w:cstheme="majorBidi"/>
          <w:cs/>
        </w:rPr>
        <w:tab/>
      </w:r>
      <w:r w:rsidR="00A74722" w:rsidRPr="000E34C5">
        <w:rPr>
          <w:rFonts w:asciiTheme="majorBidi" w:hAnsiTheme="majorBidi" w:cstheme="majorBidi"/>
          <w:cs/>
        </w:rPr>
        <w:t>ที่ดิน อาคาร</w:t>
      </w:r>
      <w:r w:rsidR="00C63F58" w:rsidRPr="000E34C5">
        <w:rPr>
          <w:rFonts w:asciiTheme="majorBidi" w:hAnsiTheme="majorBidi" w:cstheme="majorBidi"/>
          <w:cs/>
        </w:rPr>
        <w:t>และอุปกรณ์</w:t>
      </w:r>
    </w:p>
    <w:p w14:paraId="0F7267B2" w14:textId="77777777" w:rsidR="00C63F58" w:rsidRPr="000E34C5" w:rsidRDefault="00C63F58" w:rsidP="00C63F58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2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78"/>
        <w:gridCol w:w="1262"/>
        <w:gridCol w:w="270"/>
        <w:gridCol w:w="1260"/>
        <w:gridCol w:w="270"/>
        <w:gridCol w:w="1262"/>
        <w:gridCol w:w="236"/>
        <w:gridCol w:w="18"/>
        <w:gridCol w:w="1276"/>
        <w:gridCol w:w="241"/>
        <w:gridCol w:w="1235"/>
        <w:gridCol w:w="240"/>
        <w:gridCol w:w="1342"/>
        <w:gridCol w:w="241"/>
        <w:gridCol w:w="1271"/>
      </w:tblGrid>
      <w:tr w:rsidR="00907C86" w:rsidRPr="000E34C5" w14:paraId="5F1C721B" w14:textId="77777777" w:rsidTr="003E2530">
        <w:trPr>
          <w:tblHeader/>
        </w:trPr>
        <w:tc>
          <w:tcPr>
            <w:tcW w:w="3778" w:type="dxa"/>
            <w:vAlign w:val="bottom"/>
          </w:tcPr>
          <w:p w14:paraId="3300DACD" w14:textId="77777777" w:rsidR="00907C86" w:rsidRPr="000E34C5" w:rsidRDefault="00907C86" w:rsidP="00286F2D">
            <w:pPr>
              <w:pStyle w:val="a4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vAlign w:val="bottom"/>
          </w:tcPr>
          <w:p w14:paraId="42D6BAB9" w14:textId="5B93EB29" w:rsidR="00907C86" w:rsidRPr="000E34C5" w:rsidRDefault="00907C86" w:rsidP="001C0D91">
            <w:pPr>
              <w:pStyle w:val="a4"/>
              <w:spacing w:line="340" w:lineRule="exact"/>
              <w:ind w:left="-108"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ที่ดิ</w:t>
            </w:r>
            <w:r w:rsidR="00A23669" w:rsidRPr="000E34C5">
              <w:rPr>
                <w:rFonts w:asciiTheme="majorBidi" w:hAnsiTheme="majorBidi" w:cstheme="majorBidi" w:hint="cs"/>
                <w:color w:val="auto"/>
                <w:cs/>
              </w:rPr>
              <w:t xml:space="preserve">น </w:t>
            </w:r>
            <w:r w:rsidR="006F4676">
              <w:rPr>
                <w:rFonts w:asciiTheme="majorBidi" w:hAnsiTheme="majorBidi" w:cstheme="majorBidi" w:hint="cs"/>
                <w:color w:val="auto"/>
                <w:cs/>
              </w:rPr>
              <w:t>และ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ส่วนปรับปรุงที่ดิน</w:t>
            </w:r>
            <w:r w:rsidR="00A23669" w:rsidRPr="000E34C5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</w:p>
        </w:tc>
        <w:tc>
          <w:tcPr>
            <w:tcW w:w="270" w:type="dxa"/>
          </w:tcPr>
          <w:p w14:paraId="42C6134A" w14:textId="7777777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0" w:type="dxa"/>
            <w:vAlign w:val="bottom"/>
          </w:tcPr>
          <w:p w14:paraId="43DECDAE" w14:textId="464156F4" w:rsidR="00907C86" w:rsidRPr="000E34C5" w:rsidRDefault="00907C86" w:rsidP="001C0D91">
            <w:pPr>
              <w:pStyle w:val="a4"/>
              <w:spacing w:line="340" w:lineRule="exact"/>
              <w:ind w:left="-112"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อาคาร</w:t>
            </w:r>
            <w:r w:rsidR="00885A60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="00885A60">
              <w:rPr>
                <w:rFonts w:asciiTheme="majorBidi" w:hAnsiTheme="majorBidi" w:cstheme="majorBidi"/>
                <w:color w:val="auto"/>
                <w:cs/>
              </w:rPr>
              <w:br/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55857735" w14:textId="7777777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7C3B14C7" w14:textId="488C01E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เครื่องจักร</w:t>
            </w:r>
            <w:r w:rsidR="001C0D91" w:rsidRPr="000E34C5">
              <w:rPr>
                <w:rFonts w:asciiTheme="majorBidi" w:hAnsiTheme="majorBidi" w:cstheme="majorBidi"/>
                <w:color w:val="auto"/>
              </w:rPr>
              <w:br/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และอุปกรณ์</w:t>
            </w:r>
          </w:p>
        </w:tc>
        <w:tc>
          <w:tcPr>
            <w:tcW w:w="254" w:type="dxa"/>
            <w:gridSpan w:val="2"/>
          </w:tcPr>
          <w:p w14:paraId="0198FF0C" w14:textId="7777777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57D206F" w14:textId="1A30E69F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1" w:type="dxa"/>
          </w:tcPr>
          <w:p w14:paraId="0C52418F" w14:textId="7777777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35" w:type="dxa"/>
            <w:vAlign w:val="bottom"/>
          </w:tcPr>
          <w:p w14:paraId="4AA9B3DC" w14:textId="7777777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240" w:type="dxa"/>
          </w:tcPr>
          <w:p w14:paraId="6B65DF81" w14:textId="7777777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42" w:type="dxa"/>
            <w:vAlign w:val="bottom"/>
          </w:tcPr>
          <w:p w14:paraId="3E3C36DF" w14:textId="6C4ACC75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1" w:type="dxa"/>
          </w:tcPr>
          <w:p w14:paraId="2711EF24" w14:textId="7777777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71" w:type="dxa"/>
            <w:vAlign w:val="bottom"/>
          </w:tcPr>
          <w:p w14:paraId="761001A8" w14:textId="77777777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07C86" w:rsidRPr="000E34C5" w14:paraId="05785760" w14:textId="77777777" w:rsidTr="003E2530">
        <w:trPr>
          <w:tblHeader/>
        </w:trPr>
        <w:tc>
          <w:tcPr>
            <w:tcW w:w="3778" w:type="dxa"/>
            <w:vAlign w:val="bottom"/>
          </w:tcPr>
          <w:p w14:paraId="61525B2F" w14:textId="77777777" w:rsidR="00907C86" w:rsidRPr="000E34C5" w:rsidRDefault="00907C86" w:rsidP="00286F2D">
            <w:pPr>
              <w:pStyle w:val="a4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0424" w:type="dxa"/>
            <w:gridSpan w:val="14"/>
            <w:vAlign w:val="bottom"/>
          </w:tcPr>
          <w:p w14:paraId="2F811110" w14:textId="26ABD9C9" w:rsidR="00907C86" w:rsidRPr="000E34C5" w:rsidRDefault="00907C86" w:rsidP="00286F2D">
            <w:pPr>
              <w:pStyle w:val="a4"/>
              <w:spacing w:line="34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(บาท)</w:t>
            </w:r>
          </w:p>
        </w:tc>
      </w:tr>
      <w:tr w:rsidR="00907C86" w:rsidRPr="000E34C5" w14:paraId="54C53B95" w14:textId="77777777" w:rsidTr="003E2530">
        <w:tc>
          <w:tcPr>
            <w:tcW w:w="3778" w:type="dxa"/>
            <w:vAlign w:val="bottom"/>
          </w:tcPr>
          <w:p w14:paraId="74BCB911" w14:textId="77777777" w:rsidR="00907C86" w:rsidRPr="000E34C5" w:rsidRDefault="00907C86" w:rsidP="00C63F58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ราคาทุน</w:t>
            </w:r>
          </w:p>
        </w:tc>
        <w:tc>
          <w:tcPr>
            <w:tcW w:w="1262" w:type="dxa"/>
            <w:vAlign w:val="bottom"/>
          </w:tcPr>
          <w:p w14:paraId="0714AE0D" w14:textId="7855A0CC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3F65D95A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150271D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3AF96012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0BE778E5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4A15A150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ADA55C6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519735B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1C6B4F84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5BD62C2E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4269C783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F17CE85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7F5AADA9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907C86" w:rsidRPr="000E34C5" w14:paraId="3E345EDE" w14:textId="77777777" w:rsidTr="003E2530">
        <w:tc>
          <w:tcPr>
            <w:tcW w:w="3778" w:type="dxa"/>
            <w:vAlign w:val="bottom"/>
          </w:tcPr>
          <w:p w14:paraId="2D8BA177" w14:textId="3A62AEC5" w:rsidR="00907C86" w:rsidRPr="000E34C5" w:rsidRDefault="00907C86" w:rsidP="00907C86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color w:val="auto"/>
              </w:rPr>
              <w:t>1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0E34C5">
              <w:rPr>
                <w:rFonts w:asciiTheme="majorBidi" w:hAnsiTheme="majorBidi" w:cstheme="majorBidi"/>
                <w:color w:val="auto"/>
              </w:rPr>
              <w:t>2564</w:t>
            </w:r>
          </w:p>
        </w:tc>
        <w:tc>
          <w:tcPr>
            <w:tcW w:w="1262" w:type="dxa"/>
            <w:vAlign w:val="bottom"/>
          </w:tcPr>
          <w:p w14:paraId="60BE2001" w14:textId="3DDCE5D4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54,933,804</w:t>
            </w:r>
          </w:p>
        </w:tc>
        <w:tc>
          <w:tcPr>
            <w:tcW w:w="270" w:type="dxa"/>
          </w:tcPr>
          <w:p w14:paraId="78DEB507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12D3D89D" w14:textId="1DB96653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315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,507,612</w:t>
            </w:r>
          </w:p>
        </w:tc>
        <w:tc>
          <w:tcPr>
            <w:tcW w:w="270" w:type="dxa"/>
          </w:tcPr>
          <w:p w14:paraId="6429B74E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2" w:type="dxa"/>
            <w:vAlign w:val="bottom"/>
          </w:tcPr>
          <w:p w14:paraId="2F6A14FC" w14:textId="03CCEBD2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214,956,998</w:t>
            </w:r>
          </w:p>
        </w:tc>
        <w:tc>
          <w:tcPr>
            <w:tcW w:w="254" w:type="dxa"/>
            <w:gridSpan w:val="2"/>
          </w:tcPr>
          <w:p w14:paraId="13B3E5BC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77811D22" w14:textId="24F53C1E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4,831,245</w:t>
            </w:r>
          </w:p>
        </w:tc>
        <w:tc>
          <w:tcPr>
            <w:tcW w:w="241" w:type="dxa"/>
          </w:tcPr>
          <w:p w14:paraId="2F479844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68A9265E" w14:textId="5417351D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11,281,240</w:t>
            </w:r>
          </w:p>
        </w:tc>
        <w:tc>
          <w:tcPr>
            <w:tcW w:w="240" w:type="dxa"/>
          </w:tcPr>
          <w:p w14:paraId="3C31D0CC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42" w:type="dxa"/>
            <w:vAlign w:val="bottom"/>
          </w:tcPr>
          <w:p w14:paraId="5E23E41F" w14:textId="33DD5BFE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49,247,022</w:t>
            </w:r>
          </w:p>
        </w:tc>
        <w:tc>
          <w:tcPr>
            <w:tcW w:w="241" w:type="dxa"/>
          </w:tcPr>
          <w:p w14:paraId="21F35414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vAlign w:val="bottom"/>
          </w:tcPr>
          <w:p w14:paraId="0EED3C70" w14:textId="13FFEDF4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650,757,921</w:t>
            </w:r>
          </w:p>
        </w:tc>
      </w:tr>
      <w:tr w:rsidR="00907C86" w:rsidRPr="000E34C5" w14:paraId="535BC516" w14:textId="77777777" w:rsidTr="003E2530">
        <w:tc>
          <w:tcPr>
            <w:tcW w:w="3778" w:type="dxa"/>
            <w:vAlign w:val="bottom"/>
          </w:tcPr>
          <w:p w14:paraId="7A283DBE" w14:textId="77777777" w:rsidR="00907C86" w:rsidRPr="000E34C5" w:rsidRDefault="00907C86" w:rsidP="00907C86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1262" w:type="dxa"/>
          </w:tcPr>
          <w:p w14:paraId="74D58CB8" w14:textId="62B10C96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102,360</w:t>
            </w:r>
          </w:p>
        </w:tc>
        <w:tc>
          <w:tcPr>
            <w:tcW w:w="270" w:type="dxa"/>
          </w:tcPr>
          <w:p w14:paraId="3F8461DC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4AB07DE" w14:textId="5CA17A69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1,914,200</w:t>
            </w:r>
          </w:p>
        </w:tc>
        <w:tc>
          <w:tcPr>
            <w:tcW w:w="270" w:type="dxa"/>
          </w:tcPr>
          <w:p w14:paraId="4059AC69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4B380D0A" w14:textId="2DB81BC0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4,308,570</w:t>
            </w:r>
          </w:p>
        </w:tc>
        <w:tc>
          <w:tcPr>
            <w:tcW w:w="254" w:type="dxa"/>
            <w:gridSpan w:val="2"/>
          </w:tcPr>
          <w:p w14:paraId="40590AC1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2FE6AF3" w14:textId="1B97FCB4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432,823</w:t>
            </w:r>
          </w:p>
        </w:tc>
        <w:tc>
          <w:tcPr>
            <w:tcW w:w="241" w:type="dxa"/>
          </w:tcPr>
          <w:p w14:paraId="6559C823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405FDB14" w14:textId="43CA7CEB" w:rsidR="00907C86" w:rsidRPr="000E34C5" w:rsidRDefault="00907C86" w:rsidP="00D619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14:paraId="38646B7A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7F7BFFA8" w14:textId="59537564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27,594,668</w:t>
            </w:r>
          </w:p>
        </w:tc>
        <w:tc>
          <w:tcPr>
            <w:tcW w:w="241" w:type="dxa"/>
          </w:tcPr>
          <w:p w14:paraId="530BD627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08237568" w14:textId="241D78CA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34,352,621</w:t>
            </w:r>
          </w:p>
        </w:tc>
      </w:tr>
      <w:tr w:rsidR="00907C86" w:rsidRPr="000E34C5" w14:paraId="18B0EFA2" w14:textId="77777777" w:rsidTr="003E2530">
        <w:tc>
          <w:tcPr>
            <w:tcW w:w="3778" w:type="dxa"/>
            <w:vAlign w:val="bottom"/>
          </w:tcPr>
          <w:p w14:paraId="02A4C093" w14:textId="77777777" w:rsidR="00907C86" w:rsidRPr="000E34C5" w:rsidRDefault="00907C86" w:rsidP="00907C86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1262" w:type="dxa"/>
          </w:tcPr>
          <w:p w14:paraId="057C8A3E" w14:textId="0423623F" w:rsidR="00907C86" w:rsidRPr="000E34C5" w:rsidRDefault="00907C86" w:rsidP="00286F2D">
            <w:pPr>
              <w:pStyle w:val="acctfourfigures"/>
              <w:tabs>
                <w:tab w:val="clear" w:pos="765"/>
                <w:tab w:val="decimal" w:pos="1047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E34C5">
              <w:rPr>
                <w:rFonts w:asciiTheme="majorBidi" w:hAnsiTheme="majorBidi" w:cstheme="majorBidi"/>
                <w:sz w:val="28"/>
                <w:szCs w:val="28"/>
              </w:rPr>
              <w:t>79,000</w:t>
            </w:r>
          </w:p>
        </w:tc>
        <w:tc>
          <w:tcPr>
            <w:tcW w:w="270" w:type="dxa"/>
          </w:tcPr>
          <w:p w14:paraId="15D020E7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C8B071C" w14:textId="38B106AF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4,569,833</w:t>
            </w:r>
          </w:p>
        </w:tc>
        <w:tc>
          <w:tcPr>
            <w:tcW w:w="270" w:type="dxa"/>
          </w:tcPr>
          <w:p w14:paraId="2C9CBFE3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147A2954" w14:textId="6FC67CA1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30,349,222</w:t>
            </w:r>
          </w:p>
        </w:tc>
        <w:tc>
          <w:tcPr>
            <w:tcW w:w="254" w:type="dxa"/>
            <w:gridSpan w:val="2"/>
          </w:tcPr>
          <w:p w14:paraId="2D904865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3360C1B" w14:textId="4B45CE5B" w:rsidR="00907C86" w:rsidRPr="000E34C5" w:rsidRDefault="00907C86" w:rsidP="00286F2D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B7B313E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01CCB4C" w14:textId="39A795DF" w:rsidR="00907C86" w:rsidRPr="000E34C5" w:rsidRDefault="00907C86" w:rsidP="00D619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14:paraId="4BB01027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3C689770" w14:textId="7F61A81E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</w:rPr>
              <w:t>34,998,055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41" w:type="dxa"/>
          </w:tcPr>
          <w:p w14:paraId="1386736A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2806672D" w14:textId="7CCFCFA3" w:rsidR="00907C86" w:rsidRPr="000E34C5" w:rsidRDefault="00907C86" w:rsidP="00286F2D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-</w:t>
            </w:r>
          </w:p>
        </w:tc>
      </w:tr>
      <w:tr w:rsidR="00907C86" w:rsidRPr="000E34C5" w14:paraId="456F18DC" w14:textId="77777777" w:rsidTr="003E2530">
        <w:tc>
          <w:tcPr>
            <w:tcW w:w="3778" w:type="dxa"/>
            <w:vAlign w:val="bottom"/>
          </w:tcPr>
          <w:p w14:paraId="56E5DBDD" w14:textId="77777777" w:rsidR="00907C86" w:rsidRPr="000E34C5" w:rsidRDefault="00907C86" w:rsidP="00907C86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4B308819" w14:textId="63D7040F" w:rsidR="00907C86" w:rsidRPr="000E34C5" w:rsidRDefault="00907C86" w:rsidP="00286F2D">
            <w:pPr>
              <w:pStyle w:val="acctfourfigures"/>
              <w:tabs>
                <w:tab w:val="clear" w:pos="765"/>
                <w:tab w:val="decimal" w:pos="703"/>
              </w:tabs>
              <w:spacing w:line="120" w:lineRule="atLeast"/>
              <w:ind w:right="-7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E34C5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E2069E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24A594" w14:textId="4E3D9CF4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</w:rPr>
              <w:t>26,754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1F0F1DC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37B6F9E" w14:textId="23BB776E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</w:rPr>
              <w:t>10,763,576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54" w:type="dxa"/>
            <w:gridSpan w:val="2"/>
            <w:vAlign w:val="bottom"/>
          </w:tcPr>
          <w:p w14:paraId="4175F36A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07FC60" w14:textId="0B80110A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</w:rPr>
              <w:t>100,526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7E69EB07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406A6AEC" w14:textId="4DE8C3B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</w:rPr>
              <w:t>1,470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4D94B17B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5C699C0A" w14:textId="73274C59" w:rsidR="00907C86" w:rsidRPr="000E34C5" w:rsidRDefault="00907C86" w:rsidP="005F21F1">
            <w:pPr>
              <w:pStyle w:val="a4"/>
              <w:tabs>
                <w:tab w:val="decimal" w:pos="784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5A941C19" w14:textId="77777777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F06DD92" w14:textId="7ACCA1C6" w:rsidR="00907C86" w:rsidRPr="000E34C5" w:rsidRDefault="00907C86" w:rsidP="00286F2D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</w:rPr>
              <w:t>10,892,326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</w:tr>
      <w:tr w:rsidR="00EB1E35" w:rsidRPr="000E34C5" w14:paraId="34D84FED" w14:textId="77777777" w:rsidTr="003E2530">
        <w:tc>
          <w:tcPr>
            <w:tcW w:w="3778" w:type="dxa"/>
            <w:vAlign w:val="bottom"/>
          </w:tcPr>
          <w:p w14:paraId="52197C46" w14:textId="57AAEAE6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  <w:r w:rsidRPr="000E34C5">
              <w:rPr>
                <w:rFonts w:asciiTheme="majorBidi" w:hAnsiTheme="majorBidi" w:cs="Angsana New"/>
                <w:b/>
                <w:bCs/>
                <w:color w:val="auto"/>
                <w:cs/>
              </w:rPr>
              <w:t xml:space="preserve">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36C166CB" w14:textId="322ADAED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55,115,164</w:t>
            </w:r>
          </w:p>
        </w:tc>
        <w:tc>
          <w:tcPr>
            <w:tcW w:w="270" w:type="dxa"/>
          </w:tcPr>
          <w:p w14:paraId="349139A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5DDFE9" w14:textId="537B9AA3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321,964,891</w:t>
            </w:r>
          </w:p>
        </w:tc>
        <w:tc>
          <w:tcPr>
            <w:tcW w:w="270" w:type="dxa"/>
          </w:tcPr>
          <w:p w14:paraId="2663CD7B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DCEA75F" w14:textId="3611FB08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238,851,214</w:t>
            </w:r>
          </w:p>
        </w:tc>
        <w:tc>
          <w:tcPr>
            <w:tcW w:w="254" w:type="dxa"/>
            <w:gridSpan w:val="2"/>
          </w:tcPr>
          <w:p w14:paraId="5BF7D07C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06113E" w14:textId="017C42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5,163,542</w:t>
            </w:r>
          </w:p>
        </w:tc>
        <w:tc>
          <w:tcPr>
            <w:tcW w:w="241" w:type="dxa"/>
          </w:tcPr>
          <w:p w14:paraId="7CD05C73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60779B51" w14:textId="20354866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11,279,770</w:t>
            </w:r>
          </w:p>
        </w:tc>
        <w:tc>
          <w:tcPr>
            <w:tcW w:w="240" w:type="dxa"/>
          </w:tcPr>
          <w:p w14:paraId="678E4FDC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599A982B" w14:textId="75B53FDC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41,843,635</w:t>
            </w:r>
          </w:p>
        </w:tc>
        <w:tc>
          <w:tcPr>
            <w:tcW w:w="241" w:type="dxa"/>
          </w:tcPr>
          <w:p w14:paraId="1ACC7D05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31E4E2AA" w14:textId="0A93FEB9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674,218,216</w:t>
            </w:r>
          </w:p>
        </w:tc>
      </w:tr>
      <w:tr w:rsidR="00EB1E35" w:rsidRPr="000E34C5" w14:paraId="09137961" w14:textId="77777777" w:rsidTr="003E2530">
        <w:tc>
          <w:tcPr>
            <w:tcW w:w="3778" w:type="dxa"/>
            <w:vAlign w:val="bottom"/>
          </w:tcPr>
          <w:p w14:paraId="280F01DE" w14:textId="3EE6BC50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เพิ่มขึ้น</w:t>
            </w:r>
          </w:p>
        </w:tc>
        <w:tc>
          <w:tcPr>
            <w:tcW w:w="1262" w:type="dxa"/>
          </w:tcPr>
          <w:p w14:paraId="16F39D73" w14:textId="09EA6885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 xml:space="preserve"> 14,151,825 </w:t>
            </w:r>
          </w:p>
        </w:tc>
        <w:tc>
          <w:tcPr>
            <w:tcW w:w="270" w:type="dxa"/>
          </w:tcPr>
          <w:p w14:paraId="1AEC133B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</w:tcPr>
          <w:p w14:paraId="6DAA78BA" w14:textId="3DB6C2CE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2,287,409</w:t>
            </w:r>
          </w:p>
        </w:tc>
        <w:tc>
          <w:tcPr>
            <w:tcW w:w="270" w:type="dxa"/>
          </w:tcPr>
          <w:p w14:paraId="3FE65D8C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</w:tcPr>
          <w:p w14:paraId="039FA5F2" w14:textId="18D9FF6C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 xml:space="preserve"> 8,446,803 </w:t>
            </w:r>
          </w:p>
        </w:tc>
        <w:tc>
          <w:tcPr>
            <w:tcW w:w="254" w:type="dxa"/>
            <w:gridSpan w:val="2"/>
          </w:tcPr>
          <w:p w14:paraId="1EADDF7A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</w:tcPr>
          <w:p w14:paraId="0F630565" w14:textId="77A37A7D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 xml:space="preserve"> 548,885 </w:t>
            </w:r>
          </w:p>
        </w:tc>
        <w:tc>
          <w:tcPr>
            <w:tcW w:w="241" w:type="dxa"/>
          </w:tcPr>
          <w:p w14:paraId="64D29E66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7F139D6C" w14:textId="014C7C52" w:rsidR="00EB1E35" w:rsidRPr="000E34C5" w:rsidDel="001C2549" w:rsidRDefault="00EB1E35" w:rsidP="00D619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 xml:space="preserve"> -</w:t>
            </w:r>
          </w:p>
        </w:tc>
        <w:tc>
          <w:tcPr>
            <w:tcW w:w="240" w:type="dxa"/>
          </w:tcPr>
          <w:p w14:paraId="2E8B276E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</w:tcPr>
          <w:p w14:paraId="2B746FB8" w14:textId="300D60E5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 xml:space="preserve"> 102,193,742 </w:t>
            </w:r>
          </w:p>
        </w:tc>
        <w:tc>
          <w:tcPr>
            <w:tcW w:w="241" w:type="dxa"/>
          </w:tcPr>
          <w:p w14:paraId="2CEEA7A2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vAlign w:val="bottom"/>
          </w:tcPr>
          <w:p w14:paraId="5AA1B7C2" w14:textId="3412F92D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</w:rPr>
              <w:t>127</w:t>
            </w:r>
            <w:r w:rsidRPr="000E34C5">
              <w:rPr>
                <w:rFonts w:asciiTheme="majorBidi" w:hAnsiTheme="majorBidi" w:cs="Angsana New"/>
                <w:color w:val="auto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</w:rPr>
              <w:t>628</w:t>
            </w:r>
            <w:r w:rsidRPr="000E34C5">
              <w:rPr>
                <w:rFonts w:asciiTheme="majorBidi" w:hAnsiTheme="majorBidi" w:cs="Angsana New"/>
                <w:color w:val="auto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</w:rPr>
              <w:t>664</w:t>
            </w:r>
          </w:p>
        </w:tc>
      </w:tr>
      <w:tr w:rsidR="00EB1E35" w:rsidRPr="000E34C5" w14:paraId="4E1959CC" w14:textId="77777777" w:rsidTr="003E2530">
        <w:tc>
          <w:tcPr>
            <w:tcW w:w="3778" w:type="dxa"/>
            <w:vAlign w:val="bottom"/>
          </w:tcPr>
          <w:p w14:paraId="4DA709EA" w14:textId="34D31B1C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โอน</w:t>
            </w:r>
          </w:p>
        </w:tc>
        <w:tc>
          <w:tcPr>
            <w:tcW w:w="1262" w:type="dxa"/>
          </w:tcPr>
          <w:p w14:paraId="194D474F" w14:textId="051260E6" w:rsidR="00EB1E35" w:rsidRPr="000E34C5" w:rsidDel="001C2549" w:rsidRDefault="00EB1E35" w:rsidP="00EB1E35">
            <w:pPr>
              <w:pStyle w:val="acctfourfigures"/>
              <w:tabs>
                <w:tab w:val="clear" w:pos="765"/>
                <w:tab w:val="decimal" w:pos="703"/>
              </w:tabs>
              <w:spacing w:line="120" w:lineRule="atLeast"/>
              <w:ind w:right="-72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E34C5"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44B55B65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0" w:type="dxa"/>
          </w:tcPr>
          <w:p w14:paraId="7C800648" w14:textId="27A96609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 xml:space="preserve">  16,277,380</w:t>
            </w:r>
          </w:p>
        </w:tc>
        <w:tc>
          <w:tcPr>
            <w:tcW w:w="270" w:type="dxa"/>
          </w:tcPr>
          <w:p w14:paraId="567DFB21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2" w:type="dxa"/>
          </w:tcPr>
          <w:p w14:paraId="3A180E4F" w14:textId="5945BEE7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 xml:space="preserve"> 41,739,080 </w:t>
            </w:r>
          </w:p>
        </w:tc>
        <w:tc>
          <w:tcPr>
            <w:tcW w:w="254" w:type="dxa"/>
            <w:gridSpan w:val="2"/>
          </w:tcPr>
          <w:p w14:paraId="47E9C710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6" w:type="dxa"/>
          </w:tcPr>
          <w:p w14:paraId="6E868CE6" w14:textId="60451430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 xml:space="preserve"> 224,520 </w:t>
            </w:r>
          </w:p>
        </w:tc>
        <w:tc>
          <w:tcPr>
            <w:tcW w:w="241" w:type="dxa"/>
          </w:tcPr>
          <w:p w14:paraId="3AD83676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35" w:type="dxa"/>
          </w:tcPr>
          <w:p w14:paraId="13AE1DB8" w14:textId="6E4A0883" w:rsidR="00EB1E35" w:rsidRPr="000E34C5" w:rsidDel="001C2549" w:rsidRDefault="00EB1E35" w:rsidP="00D61909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 xml:space="preserve"> -</w:t>
            </w:r>
          </w:p>
        </w:tc>
        <w:tc>
          <w:tcPr>
            <w:tcW w:w="240" w:type="dxa"/>
          </w:tcPr>
          <w:p w14:paraId="19B6CEF3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42" w:type="dxa"/>
          </w:tcPr>
          <w:p w14:paraId="152DEF1C" w14:textId="39644A8D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</w:rPr>
              <w:t>58,240,980</w:t>
            </w:r>
            <w:r w:rsidRPr="000E34C5">
              <w:rPr>
                <w:rFonts w:asciiTheme="majorBidi" w:hAnsiTheme="majorBidi" w:cs="Angsana New"/>
                <w:color w:val="auto"/>
                <w:cs/>
              </w:rPr>
              <w:t>)</w:t>
            </w:r>
          </w:p>
        </w:tc>
        <w:tc>
          <w:tcPr>
            <w:tcW w:w="241" w:type="dxa"/>
          </w:tcPr>
          <w:p w14:paraId="1E3ACCCE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</w:tcPr>
          <w:p w14:paraId="50CFC730" w14:textId="4FCA9A59" w:rsidR="00EB1E35" w:rsidRPr="000E34C5" w:rsidDel="001C2549" w:rsidRDefault="00EB1E35" w:rsidP="00EB1E35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EB1E35" w:rsidRPr="000E34C5" w14:paraId="50437416" w14:textId="77777777" w:rsidTr="003E2530">
        <w:tc>
          <w:tcPr>
            <w:tcW w:w="3778" w:type="dxa"/>
            <w:vAlign w:val="bottom"/>
          </w:tcPr>
          <w:p w14:paraId="68F2E756" w14:textId="7513B03D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E040DE6" w14:textId="7933645B" w:rsidR="00EB1E35" w:rsidRPr="000E34C5" w:rsidDel="001C2549" w:rsidRDefault="00EB1E35" w:rsidP="00EB1E35">
            <w:pPr>
              <w:pStyle w:val="acctfourfigures"/>
              <w:tabs>
                <w:tab w:val="clear" w:pos="765"/>
                <w:tab w:val="decimal" w:pos="703"/>
              </w:tabs>
              <w:spacing w:line="120" w:lineRule="atLeast"/>
              <w:ind w:right="-72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0E34C5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960898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Cs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D49979" w14:textId="1E18179B" w:rsidR="00EB1E35" w:rsidRPr="000E34C5" w:rsidDel="001C2549" w:rsidRDefault="00EB1E35" w:rsidP="00EB1E35">
            <w:pPr>
              <w:pStyle w:val="acctfourfigures"/>
              <w:tabs>
                <w:tab w:val="clear" w:pos="765"/>
                <w:tab w:val="decimal" w:pos="794"/>
              </w:tabs>
              <w:spacing w:line="120" w:lineRule="atLeast"/>
              <w:ind w:right="-72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E34C5"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11059CD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B51D2B5" w14:textId="62BD90FD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(2</w:t>
            </w:r>
            <w:r w:rsidRPr="000E34C5">
              <w:rPr>
                <w:rFonts w:asciiTheme="majorBidi" w:hAnsiTheme="majorBidi" w:cs="Angsana New"/>
                <w:color w:val="auto"/>
                <w:lang w:val="en-GB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670</w:t>
            </w:r>
            <w:r w:rsidRPr="000E34C5">
              <w:rPr>
                <w:rFonts w:asciiTheme="majorBidi" w:hAnsiTheme="majorBidi" w:cs="Angsana New"/>
                <w:color w:val="auto"/>
                <w:lang w:val="en-GB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444)</w:t>
            </w:r>
          </w:p>
        </w:tc>
        <w:tc>
          <w:tcPr>
            <w:tcW w:w="254" w:type="dxa"/>
            <w:gridSpan w:val="2"/>
            <w:vAlign w:val="bottom"/>
          </w:tcPr>
          <w:p w14:paraId="6D0D544D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67F30D" w14:textId="6FC0DDC6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</w:rPr>
              <w:t>(37</w:t>
            </w:r>
            <w:r w:rsidRPr="000E34C5">
              <w:rPr>
                <w:rFonts w:asciiTheme="majorBidi" w:hAnsiTheme="majorBidi" w:cs="Angsana New"/>
                <w:color w:val="auto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</w:rPr>
              <w:t>500)</w:t>
            </w:r>
          </w:p>
        </w:tc>
        <w:tc>
          <w:tcPr>
            <w:tcW w:w="241" w:type="dxa"/>
            <w:vAlign w:val="bottom"/>
          </w:tcPr>
          <w:p w14:paraId="35E414E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A030AA9" w14:textId="50892F83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</w:rPr>
              <w:t>(1</w:t>
            </w:r>
            <w:r w:rsidRPr="000E34C5">
              <w:rPr>
                <w:rFonts w:asciiTheme="majorBidi" w:hAnsiTheme="majorBidi" w:cs="Angsana New"/>
                <w:color w:val="auto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</w:rPr>
              <w:t>641</w:t>
            </w:r>
            <w:r w:rsidRPr="000E34C5">
              <w:rPr>
                <w:rFonts w:asciiTheme="majorBidi" w:hAnsiTheme="majorBidi" w:cs="Angsana New"/>
                <w:color w:val="auto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</w:rPr>
              <w:t>514)</w:t>
            </w:r>
          </w:p>
        </w:tc>
        <w:tc>
          <w:tcPr>
            <w:tcW w:w="240" w:type="dxa"/>
            <w:vAlign w:val="bottom"/>
          </w:tcPr>
          <w:p w14:paraId="31BCAAF8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2DF7C110" w14:textId="5FAB6011" w:rsidR="00EB1E35" w:rsidRPr="000E34C5" w:rsidDel="001C2549" w:rsidRDefault="00EB1E35" w:rsidP="00EB1E35">
            <w:pPr>
              <w:pStyle w:val="a4"/>
              <w:tabs>
                <w:tab w:val="decimal" w:pos="784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4B65BE8" w14:textId="77777777" w:rsidR="00EB1E35" w:rsidRPr="000E34C5" w:rsidRDefault="00EB1E35" w:rsidP="00EB1E35">
            <w:pPr>
              <w:pStyle w:val="a4"/>
              <w:tabs>
                <w:tab w:val="decimal" w:pos="703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2F085A2" w14:textId="7ECA1B81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</w:rPr>
              <w:t>(4</w:t>
            </w:r>
            <w:r w:rsidRPr="000E34C5">
              <w:rPr>
                <w:rFonts w:asciiTheme="majorBidi" w:hAnsiTheme="majorBidi" w:cs="Angsana New"/>
                <w:color w:val="auto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</w:rPr>
              <w:t>349</w:t>
            </w:r>
            <w:r w:rsidRPr="000E34C5">
              <w:rPr>
                <w:rFonts w:asciiTheme="majorBidi" w:hAnsiTheme="majorBidi" w:cs="Angsana New"/>
                <w:color w:val="auto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</w:rPr>
              <w:t>458)</w:t>
            </w:r>
          </w:p>
        </w:tc>
      </w:tr>
      <w:tr w:rsidR="00EB1E35" w:rsidRPr="000E34C5" w14:paraId="50264B64" w14:textId="77777777" w:rsidTr="003E2530">
        <w:tc>
          <w:tcPr>
            <w:tcW w:w="3778" w:type="dxa"/>
            <w:vAlign w:val="bottom"/>
          </w:tcPr>
          <w:p w14:paraId="51B97C1A" w14:textId="1B405BA0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A065498" w14:textId="2C467843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69,266,989</w:t>
            </w:r>
          </w:p>
        </w:tc>
        <w:tc>
          <w:tcPr>
            <w:tcW w:w="270" w:type="dxa"/>
          </w:tcPr>
          <w:p w14:paraId="2FE80298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B83D9C" w14:textId="2A036411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340,529,680</w:t>
            </w:r>
          </w:p>
        </w:tc>
        <w:tc>
          <w:tcPr>
            <w:tcW w:w="270" w:type="dxa"/>
          </w:tcPr>
          <w:p w14:paraId="212072F3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4E68FB1" w14:textId="4EBD85DD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286,366,653</w:t>
            </w:r>
          </w:p>
        </w:tc>
        <w:tc>
          <w:tcPr>
            <w:tcW w:w="254" w:type="dxa"/>
            <w:gridSpan w:val="2"/>
          </w:tcPr>
          <w:p w14:paraId="4C237B13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3578D3" w14:textId="45934DCF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5,899,447</w:t>
            </w:r>
          </w:p>
        </w:tc>
        <w:tc>
          <w:tcPr>
            <w:tcW w:w="241" w:type="dxa"/>
          </w:tcPr>
          <w:p w14:paraId="0668DFDE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060F762" w14:textId="4E00C72E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9,638,256</w:t>
            </w:r>
          </w:p>
        </w:tc>
        <w:tc>
          <w:tcPr>
            <w:tcW w:w="240" w:type="dxa"/>
          </w:tcPr>
          <w:p w14:paraId="22FF12C4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2E7FAA78" w14:textId="28E6E4F5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85,796,397</w:t>
            </w:r>
          </w:p>
        </w:tc>
        <w:tc>
          <w:tcPr>
            <w:tcW w:w="241" w:type="dxa"/>
          </w:tcPr>
          <w:p w14:paraId="72BB8778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F490A8B" w14:textId="063CEEE1" w:rsidR="00EB1E35" w:rsidRPr="000E34C5" w:rsidDel="001C2549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797,497,422</w:t>
            </w:r>
          </w:p>
        </w:tc>
      </w:tr>
      <w:tr w:rsidR="00EB1E35" w:rsidRPr="000E34C5" w14:paraId="32D3E481" w14:textId="77777777" w:rsidTr="003E2530">
        <w:tc>
          <w:tcPr>
            <w:tcW w:w="3778" w:type="dxa"/>
            <w:vAlign w:val="bottom"/>
          </w:tcPr>
          <w:p w14:paraId="71839AE1" w14:textId="77777777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60D9A1B2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181D2287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C247FF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2850C8E5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3E37C911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7D295CC6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6D922B3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4314EFCA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153FEC28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505370DB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C1D4F7C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7B7F1E4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56B9D958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0E34C5" w14:paraId="71F9116B" w14:textId="77777777" w:rsidTr="003E2530">
        <w:tc>
          <w:tcPr>
            <w:tcW w:w="3778" w:type="dxa"/>
            <w:vAlign w:val="bottom"/>
          </w:tcPr>
          <w:p w14:paraId="3687DE32" w14:textId="77777777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1563E787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34B5E4D5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118A176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68F6FCCA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664CB1D0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274E7000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72B7803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29A7AD8F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20BA0FB5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1CF9548B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42D1E68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71F44150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427A897B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0E34C5" w14:paraId="72ECFD02" w14:textId="77777777" w:rsidTr="003E2530">
        <w:tc>
          <w:tcPr>
            <w:tcW w:w="3778" w:type="dxa"/>
            <w:vAlign w:val="bottom"/>
          </w:tcPr>
          <w:p w14:paraId="4921683A" w14:textId="77777777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21A85037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511A0AF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23C6C0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4A8C9ADA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0F1D74A4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78106A14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8C26B71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45A0905D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3BCF101C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11A9D13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3ACC4363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4941F1F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01ECC277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0E34C5" w14:paraId="499FFE07" w14:textId="77777777" w:rsidTr="003E2530">
        <w:tc>
          <w:tcPr>
            <w:tcW w:w="3778" w:type="dxa"/>
            <w:vAlign w:val="bottom"/>
          </w:tcPr>
          <w:p w14:paraId="5F75BD2F" w14:textId="77777777" w:rsidR="00EB1E35" w:rsidRPr="000E34C5" w:rsidRDefault="00EB1E35" w:rsidP="00EB1E35">
            <w:pPr>
              <w:pStyle w:val="a4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1262" w:type="dxa"/>
            <w:vAlign w:val="bottom"/>
          </w:tcPr>
          <w:p w14:paraId="42E7A01F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4AF69C41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1D53F07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1CDFF272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5664BF7A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721290C5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D48D385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7DE77C31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34944CB4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384F5442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56602AA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4251888F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4CF0B6C2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EB1E35" w:rsidRPr="000E34C5" w14:paraId="568EBD95" w14:textId="77777777" w:rsidTr="003E2530">
        <w:tc>
          <w:tcPr>
            <w:tcW w:w="3778" w:type="dxa"/>
            <w:vAlign w:val="bottom"/>
          </w:tcPr>
          <w:p w14:paraId="3C738D68" w14:textId="62ED0BE7" w:rsidR="00EB1E35" w:rsidRPr="000E34C5" w:rsidRDefault="00EB1E35" w:rsidP="00EB1E3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lastRenderedPageBreak/>
              <w:t>ค่าเสื่อมราคา</w:t>
            </w:r>
          </w:p>
        </w:tc>
        <w:tc>
          <w:tcPr>
            <w:tcW w:w="1262" w:type="dxa"/>
            <w:vAlign w:val="bottom"/>
          </w:tcPr>
          <w:p w14:paraId="3804ADB7" w14:textId="0FD1E3A2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268924A4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64F7547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70" w:type="dxa"/>
          </w:tcPr>
          <w:p w14:paraId="61530C7E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4A13269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54" w:type="dxa"/>
            <w:gridSpan w:val="2"/>
          </w:tcPr>
          <w:p w14:paraId="5BBC99D7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D66BA46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19050239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703302AC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0" w:type="dxa"/>
          </w:tcPr>
          <w:p w14:paraId="6FFA62A3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73A7059E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41" w:type="dxa"/>
          </w:tcPr>
          <w:p w14:paraId="698F68B8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3DB15175" w14:textId="77777777" w:rsidR="00EB1E35" w:rsidRPr="000E34C5" w:rsidRDefault="00EB1E35" w:rsidP="00EB1E3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2706D5" w:rsidRPr="000E34C5" w14:paraId="5643E87F" w14:textId="77777777" w:rsidTr="003E2530">
        <w:tc>
          <w:tcPr>
            <w:tcW w:w="3778" w:type="dxa"/>
            <w:vAlign w:val="bottom"/>
          </w:tcPr>
          <w:p w14:paraId="3D0BF34B" w14:textId="06E2CEA3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color w:val="auto"/>
              </w:rPr>
              <w:t>1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0E34C5">
              <w:rPr>
                <w:rFonts w:asciiTheme="majorBidi" w:hAnsiTheme="majorBidi" w:cstheme="majorBidi"/>
                <w:color w:val="auto"/>
              </w:rPr>
              <w:t>2564</w:t>
            </w:r>
          </w:p>
        </w:tc>
        <w:tc>
          <w:tcPr>
            <w:tcW w:w="1262" w:type="dxa"/>
          </w:tcPr>
          <w:p w14:paraId="0E8148E2" w14:textId="446633F9" w:rsidR="002706D5" w:rsidRPr="000E34C5" w:rsidRDefault="002706D5" w:rsidP="002706D5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E34C5">
              <w:rPr>
                <w:rFonts w:asciiTheme="majorBidi" w:hAnsiTheme="majorBidi" w:cstheme="majorBidi"/>
                <w:sz w:val="28"/>
                <w:szCs w:val="28"/>
              </w:rPr>
              <w:t>335,639</w:t>
            </w:r>
          </w:p>
        </w:tc>
        <w:tc>
          <w:tcPr>
            <w:tcW w:w="270" w:type="dxa"/>
          </w:tcPr>
          <w:p w14:paraId="10D5C844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0" w:type="dxa"/>
            <w:vAlign w:val="bottom"/>
          </w:tcPr>
          <w:p w14:paraId="74709B16" w14:textId="21339C26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58,154,963</w:t>
            </w:r>
          </w:p>
        </w:tc>
        <w:tc>
          <w:tcPr>
            <w:tcW w:w="270" w:type="dxa"/>
          </w:tcPr>
          <w:p w14:paraId="1EFA98A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62" w:type="dxa"/>
            <w:vAlign w:val="bottom"/>
          </w:tcPr>
          <w:p w14:paraId="0EBEE350" w14:textId="2F7848AA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109,419,763</w:t>
            </w:r>
          </w:p>
        </w:tc>
        <w:tc>
          <w:tcPr>
            <w:tcW w:w="254" w:type="dxa"/>
            <w:gridSpan w:val="2"/>
          </w:tcPr>
          <w:p w14:paraId="4C2320B8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7AAB1692" w14:textId="6FB03425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4,046,335</w:t>
            </w:r>
          </w:p>
        </w:tc>
        <w:tc>
          <w:tcPr>
            <w:tcW w:w="241" w:type="dxa"/>
          </w:tcPr>
          <w:p w14:paraId="108DD62E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2C5E4EFF" w14:textId="422A622E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10,625,303</w:t>
            </w:r>
          </w:p>
        </w:tc>
        <w:tc>
          <w:tcPr>
            <w:tcW w:w="240" w:type="dxa"/>
          </w:tcPr>
          <w:p w14:paraId="39094D8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342" w:type="dxa"/>
            <w:vAlign w:val="bottom"/>
          </w:tcPr>
          <w:p w14:paraId="34EFF30F" w14:textId="1032E81D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44C5712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vAlign w:val="bottom"/>
          </w:tcPr>
          <w:p w14:paraId="2FB53877" w14:textId="681EFA75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182,582,003</w:t>
            </w:r>
          </w:p>
        </w:tc>
      </w:tr>
      <w:tr w:rsidR="002706D5" w:rsidRPr="000E34C5" w14:paraId="34670EE7" w14:textId="77777777" w:rsidTr="003E2530">
        <w:tc>
          <w:tcPr>
            <w:tcW w:w="3778" w:type="dxa"/>
            <w:vAlign w:val="bottom"/>
          </w:tcPr>
          <w:p w14:paraId="063B43FB" w14:textId="02DB785D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262" w:type="dxa"/>
          </w:tcPr>
          <w:p w14:paraId="2AABA09E" w14:textId="2475E362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335,639</w:t>
            </w:r>
          </w:p>
        </w:tc>
        <w:tc>
          <w:tcPr>
            <w:tcW w:w="270" w:type="dxa"/>
          </w:tcPr>
          <w:p w14:paraId="153D9C3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</w:tcPr>
          <w:p w14:paraId="779F13D7" w14:textId="0F86CD24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12,924,349</w:t>
            </w:r>
          </w:p>
        </w:tc>
        <w:tc>
          <w:tcPr>
            <w:tcW w:w="270" w:type="dxa"/>
          </w:tcPr>
          <w:p w14:paraId="2CC916D8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</w:tcPr>
          <w:p w14:paraId="397E1A23" w14:textId="386E2A10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22,324,038</w:t>
            </w:r>
          </w:p>
        </w:tc>
        <w:tc>
          <w:tcPr>
            <w:tcW w:w="254" w:type="dxa"/>
            <w:gridSpan w:val="2"/>
          </w:tcPr>
          <w:p w14:paraId="35BD770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</w:tcPr>
          <w:p w14:paraId="408AFD03" w14:textId="2BD87D5C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417,824</w:t>
            </w:r>
          </w:p>
        </w:tc>
        <w:tc>
          <w:tcPr>
            <w:tcW w:w="241" w:type="dxa"/>
          </w:tcPr>
          <w:p w14:paraId="2F1936E7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755C1B73" w14:textId="6A33CF4A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295,538</w:t>
            </w:r>
          </w:p>
        </w:tc>
        <w:tc>
          <w:tcPr>
            <w:tcW w:w="240" w:type="dxa"/>
          </w:tcPr>
          <w:p w14:paraId="6995FB51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39D74C09" w14:textId="0F0C0083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38CC78B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</w:tcPr>
          <w:p w14:paraId="1ACFE3E9" w14:textId="1D8B1A85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36,297,388</w:t>
            </w:r>
          </w:p>
        </w:tc>
      </w:tr>
      <w:tr w:rsidR="002706D5" w:rsidRPr="000E34C5" w14:paraId="77383BF8" w14:textId="77777777" w:rsidTr="003E2530">
        <w:tc>
          <w:tcPr>
            <w:tcW w:w="3778" w:type="dxa"/>
            <w:vAlign w:val="bottom"/>
          </w:tcPr>
          <w:p w14:paraId="27E874BF" w14:textId="77777777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BD3961B" w14:textId="16D60BE3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1F324A0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4E9534" w14:textId="1535F991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</w:rPr>
              <w:t>25,783</w:t>
            </w:r>
            <w:r w:rsidRPr="000E34C5">
              <w:rPr>
                <w:rFonts w:asciiTheme="majorBidi" w:hAnsiTheme="majorBidi" w:cstheme="majorBidi"/>
                <w:color w:val="auto"/>
                <w:cs/>
              </w:rPr>
              <w:t>)</w:t>
            </w:r>
          </w:p>
        </w:tc>
        <w:tc>
          <w:tcPr>
            <w:tcW w:w="270" w:type="dxa"/>
          </w:tcPr>
          <w:p w14:paraId="4CBEE19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1E1B87F" w14:textId="15D86C6A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8,512,714</w:t>
            </w: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54" w:type="dxa"/>
            <w:gridSpan w:val="2"/>
          </w:tcPr>
          <w:p w14:paraId="5B6FBB0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66BBAE" w14:textId="364177E0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69,708</w:t>
            </w: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41" w:type="dxa"/>
          </w:tcPr>
          <w:p w14:paraId="483AEEA2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E19053" w14:textId="129A45BF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1,469</w:t>
            </w: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  <w:tc>
          <w:tcPr>
            <w:tcW w:w="240" w:type="dxa"/>
          </w:tcPr>
          <w:p w14:paraId="436A80F7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67E26223" w14:textId="12FD28B1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2DBD3D2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765A09D6" w14:textId="1CA4F2C2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8,609,674</w:t>
            </w: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)</w:t>
            </w:r>
          </w:p>
        </w:tc>
      </w:tr>
      <w:tr w:rsidR="002706D5" w:rsidRPr="000E34C5" w14:paraId="1E87C31B" w14:textId="77777777" w:rsidTr="003E2530">
        <w:tc>
          <w:tcPr>
            <w:tcW w:w="3778" w:type="dxa"/>
            <w:vAlign w:val="bottom"/>
          </w:tcPr>
          <w:p w14:paraId="3CE04D5E" w14:textId="6D989848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2564</w:t>
            </w:r>
            <w:r w:rsidRPr="000E34C5">
              <w:rPr>
                <w:rFonts w:asciiTheme="majorBidi" w:hAnsiTheme="majorBidi" w:cs="Angsana New"/>
                <w:b/>
                <w:bCs/>
                <w:color w:val="auto"/>
                <w:cs/>
              </w:rPr>
              <w:t xml:space="preserve">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และ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1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มกราคม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  <w:tc>
          <w:tcPr>
            <w:tcW w:w="1262" w:type="dxa"/>
          </w:tcPr>
          <w:p w14:paraId="0404EB2A" w14:textId="10028B43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671,278</w:t>
            </w:r>
          </w:p>
        </w:tc>
        <w:tc>
          <w:tcPr>
            <w:tcW w:w="270" w:type="dxa"/>
          </w:tcPr>
          <w:p w14:paraId="4BBE5FD5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16F4359" w14:textId="4CA54FD9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71,053,529</w:t>
            </w:r>
          </w:p>
        </w:tc>
        <w:tc>
          <w:tcPr>
            <w:tcW w:w="270" w:type="dxa"/>
          </w:tcPr>
          <w:p w14:paraId="0477866D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vAlign w:val="bottom"/>
          </w:tcPr>
          <w:p w14:paraId="786CB5F2" w14:textId="181753D2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123,231,087</w:t>
            </w:r>
          </w:p>
        </w:tc>
        <w:tc>
          <w:tcPr>
            <w:tcW w:w="254" w:type="dxa"/>
            <w:gridSpan w:val="2"/>
          </w:tcPr>
          <w:p w14:paraId="7D8D078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vAlign w:val="bottom"/>
          </w:tcPr>
          <w:p w14:paraId="26661D82" w14:textId="18B334EE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4,394,451</w:t>
            </w:r>
          </w:p>
        </w:tc>
        <w:tc>
          <w:tcPr>
            <w:tcW w:w="241" w:type="dxa"/>
          </w:tcPr>
          <w:p w14:paraId="3686D3E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vAlign w:val="bottom"/>
          </w:tcPr>
          <w:p w14:paraId="6D7B156F" w14:textId="27ED62C2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10,919,372</w:t>
            </w:r>
          </w:p>
        </w:tc>
        <w:tc>
          <w:tcPr>
            <w:tcW w:w="240" w:type="dxa"/>
          </w:tcPr>
          <w:p w14:paraId="25F23418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vAlign w:val="bottom"/>
          </w:tcPr>
          <w:p w14:paraId="57C53E6E" w14:textId="5CEB9BEC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44F8E744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vAlign w:val="bottom"/>
          </w:tcPr>
          <w:p w14:paraId="1BCCE55C" w14:textId="030C442C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210,269,717</w:t>
            </w:r>
          </w:p>
        </w:tc>
      </w:tr>
      <w:tr w:rsidR="002706D5" w:rsidRPr="000E34C5" w14:paraId="41CA9F6E" w14:textId="77777777" w:rsidTr="003E2530">
        <w:tc>
          <w:tcPr>
            <w:tcW w:w="3778" w:type="dxa"/>
            <w:vAlign w:val="bottom"/>
          </w:tcPr>
          <w:p w14:paraId="59549DA0" w14:textId="40AF785E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262" w:type="dxa"/>
          </w:tcPr>
          <w:p w14:paraId="1E2FF385" w14:textId="06FBC6F0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335,639</w:t>
            </w:r>
          </w:p>
        </w:tc>
        <w:tc>
          <w:tcPr>
            <w:tcW w:w="270" w:type="dxa"/>
          </w:tcPr>
          <w:p w14:paraId="309DFA7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</w:tcPr>
          <w:p w14:paraId="379EE6E6" w14:textId="29CC44A0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14,462,084</w:t>
            </w:r>
          </w:p>
        </w:tc>
        <w:tc>
          <w:tcPr>
            <w:tcW w:w="270" w:type="dxa"/>
          </w:tcPr>
          <w:p w14:paraId="660CD174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</w:tcPr>
          <w:p w14:paraId="14CC4F6C" w14:textId="67B38A2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31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473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712</w:t>
            </w:r>
          </w:p>
        </w:tc>
        <w:tc>
          <w:tcPr>
            <w:tcW w:w="254" w:type="dxa"/>
            <w:gridSpan w:val="2"/>
          </w:tcPr>
          <w:p w14:paraId="7D0F9482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</w:tcPr>
          <w:p w14:paraId="59C13ADB" w14:textId="289585F3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296,755</w:t>
            </w:r>
          </w:p>
        </w:tc>
        <w:tc>
          <w:tcPr>
            <w:tcW w:w="241" w:type="dxa"/>
          </w:tcPr>
          <w:p w14:paraId="64FBD8AB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</w:tcPr>
          <w:p w14:paraId="2CB414A7" w14:textId="43F69BFD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color w:val="auto"/>
              </w:rPr>
              <w:t>173,996</w:t>
            </w:r>
          </w:p>
        </w:tc>
        <w:tc>
          <w:tcPr>
            <w:tcW w:w="240" w:type="dxa"/>
          </w:tcPr>
          <w:p w14:paraId="1389202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0EA3A867" w14:textId="280B6F7C" w:rsidR="002706D5" w:rsidRPr="000E34C5" w:rsidRDefault="007138DC" w:rsidP="007138DC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37803349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</w:tcPr>
          <w:p w14:paraId="4C3C5661" w14:textId="7E151828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46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742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186</w:t>
            </w:r>
          </w:p>
        </w:tc>
      </w:tr>
      <w:tr w:rsidR="002706D5" w:rsidRPr="000E34C5" w14:paraId="2A44D3B4" w14:textId="77777777" w:rsidTr="003E2530">
        <w:tc>
          <w:tcPr>
            <w:tcW w:w="3778" w:type="dxa"/>
            <w:vAlign w:val="bottom"/>
          </w:tcPr>
          <w:p w14:paraId="313C71C6" w14:textId="77777777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6E59636" w14:textId="2E6DEEA9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0C09B4A" w14:textId="77777777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124185" w14:textId="19BC9C51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F686AC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3D51780" w14:textId="18E2D2AE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2,541,53</w:t>
            </w:r>
            <w:r w:rsidRPr="000E34C5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3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54" w:type="dxa"/>
            <w:gridSpan w:val="2"/>
          </w:tcPr>
          <w:p w14:paraId="50F38714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91F497" w14:textId="6B0650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37,499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41" w:type="dxa"/>
          </w:tcPr>
          <w:p w14:paraId="5F611507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A709505" w14:textId="652B1C29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1,638,467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  <w:tc>
          <w:tcPr>
            <w:tcW w:w="240" w:type="dxa"/>
          </w:tcPr>
          <w:p w14:paraId="3C11B4BD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E4F7AEC" w14:textId="17BBFF16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A2B756C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04460DE" w14:textId="3CD1172F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(</w:t>
            </w:r>
            <w:r w:rsidRPr="000E34C5">
              <w:rPr>
                <w:rFonts w:asciiTheme="majorBidi" w:hAnsiTheme="majorBidi" w:cstheme="majorBidi"/>
                <w:color w:val="auto"/>
                <w:lang w:val="en-GB"/>
              </w:rPr>
              <w:t>4,217,</w:t>
            </w:r>
            <w:r w:rsidRPr="000E34C5">
              <w:rPr>
                <w:rFonts w:asciiTheme="majorBidi" w:hAnsiTheme="majorBidi" w:cstheme="majorBidi" w:hint="cs"/>
                <w:color w:val="auto"/>
                <w:cs/>
                <w:lang w:val="en-GB"/>
              </w:rPr>
              <w:t>499</w:t>
            </w:r>
            <w:r w:rsidRPr="000E34C5">
              <w:rPr>
                <w:rFonts w:asciiTheme="majorBidi" w:hAnsiTheme="majorBidi" w:cs="Angsana New"/>
                <w:color w:val="auto"/>
                <w:cs/>
                <w:lang w:val="en-GB"/>
              </w:rPr>
              <w:t>)</w:t>
            </w:r>
          </w:p>
        </w:tc>
      </w:tr>
      <w:tr w:rsidR="002706D5" w:rsidRPr="000E34C5" w14:paraId="09B3FB15" w14:textId="77777777" w:rsidTr="003E2530">
        <w:tc>
          <w:tcPr>
            <w:tcW w:w="3778" w:type="dxa"/>
            <w:vAlign w:val="bottom"/>
          </w:tcPr>
          <w:p w14:paraId="2D7A7CEE" w14:textId="1466DBC4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31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</w:rPr>
              <w:t xml:space="preserve"> ธันวาคม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2565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F177673" w14:textId="27B72852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1,006,917</w:t>
            </w:r>
          </w:p>
        </w:tc>
        <w:tc>
          <w:tcPr>
            <w:tcW w:w="270" w:type="dxa"/>
          </w:tcPr>
          <w:p w14:paraId="5227F84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BFE0D" w14:textId="06B1B1FA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85,515,613</w:t>
            </w:r>
          </w:p>
        </w:tc>
        <w:tc>
          <w:tcPr>
            <w:tcW w:w="270" w:type="dxa"/>
          </w:tcPr>
          <w:p w14:paraId="63FE1F2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DDA42" w14:textId="6EA64226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152,163,266</w:t>
            </w:r>
          </w:p>
        </w:tc>
        <w:tc>
          <w:tcPr>
            <w:tcW w:w="254" w:type="dxa"/>
            <w:gridSpan w:val="2"/>
          </w:tcPr>
          <w:p w14:paraId="73AAED91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8BA79" w14:textId="1276B246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4,653,707</w:t>
            </w:r>
          </w:p>
        </w:tc>
        <w:tc>
          <w:tcPr>
            <w:tcW w:w="241" w:type="dxa"/>
          </w:tcPr>
          <w:p w14:paraId="6FC6BC4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CCAD" w14:textId="51FBCC1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9,454,901</w:t>
            </w:r>
          </w:p>
        </w:tc>
        <w:tc>
          <w:tcPr>
            <w:tcW w:w="240" w:type="dxa"/>
          </w:tcPr>
          <w:p w14:paraId="0928D235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E80F" w14:textId="37DD324D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0317791F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3C81" w14:textId="2BBE2D50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</w:rPr>
              <w:t>252,794,404</w:t>
            </w:r>
          </w:p>
        </w:tc>
      </w:tr>
      <w:tr w:rsidR="002706D5" w:rsidRPr="000E34C5" w14:paraId="6AFB0F5F" w14:textId="77777777" w:rsidTr="003E2530">
        <w:tc>
          <w:tcPr>
            <w:tcW w:w="3778" w:type="dxa"/>
            <w:vAlign w:val="bottom"/>
          </w:tcPr>
          <w:p w14:paraId="5B9254B0" w14:textId="77777777" w:rsidR="002706D5" w:rsidRPr="000E34C5" w:rsidRDefault="002706D5" w:rsidP="0027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62" w:type="dxa"/>
            <w:vAlign w:val="bottom"/>
          </w:tcPr>
          <w:p w14:paraId="17C7C07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0" w:type="dxa"/>
          </w:tcPr>
          <w:p w14:paraId="652FC84F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5245D2E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70" w:type="dxa"/>
          </w:tcPr>
          <w:p w14:paraId="0F17AFC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1ABF987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36" w:type="dxa"/>
          </w:tcPr>
          <w:p w14:paraId="434832DE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3D4463D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41" w:type="dxa"/>
          </w:tcPr>
          <w:p w14:paraId="419778F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B08574C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40" w:type="dxa"/>
          </w:tcPr>
          <w:p w14:paraId="3A09E7F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9148AD5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  <w:tc>
          <w:tcPr>
            <w:tcW w:w="241" w:type="dxa"/>
          </w:tcPr>
          <w:p w14:paraId="141EC547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7B82FB99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ind w:right="-72"/>
              <w:rPr>
                <w:rFonts w:asciiTheme="majorBidi" w:hAnsiTheme="majorBidi" w:cstheme="majorBidi"/>
                <w:color w:val="auto"/>
                <w:sz w:val="10"/>
                <w:szCs w:val="10"/>
              </w:rPr>
            </w:pPr>
          </w:p>
        </w:tc>
      </w:tr>
      <w:tr w:rsidR="002706D5" w:rsidRPr="000E34C5" w14:paraId="5F3FA782" w14:textId="77777777" w:rsidTr="003E2530">
        <w:tc>
          <w:tcPr>
            <w:tcW w:w="3778" w:type="dxa"/>
            <w:vAlign w:val="bottom"/>
          </w:tcPr>
          <w:p w14:paraId="10F16D4D" w14:textId="5BCC17CE" w:rsidR="002706D5" w:rsidRPr="000E34C5" w:rsidRDefault="002706D5" w:rsidP="002706D5">
            <w:pPr>
              <w:pStyle w:val="a4"/>
              <w:spacing w:line="360" w:lineRule="exact"/>
              <w:ind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2" w:type="dxa"/>
            <w:vAlign w:val="bottom"/>
          </w:tcPr>
          <w:p w14:paraId="18FACAC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15F9F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EFE4D3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5643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37426A0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A2C25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7AC314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23EA4BB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vAlign w:val="bottom"/>
          </w:tcPr>
          <w:p w14:paraId="6E67F29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D16FE8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11BED8D9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6191ADD5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vAlign w:val="bottom"/>
          </w:tcPr>
          <w:p w14:paraId="2CC6BCA4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706D5" w:rsidRPr="000E34C5" w14:paraId="13B22845" w14:textId="77777777" w:rsidTr="003E2530">
        <w:tc>
          <w:tcPr>
            <w:tcW w:w="3778" w:type="dxa"/>
            <w:vAlign w:val="bottom"/>
          </w:tcPr>
          <w:p w14:paraId="280A0E74" w14:textId="122A7AC6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62" w:type="dxa"/>
          </w:tcPr>
          <w:p w14:paraId="24D94505" w14:textId="61A485FB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9923B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ABAADD" w14:textId="1904A116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6BA6C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FEAAEC7" w14:textId="174A50A6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93FF7B7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460EDEDA" w14:textId="6C125B6D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438833F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B3DDA8D" w14:textId="2BA4CB2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0" w:type="dxa"/>
          </w:tcPr>
          <w:p w14:paraId="6EF634ED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42" w:type="dxa"/>
          </w:tcPr>
          <w:p w14:paraId="765962E7" w14:textId="7DB88A76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5E342D08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2B06227" w14:textId="61546521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706D5" w:rsidRPr="000E34C5" w14:paraId="22BFD140" w14:textId="77777777" w:rsidTr="003E2530">
        <w:tc>
          <w:tcPr>
            <w:tcW w:w="3778" w:type="dxa"/>
            <w:vAlign w:val="bottom"/>
          </w:tcPr>
          <w:p w14:paraId="56D1C0C8" w14:textId="4D07F821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2" w:type="dxa"/>
          </w:tcPr>
          <w:p w14:paraId="47DD96C4" w14:textId="5BC8E586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54,108,247</w:t>
            </w:r>
          </w:p>
        </w:tc>
        <w:tc>
          <w:tcPr>
            <w:tcW w:w="270" w:type="dxa"/>
          </w:tcPr>
          <w:p w14:paraId="1AEDBC71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2E95C" w14:textId="1906A2A9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250,911,362</w:t>
            </w:r>
          </w:p>
        </w:tc>
        <w:tc>
          <w:tcPr>
            <w:tcW w:w="270" w:type="dxa"/>
          </w:tcPr>
          <w:p w14:paraId="469F2BA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59F56A" w14:textId="077513E5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115,620,127</w:t>
            </w:r>
          </w:p>
        </w:tc>
        <w:tc>
          <w:tcPr>
            <w:tcW w:w="236" w:type="dxa"/>
          </w:tcPr>
          <w:p w14:paraId="0D28BE4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F174F73" w14:textId="6AF425BE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769,091</w:t>
            </w:r>
          </w:p>
        </w:tc>
        <w:tc>
          <w:tcPr>
            <w:tcW w:w="241" w:type="dxa"/>
          </w:tcPr>
          <w:p w14:paraId="6C4FE37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FD538D9" w14:textId="719DAD2A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360,398</w:t>
            </w:r>
          </w:p>
        </w:tc>
        <w:tc>
          <w:tcPr>
            <w:tcW w:w="240" w:type="dxa"/>
          </w:tcPr>
          <w:p w14:paraId="41F2ABBB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342" w:type="dxa"/>
            <w:vAlign w:val="bottom"/>
          </w:tcPr>
          <w:p w14:paraId="15B3090A" w14:textId="7CF9C982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41,843,635</w:t>
            </w:r>
          </w:p>
        </w:tc>
        <w:tc>
          <w:tcPr>
            <w:tcW w:w="241" w:type="dxa"/>
          </w:tcPr>
          <w:p w14:paraId="106E91E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</w:tcPr>
          <w:p w14:paraId="7CDF6F5A" w14:textId="46A78531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463,612,860</w:t>
            </w:r>
          </w:p>
        </w:tc>
      </w:tr>
      <w:tr w:rsidR="002706D5" w:rsidRPr="000E34C5" w14:paraId="041E4B11" w14:textId="77777777" w:rsidTr="003E2530">
        <w:tc>
          <w:tcPr>
            <w:tcW w:w="3778" w:type="dxa"/>
            <w:vAlign w:val="bottom"/>
          </w:tcPr>
          <w:p w14:paraId="51AD719E" w14:textId="753A4647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5EC9CA2" w14:textId="514BCCD4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335,639</w:t>
            </w:r>
          </w:p>
        </w:tc>
        <w:tc>
          <w:tcPr>
            <w:tcW w:w="270" w:type="dxa"/>
          </w:tcPr>
          <w:p w14:paraId="6141AB59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74D86" w14:textId="19800384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345DF8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A9C18D3" w14:textId="0E74E5A9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01714301" w14:textId="77777777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71242380" w14:textId="1F0E93EF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272D0CD" w14:textId="77777777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9C10BAF" w14:textId="064DA0D7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14:paraId="5DEA0FC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76CA2B4" w14:textId="473E06BE" w:rsidR="002706D5" w:rsidRPr="000E34C5" w:rsidRDefault="002706D5" w:rsidP="002706D5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1DAAC9EE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C1170B9" w14:textId="4D330A5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335,639</w:t>
            </w:r>
          </w:p>
        </w:tc>
      </w:tr>
      <w:tr w:rsidR="002706D5" w:rsidRPr="000E34C5" w14:paraId="663DD37E" w14:textId="77777777" w:rsidTr="003E2530">
        <w:tc>
          <w:tcPr>
            <w:tcW w:w="3778" w:type="dxa"/>
            <w:vAlign w:val="bottom"/>
          </w:tcPr>
          <w:p w14:paraId="19328732" w14:textId="6042D0DC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2794F99" w14:textId="0C1C7E8E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54,443,886</w:t>
            </w:r>
          </w:p>
        </w:tc>
        <w:tc>
          <w:tcPr>
            <w:tcW w:w="270" w:type="dxa"/>
          </w:tcPr>
          <w:p w14:paraId="42EF7088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BCE3F9" w14:textId="111F3CB1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250,911,362</w:t>
            </w:r>
          </w:p>
        </w:tc>
        <w:tc>
          <w:tcPr>
            <w:tcW w:w="270" w:type="dxa"/>
          </w:tcPr>
          <w:p w14:paraId="4782CE1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9A506" w14:textId="10FA263A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115,620,127</w:t>
            </w:r>
          </w:p>
        </w:tc>
        <w:tc>
          <w:tcPr>
            <w:tcW w:w="236" w:type="dxa"/>
          </w:tcPr>
          <w:p w14:paraId="58AC8808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B853A" w14:textId="79B98799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769,091</w:t>
            </w:r>
          </w:p>
        </w:tc>
        <w:tc>
          <w:tcPr>
            <w:tcW w:w="241" w:type="dxa"/>
          </w:tcPr>
          <w:p w14:paraId="7F6306FD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0211B" w14:textId="11B33DA6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360,398</w:t>
            </w:r>
          </w:p>
        </w:tc>
        <w:tc>
          <w:tcPr>
            <w:tcW w:w="240" w:type="dxa"/>
          </w:tcPr>
          <w:p w14:paraId="26D2D2C4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C6766" w14:textId="48027ADB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41,843,635</w:t>
            </w:r>
          </w:p>
        </w:tc>
        <w:tc>
          <w:tcPr>
            <w:tcW w:w="241" w:type="dxa"/>
          </w:tcPr>
          <w:p w14:paraId="08475E65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CEDDC" w14:textId="24A63469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463,948,499</w:t>
            </w:r>
          </w:p>
        </w:tc>
      </w:tr>
      <w:tr w:rsidR="002706D5" w:rsidRPr="000E34C5" w14:paraId="60AC41A1" w14:textId="77777777" w:rsidTr="003E2530">
        <w:tc>
          <w:tcPr>
            <w:tcW w:w="3778" w:type="dxa"/>
            <w:vAlign w:val="bottom"/>
          </w:tcPr>
          <w:p w14:paraId="444E17A2" w14:textId="697C8F26" w:rsidR="002706D5" w:rsidRPr="000E34C5" w:rsidRDefault="002706D5" w:rsidP="002706D5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 </w:t>
            </w: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62" w:type="dxa"/>
          </w:tcPr>
          <w:p w14:paraId="02ED8CB4" w14:textId="1C20977A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E3B899D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D1B3D07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1232A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BAED234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30DD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1F637EF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1DCCB553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5155016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0" w:type="dxa"/>
          </w:tcPr>
          <w:p w14:paraId="45239480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42" w:type="dxa"/>
            <w:vAlign w:val="bottom"/>
          </w:tcPr>
          <w:p w14:paraId="0104C24E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2E9EC89C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1C82CAD6" w14:textId="77777777" w:rsidR="002706D5" w:rsidRPr="000E34C5" w:rsidRDefault="002706D5" w:rsidP="002706D5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EB081F" w:rsidRPr="000E34C5" w14:paraId="0CDF1F4C" w14:textId="77777777" w:rsidTr="003E2530">
        <w:tc>
          <w:tcPr>
            <w:tcW w:w="3778" w:type="dxa"/>
            <w:vAlign w:val="bottom"/>
          </w:tcPr>
          <w:p w14:paraId="4B5EA36E" w14:textId="1AE33BE6" w:rsidR="00EB081F" w:rsidRPr="000E34C5" w:rsidRDefault="00EB081F" w:rsidP="00EB081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2" w:type="dxa"/>
          </w:tcPr>
          <w:p w14:paraId="08B07E58" w14:textId="342F89A1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68</w:t>
            </w: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,260,072</w:t>
            </w:r>
          </w:p>
        </w:tc>
        <w:tc>
          <w:tcPr>
            <w:tcW w:w="270" w:type="dxa"/>
          </w:tcPr>
          <w:p w14:paraId="75EB9F1A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B439DEE" w14:textId="3C6F52F3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255,014,067</w:t>
            </w:r>
          </w:p>
        </w:tc>
        <w:tc>
          <w:tcPr>
            <w:tcW w:w="270" w:type="dxa"/>
          </w:tcPr>
          <w:p w14:paraId="1C0EAC79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</w:tcPr>
          <w:p w14:paraId="79FB5EEB" w14:textId="19BECC14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134,203,387</w:t>
            </w:r>
          </w:p>
        </w:tc>
        <w:tc>
          <w:tcPr>
            <w:tcW w:w="236" w:type="dxa"/>
          </w:tcPr>
          <w:p w14:paraId="3B7549B8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D99E47F" w14:textId="0C821763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1,245,740</w:t>
            </w:r>
          </w:p>
        </w:tc>
        <w:tc>
          <w:tcPr>
            <w:tcW w:w="241" w:type="dxa"/>
          </w:tcPr>
          <w:p w14:paraId="33DFAF02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2749B585" w14:textId="120943EA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183,355</w:t>
            </w:r>
          </w:p>
        </w:tc>
        <w:tc>
          <w:tcPr>
            <w:tcW w:w="240" w:type="dxa"/>
          </w:tcPr>
          <w:p w14:paraId="51C58855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42" w:type="dxa"/>
            <w:vAlign w:val="bottom"/>
          </w:tcPr>
          <w:p w14:paraId="220BF6A1" w14:textId="0F70B42C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85,796,397</w:t>
            </w:r>
          </w:p>
        </w:tc>
        <w:tc>
          <w:tcPr>
            <w:tcW w:w="241" w:type="dxa"/>
          </w:tcPr>
          <w:p w14:paraId="4001387C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</w:tcPr>
          <w:p w14:paraId="09E0B728" w14:textId="6CE96774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544,703,018</w:t>
            </w:r>
          </w:p>
        </w:tc>
      </w:tr>
      <w:tr w:rsidR="00EB081F" w:rsidRPr="000E34C5" w14:paraId="7317D3A3" w14:textId="77777777" w:rsidTr="003E2530">
        <w:tc>
          <w:tcPr>
            <w:tcW w:w="3778" w:type="dxa"/>
            <w:vAlign w:val="bottom"/>
          </w:tcPr>
          <w:p w14:paraId="66C06F10" w14:textId="35009B11" w:rsidR="00EB081F" w:rsidRPr="000E34C5" w:rsidRDefault="00EB081F" w:rsidP="00EB081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F71AB73" w14:textId="6A83131C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6CB5788" w14:textId="77777777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E9E6E2" w14:textId="32E966E4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54B23DA" w14:textId="77777777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EAB1B12" w14:textId="5728D566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753A46D6" w14:textId="77777777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7BC715F" w14:textId="223F28CB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735621D9" w14:textId="77777777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A5D87F4" w14:textId="411E11D7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14:paraId="01357AE1" w14:textId="77777777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BB7B80A" w14:textId="2A75BBA9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  <w:tc>
          <w:tcPr>
            <w:tcW w:w="241" w:type="dxa"/>
          </w:tcPr>
          <w:p w14:paraId="521C6194" w14:textId="77777777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5D83938" w14:textId="364FEDC4" w:rsidR="00EB081F" w:rsidRPr="000E34C5" w:rsidRDefault="00EB081F" w:rsidP="00EB081F">
            <w:pPr>
              <w:pStyle w:val="a4"/>
              <w:tabs>
                <w:tab w:val="decimal" w:pos="703"/>
              </w:tabs>
              <w:spacing w:line="360" w:lineRule="exact"/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0E34C5">
              <w:rPr>
                <w:rFonts w:asciiTheme="majorBidi" w:hAnsiTheme="majorBidi" w:cstheme="majorBidi"/>
                <w:color w:val="auto"/>
                <w:cs/>
                <w:lang w:val="en-GB"/>
              </w:rPr>
              <w:t>-</w:t>
            </w:r>
          </w:p>
        </w:tc>
      </w:tr>
      <w:tr w:rsidR="00EB081F" w:rsidRPr="000E34C5" w14:paraId="41128847" w14:textId="77777777" w:rsidTr="003E2530">
        <w:tc>
          <w:tcPr>
            <w:tcW w:w="3778" w:type="dxa"/>
            <w:vAlign w:val="bottom"/>
          </w:tcPr>
          <w:p w14:paraId="1F57B97A" w14:textId="3145C8F1" w:rsidR="00EB081F" w:rsidRPr="000E34C5" w:rsidRDefault="00EB081F" w:rsidP="00EB081F">
            <w:pPr>
              <w:pStyle w:val="a4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343E8" w14:textId="7D2B80FC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68,260,072</w:t>
            </w:r>
          </w:p>
        </w:tc>
        <w:tc>
          <w:tcPr>
            <w:tcW w:w="270" w:type="dxa"/>
          </w:tcPr>
          <w:p w14:paraId="7800D2CD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3F32A" w14:textId="697BF6C5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255,014,067</w:t>
            </w:r>
          </w:p>
        </w:tc>
        <w:tc>
          <w:tcPr>
            <w:tcW w:w="270" w:type="dxa"/>
          </w:tcPr>
          <w:p w14:paraId="76B47349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B7C058" w14:textId="2A8EEB44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134,203,387</w:t>
            </w:r>
          </w:p>
        </w:tc>
        <w:tc>
          <w:tcPr>
            <w:tcW w:w="236" w:type="dxa"/>
          </w:tcPr>
          <w:p w14:paraId="3B5A9728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5B34C" w14:textId="1DEBCB1D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1,245,740</w:t>
            </w:r>
          </w:p>
        </w:tc>
        <w:tc>
          <w:tcPr>
            <w:tcW w:w="241" w:type="dxa"/>
          </w:tcPr>
          <w:p w14:paraId="619C3550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61B93" w14:textId="0307813C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183,355</w:t>
            </w:r>
          </w:p>
        </w:tc>
        <w:tc>
          <w:tcPr>
            <w:tcW w:w="240" w:type="dxa"/>
          </w:tcPr>
          <w:p w14:paraId="254CA441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620E4" w14:textId="562610AB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85,796,397</w:t>
            </w:r>
          </w:p>
        </w:tc>
        <w:tc>
          <w:tcPr>
            <w:tcW w:w="241" w:type="dxa"/>
          </w:tcPr>
          <w:p w14:paraId="0568850D" w14:textId="77777777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4FC5F" w14:textId="5F5DAB4D" w:rsidR="00EB081F" w:rsidRPr="000E34C5" w:rsidRDefault="00EB081F" w:rsidP="00EB081F">
            <w:pPr>
              <w:pStyle w:val="a4"/>
              <w:tabs>
                <w:tab w:val="decimal" w:pos="1047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544,703,018</w:t>
            </w:r>
          </w:p>
        </w:tc>
      </w:tr>
    </w:tbl>
    <w:p w14:paraId="3413802D" w14:textId="0DD59D4A" w:rsidR="004D5148" w:rsidRPr="000E34C5" w:rsidRDefault="004D5148" w:rsidP="004D514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F4184BD" w14:textId="19DD706C" w:rsidR="00BD3C0B" w:rsidRPr="000E34C5" w:rsidRDefault="00BD3C0B" w:rsidP="001A0CED">
      <w:pPr>
        <w:tabs>
          <w:tab w:val="clear" w:pos="227"/>
          <w:tab w:val="clear" w:pos="454"/>
        </w:tabs>
        <w:rPr>
          <w:rFonts w:asciiTheme="majorBidi" w:hAnsiTheme="majorBidi" w:cstheme="majorBidi"/>
          <w:i/>
          <w:iCs/>
          <w:sz w:val="30"/>
          <w:szCs w:val="30"/>
          <w:cs/>
        </w:rPr>
        <w:sectPr w:rsidR="00BD3C0B" w:rsidRPr="000E34C5" w:rsidSect="001A5C19">
          <w:foot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pgNumType w:start="28"/>
          <w:cols w:space="720"/>
          <w:docGrid w:linePitch="360"/>
        </w:sectPr>
      </w:pPr>
    </w:p>
    <w:p w14:paraId="4E2F74EC" w14:textId="6EB4F6D4" w:rsidR="00C0355C" w:rsidRPr="000E34C5" w:rsidRDefault="00C0355C" w:rsidP="00886A0B">
      <w:pPr>
        <w:pStyle w:val="Heading9"/>
        <w:numPr>
          <w:ilvl w:val="0"/>
          <w:numId w:val="31"/>
        </w:numPr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lastRenderedPageBreak/>
        <w:t>หนี้สินที่มีภาระดอกเบี้ย</w:t>
      </w:r>
    </w:p>
    <w:p w14:paraId="0DA55B21" w14:textId="77777777" w:rsidR="00C0355C" w:rsidRPr="000E34C5" w:rsidRDefault="00C0355C" w:rsidP="00C0355C">
      <w:pPr>
        <w:widowControl w:val="0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70"/>
        <w:gridCol w:w="1530"/>
        <w:gridCol w:w="270"/>
        <w:gridCol w:w="1530"/>
      </w:tblGrid>
      <w:tr w:rsidR="00806A50" w:rsidRPr="000E34C5" w14:paraId="35252F57" w14:textId="77777777" w:rsidTr="00AF203B">
        <w:tc>
          <w:tcPr>
            <w:tcW w:w="5850" w:type="dxa"/>
          </w:tcPr>
          <w:p w14:paraId="7D7084ED" w14:textId="77777777" w:rsidR="00341E05" w:rsidRPr="000E34C5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4" w:name="_Hlk30148679"/>
          </w:p>
        </w:tc>
        <w:tc>
          <w:tcPr>
            <w:tcW w:w="270" w:type="dxa"/>
          </w:tcPr>
          <w:p w14:paraId="510051C2" w14:textId="59B69F8F" w:rsidR="00341E05" w:rsidRPr="000E34C5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2BF9833" w14:textId="179CE5D3" w:rsidR="00341E05" w:rsidRPr="000E34C5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86F2D"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3EE067" w14:textId="77777777" w:rsidR="00341E05" w:rsidRPr="000E34C5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6339D44" w14:textId="381C6ABB" w:rsidR="00341E05" w:rsidRPr="000E34C5" w:rsidRDefault="00341E05" w:rsidP="0035172D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86F2D"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806A50" w:rsidRPr="000E34C5" w14:paraId="4F0CAE39" w14:textId="77777777" w:rsidTr="00AF203B">
        <w:tc>
          <w:tcPr>
            <w:tcW w:w="5850" w:type="dxa"/>
          </w:tcPr>
          <w:p w14:paraId="6E95FD56" w14:textId="77777777" w:rsidR="00341E05" w:rsidRPr="000E34C5" w:rsidRDefault="00341E05" w:rsidP="0035172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5F54F45" w14:textId="77777777" w:rsidR="00341E05" w:rsidRPr="000E34C5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left w:val="nil"/>
            </w:tcBorders>
          </w:tcPr>
          <w:p w14:paraId="1AE1447A" w14:textId="144D5652" w:rsidR="00341E05" w:rsidRPr="000E34C5" w:rsidRDefault="00341E05" w:rsidP="0035172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806A50" w:rsidRPr="000E34C5" w14:paraId="323F3A73" w14:textId="77777777" w:rsidTr="00AF203B">
        <w:tc>
          <w:tcPr>
            <w:tcW w:w="5850" w:type="dxa"/>
          </w:tcPr>
          <w:p w14:paraId="34849980" w14:textId="77777777" w:rsidR="00341E05" w:rsidRPr="000E34C5" w:rsidRDefault="00341E05" w:rsidP="0035172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F4DBA26" w14:textId="77777777" w:rsidR="00341E05" w:rsidRPr="000E34C5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7907FB" w14:textId="5EEEEED8" w:rsidR="00341E05" w:rsidRPr="000E34C5" w:rsidRDefault="00341E05" w:rsidP="0035172D">
            <w:pPr>
              <w:spacing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3EFA9" w14:textId="77777777" w:rsidR="00341E05" w:rsidRPr="000E34C5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7E318A" w14:textId="77777777" w:rsidR="00341E05" w:rsidRPr="000E34C5" w:rsidRDefault="00341E05" w:rsidP="003517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7B2C" w:rsidRPr="000E34C5" w14:paraId="6670B486" w14:textId="77777777" w:rsidTr="00AF203B">
        <w:tc>
          <w:tcPr>
            <w:tcW w:w="5850" w:type="dxa"/>
            <w:vAlign w:val="bottom"/>
          </w:tcPr>
          <w:p w14:paraId="3ECC2096" w14:textId="1BFC2EE9" w:rsidR="00B37B2C" w:rsidRPr="000E34C5" w:rsidRDefault="00B37B2C" w:rsidP="00B37B2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AE916A0" w14:textId="77777777" w:rsidR="00B37B2C" w:rsidRPr="000E34C5" w:rsidRDefault="00B37B2C" w:rsidP="00B37B2C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2F63642" w14:textId="3FE091CD" w:rsidR="00B37B2C" w:rsidRPr="000E34C5" w:rsidRDefault="004E12E0" w:rsidP="00B37B2C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-55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66,863</w:t>
            </w:r>
          </w:p>
        </w:tc>
        <w:tc>
          <w:tcPr>
            <w:tcW w:w="270" w:type="dxa"/>
            <w:vAlign w:val="bottom"/>
          </w:tcPr>
          <w:p w14:paraId="2A8C48EF" w14:textId="77777777" w:rsidR="00B37B2C" w:rsidRPr="000E34C5" w:rsidRDefault="00B37B2C" w:rsidP="00B37B2C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D6D330" w14:textId="078030E2" w:rsidR="00B37B2C" w:rsidRPr="000E34C5" w:rsidRDefault="00B37B2C" w:rsidP="00B37B2C">
            <w:pPr>
              <w:pStyle w:val="acctfourfigures"/>
              <w:tabs>
                <w:tab w:val="clear" w:pos="765"/>
                <w:tab w:val="decimal" w:pos="1247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14,456,573</w:t>
            </w:r>
          </w:p>
        </w:tc>
      </w:tr>
      <w:tr w:rsidR="00286F2D" w:rsidRPr="000E34C5" w14:paraId="545EB241" w14:textId="77777777" w:rsidTr="00AF203B">
        <w:tc>
          <w:tcPr>
            <w:tcW w:w="5850" w:type="dxa"/>
            <w:vAlign w:val="bottom"/>
          </w:tcPr>
          <w:p w14:paraId="14B38B6C" w14:textId="4B2F0CF6" w:rsidR="00286F2D" w:rsidRPr="000E34C5" w:rsidRDefault="00286F2D" w:rsidP="008F00A2">
            <w:pPr>
              <w:tabs>
                <w:tab w:val="clear" w:pos="227"/>
                <w:tab w:val="left" w:pos="336"/>
              </w:tabs>
              <w:spacing w:line="120" w:lineRule="atLeas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086527F" w14:textId="77777777" w:rsidR="00286F2D" w:rsidRPr="000E34C5" w:rsidRDefault="00286F2D" w:rsidP="00286F2D">
            <w:pPr>
              <w:spacing w:line="120" w:lineRule="atLeas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559837" w14:textId="6CCE82EA" w:rsidR="00286F2D" w:rsidRPr="000E34C5" w:rsidRDefault="000C1B62" w:rsidP="000C1B62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BD21AB" w14:textId="77777777" w:rsidR="00286F2D" w:rsidRPr="000E34C5" w:rsidRDefault="00286F2D" w:rsidP="00286F2D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C15821" w14:textId="39A3F3B8" w:rsidR="00286F2D" w:rsidRPr="000E34C5" w:rsidRDefault="00286F2D" w:rsidP="00286F2D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30,318,987</w:t>
            </w:r>
          </w:p>
        </w:tc>
      </w:tr>
      <w:tr w:rsidR="00286F2D" w:rsidRPr="000E34C5" w14:paraId="2C2A5B19" w14:textId="77777777" w:rsidTr="00AF203B">
        <w:tc>
          <w:tcPr>
            <w:tcW w:w="5850" w:type="dxa"/>
            <w:shd w:val="clear" w:color="auto" w:fill="auto"/>
            <w:vAlign w:val="bottom"/>
          </w:tcPr>
          <w:p w14:paraId="45932D83" w14:textId="77777777" w:rsidR="00286F2D" w:rsidRPr="000E34C5" w:rsidRDefault="00286F2D" w:rsidP="00286F2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718084AE" w14:textId="67111D65" w:rsidR="00286F2D" w:rsidRPr="000E34C5" w:rsidRDefault="00286F2D" w:rsidP="00AF203B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ที่ถึงกำหนดชำระภายในหนึ่งปีส่วนที่มีหลักประกัน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1E2D65D" w14:textId="77777777" w:rsidR="00286F2D" w:rsidRPr="000E34C5" w:rsidRDefault="00286F2D" w:rsidP="00286F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1DD0CF" w14:textId="6BDC5917" w:rsidR="00286F2D" w:rsidRPr="000E34C5" w:rsidRDefault="00357123" w:rsidP="00357123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089B6" w14:textId="77777777" w:rsidR="00286F2D" w:rsidRPr="000E34C5" w:rsidRDefault="00286F2D" w:rsidP="00286F2D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ACBF0F" w14:textId="0E1C7EFF" w:rsidR="00286F2D" w:rsidRPr="000E34C5" w:rsidRDefault="00286F2D" w:rsidP="00286F2D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28,118,237</w:t>
            </w:r>
          </w:p>
        </w:tc>
      </w:tr>
      <w:tr w:rsidR="00286F2D" w:rsidRPr="000E34C5" w14:paraId="598E31E2" w14:textId="77777777" w:rsidTr="00AF203B">
        <w:trPr>
          <w:trHeight w:val="434"/>
        </w:trPr>
        <w:tc>
          <w:tcPr>
            <w:tcW w:w="5850" w:type="dxa"/>
            <w:shd w:val="clear" w:color="auto" w:fill="auto"/>
            <w:vAlign w:val="bottom"/>
          </w:tcPr>
          <w:p w14:paraId="594679FF" w14:textId="2291BA27" w:rsidR="00286F2D" w:rsidRPr="000E34C5" w:rsidRDefault="00286F2D" w:rsidP="00286F2D">
            <w:pPr>
              <w:tabs>
                <w:tab w:val="clear" w:pos="1644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</w:t>
            </w:r>
            <w:r w:rsidR="007C145E"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34E8C0C2" w14:textId="77777777" w:rsidR="00286F2D" w:rsidRPr="000E34C5" w:rsidRDefault="00286F2D" w:rsidP="00286F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9698E" w14:textId="2AE83A3A" w:rsidR="00286F2D" w:rsidRPr="000E34C5" w:rsidRDefault="000C1B62" w:rsidP="000C1B62">
            <w:pPr>
              <w:pStyle w:val="acctfourfigures"/>
              <w:tabs>
                <w:tab w:val="clear" w:pos="765"/>
                <w:tab w:val="decimal" w:pos="980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33FD4" w14:textId="77777777" w:rsidR="00286F2D" w:rsidRPr="000E34C5" w:rsidRDefault="00286F2D" w:rsidP="00286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3EB13" w14:textId="3ACD2421" w:rsidR="00286F2D" w:rsidRPr="000E34C5" w:rsidRDefault="00286F2D" w:rsidP="00286F2D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353,319</w:t>
            </w:r>
          </w:p>
        </w:tc>
      </w:tr>
      <w:tr w:rsidR="00286F2D" w:rsidRPr="000E34C5" w14:paraId="20175430" w14:textId="77777777" w:rsidTr="00AF203B">
        <w:tc>
          <w:tcPr>
            <w:tcW w:w="5850" w:type="dxa"/>
            <w:shd w:val="clear" w:color="auto" w:fill="auto"/>
            <w:vAlign w:val="bottom"/>
          </w:tcPr>
          <w:p w14:paraId="3F1CA037" w14:textId="4EC13162" w:rsidR="00286F2D" w:rsidRPr="000E34C5" w:rsidRDefault="00286F2D" w:rsidP="00286F2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  <w:vAlign w:val="bottom"/>
          </w:tcPr>
          <w:p w14:paraId="514AE313" w14:textId="77777777" w:rsidR="00286F2D" w:rsidRPr="000E34C5" w:rsidRDefault="00286F2D" w:rsidP="00286F2D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C08C4" w14:textId="3BC8A0AF" w:rsidR="00286F2D" w:rsidRPr="000E34C5" w:rsidRDefault="004E12E0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92610" w14:textId="77777777" w:rsidR="00286F2D" w:rsidRPr="000E34C5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60C01" w14:textId="0FD7D4C7" w:rsidR="00286F2D" w:rsidRPr="000E34C5" w:rsidRDefault="00286F2D" w:rsidP="00286F2D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73,247,116</w:t>
            </w:r>
          </w:p>
        </w:tc>
      </w:tr>
      <w:tr w:rsidR="00286F2D" w:rsidRPr="000E34C5" w14:paraId="636C76AB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6973E74C" w14:textId="4F9F39ED" w:rsidR="00286F2D" w:rsidRPr="000E34C5" w:rsidRDefault="00286F2D" w:rsidP="00286F2D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1E7D4825" w14:textId="77777777" w:rsidR="00286F2D" w:rsidRPr="000E34C5" w:rsidRDefault="00286F2D" w:rsidP="00286F2D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vAlign w:val="bottom"/>
          </w:tcPr>
          <w:p w14:paraId="47457EBF" w14:textId="77777777" w:rsidR="00286F2D" w:rsidRPr="000E34C5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501C2DEB" w14:textId="77777777" w:rsidR="00286F2D" w:rsidRPr="000E34C5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41A639D" w14:textId="77777777" w:rsidR="00286F2D" w:rsidRPr="000E34C5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6F2D" w:rsidRPr="000E34C5" w14:paraId="1CAFB491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3509061B" w14:textId="77777777" w:rsidR="00286F2D" w:rsidRPr="000E34C5" w:rsidRDefault="00286F2D" w:rsidP="00286F2D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  <w:vAlign w:val="bottom"/>
          </w:tcPr>
          <w:p w14:paraId="33F9A400" w14:textId="77777777" w:rsidR="00286F2D" w:rsidRPr="000E34C5" w:rsidRDefault="00286F2D" w:rsidP="00286F2D">
            <w:pPr>
              <w:tabs>
                <w:tab w:val="decimal" w:pos="972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E6A54A" w14:textId="4567A389" w:rsidR="00286F2D" w:rsidRPr="000E34C5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5FE16C" w14:textId="77777777" w:rsidR="00286F2D" w:rsidRPr="000E34C5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57C866" w14:textId="77777777" w:rsidR="00286F2D" w:rsidRPr="000E34C5" w:rsidRDefault="00286F2D" w:rsidP="0028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123" w:rsidRPr="000E34C5" w14:paraId="344416D7" w14:textId="77777777" w:rsidTr="00AF203B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1BAEEB68" w14:textId="4B9F3459" w:rsidR="00357123" w:rsidRPr="000E34C5" w:rsidRDefault="00357123" w:rsidP="00AF203B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CAB6ABD" w14:textId="77777777" w:rsidR="00357123" w:rsidRPr="000E34C5" w:rsidRDefault="00357123" w:rsidP="00357123">
            <w:pPr>
              <w:pStyle w:val="acctfourfigures"/>
              <w:tabs>
                <w:tab w:val="clear" w:pos="765"/>
              </w:tabs>
              <w:spacing w:line="120" w:lineRule="atLeast"/>
              <w:ind w:left="-221" w:right="11" w:firstLine="2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B714E4" w14:textId="3FDC0FE9" w:rsidR="00357123" w:rsidRPr="000E34C5" w:rsidRDefault="00357123" w:rsidP="001678B7">
            <w:pPr>
              <w:pStyle w:val="acctfourfigures"/>
              <w:tabs>
                <w:tab w:val="clear" w:pos="765"/>
                <w:tab w:val="decimal" w:pos="970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A93A94" w14:textId="77777777" w:rsidR="00357123" w:rsidRPr="000E34C5" w:rsidRDefault="00357123" w:rsidP="0035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339321B" w14:textId="3CCA2272" w:rsidR="00357123" w:rsidRPr="000E34C5" w:rsidRDefault="00357123" w:rsidP="00357123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57,494,726</w:t>
            </w:r>
          </w:p>
        </w:tc>
      </w:tr>
      <w:tr w:rsidR="000C1B62" w:rsidRPr="000E34C5" w14:paraId="554B1D2C" w14:textId="77777777" w:rsidTr="00AF203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850" w:type="dxa"/>
          </w:tcPr>
          <w:p w14:paraId="0F274CA1" w14:textId="71DBA4A0" w:rsidR="000C1B62" w:rsidRPr="000E34C5" w:rsidRDefault="000C1B62" w:rsidP="000C1B62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388FC71C" w14:textId="77777777" w:rsidR="000C1B62" w:rsidRPr="000E34C5" w:rsidRDefault="000C1B62" w:rsidP="000C1B6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0FB60B" w14:textId="0A4F7472" w:rsidR="000C1B62" w:rsidRPr="000E34C5" w:rsidRDefault="000C1B62" w:rsidP="000C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79200" w14:textId="77777777" w:rsidR="000C1B62" w:rsidRPr="000E34C5" w:rsidRDefault="000C1B62" w:rsidP="000C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38C0DA" w14:textId="2803A0E0" w:rsidR="000C1B62" w:rsidRPr="000E34C5" w:rsidRDefault="000C1B62" w:rsidP="000C1B62">
            <w:pPr>
              <w:pStyle w:val="acctfourfigures"/>
              <w:tabs>
                <w:tab w:val="clear" w:pos="765"/>
                <w:tab w:val="decimal" w:pos="1246"/>
              </w:tabs>
              <w:spacing w:line="12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57,494,726</w:t>
            </w:r>
          </w:p>
        </w:tc>
      </w:tr>
      <w:bookmarkEnd w:id="4"/>
    </w:tbl>
    <w:p w14:paraId="608EC36E" w14:textId="1AA86C8A" w:rsidR="00943C37" w:rsidRPr="000E34C5" w:rsidRDefault="00943C37" w:rsidP="00C0355C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6B385D" w14:textId="77777777" w:rsidR="00D41B85" w:rsidRPr="000E34C5" w:rsidRDefault="00D41B85" w:rsidP="00D41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595E00CE" w14:textId="77777777" w:rsidR="00D41B85" w:rsidRPr="000E34C5" w:rsidRDefault="00D41B85" w:rsidP="00D41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651C172" w14:textId="2B905DB2" w:rsidR="00D41B85" w:rsidRPr="000E34C5" w:rsidRDefault="00D41B85" w:rsidP="002A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 ได้แก่ ตั๋วสัญญาใช้เงิ</w:t>
      </w:r>
      <w:r w:rsidR="00DD283D" w:rsidRPr="000E34C5">
        <w:rPr>
          <w:rFonts w:asciiTheme="majorBidi" w:hAnsiTheme="majorBidi" w:cstheme="majorBidi"/>
          <w:sz w:val="30"/>
          <w:szCs w:val="30"/>
          <w:cs/>
        </w:rPr>
        <w:t>น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และตราสารเครดิต โดยครบกำหนดภายในระยะเวล</w:t>
      </w:r>
      <w:r w:rsidR="0078772D" w:rsidRPr="000E34C5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7322CA" w:rsidRPr="000E34C5">
        <w:rPr>
          <w:rFonts w:asciiTheme="majorBidi" w:hAnsiTheme="majorBidi" w:cstheme="majorBidi"/>
          <w:sz w:val="30"/>
          <w:szCs w:val="30"/>
        </w:rPr>
        <w:br/>
      </w:r>
      <w:r w:rsidR="005704BF" w:rsidRPr="000E34C5">
        <w:rPr>
          <w:rFonts w:asciiTheme="majorBidi" w:hAnsiTheme="majorBidi" w:cstheme="majorBidi"/>
          <w:sz w:val="30"/>
          <w:szCs w:val="30"/>
        </w:rPr>
        <w:t>1</w:t>
      </w:r>
      <w:r w:rsidR="002A3182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0AAA" w:rsidRPr="000E34C5">
        <w:rPr>
          <w:rFonts w:asciiTheme="majorBidi" w:hAnsiTheme="majorBidi" w:cstheme="majorBidi"/>
          <w:sz w:val="30"/>
          <w:szCs w:val="30"/>
        </w:rPr>
        <w:t>-</w:t>
      </w:r>
      <w:r w:rsidR="002A3182"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5" w:name="_Hlk126957411"/>
      <w:r w:rsidR="005704BF" w:rsidRPr="000E34C5">
        <w:rPr>
          <w:rFonts w:asciiTheme="majorBidi" w:hAnsiTheme="majorBidi" w:cstheme="majorBidi"/>
          <w:sz w:val="30"/>
          <w:szCs w:val="30"/>
        </w:rPr>
        <w:t>4</w:t>
      </w:r>
      <w:bookmarkEnd w:id="5"/>
      <w:r w:rsidR="002A3182" w:rsidRPr="000E34C5">
        <w:rPr>
          <w:rFonts w:asciiTheme="majorBidi" w:hAnsiTheme="majorBidi" w:cstheme="majorBidi"/>
          <w:sz w:val="30"/>
          <w:szCs w:val="30"/>
          <w:cs/>
        </w:rPr>
        <w:t xml:space="preserve"> เดื</w:t>
      </w:r>
      <w:r w:rsidR="007322CA" w:rsidRPr="000E34C5">
        <w:rPr>
          <w:rFonts w:asciiTheme="majorBidi" w:hAnsiTheme="majorBidi" w:cstheme="majorBidi" w:hint="cs"/>
          <w:sz w:val="30"/>
          <w:szCs w:val="30"/>
          <w:cs/>
        </w:rPr>
        <w:t>อน และ</w:t>
      </w:r>
      <w:r w:rsidR="003D1DE2" w:rsidRPr="000E34C5">
        <w:rPr>
          <w:rFonts w:asciiTheme="majorBidi" w:hAnsiTheme="majorBidi" w:cstheme="majorBidi"/>
          <w:sz w:val="30"/>
          <w:szCs w:val="30"/>
          <w:cs/>
        </w:rPr>
        <w:t>มีอัตราดอกเบี้ยร้อยละ</w:t>
      </w:r>
      <w:r w:rsidR="0078772D" w:rsidRPr="000E34C5">
        <w:rPr>
          <w:rFonts w:asciiTheme="majorBidi" w:hAnsiTheme="majorBidi"/>
          <w:sz w:val="30"/>
          <w:szCs w:val="30"/>
          <w:cs/>
        </w:rPr>
        <w:t xml:space="preserve"> </w:t>
      </w:r>
      <w:r w:rsidR="00507108" w:rsidRPr="000E34C5">
        <w:rPr>
          <w:rFonts w:asciiTheme="majorBidi" w:hAnsiTheme="majorBidi" w:cstheme="majorBidi"/>
          <w:sz w:val="30"/>
          <w:szCs w:val="30"/>
        </w:rPr>
        <w:t>4</w:t>
      </w:r>
      <w:r w:rsidR="00507108" w:rsidRPr="000E34C5">
        <w:rPr>
          <w:rFonts w:asciiTheme="majorBidi" w:hAnsiTheme="majorBidi" w:cstheme="majorBidi"/>
          <w:sz w:val="30"/>
          <w:szCs w:val="30"/>
          <w:cs/>
        </w:rPr>
        <w:t>.</w:t>
      </w:r>
      <w:r w:rsidR="00F8498C" w:rsidRPr="000E34C5">
        <w:rPr>
          <w:rFonts w:asciiTheme="majorBidi" w:hAnsiTheme="majorBidi" w:cstheme="majorBidi"/>
          <w:sz w:val="30"/>
          <w:szCs w:val="30"/>
        </w:rPr>
        <w:t>13</w:t>
      </w:r>
      <w:r w:rsidR="00507108" w:rsidRPr="000E34C5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5704BF" w:rsidRPr="000E34C5">
        <w:rPr>
          <w:rFonts w:asciiTheme="majorBidi" w:hAnsiTheme="majorBidi" w:cstheme="majorBidi"/>
          <w:sz w:val="30"/>
          <w:szCs w:val="30"/>
        </w:rPr>
        <w:t>5</w:t>
      </w:r>
      <w:r w:rsidR="00507108" w:rsidRPr="000E34C5">
        <w:rPr>
          <w:rFonts w:asciiTheme="majorBidi" w:hAnsiTheme="majorBidi" w:cstheme="majorBidi"/>
          <w:sz w:val="30"/>
          <w:szCs w:val="30"/>
          <w:cs/>
        </w:rPr>
        <w:t>.</w:t>
      </w:r>
      <w:r w:rsidR="005704BF" w:rsidRPr="000E34C5">
        <w:rPr>
          <w:rFonts w:asciiTheme="majorBidi" w:hAnsiTheme="majorBidi" w:cstheme="majorBidi"/>
          <w:sz w:val="30"/>
          <w:szCs w:val="30"/>
        </w:rPr>
        <w:t>25</w:t>
      </w:r>
      <w:r w:rsidR="005A3DA7" w:rsidRPr="000E34C5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7C281AC" w14:textId="34A05A14" w:rsidR="00F9766D" w:rsidRPr="000E34C5" w:rsidRDefault="00F9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92C3860" w14:textId="3F2C1C68" w:rsidR="00C66B75" w:rsidRPr="000E34C5" w:rsidRDefault="00C66B75" w:rsidP="00503A71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9EB89E" w14:textId="603CA016" w:rsidR="00A902BB" w:rsidRPr="000E34C5" w:rsidRDefault="00A902BB" w:rsidP="00393AE8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350E06" w14:textId="367C3BD4" w:rsidR="00491CBF" w:rsidRPr="000E34C5" w:rsidRDefault="00491CBF" w:rsidP="00D64A1D">
      <w:pPr>
        <w:ind w:left="540" w:right="-342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รายการเคลื่อนไหวของเงินกู้ยืมระยะยาวจากสถาบันการเงินสำหรับปีสิ้นสุดวันที่ </w:t>
      </w:r>
      <w:r w:rsidRPr="000E34C5">
        <w:rPr>
          <w:rFonts w:asciiTheme="majorBidi" w:hAnsiTheme="majorBidi" w:cstheme="majorBidi"/>
          <w:sz w:val="30"/>
          <w:szCs w:val="30"/>
        </w:rPr>
        <w:t>31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626906C1" w14:textId="77777777" w:rsidR="00491CBF" w:rsidRPr="000E34C5" w:rsidRDefault="00491CBF" w:rsidP="00A902BB">
      <w:pPr>
        <w:ind w:left="540" w:right="-43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170"/>
      </w:tblGrid>
      <w:tr w:rsidR="00806A50" w:rsidRPr="000E34C5" w14:paraId="39B33CAC" w14:textId="77777777" w:rsidTr="00503A71">
        <w:tc>
          <w:tcPr>
            <w:tcW w:w="6570" w:type="dxa"/>
          </w:tcPr>
          <w:p w14:paraId="246709A7" w14:textId="77777777" w:rsidR="00503A71" w:rsidRPr="000E34C5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EA219D" w14:textId="36401D99" w:rsidR="00503A71" w:rsidRPr="000E34C5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5188C"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18449F" w14:textId="77777777" w:rsidR="00503A71" w:rsidRPr="000E34C5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0D77A1" w14:textId="54583415" w:rsidR="00503A71" w:rsidRPr="000E34C5" w:rsidRDefault="00503A71" w:rsidP="00E614FF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5188C"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806A50" w:rsidRPr="000E34C5" w14:paraId="1FC99A1D" w14:textId="77777777" w:rsidTr="00503A71">
        <w:tc>
          <w:tcPr>
            <w:tcW w:w="6570" w:type="dxa"/>
          </w:tcPr>
          <w:p w14:paraId="2C2B5C84" w14:textId="77777777" w:rsidR="00503A71" w:rsidRPr="000E34C5" w:rsidRDefault="00503A71" w:rsidP="00E614FF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left w:val="nil"/>
            </w:tcBorders>
          </w:tcPr>
          <w:p w14:paraId="1688F91D" w14:textId="77777777" w:rsidR="00503A71" w:rsidRPr="000E34C5" w:rsidRDefault="00503A71" w:rsidP="00E614FF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5188C" w:rsidRPr="000E34C5" w14:paraId="76822670" w14:textId="77777777" w:rsidTr="00503A71">
        <w:tc>
          <w:tcPr>
            <w:tcW w:w="6570" w:type="dxa"/>
          </w:tcPr>
          <w:p w14:paraId="142A1671" w14:textId="0039C005" w:rsidR="0075188C" w:rsidRPr="000E34C5" w:rsidRDefault="0075188C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2DABA09A" w14:textId="13C59201" w:rsidR="0075188C" w:rsidRPr="000E34C5" w:rsidRDefault="00190CD9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85,612,963</w:t>
            </w:r>
          </w:p>
        </w:tc>
        <w:tc>
          <w:tcPr>
            <w:tcW w:w="270" w:type="dxa"/>
          </w:tcPr>
          <w:p w14:paraId="2C3D0C96" w14:textId="77777777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18ABC3" w14:textId="0B8BC965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76,797,583</w:t>
            </w:r>
          </w:p>
        </w:tc>
      </w:tr>
      <w:tr w:rsidR="0075188C" w:rsidRPr="000E34C5" w14:paraId="24FEF104" w14:textId="77777777" w:rsidTr="00B85FF2">
        <w:tc>
          <w:tcPr>
            <w:tcW w:w="6570" w:type="dxa"/>
            <w:shd w:val="clear" w:color="auto" w:fill="auto"/>
          </w:tcPr>
          <w:p w14:paraId="7A098547" w14:textId="3FC7B29B" w:rsidR="0075188C" w:rsidRPr="000E34C5" w:rsidRDefault="0075188C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A4AF8E4" w14:textId="1E442253" w:rsidR="0075188C" w:rsidRPr="000E34C5" w:rsidRDefault="00462E07" w:rsidP="00462E0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3B25AA" w14:textId="77777777" w:rsidR="0075188C" w:rsidRPr="000E34C5" w:rsidRDefault="0075188C" w:rsidP="0075188C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208E46" w14:textId="4F7BE4EA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40,000,000</w:t>
            </w:r>
          </w:p>
        </w:tc>
      </w:tr>
      <w:tr w:rsidR="0075188C" w:rsidRPr="000E34C5" w14:paraId="417B6998" w14:textId="77777777" w:rsidTr="00B85FF2">
        <w:tc>
          <w:tcPr>
            <w:tcW w:w="6570" w:type="dxa"/>
            <w:shd w:val="clear" w:color="auto" w:fill="auto"/>
          </w:tcPr>
          <w:p w14:paraId="6370FB45" w14:textId="68B64E19" w:rsidR="0075188C" w:rsidRPr="000E34C5" w:rsidRDefault="0075188C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47796" w14:textId="327DC6E6" w:rsidR="0075188C" w:rsidRPr="000E34C5" w:rsidRDefault="00462E07" w:rsidP="0075188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85,612,963</w:t>
            </w:r>
            <w:r w:rsidRPr="000E34C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4C7016" w14:textId="77777777" w:rsidR="0075188C" w:rsidRPr="000E34C5" w:rsidRDefault="0075188C" w:rsidP="0075188C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4D77A" w14:textId="168BFE3F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31,184,620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5188C" w:rsidRPr="000E34C5" w14:paraId="2D1CAB7C" w14:textId="77777777" w:rsidTr="00B85FF2">
        <w:tc>
          <w:tcPr>
            <w:tcW w:w="6570" w:type="dxa"/>
            <w:shd w:val="clear" w:color="auto" w:fill="auto"/>
          </w:tcPr>
          <w:p w14:paraId="368EB2E1" w14:textId="51ADC268" w:rsidR="0075188C" w:rsidRPr="000E34C5" w:rsidRDefault="0075188C" w:rsidP="0075188C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203B" w14:textId="36E5898B" w:rsidR="0075188C" w:rsidRPr="000E34C5" w:rsidRDefault="00462E07" w:rsidP="00462E0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EE3DA4" w14:textId="77777777" w:rsidR="0075188C" w:rsidRPr="000E34C5" w:rsidRDefault="0075188C" w:rsidP="0075188C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F9DFD" w14:textId="4AF42894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190CD9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85,612,963</w:t>
            </w:r>
          </w:p>
        </w:tc>
      </w:tr>
    </w:tbl>
    <w:p w14:paraId="0659858D" w14:textId="77777777" w:rsidR="00E106A2" w:rsidRPr="000E34C5" w:rsidRDefault="00E106A2" w:rsidP="00A902BB">
      <w:pPr>
        <w:ind w:left="540" w:right="-43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44AC4CF" w14:textId="088F0B45" w:rsidR="0009489D" w:rsidRPr="000E34C5" w:rsidRDefault="0009489D" w:rsidP="0009489D">
      <w:pPr>
        <w:ind w:right="-43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E34C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ในระหว่างปี </w:t>
      </w:r>
      <w:r w:rsidRPr="000E34C5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0E34C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บริษัทได้จ่ายคืนเงินกู้ยืมระยะยาวทั้งจำนวนแก่สถาบันการเงินแล้ว</w:t>
      </w:r>
    </w:p>
    <w:p w14:paraId="336D107E" w14:textId="77777777" w:rsidR="0009489D" w:rsidRPr="000E34C5" w:rsidRDefault="0009489D" w:rsidP="0009489D">
      <w:pPr>
        <w:ind w:left="540" w:right="-115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E7CB3" w14:textId="45AB9805" w:rsidR="0009489D" w:rsidRPr="000E34C5" w:rsidRDefault="0009489D" w:rsidP="0009489D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0E34C5">
        <w:rPr>
          <w:rFonts w:asciiTheme="majorBidi" w:hAnsiTheme="majorBidi" w:cstheme="majorBidi"/>
          <w:sz w:val="30"/>
          <w:szCs w:val="30"/>
        </w:rPr>
        <w:t xml:space="preserve"> 31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E34C5">
        <w:rPr>
          <w:rFonts w:asciiTheme="majorBidi" w:hAnsiTheme="majorBidi" w:cstheme="majorBidi"/>
          <w:sz w:val="30"/>
          <w:szCs w:val="30"/>
        </w:rPr>
        <w:t>2565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</w:t>
      </w:r>
      <w:r w:rsidR="008424CA" w:rsidRPr="000E34C5">
        <w:rPr>
          <w:rFonts w:asciiTheme="majorBidi" w:hAnsiTheme="majorBidi" w:cstheme="majorBidi"/>
          <w:sz w:val="30"/>
          <w:szCs w:val="30"/>
        </w:rPr>
        <w:t xml:space="preserve"> 64.93</w:t>
      </w:r>
      <w:r w:rsidRPr="000E34C5">
        <w:rPr>
          <w:rFonts w:asciiTheme="majorBidi" w:hAnsi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A225B" w:rsidRPr="000E34C5">
        <w:rPr>
          <w:rFonts w:asciiTheme="majorBidi" w:hAnsiTheme="majorBidi" w:cstheme="majorBidi"/>
          <w:sz w:val="30"/>
          <w:szCs w:val="30"/>
        </w:rPr>
        <w:br/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180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22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BC057AB" w14:textId="77777777" w:rsidR="006A4E83" w:rsidRPr="000E34C5" w:rsidRDefault="006A4E83" w:rsidP="00816B7A">
      <w:pPr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D2058F" w14:textId="77777777" w:rsidR="003354E2" w:rsidRPr="000E34C5" w:rsidRDefault="003354E2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170"/>
        <w:gridCol w:w="1260"/>
        <w:gridCol w:w="270"/>
        <w:gridCol w:w="1260"/>
      </w:tblGrid>
      <w:tr w:rsidR="00806A50" w:rsidRPr="000E34C5" w14:paraId="4EC3E90E" w14:textId="77777777" w:rsidTr="00F530C2">
        <w:trPr>
          <w:trHeight w:val="308"/>
        </w:trPr>
        <w:tc>
          <w:tcPr>
            <w:tcW w:w="5310" w:type="dxa"/>
          </w:tcPr>
          <w:p w14:paraId="4C1DAB9F" w14:textId="77777777" w:rsidR="00F530C2" w:rsidRPr="000E34C5" w:rsidRDefault="00F530C2" w:rsidP="00F530C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52C06CF" w14:textId="0D038074" w:rsidR="00F530C2" w:rsidRPr="000E34C5" w:rsidRDefault="00BC3EE4" w:rsidP="007417D4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F530C2" w:rsidRPr="000E34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530C2" w:rsidRPr="000E34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="00F530C2" w:rsidRPr="000E34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49B9E44" w14:textId="77777777" w:rsidR="00F530C2" w:rsidRPr="000E34C5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  <w:p w14:paraId="784E7C22" w14:textId="2496114A" w:rsidR="00F530C2" w:rsidRPr="000E34C5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B0D983" w14:textId="69DA5728" w:rsidR="00F530C2" w:rsidRPr="000E34C5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50DEE19" w14:textId="7F802801" w:rsidR="00F530C2" w:rsidRPr="000E34C5" w:rsidRDefault="00F530C2" w:rsidP="00F530C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5188C"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73DFB8" w14:textId="77777777" w:rsidR="00F530C2" w:rsidRPr="000E34C5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CC47BC" w14:textId="77777777" w:rsidR="00F530C2" w:rsidRPr="000E34C5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25A56E2" w14:textId="7175DC49" w:rsidR="00F530C2" w:rsidRPr="000E34C5" w:rsidRDefault="00F530C2" w:rsidP="003354E2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5188C"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806A50" w:rsidRPr="000E34C5" w14:paraId="00F36ADE" w14:textId="77777777" w:rsidTr="00F530C2">
        <w:trPr>
          <w:trHeight w:val="335"/>
        </w:trPr>
        <w:tc>
          <w:tcPr>
            <w:tcW w:w="5310" w:type="dxa"/>
          </w:tcPr>
          <w:p w14:paraId="4CD09D78" w14:textId="77777777" w:rsidR="00F530C2" w:rsidRPr="000E34C5" w:rsidRDefault="00F530C2" w:rsidP="003354E2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right w:val="nil"/>
            </w:tcBorders>
          </w:tcPr>
          <w:p w14:paraId="0BA9AAC0" w14:textId="77777777" w:rsidR="00F530C2" w:rsidRPr="000E34C5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</w:tcBorders>
          </w:tcPr>
          <w:p w14:paraId="7A35E732" w14:textId="75FD260D" w:rsidR="00F530C2" w:rsidRPr="000E34C5" w:rsidRDefault="00F530C2" w:rsidP="003354E2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5188C" w:rsidRPr="000E34C5" w14:paraId="69A12D39" w14:textId="77777777" w:rsidTr="00F530C2">
        <w:tc>
          <w:tcPr>
            <w:tcW w:w="5310" w:type="dxa"/>
          </w:tcPr>
          <w:p w14:paraId="04FC847E" w14:textId="77777777" w:rsidR="0075188C" w:rsidRPr="000E34C5" w:rsidRDefault="0075188C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170" w:type="dxa"/>
          </w:tcPr>
          <w:p w14:paraId="61F77030" w14:textId="77777777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6738487" w14:textId="4CF8997D" w:rsidR="0075188C" w:rsidRPr="000E34C5" w:rsidRDefault="00F33625" w:rsidP="002C4D3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8C057E" w:rsidRPr="000E34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8,000,000</w:t>
            </w:r>
          </w:p>
        </w:tc>
        <w:tc>
          <w:tcPr>
            <w:tcW w:w="270" w:type="dxa"/>
          </w:tcPr>
          <w:p w14:paraId="78B01611" w14:textId="77777777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64B8104" w14:textId="03C374A2" w:rsidR="0075188C" w:rsidRPr="000E34C5" w:rsidRDefault="0075188C" w:rsidP="0075188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8,000,000</w:t>
            </w:r>
          </w:p>
        </w:tc>
      </w:tr>
      <w:tr w:rsidR="0075188C" w:rsidRPr="000E34C5" w14:paraId="429D0CC3" w14:textId="77777777" w:rsidTr="00F530C2">
        <w:tc>
          <w:tcPr>
            <w:tcW w:w="5310" w:type="dxa"/>
          </w:tcPr>
          <w:p w14:paraId="0675447F" w14:textId="79DECAC0" w:rsidR="0075188C" w:rsidRPr="000E34C5" w:rsidRDefault="0075188C" w:rsidP="0075188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17FD762B" w14:textId="77777777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BD161F9" w14:textId="1E7DCA1F" w:rsidR="0075188C" w:rsidRPr="000E34C5" w:rsidRDefault="00F33625" w:rsidP="002C4D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19</w:t>
            </w: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,523,623</w:t>
            </w:r>
          </w:p>
        </w:tc>
        <w:tc>
          <w:tcPr>
            <w:tcW w:w="270" w:type="dxa"/>
          </w:tcPr>
          <w:p w14:paraId="0AA8833F" w14:textId="77777777" w:rsidR="0075188C" w:rsidRPr="000E34C5" w:rsidRDefault="0075188C" w:rsidP="0075188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DBFD00A" w14:textId="40B5DA16" w:rsidR="0075188C" w:rsidRPr="000E34C5" w:rsidRDefault="0075188C" w:rsidP="002C4D31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145,891,928</w:t>
            </w:r>
          </w:p>
        </w:tc>
      </w:tr>
      <w:tr w:rsidR="0075188C" w:rsidRPr="000E34C5" w14:paraId="222B4725" w14:textId="77777777" w:rsidTr="00B85FF2">
        <w:tc>
          <w:tcPr>
            <w:tcW w:w="5310" w:type="dxa"/>
            <w:shd w:val="clear" w:color="auto" w:fill="auto"/>
          </w:tcPr>
          <w:p w14:paraId="5B54433A" w14:textId="43BA3E71" w:rsidR="0075188C" w:rsidRPr="000E34C5" w:rsidRDefault="0075188C" w:rsidP="0075188C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BB08494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3F757" w14:textId="3B7E344D" w:rsidR="0075188C" w:rsidRPr="000E34C5" w:rsidRDefault="00F33625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27,523,623</w:t>
            </w:r>
          </w:p>
        </w:tc>
        <w:tc>
          <w:tcPr>
            <w:tcW w:w="270" w:type="dxa"/>
            <w:shd w:val="clear" w:color="auto" w:fill="auto"/>
          </w:tcPr>
          <w:p w14:paraId="0F549455" w14:textId="77777777" w:rsidR="0075188C" w:rsidRPr="000E34C5" w:rsidRDefault="0075188C" w:rsidP="0075188C">
            <w:pPr>
              <w:tabs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B3E8C" w14:textId="0B8A6055" w:rsidR="0075188C" w:rsidRPr="000E34C5" w:rsidRDefault="0075188C" w:rsidP="0075188C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153,891,928</w:t>
            </w:r>
          </w:p>
        </w:tc>
      </w:tr>
    </w:tbl>
    <w:p w14:paraId="430333BD" w14:textId="4DDBA833" w:rsidR="00F530C2" w:rsidRPr="000E34C5" w:rsidRDefault="00F530C2" w:rsidP="00F530C2">
      <w:pPr>
        <w:ind w:right="-432"/>
        <w:jc w:val="thaiDistribute"/>
        <w:rPr>
          <w:rFonts w:asciiTheme="majorBidi" w:hAnsiTheme="majorBidi" w:cstheme="majorBidi"/>
          <w:sz w:val="28"/>
          <w:szCs w:val="28"/>
        </w:rPr>
      </w:pPr>
    </w:p>
    <w:p w14:paraId="6E2B9ECB" w14:textId="77777777" w:rsidR="0043518A" w:rsidRPr="000E34C5" w:rsidRDefault="0043518A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t>เจ้าหนี้หมุนเวียนอื่น</w:t>
      </w:r>
    </w:p>
    <w:p w14:paraId="1A77B448" w14:textId="77777777" w:rsidR="0043518A" w:rsidRPr="000E34C5" w:rsidRDefault="0043518A" w:rsidP="0043518A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1081"/>
        <w:gridCol w:w="1261"/>
        <w:gridCol w:w="237"/>
        <w:gridCol w:w="32"/>
        <w:gridCol w:w="1261"/>
      </w:tblGrid>
      <w:tr w:rsidR="00806A50" w:rsidRPr="000E34C5" w14:paraId="3E409F20" w14:textId="77777777" w:rsidTr="002C4D31">
        <w:tc>
          <w:tcPr>
            <w:tcW w:w="2912" w:type="pct"/>
          </w:tcPr>
          <w:p w14:paraId="7D4BDC3C" w14:textId="77777777" w:rsidR="0043518A" w:rsidRPr="000E34C5" w:rsidRDefault="0043518A" w:rsidP="008B1CD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24CDED5" w14:textId="77777777" w:rsidR="0043518A" w:rsidRPr="000E34C5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A0D8718" w14:textId="7CCE0D8B" w:rsidR="0043518A" w:rsidRPr="000E34C5" w:rsidRDefault="0043518A" w:rsidP="008B1CDA">
            <w:pPr>
              <w:pStyle w:val="a"/>
              <w:tabs>
                <w:tab w:val="clear" w:pos="1080"/>
              </w:tabs>
              <w:ind w:left="-106" w:right="-46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</w:t>
            </w:r>
            <w:r w:rsidR="0075188C" w:rsidRPr="000E34C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8" w:type="pct"/>
          </w:tcPr>
          <w:p w14:paraId="340464E8" w14:textId="77777777" w:rsidR="0043518A" w:rsidRPr="000E34C5" w:rsidRDefault="0043518A" w:rsidP="008B1CD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7" w:type="pct"/>
            <w:gridSpan w:val="2"/>
          </w:tcPr>
          <w:p w14:paraId="279FF32C" w14:textId="49D27A3A" w:rsidR="0043518A" w:rsidRPr="000E34C5" w:rsidRDefault="0043518A" w:rsidP="008B1CDA">
            <w:pPr>
              <w:pStyle w:val="a"/>
              <w:tabs>
                <w:tab w:val="clear" w:pos="1080"/>
              </w:tabs>
              <w:ind w:left="-106" w:right="-112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4C5">
              <w:rPr>
                <w:rFonts w:asciiTheme="majorBidi" w:hAnsiTheme="majorBidi" w:cstheme="majorBidi"/>
                <w:lang w:val="en-US"/>
              </w:rPr>
              <w:t>256</w:t>
            </w:r>
            <w:r w:rsidR="0075188C" w:rsidRPr="000E34C5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806A50" w:rsidRPr="000E34C5" w14:paraId="67E78864" w14:textId="77777777" w:rsidTr="002C4D31">
        <w:tblPrEx>
          <w:tblBorders>
            <w:top w:val="single" w:sz="4" w:space="0" w:color="auto"/>
          </w:tblBorders>
        </w:tblPrEx>
        <w:tc>
          <w:tcPr>
            <w:tcW w:w="2912" w:type="pct"/>
          </w:tcPr>
          <w:p w14:paraId="502554AF" w14:textId="77777777" w:rsidR="0043518A" w:rsidRPr="000E34C5" w:rsidRDefault="0043518A" w:rsidP="008B1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83" w:type="pct"/>
            <w:shd w:val="clear" w:color="auto" w:fill="auto"/>
          </w:tcPr>
          <w:p w14:paraId="432E910B" w14:textId="77777777" w:rsidR="0043518A" w:rsidRPr="000E34C5" w:rsidRDefault="0043518A" w:rsidP="008B1C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pct"/>
            <w:gridSpan w:val="4"/>
          </w:tcPr>
          <w:p w14:paraId="6C7F3A2C" w14:textId="77777777" w:rsidR="0043518A" w:rsidRPr="000E34C5" w:rsidRDefault="0043518A" w:rsidP="008B1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3"/>
              </w:tabs>
              <w:spacing w:after="0" w:line="240" w:lineRule="auto"/>
              <w:ind w:left="-108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5188C" w:rsidRPr="000E34C5" w14:paraId="441BA005" w14:textId="77777777" w:rsidTr="002C4D31">
        <w:tblPrEx>
          <w:tblBorders>
            <w:top w:val="single" w:sz="4" w:space="0" w:color="auto"/>
          </w:tblBorders>
        </w:tblPrEx>
        <w:tc>
          <w:tcPr>
            <w:tcW w:w="2912" w:type="pct"/>
            <w:tcBorders>
              <w:top w:val="nil"/>
            </w:tcBorders>
          </w:tcPr>
          <w:p w14:paraId="68D84F06" w14:textId="4458EE7F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3" w:type="pct"/>
            <w:tcBorders>
              <w:top w:val="nil"/>
            </w:tcBorders>
            <w:shd w:val="clear" w:color="auto" w:fill="auto"/>
          </w:tcPr>
          <w:p w14:paraId="4D5C842D" w14:textId="77777777" w:rsidR="0075188C" w:rsidRPr="000E34C5" w:rsidRDefault="0075188C" w:rsidP="0075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</w:tcBorders>
            <w:shd w:val="clear" w:color="auto" w:fill="auto"/>
          </w:tcPr>
          <w:p w14:paraId="71479ADF" w14:textId="5385AE0C" w:rsidR="0075188C" w:rsidRPr="000E34C5" w:rsidRDefault="009D47BA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30,377,676</w:t>
            </w:r>
          </w:p>
        </w:tc>
        <w:tc>
          <w:tcPr>
            <w:tcW w:w="145" w:type="pct"/>
            <w:gridSpan w:val="2"/>
            <w:tcBorders>
              <w:top w:val="nil"/>
            </w:tcBorders>
            <w:shd w:val="clear" w:color="auto" w:fill="auto"/>
          </w:tcPr>
          <w:p w14:paraId="630D45C2" w14:textId="77777777" w:rsidR="0075188C" w:rsidRPr="000E34C5" w:rsidRDefault="0075188C" w:rsidP="007518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nil"/>
            </w:tcBorders>
            <w:shd w:val="clear" w:color="auto" w:fill="auto"/>
          </w:tcPr>
          <w:p w14:paraId="0F3A2149" w14:textId="56CEA0F6" w:rsidR="0075188C" w:rsidRPr="000E34C5" w:rsidRDefault="0075188C" w:rsidP="002C4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67,317,405</w:t>
            </w:r>
          </w:p>
        </w:tc>
      </w:tr>
      <w:tr w:rsidR="0075188C" w:rsidRPr="000E34C5" w14:paraId="3ECCBFF2" w14:textId="77777777" w:rsidTr="002C4D31">
        <w:tblPrEx>
          <w:tblBorders>
            <w:top w:val="single" w:sz="4" w:space="0" w:color="auto"/>
          </w:tblBorders>
        </w:tblPrEx>
        <w:tc>
          <w:tcPr>
            <w:tcW w:w="2912" w:type="pct"/>
            <w:tcBorders>
              <w:top w:val="nil"/>
            </w:tcBorders>
          </w:tcPr>
          <w:p w14:paraId="7D974B52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ประมาณการค่าประกันความเสียหาย</w:t>
            </w:r>
          </w:p>
        </w:tc>
        <w:tc>
          <w:tcPr>
            <w:tcW w:w="583" w:type="pct"/>
            <w:tcBorders>
              <w:top w:val="nil"/>
            </w:tcBorders>
            <w:shd w:val="clear" w:color="auto" w:fill="auto"/>
          </w:tcPr>
          <w:p w14:paraId="3031816D" w14:textId="77777777" w:rsidR="0075188C" w:rsidRPr="000E34C5" w:rsidRDefault="0075188C" w:rsidP="0075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shd w:val="clear" w:color="auto" w:fill="auto"/>
          </w:tcPr>
          <w:p w14:paraId="763EF727" w14:textId="2356CC73" w:rsidR="0075188C" w:rsidRPr="000E34C5" w:rsidRDefault="0056797B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9,678,221</w:t>
            </w: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89C9B16" w14:textId="77777777" w:rsidR="0075188C" w:rsidRPr="000E34C5" w:rsidRDefault="0075188C" w:rsidP="007518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shd w:val="clear" w:color="auto" w:fill="auto"/>
          </w:tcPr>
          <w:p w14:paraId="5AF68803" w14:textId="74D19995" w:rsidR="0075188C" w:rsidRPr="000E34C5" w:rsidRDefault="0075188C" w:rsidP="002C4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6,129,408</w:t>
            </w:r>
          </w:p>
        </w:tc>
      </w:tr>
      <w:tr w:rsidR="0075188C" w:rsidRPr="000E34C5" w14:paraId="75626A44" w14:textId="77777777" w:rsidTr="002C4D31">
        <w:tblPrEx>
          <w:tblBorders>
            <w:top w:val="single" w:sz="4" w:space="0" w:color="auto"/>
          </w:tblBorders>
        </w:tblPrEx>
        <w:tc>
          <w:tcPr>
            <w:tcW w:w="2912" w:type="pct"/>
            <w:tcBorders>
              <w:top w:val="nil"/>
            </w:tcBorders>
          </w:tcPr>
          <w:p w14:paraId="4FEC6D1F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ดอกเบี้ยค้างจ่าย</w:t>
            </w:r>
          </w:p>
        </w:tc>
        <w:tc>
          <w:tcPr>
            <w:tcW w:w="583" w:type="pct"/>
            <w:tcBorders>
              <w:top w:val="nil"/>
            </w:tcBorders>
            <w:shd w:val="clear" w:color="auto" w:fill="auto"/>
          </w:tcPr>
          <w:p w14:paraId="3C231FAB" w14:textId="77777777" w:rsidR="0075188C" w:rsidRPr="000E34C5" w:rsidRDefault="0075188C" w:rsidP="0075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shd w:val="clear" w:color="auto" w:fill="auto"/>
          </w:tcPr>
          <w:p w14:paraId="2A82C20F" w14:textId="31EA9061" w:rsidR="0075188C" w:rsidRPr="000E34C5" w:rsidRDefault="00F33625" w:rsidP="00972D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755B723E" w14:textId="77777777" w:rsidR="0075188C" w:rsidRPr="000E34C5" w:rsidRDefault="0075188C" w:rsidP="007518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  <w:shd w:val="clear" w:color="auto" w:fill="auto"/>
          </w:tcPr>
          <w:p w14:paraId="503AA896" w14:textId="51CAE0C3" w:rsidR="0075188C" w:rsidRPr="000E34C5" w:rsidRDefault="0075188C" w:rsidP="002C4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800,434</w:t>
            </w:r>
          </w:p>
        </w:tc>
      </w:tr>
      <w:tr w:rsidR="0075188C" w:rsidRPr="000E34C5" w14:paraId="18539ED2" w14:textId="77777777" w:rsidTr="002C4D31">
        <w:tblPrEx>
          <w:tblBorders>
            <w:top w:val="single" w:sz="4" w:space="0" w:color="auto"/>
          </w:tblBorders>
        </w:tblPrEx>
        <w:tc>
          <w:tcPr>
            <w:tcW w:w="2912" w:type="pct"/>
            <w:tcBorders>
              <w:top w:val="nil"/>
            </w:tcBorders>
          </w:tcPr>
          <w:p w14:paraId="1970E0BE" w14:textId="0020E70D" w:rsidR="0075188C" w:rsidRPr="000E34C5" w:rsidRDefault="008334F5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เจ้าหนี้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83" w:type="pct"/>
            <w:tcBorders>
              <w:top w:val="nil"/>
            </w:tcBorders>
            <w:shd w:val="clear" w:color="auto" w:fill="auto"/>
          </w:tcPr>
          <w:p w14:paraId="1A6AA44B" w14:textId="77777777" w:rsidR="0075188C" w:rsidRPr="000E34C5" w:rsidRDefault="0075188C" w:rsidP="0075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2D831D" w14:textId="2A71E5D1" w:rsidR="0075188C" w:rsidRPr="000E34C5" w:rsidRDefault="009D47BA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13,872,439</w:t>
            </w:r>
          </w:p>
        </w:tc>
        <w:tc>
          <w:tcPr>
            <w:tcW w:w="145" w:type="pct"/>
            <w:gridSpan w:val="2"/>
            <w:tcBorders>
              <w:top w:val="nil"/>
            </w:tcBorders>
            <w:shd w:val="clear" w:color="auto" w:fill="auto"/>
          </w:tcPr>
          <w:p w14:paraId="550BB1A9" w14:textId="77777777" w:rsidR="0075188C" w:rsidRPr="000E34C5" w:rsidRDefault="0075188C" w:rsidP="007518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B727B" w14:textId="58ED6190" w:rsidR="0075188C" w:rsidRPr="000E34C5" w:rsidRDefault="0075188C" w:rsidP="002C4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12,733,367</w:t>
            </w:r>
          </w:p>
        </w:tc>
      </w:tr>
      <w:tr w:rsidR="0075188C" w:rsidRPr="000E34C5" w14:paraId="2EB29926" w14:textId="77777777" w:rsidTr="002C4D31">
        <w:tblPrEx>
          <w:tblBorders>
            <w:top w:val="single" w:sz="4" w:space="0" w:color="auto"/>
          </w:tblBorders>
        </w:tblPrEx>
        <w:tc>
          <w:tcPr>
            <w:tcW w:w="2912" w:type="pct"/>
          </w:tcPr>
          <w:p w14:paraId="5B93A27F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83" w:type="pct"/>
            <w:shd w:val="clear" w:color="auto" w:fill="auto"/>
          </w:tcPr>
          <w:p w14:paraId="49CDBC46" w14:textId="77777777" w:rsidR="0075188C" w:rsidRPr="000E34C5" w:rsidRDefault="0075188C" w:rsidP="00751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CB6F9" w14:textId="0DE9E128" w:rsidR="0075188C" w:rsidRPr="000E34C5" w:rsidRDefault="001A65DD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53,928,336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6C45DBB" w14:textId="77777777" w:rsidR="0075188C" w:rsidRPr="000E34C5" w:rsidRDefault="0075188C" w:rsidP="0075188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C785F" w14:textId="04798DC2" w:rsidR="0075188C" w:rsidRPr="000E34C5" w:rsidRDefault="0075188C" w:rsidP="002C4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86,980,614</w:t>
            </w:r>
          </w:p>
        </w:tc>
      </w:tr>
    </w:tbl>
    <w:p w14:paraId="1657F6D8" w14:textId="77777777" w:rsidR="00886A0B" w:rsidRDefault="00886A0B" w:rsidP="00886A0B">
      <w:pPr>
        <w:pStyle w:val="Heading9"/>
        <w:ind w:left="540"/>
        <w:rPr>
          <w:rFonts w:asciiTheme="majorBidi" w:hAnsiTheme="majorBidi" w:cs="Angsana New"/>
          <w:cs/>
          <w:lang w:val="th-TH"/>
        </w:rPr>
      </w:pPr>
    </w:p>
    <w:p w14:paraId="38713033" w14:textId="77777777" w:rsidR="00886A0B" w:rsidRDefault="00886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  <w:lang w:val="th-TH"/>
        </w:rPr>
        <w:br w:type="page"/>
      </w:r>
    </w:p>
    <w:p w14:paraId="0B7A09C7" w14:textId="5FC58AF8" w:rsidR="00BC5784" w:rsidRPr="000E34C5" w:rsidRDefault="00A54461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lastRenderedPageBreak/>
        <w:t>ทุนเรือนหุ้น</w:t>
      </w:r>
    </w:p>
    <w:p w14:paraId="5BDC7A4A" w14:textId="77777777" w:rsidR="00E31E87" w:rsidRPr="000E34C5" w:rsidRDefault="00E31E87" w:rsidP="00106484">
      <w:pPr>
        <w:tabs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2901"/>
        <w:gridCol w:w="876"/>
        <w:gridCol w:w="270"/>
        <w:gridCol w:w="1155"/>
        <w:gridCol w:w="269"/>
        <w:gridCol w:w="1155"/>
        <w:gridCol w:w="269"/>
        <w:gridCol w:w="1155"/>
        <w:gridCol w:w="269"/>
        <w:gridCol w:w="1155"/>
      </w:tblGrid>
      <w:tr w:rsidR="00806A50" w:rsidRPr="000E34C5" w14:paraId="45EF1263" w14:textId="77777777" w:rsidTr="0075188C">
        <w:trPr>
          <w:trHeight w:val="414"/>
          <w:tblHeader/>
        </w:trPr>
        <w:tc>
          <w:tcPr>
            <w:tcW w:w="2901" w:type="dxa"/>
          </w:tcPr>
          <w:p w14:paraId="344C505C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6" w:type="dxa"/>
          </w:tcPr>
          <w:p w14:paraId="6EB3AD57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7E0DCD3A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71630" w14:textId="5E49363D" w:rsidR="00E31E87" w:rsidRPr="000E34C5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436B33D6" w14:textId="77777777" w:rsidR="00E31E87" w:rsidRPr="000E34C5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07116" w14:textId="176497A7" w:rsidR="00E31E87" w:rsidRPr="000E34C5" w:rsidRDefault="00E31E87" w:rsidP="006A35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06A50" w:rsidRPr="000E34C5" w14:paraId="24EFFC82" w14:textId="77777777" w:rsidTr="0075188C">
        <w:trPr>
          <w:trHeight w:val="384"/>
          <w:tblHeader/>
        </w:trPr>
        <w:tc>
          <w:tcPr>
            <w:tcW w:w="2901" w:type="dxa"/>
          </w:tcPr>
          <w:p w14:paraId="7FA13F0C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6" w:type="dxa"/>
          </w:tcPr>
          <w:p w14:paraId="67FCB375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47D7255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B98171F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4BBDDD9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463AA2A7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527EABD2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092783F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E1BE45F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F150866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06A50" w:rsidRPr="000E34C5" w14:paraId="178A08FA" w14:textId="77777777" w:rsidTr="0075188C">
        <w:trPr>
          <w:trHeight w:val="404"/>
          <w:tblHeader/>
        </w:trPr>
        <w:tc>
          <w:tcPr>
            <w:tcW w:w="2901" w:type="dxa"/>
          </w:tcPr>
          <w:p w14:paraId="25B6DDB2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6" w:type="dxa"/>
          </w:tcPr>
          <w:p w14:paraId="7363C0AA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4E33324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2B2DCFCF" w14:textId="768CB26E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(หุ้น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0E34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6A50" w:rsidRPr="000E34C5" w14:paraId="21E460BC" w14:textId="77777777" w:rsidTr="0075188C">
        <w:trPr>
          <w:trHeight w:val="394"/>
        </w:trPr>
        <w:tc>
          <w:tcPr>
            <w:tcW w:w="2901" w:type="dxa"/>
          </w:tcPr>
          <w:p w14:paraId="25870AF4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76" w:type="dxa"/>
          </w:tcPr>
          <w:p w14:paraId="48BC0BF4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237D42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79894336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06A50" w:rsidRPr="000E34C5" w14:paraId="7F7C7A60" w14:textId="77777777" w:rsidTr="0075188C">
        <w:trPr>
          <w:trHeight w:val="394"/>
        </w:trPr>
        <w:tc>
          <w:tcPr>
            <w:tcW w:w="2901" w:type="dxa"/>
          </w:tcPr>
          <w:p w14:paraId="515FD859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6" w:type="dxa"/>
          </w:tcPr>
          <w:p w14:paraId="64FBB62E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88F979" w14:textId="77777777" w:rsidR="00E31E87" w:rsidRPr="000E34C5" w:rsidRDefault="00E31E87" w:rsidP="006A3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7"/>
          </w:tcPr>
          <w:p w14:paraId="4CD76CF9" w14:textId="77777777" w:rsidR="00E31E87" w:rsidRPr="000E34C5" w:rsidRDefault="00E31E87" w:rsidP="006A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C54169" w:rsidRPr="000E34C5" w14:paraId="4A2C3A63" w14:textId="77777777" w:rsidTr="00864A3A">
        <w:trPr>
          <w:trHeight w:val="394"/>
        </w:trPr>
        <w:tc>
          <w:tcPr>
            <w:tcW w:w="2901" w:type="dxa"/>
            <w:vAlign w:val="bottom"/>
          </w:tcPr>
          <w:p w14:paraId="656FA09F" w14:textId="77777777" w:rsidR="00C54169" w:rsidRPr="000E34C5" w:rsidRDefault="00C54169" w:rsidP="00C5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  <w:vAlign w:val="bottom"/>
          </w:tcPr>
          <w:p w14:paraId="0671D566" w14:textId="5A7580B5" w:rsidR="00C54169" w:rsidRPr="000E34C5" w:rsidRDefault="00C54169" w:rsidP="00C5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5814512B" w14:textId="77777777" w:rsidR="00C54169" w:rsidRPr="000E34C5" w:rsidRDefault="00C54169" w:rsidP="00C5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E7AB16B" w14:textId="63806B66" w:rsidR="00C54169" w:rsidRPr="000E34C5" w:rsidRDefault="00C54169" w:rsidP="00115D4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3F524B2" w14:textId="77777777" w:rsidR="00C54169" w:rsidRPr="000E34C5" w:rsidRDefault="00C54169" w:rsidP="00C54169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E8D9DCD" w14:textId="673209BF" w:rsidR="00C54169" w:rsidRPr="000E34C5" w:rsidRDefault="00C54169" w:rsidP="00C5416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9EB92D9" w14:textId="77777777" w:rsidR="00C54169" w:rsidRPr="000E34C5" w:rsidRDefault="00C54169" w:rsidP="00C5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D6D4C59" w14:textId="6C6F4211" w:rsidR="00C54169" w:rsidRPr="000E34C5" w:rsidRDefault="00C54169" w:rsidP="00215E1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69" w:type="dxa"/>
            <w:vAlign w:val="bottom"/>
          </w:tcPr>
          <w:p w14:paraId="7516D10A" w14:textId="77777777" w:rsidR="00C54169" w:rsidRPr="000E34C5" w:rsidRDefault="00C54169" w:rsidP="00C54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86"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75E5D41" w14:textId="425EF744" w:rsidR="00C54169" w:rsidRPr="000E34C5" w:rsidRDefault="00C54169" w:rsidP="00C5416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250,000,000</w:t>
            </w:r>
          </w:p>
        </w:tc>
      </w:tr>
      <w:tr w:rsidR="00026C02" w:rsidRPr="000E34C5" w14:paraId="260A591B" w14:textId="77777777" w:rsidTr="00864A3A">
        <w:trPr>
          <w:trHeight w:val="394"/>
        </w:trPr>
        <w:tc>
          <w:tcPr>
            <w:tcW w:w="2901" w:type="dxa"/>
            <w:vAlign w:val="bottom"/>
          </w:tcPr>
          <w:p w14:paraId="530DAEFE" w14:textId="3C4B2E9C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  <w:vAlign w:val="bottom"/>
          </w:tcPr>
          <w:p w14:paraId="4EFF2DC0" w14:textId="2824FF9E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2E8AF2AC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238C74BF" w14:textId="1456E36B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670,000,000</w:t>
            </w:r>
          </w:p>
        </w:tc>
        <w:tc>
          <w:tcPr>
            <w:tcW w:w="269" w:type="dxa"/>
          </w:tcPr>
          <w:p w14:paraId="5E678912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45024E88" w14:textId="645F371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sz w:val="30"/>
                <w:szCs w:val="30"/>
              </w:rPr>
              <w:t>335,000,000</w:t>
            </w:r>
          </w:p>
        </w:tc>
        <w:tc>
          <w:tcPr>
            <w:tcW w:w="269" w:type="dxa"/>
            <w:vAlign w:val="bottom"/>
          </w:tcPr>
          <w:p w14:paraId="048B8CD4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8A65730" w14:textId="374ABD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06BB2CB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B6CE04" w14:textId="4953499C" w:rsidR="00026C02" w:rsidRPr="000E34C5" w:rsidRDefault="00026C02" w:rsidP="00DC35D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26C02" w:rsidRPr="000E34C5" w14:paraId="532A8CA9" w14:textId="77777777" w:rsidTr="0075188C">
        <w:trPr>
          <w:trHeight w:val="394"/>
        </w:trPr>
        <w:tc>
          <w:tcPr>
            <w:tcW w:w="2901" w:type="dxa"/>
            <w:vAlign w:val="bottom"/>
          </w:tcPr>
          <w:p w14:paraId="212A0E0E" w14:textId="5273A6A1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76" w:type="dxa"/>
            <w:vAlign w:val="bottom"/>
          </w:tcPr>
          <w:p w14:paraId="6569F4C4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E0008F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882435F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285F49B0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A9AA4ED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9B5F695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4C18DD7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706B5788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86"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109E1DC" w14:textId="77777777" w:rsidR="00026C02" w:rsidRPr="000E34C5" w:rsidRDefault="00026C02" w:rsidP="00DC35D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6C02" w:rsidRPr="000E34C5" w14:paraId="5D75C8B6" w14:textId="77777777" w:rsidTr="00864A3A">
        <w:trPr>
          <w:trHeight w:val="394"/>
        </w:trPr>
        <w:tc>
          <w:tcPr>
            <w:tcW w:w="2901" w:type="dxa"/>
            <w:vAlign w:val="bottom"/>
          </w:tcPr>
          <w:p w14:paraId="1AC21D0A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จากหุ้นละ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บาทเป็น </w:t>
            </w:r>
          </w:p>
          <w:p w14:paraId="5B044E19" w14:textId="23E0BDFC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หุ้นละ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76" w:type="dxa"/>
          </w:tcPr>
          <w:p w14:paraId="7EFC93DB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34EAF3" w14:textId="3AC1249B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C264C43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73F8" w14:textId="0053BDF9" w:rsidR="00026C02" w:rsidRPr="000E34C5" w:rsidRDefault="00026C02" w:rsidP="00115D4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A95AB77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ADFBAD1" w14:textId="27ABBB65" w:rsidR="00026C02" w:rsidRPr="000E34C5" w:rsidRDefault="00026C02" w:rsidP="00026C0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40E9B72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1F6E551C" w14:textId="5F65F3FD" w:rsidR="00026C02" w:rsidRPr="000E34C5" w:rsidRDefault="00026C02" w:rsidP="00026C0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497,500,000 </w:t>
            </w:r>
          </w:p>
        </w:tc>
        <w:tc>
          <w:tcPr>
            <w:tcW w:w="269" w:type="dxa"/>
            <w:vAlign w:val="bottom"/>
          </w:tcPr>
          <w:p w14:paraId="66C3CDD7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86"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0BC9391" w14:textId="015D92A1" w:rsidR="00026C02" w:rsidRPr="000E34C5" w:rsidRDefault="00026C02" w:rsidP="00DC35D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26C02" w:rsidRPr="000E34C5" w14:paraId="363384D4" w14:textId="77777777" w:rsidTr="00864A3A">
        <w:trPr>
          <w:trHeight w:val="394"/>
        </w:trPr>
        <w:tc>
          <w:tcPr>
            <w:tcW w:w="2901" w:type="dxa"/>
            <w:vAlign w:val="bottom"/>
          </w:tcPr>
          <w:p w14:paraId="7D541BF5" w14:textId="1135D185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6" w:type="dxa"/>
          </w:tcPr>
          <w:p w14:paraId="1EC18EC0" w14:textId="1EA62574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028E2243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514E5" w14:textId="0240E58B" w:rsidR="00026C02" w:rsidRPr="000E34C5" w:rsidRDefault="00026C02" w:rsidP="00115D4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0BF63A5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5E823D" w14:textId="0EB2AAD0" w:rsidR="00026C02" w:rsidRPr="000E34C5" w:rsidRDefault="00026C02" w:rsidP="00115D4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9B73B12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3562045F" w14:textId="02C76E2F" w:rsidR="00026C02" w:rsidRPr="000E34C5" w:rsidRDefault="00026C02" w:rsidP="00026C0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170,000,000</w:t>
            </w:r>
          </w:p>
        </w:tc>
        <w:tc>
          <w:tcPr>
            <w:tcW w:w="269" w:type="dxa"/>
            <w:vAlign w:val="bottom"/>
          </w:tcPr>
          <w:p w14:paraId="0C4E7A65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86"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9BA2BEA" w14:textId="5E91FCC5" w:rsidR="00026C02" w:rsidRPr="000E34C5" w:rsidRDefault="00026C02" w:rsidP="00026C0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85,000,000</w:t>
            </w:r>
          </w:p>
        </w:tc>
      </w:tr>
      <w:tr w:rsidR="00026C02" w:rsidRPr="000E34C5" w14:paraId="588AD8CF" w14:textId="77777777" w:rsidTr="00864A3A">
        <w:trPr>
          <w:trHeight w:val="384"/>
        </w:trPr>
        <w:tc>
          <w:tcPr>
            <w:tcW w:w="2901" w:type="dxa"/>
            <w:vAlign w:val="bottom"/>
          </w:tcPr>
          <w:p w14:paraId="3CD618E3" w14:textId="7C4F687D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1F3FDB0" w14:textId="10530531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</w:tcPr>
          <w:p w14:paraId="11C3CEA8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581837" w14:textId="39E14293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56A5B033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38342571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D65738A" w14:textId="438D28A8" w:rsidR="00026C02" w:rsidRPr="000E34C5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670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69" w:type="dxa"/>
          </w:tcPr>
          <w:p w14:paraId="280E34E6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195D8F3F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44102522" w14:textId="354D320A" w:rsidR="00026C02" w:rsidRPr="000E34C5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335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3A6D716D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547E7" w14:textId="48778950" w:rsidR="00026C02" w:rsidRPr="000E34C5" w:rsidRDefault="00026C02" w:rsidP="00026C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69" w:type="dxa"/>
            <w:vAlign w:val="bottom"/>
          </w:tcPr>
          <w:p w14:paraId="46C43293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920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4FA15" w14:textId="7FF01EF9" w:rsidR="00026C02" w:rsidRPr="000E34C5" w:rsidRDefault="00026C02" w:rsidP="00026C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335,000,000</w:t>
            </w:r>
          </w:p>
        </w:tc>
      </w:tr>
      <w:tr w:rsidR="00026C02" w:rsidRPr="000E34C5" w14:paraId="4A484AE3" w14:textId="77777777" w:rsidTr="0075188C">
        <w:trPr>
          <w:trHeight w:val="404"/>
        </w:trPr>
        <w:tc>
          <w:tcPr>
            <w:tcW w:w="2901" w:type="dxa"/>
            <w:vAlign w:val="bottom"/>
          </w:tcPr>
          <w:p w14:paraId="2ECCE74B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6" w:type="dxa"/>
            <w:vAlign w:val="bottom"/>
          </w:tcPr>
          <w:p w14:paraId="05D1E2B2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F26DDA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26D1DF5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F233112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641E5D1F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BE76971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77C50590" w14:textId="77777777" w:rsidR="00026C02" w:rsidRPr="000E34C5" w:rsidRDefault="00026C02" w:rsidP="00026C02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C736CB5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31E3E49" w14:textId="77777777" w:rsidR="00026C02" w:rsidRPr="000E34C5" w:rsidRDefault="00026C02" w:rsidP="00026C02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0E34C5" w14:paraId="13441015" w14:textId="77777777" w:rsidTr="0075188C">
        <w:trPr>
          <w:trHeight w:val="404"/>
        </w:trPr>
        <w:tc>
          <w:tcPr>
            <w:tcW w:w="2901" w:type="dxa"/>
            <w:vAlign w:val="bottom"/>
          </w:tcPr>
          <w:p w14:paraId="52800C8D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76" w:type="dxa"/>
            <w:vAlign w:val="bottom"/>
          </w:tcPr>
          <w:p w14:paraId="156E678C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873608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930B862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4D1E5B85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20A9E7F1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3133CE3C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2B7BAACA" w14:textId="77777777" w:rsidR="00026C02" w:rsidRPr="000E34C5" w:rsidRDefault="00026C02" w:rsidP="00026C02">
            <w:pPr>
              <w:pStyle w:val="30"/>
              <w:tabs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4253DCCD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64A8103" w14:textId="77777777" w:rsidR="00026C02" w:rsidRPr="000E34C5" w:rsidRDefault="00026C02" w:rsidP="00026C02">
            <w:pPr>
              <w:pStyle w:val="30"/>
              <w:tabs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0E34C5" w14:paraId="51CB1FA3" w14:textId="77777777" w:rsidTr="0075188C">
        <w:trPr>
          <w:trHeight w:val="384"/>
        </w:trPr>
        <w:tc>
          <w:tcPr>
            <w:tcW w:w="2901" w:type="dxa"/>
            <w:vAlign w:val="bottom"/>
          </w:tcPr>
          <w:p w14:paraId="3529ADC0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6" w:type="dxa"/>
            <w:vAlign w:val="bottom"/>
          </w:tcPr>
          <w:p w14:paraId="1AFB7A77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5E74B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DD70DB3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1E35639F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013B8B34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64580575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1FD642DB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9CF9955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C3A408D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6C02" w:rsidRPr="000E34C5" w14:paraId="583AB32B" w14:textId="77777777" w:rsidTr="0075188C">
        <w:trPr>
          <w:trHeight w:val="394"/>
        </w:trPr>
        <w:tc>
          <w:tcPr>
            <w:tcW w:w="2901" w:type="dxa"/>
            <w:vAlign w:val="bottom"/>
          </w:tcPr>
          <w:p w14:paraId="788995D1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  <w:vAlign w:val="bottom"/>
          </w:tcPr>
          <w:p w14:paraId="51455874" w14:textId="25ADA7D1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6C5F38C6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C11ED95" w14:textId="06A992C4" w:rsidR="00026C02" w:rsidRPr="000E34C5" w:rsidRDefault="00026C02" w:rsidP="00115D4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6D42519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662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3A02439" w14:textId="327023A6" w:rsidR="00026C02" w:rsidRPr="000E34C5" w:rsidRDefault="00026C02" w:rsidP="00115D4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19A6729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B748289" w14:textId="711B225E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2,500,000</w:t>
            </w:r>
          </w:p>
        </w:tc>
        <w:tc>
          <w:tcPr>
            <w:tcW w:w="269" w:type="dxa"/>
            <w:vAlign w:val="bottom"/>
          </w:tcPr>
          <w:p w14:paraId="4FC09850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AA00709" w14:textId="2B49F924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250,000,000</w:t>
            </w:r>
          </w:p>
        </w:tc>
      </w:tr>
      <w:tr w:rsidR="00026C02" w:rsidRPr="000E34C5" w14:paraId="3CD6C529" w14:textId="77777777" w:rsidTr="00864A3A">
        <w:trPr>
          <w:trHeight w:val="394"/>
        </w:trPr>
        <w:tc>
          <w:tcPr>
            <w:tcW w:w="2901" w:type="dxa"/>
            <w:vAlign w:val="bottom"/>
          </w:tcPr>
          <w:p w14:paraId="5D91EF8B" w14:textId="40C9F56A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  <w:vAlign w:val="bottom"/>
          </w:tcPr>
          <w:p w14:paraId="429F85CB" w14:textId="4445223D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7CDC9A41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3616A3D4" w14:textId="19087392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500,000,000</w:t>
            </w:r>
          </w:p>
        </w:tc>
        <w:tc>
          <w:tcPr>
            <w:tcW w:w="269" w:type="dxa"/>
          </w:tcPr>
          <w:p w14:paraId="1D97CB5E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63619656" w14:textId="7446627B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  <w:t>250</w:t>
            </w:r>
            <w:r w:rsidRPr="000E34C5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0E34C5"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  <w:t>000</w:t>
            </w:r>
            <w:r w:rsidRPr="000E34C5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0E34C5"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  <w:t>000</w:t>
            </w:r>
          </w:p>
        </w:tc>
        <w:tc>
          <w:tcPr>
            <w:tcW w:w="269" w:type="dxa"/>
            <w:vAlign w:val="bottom"/>
          </w:tcPr>
          <w:p w14:paraId="31D13C22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2FCA47E" w14:textId="35E3FC74" w:rsidR="00026C02" w:rsidRPr="000E34C5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13F3BD4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1E72DDA" w14:textId="45CBC8D2" w:rsidR="00026C02" w:rsidRPr="000E34C5" w:rsidRDefault="00026C02" w:rsidP="00DC35D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26C02" w:rsidRPr="000E34C5" w14:paraId="5DA295C5" w14:textId="77777777" w:rsidTr="00A25AFB">
        <w:trPr>
          <w:trHeight w:val="394"/>
        </w:trPr>
        <w:tc>
          <w:tcPr>
            <w:tcW w:w="2901" w:type="dxa"/>
          </w:tcPr>
          <w:p w14:paraId="1F9C571A" w14:textId="74090203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76" w:type="dxa"/>
          </w:tcPr>
          <w:p w14:paraId="4BC64CF2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82CB37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1BAB4A7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2B142EF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561A39C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DCEA13E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B0C8DE2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6BABE014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BC05C52" w14:textId="77777777" w:rsidR="00026C02" w:rsidRPr="000E34C5" w:rsidRDefault="00026C02" w:rsidP="00DC35D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6C02" w:rsidRPr="000E34C5" w14:paraId="7008D8C5" w14:textId="77777777" w:rsidTr="00A25AFB">
        <w:trPr>
          <w:trHeight w:val="394"/>
        </w:trPr>
        <w:tc>
          <w:tcPr>
            <w:tcW w:w="2901" w:type="dxa"/>
            <w:vAlign w:val="bottom"/>
          </w:tcPr>
          <w:p w14:paraId="35A0503A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จากหุ้นละ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บาทเป็น</w:t>
            </w:r>
          </w:p>
          <w:p w14:paraId="3DC9CDEC" w14:textId="6232A04D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หุ้นละ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 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876" w:type="dxa"/>
          </w:tcPr>
          <w:p w14:paraId="027D8102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D9A06" w14:textId="23CAC90C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133A9001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8B33634" w14:textId="2041996E" w:rsidR="00026C02" w:rsidRPr="000E34C5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E335072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662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31A1D9F1" w14:textId="0FA7C45D" w:rsidR="00026C02" w:rsidRPr="000E34C5" w:rsidRDefault="00026C02" w:rsidP="00115D4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932B2B1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8FDF65D" w14:textId="0278E364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497,500,000</w:t>
            </w:r>
          </w:p>
        </w:tc>
        <w:tc>
          <w:tcPr>
            <w:tcW w:w="269" w:type="dxa"/>
            <w:vAlign w:val="bottom"/>
          </w:tcPr>
          <w:p w14:paraId="61E0FAE4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0F05E402" w14:textId="1B9BF6B2" w:rsidR="00026C02" w:rsidRPr="000E34C5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26C02" w:rsidRPr="000E34C5" w14:paraId="4A9D163E" w14:textId="77777777" w:rsidTr="00A25AFB">
        <w:trPr>
          <w:trHeight w:val="394"/>
        </w:trPr>
        <w:tc>
          <w:tcPr>
            <w:tcW w:w="2901" w:type="dxa"/>
            <w:vAlign w:val="bottom"/>
          </w:tcPr>
          <w:p w14:paraId="24241C6D" w14:textId="58C63C6A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6" w:type="dxa"/>
          </w:tcPr>
          <w:p w14:paraId="18633779" w14:textId="4808905D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153E770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AE27C4A" w14:textId="18E7049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170,000,000</w:t>
            </w:r>
          </w:p>
        </w:tc>
        <w:tc>
          <w:tcPr>
            <w:tcW w:w="269" w:type="dxa"/>
            <w:vAlign w:val="bottom"/>
          </w:tcPr>
          <w:p w14:paraId="5DC72375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BA83405" w14:textId="4DA60C13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85,000,000</w:t>
            </w:r>
          </w:p>
        </w:tc>
        <w:tc>
          <w:tcPr>
            <w:tcW w:w="269" w:type="dxa"/>
            <w:vAlign w:val="bottom"/>
          </w:tcPr>
          <w:p w14:paraId="3EE0689A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219AC0B" w14:textId="2FE4BF07" w:rsidR="00026C02" w:rsidRPr="000E34C5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DEA0280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56EE6E7" w14:textId="75813440" w:rsidR="00026C02" w:rsidRPr="000E34C5" w:rsidRDefault="00026C02" w:rsidP="00026C0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26C02" w:rsidRPr="000E34C5" w14:paraId="757A8064" w14:textId="77777777" w:rsidTr="00864A3A">
        <w:trPr>
          <w:trHeight w:val="384"/>
        </w:trPr>
        <w:tc>
          <w:tcPr>
            <w:tcW w:w="2901" w:type="dxa"/>
            <w:vAlign w:val="bottom"/>
          </w:tcPr>
          <w:p w14:paraId="171024B2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6BC13398" w14:textId="542CE05D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6" w:type="dxa"/>
          </w:tcPr>
          <w:p w14:paraId="1931E41A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E52C1A" w14:textId="2982C7A6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0BD9D237" w14:textId="77777777" w:rsidR="00026C02" w:rsidRPr="000E34C5" w:rsidRDefault="00026C02" w:rsidP="00026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7543F0C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E6249B1" w14:textId="7DC69BCF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670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69" w:type="dxa"/>
          </w:tcPr>
          <w:p w14:paraId="5BB1F09A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50D5B9A6" w14:textId="77777777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546833F6" w14:textId="06038A1A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335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3C9E5369" w14:textId="77777777" w:rsidR="00026C02" w:rsidRPr="000E34C5" w:rsidRDefault="00026C02" w:rsidP="00026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2C454" w14:textId="256FD5DD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500,000,000</w:t>
            </w:r>
          </w:p>
        </w:tc>
        <w:tc>
          <w:tcPr>
            <w:tcW w:w="269" w:type="dxa"/>
            <w:vAlign w:val="bottom"/>
          </w:tcPr>
          <w:p w14:paraId="1C62948C" w14:textId="77777777" w:rsidR="00026C02" w:rsidRPr="000E34C5" w:rsidRDefault="00026C02" w:rsidP="00026C02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98406" w14:textId="2AB2D42F" w:rsidR="00026C02" w:rsidRPr="000E34C5" w:rsidRDefault="00026C02" w:rsidP="00026C02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91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250,000,000</w:t>
            </w:r>
          </w:p>
        </w:tc>
      </w:tr>
    </w:tbl>
    <w:p w14:paraId="4467B9E5" w14:textId="77777777" w:rsidR="00ED1267" w:rsidRPr="000E34C5" w:rsidRDefault="00ED1267" w:rsidP="00AA0FA7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D698FA0" w14:textId="77777777" w:rsidR="00ED1267" w:rsidRPr="000E34C5" w:rsidRDefault="00ED1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91057EF" w14:textId="5A536C2B" w:rsidR="00AA0FA7" w:rsidRPr="000E34C5" w:rsidRDefault="00AA0FA7" w:rsidP="00AA0FA7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530A2F42" w14:textId="77777777" w:rsidR="00AA0FA7" w:rsidRPr="000E34C5" w:rsidRDefault="00AA0FA7" w:rsidP="00AA0FA7">
      <w:pPr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8C3E319" w14:textId="7FA9F02F" w:rsidR="00AA0FA7" w:rsidRPr="000E34C5" w:rsidRDefault="00AA0FA7" w:rsidP="00AA0FA7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0E34C5">
        <w:rPr>
          <w:rFonts w:asciiTheme="majorBidi" w:hAnsiTheme="majorBidi" w:cstheme="majorBidi"/>
          <w:sz w:val="30"/>
          <w:szCs w:val="30"/>
        </w:rPr>
        <w:t xml:space="preserve">2565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503A85" w:rsidRPr="000E34C5">
        <w:rPr>
          <w:rFonts w:asciiTheme="majorBidi" w:hAnsiTheme="majorBidi" w:cstheme="majorBidi"/>
          <w:sz w:val="30"/>
          <w:szCs w:val="30"/>
        </w:rPr>
        <w:br/>
      </w:r>
      <w:r w:rsidRPr="000E34C5">
        <w:rPr>
          <w:rFonts w:asciiTheme="majorBidi" w:hAnsiTheme="majorBidi" w:cstheme="majorBidi"/>
          <w:sz w:val="30"/>
          <w:szCs w:val="30"/>
        </w:rPr>
        <w:t xml:space="preserve">170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0E34C5">
        <w:rPr>
          <w:rFonts w:asciiTheme="majorBidi" w:hAnsiTheme="majorBidi" w:cstheme="majorBidi"/>
          <w:sz w:val="30"/>
          <w:szCs w:val="30"/>
        </w:rPr>
        <w:t>4</w:t>
      </w:r>
      <w:r w:rsidRPr="000E34C5">
        <w:rPr>
          <w:rFonts w:asciiTheme="majorBidi" w:hAnsiTheme="majorBidi"/>
          <w:sz w:val="30"/>
          <w:szCs w:val="30"/>
          <w:cs/>
        </w:rPr>
        <w:t>.</w:t>
      </w:r>
      <w:r w:rsidRPr="000E34C5">
        <w:rPr>
          <w:rFonts w:asciiTheme="majorBidi" w:hAnsiTheme="majorBidi" w:cstheme="majorBidi"/>
          <w:sz w:val="30"/>
          <w:szCs w:val="30"/>
        </w:rPr>
        <w:t>5</w:t>
      </w:r>
      <w:r w:rsidR="003815A4" w:rsidRPr="000E34C5">
        <w:rPr>
          <w:rFonts w:asciiTheme="majorBidi" w:hAnsiTheme="majorBidi" w:cstheme="majorBidi"/>
          <w:sz w:val="30"/>
          <w:szCs w:val="30"/>
        </w:rPr>
        <w:t>0</w:t>
      </w:r>
      <w:r w:rsidRPr="000E34C5">
        <w:rPr>
          <w:rFonts w:asciiTheme="majorBidi" w:hAnsiTheme="majorBidi" w:cstheme="majorBidi"/>
          <w:sz w:val="30"/>
          <w:szCs w:val="30"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0E34C5">
        <w:rPr>
          <w:rFonts w:asciiTheme="majorBidi" w:hAnsiTheme="majorBidi"/>
          <w:sz w:val="30"/>
          <w:szCs w:val="30"/>
          <w:cs/>
        </w:rPr>
        <w:t>(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 </w:t>
      </w:r>
      <w:r w:rsidRPr="000E34C5">
        <w:rPr>
          <w:rFonts w:asciiTheme="majorBidi" w:hAnsiTheme="majorBidi" w:cstheme="majorBidi"/>
          <w:sz w:val="30"/>
          <w:szCs w:val="30"/>
        </w:rPr>
        <w:t>0</w:t>
      </w:r>
      <w:r w:rsidRPr="000E34C5">
        <w:rPr>
          <w:rFonts w:asciiTheme="majorBidi" w:hAnsiTheme="majorBidi"/>
          <w:sz w:val="30"/>
          <w:szCs w:val="30"/>
          <w:cs/>
        </w:rPr>
        <w:t>.</w:t>
      </w:r>
      <w:r w:rsidRPr="000E34C5">
        <w:rPr>
          <w:rFonts w:asciiTheme="majorBidi" w:hAnsiTheme="majorBidi" w:cstheme="majorBidi"/>
          <w:sz w:val="30"/>
          <w:szCs w:val="30"/>
        </w:rPr>
        <w:t>5</w:t>
      </w:r>
      <w:r w:rsidR="003815A4" w:rsidRPr="000E34C5">
        <w:rPr>
          <w:rFonts w:asciiTheme="majorBidi" w:hAnsiTheme="majorBidi" w:cstheme="majorBidi"/>
          <w:sz w:val="30"/>
          <w:szCs w:val="30"/>
        </w:rPr>
        <w:t>0</w:t>
      </w:r>
      <w:r w:rsidRPr="000E34C5">
        <w:rPr>
          <w:rFonts w:asciiTheme="majorBidi" w:hAnsiTheme="majorBidi" w:cstheme="majorBidi"/>
          <w:sz w:val="30"/>
          <w:szCs w:val="30"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บาท และส่วนเกินมูลค่าหุ้นสามัญ </w:t>
      </w:r>
      <w:r w:rsidRPr="000E34C5">
        <w:rPr>
          <w:rFonts w:asciiTheme="majorBidi" w:hAnsiTheme="majorBidi" w:cstheme="majorBidi"/>
          <w:sz w:val="30"/>
          <w:szCs w:val="30"/>
        </w:rPr>
        <w:t>4</w:t>
      </w:r>
      <w:r w:rsidR="0058461F" w:rsidRPr="000E34C5">
        <w:rPr>
          <w:rFonts w:asciiTheme="majorBidi" w:hAnsiTheme="majorBidi" w:cstheme="majorBidi"/>
          <w:sz w:val="30"/>
          <w:szCs w:val="30"/>
        </w:rPr>
        <w:t>.00</w:t>
      </w:r>
      <w:r w:rsidRPr="000E34C5">
        <w:rPr>
          <w:rFonts w:asciiTheme="majorBidi" w:hAnsiTheme="majorBidi" w:cstheme="majorBidi"/>
          <w:sz w:val="30"/>
          <w:szCs w:val="30"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บาท</w:t>
      </w:r>
      <w:r w:rsidRPr="000E34C5">
        <w:rPr>
          <w:rFonts w:asciiTheme="majorBidi" w:hAnsiTheme="majorBidi"/>
          <w:sz w:val="30"/>
          <w:szCs w:val="30"/>
          <w:cs/>
        </w:rPr>
        <w:t xml:space="preserve">) </w:t>
      </w:r>
      <w:r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37CEC" w:rsidRPr="000E34C5">
        <w:rPr>
          <w:rFonts w:asciiTheme="majorBidi" w:hAnsiTheme="majorBidi" w:cstheme="majorBidi"/>
          <w:sz w:val="30"/>
          <w:szCs w:val="30"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ได้รับเงินจากการขายหุ้นสามัญดังกล่าวจำนวน </w:t>
      </w:r>
      <w:r w:rsidRPr="000E34C5">
        <w:rPr>
          <w:rFonts w:asciiTheme="majorBidi" w:hAnsiTheme="majorBidi" w:cstheme="majorBidi"/>
          <w:sz w:val="30"/>
          <w:szCs w:val="30"/>
        </w:rPr>
        <w:t xml:space="preserve">765 </w:t>
      </w:r>
      <w:r w:rsidRPr="000E34C5">
        <w:rPr>
          <w:rFonts w:asciiTheme="majorBidi" w:hAnsiTheme="majorBidi" w:cstheme="majorBidi"/>
          <w:sz w:val="30"/>
          <w:szCs w:val="30"/>
          <w:cs/>
        </w:rPr>
        <w:t>ล้านบาท โดยบริษัทดำเนินการจดทะเบียนรับชำระค่าหุ้นกับ</w:t>
      </w:r>
      <w:r w:rsidR="00F53D7A" w:rsidRPr="000E34C5">
        <w:rPr>
          <w:rFonts w:asciiTheme="majorBidi" w:hAnsiTheme="majorBidi" w:cstheme="majorBidi"/>
          <w:sz w:val="30"/>
          <w:szCs w:val="30"/>
          <w:cs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กระทรวงพาณิชย์เมื่อวันที่ </w:t>
      </w:r>
      <w:r w:rsidRPr="000E34C5">
        <w:rPr>
          <w:rFonts w:asciiTheme="majorBidi" w:hAnsiTheme="majorBidi" w:cstheme="majorBidi"/>
          <w:sz w:val="30"/>
          <w:szCs w:val="30"/>
        </w:rPr>
        <w:t xml:space="preserve">17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0E34C5">
        <w:rPr>
          <w:rFonts w:asciiTheme="majorBidi" w:hAnsiTheme="majorBidi" w:cstheme="majorBidi"/>
          <w:sz w:val="30"/>
          <w:szCs w:val="30"/>
        </w:rPr>
        <w:t>2565</w:t>
      </w:r>
      <w:r w:rsidRPr="000E34C5">
        <w:rPr>
          <w:rFonts w:asciiTheme="majorBidi" w:hAnsi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และหุ้นของบริษัทเริ่มการซื้อขายในตลาดหลักทรัพย์</w:t>
      </w:r>
      <w:r w:rsidR="00F53D7A" w:rsidRPr="000E34C5">
        <w:rPr>
          <w:rFonts w:asciiTheme="majorBidi" w:hAnsiTheme="majorBidi" w:cstheme="majorBidi"/>
          <w:sz w:val="30"/>
          <w:szCs w:val="30"/>
          <w:cs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แห่งประเทศไทยเมื่อวันที่ </w:t>
      </w:r>
      <w:r w:rsidRPr="000E34C5">
        <w:rPr>
          <w:rFonts w:asciiTheme="majorBidi" w:hAnsiTheme="majorBidi" w:cstheme="majorBidi"/>
          <w:sz w:val="30"/>
          <w:szCs w:val="30"/>
        </w:rPr>
        <w:t>20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0E34C5">
        <w:rPr>
          <w:rFonts w:asciiTheme="majorBidi" w:hAnsiTheme="majorBidi" w:cstheme="majorBidi"/>
          <w:sz w:val="30"/>
          <w:szCs w:val="30"/>
        </w:rPr>
        <w:t xml:space="preserve">2565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Pr="000E34C5">
        <w:rPr>
          <w:rFonts w:asciiTheme="majorBidi" w:hAnsiTheme="majorBidi" w:cstheme="majorBidi"/>
          <w:sz w:val="30"/>
          <w:szCs w:val="30"/>
        </w:rPr>
        <w:t>18</w:t>
      </w:r>
      <w:r w:rsidRPr="000E34C5">
        <w:rPr>
          <w:rFonts w:asciiTheme="majorBidi" w:hAnsiTheme="majorBidi"/>
          <w:sz w:val="30"/>
          <w:szCs w:val="30"/>
          <w:cs/>
        </w:rPr>
        <w:t>.</w:t>
      </w:r>
      <w:r w:rsidRPr="000E34C5">
        <w:rPr>
          <w:rFonts w:asciiTheme="majorBidi" w:hAnsiTheme="majorBidi" w:cstheme="majorBidi"/>
          <w:sz w:val="30"/>
          <w:szCs w:val="30"/>
        </w:rPr>
        <w:t>77</w:t>
      </w:r>
      <w:r w:rsidRPr="000E34C5">
        <w:rPr>
          <w:rFonts w:asciiTheme="majorBidi" w:hAnsi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Pr="000E34C5">
        <w:rPr>
          <w:rFonts w:asciiTheme="majorBidi" w:hAnsiTheme="majorBidi" w:cstheme="majorBidi"/>
          <w:sz w:val="30"/>
          <w:szCs w:val="30"/>
        </w:rPr>
        <w:t>661</w:t>
      </w:r>
      <w:r w:rsidRPr="000E34C5">
        <w:rPr>
          <w:rFonts w:asciiTheme="majorBidi" w:hAnsiTheme="majorBidi"/>
          <w:sz w:val="30"/>
          <w:szCs w:val="30"/>
          <w:cs/>
        </w:rPr>
        <w:t>.</w:t>
      </w:r>
      <w:r w:rsidRPr="000E34C5">
        <w:rPr>
          <w:rFonts w:asciiTheme="majorBidi" w:hAnsiTheme="majorBidi" w:cstheme="majorBidi"/>
          <w:sz w:val="30"/>
          <w:szCs w:val="30"/>
        </w:rPr>
        <w:t>23</w:t>
      </w:r>
      <w:r w:rsidRPr="000E34C5">
        <w:rPr>
          <w:rFonts w:asciiTheme="majorBidi" w:hAnsi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381B3BE" w14:textId="4A230928" w:rsidR="00885C65" w:rsidRPr="000E34C5" w:rsidRDefault="00885C65" w:rsidP="000F6B38">
      <w:pPr>
        <w:pStyle w:val="Heading9"/>
        <w:ind w:left="540"/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48F04978" w14:textId="5B5BDF24" w:rsidR="0091782D" w:rsidRPr="000E34C5" w:rsidRDefault="00474402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t>ส่วนเกินทุนและสำรอง</w:t>
      </w:r>
      <w:r w:rsidR="002A62C9" w:rsidRPr="000E34C5">
        <w:rPr>
          <w:rFonts w:asciiTheme="majorBidi" w:hAnsiTheme="majorBidi" w:cstheme="majorBidi"/>
          <w:cs/>
          <w:lang w:val="th-TH"/>
        </w:rPr>
        <w:t>ตามกฎหมาย</w:t>
      </w:r>
    </w:p>
    <w:p w14:paraId="453F5317" w14:textId="77777777" w:rsidR="0091782D" w:rsidRPr="000E34C5" w:rsidRDefault="0091782D" w:rsidP="0091782D">
      <w:pPr>
        <w:rPr>
          <w:rFonts w:asciiTheme="majorBidi" w:hAnsiTheme="majorBidi" w:cstheme="majorBidi"/>
          <w:sz w:val="24"/>
          <w:szCs w:val="24"/>
        </w:rPr>
      </w:pPr>
    </w:p>
    <w:p w14:paraId="3BB36FF7" w14:textId="2D5786DF" w:rsidR="004E2452" w:rsidRPr="000E34C5" w:rsidRDefault="004E2452" w:rsidP="00BC5784">
      <w:pPr>
        <w:widowControl w:val="0"/>
        <w:spacing w:line="240" w:lineRule="auto"/>
        <w:ind w:left="540" w:right="-34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ED9FE08" w14:textId="77777777" w:rsidR="00994BA8" w:rsidRPr="000E34C5" w:rsidRDefault="00994BA8" w:rsidP="0057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 w:cstheme="majorBidi"/>
          <w:sz w:val="24"/>
          <w:szCs w:val="24"/>
          <w:cs/>
          <w:lang w:val="th-TH"/>
        </w:rPr>
      </w:pPr>
    </w:p>
    <w:p w14:paraId="57BEC3B7" w14:textId="35E47757" w:rsidR="001422FB" w:rsidRPr="000E34C5" w:rsidRDefault="00571C59" w:rsidP="0040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2C7862A6" w14:textId="77777777" w:rsidR="00B5598C" w:rsidRPr="000E34C5" w:rsidRDefault="00B5598C" w:rsidP="0011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</w:rPr>
      </w:pPr>
    </w:p>
    <w:p w14:paraId="07E90AC0" w14:textId="399B8F42" w:rsidR="004E2452" w:rsidRPr="000E34C5" w:rsidRDefault="004E2452" w:rsidP="004E2452">
      <w:pPr>
        <w:pStyle w:val="Heading9"/>
        <w:tabs>
          <w:tab w:val="left" w:pos="540"/>
        </w:tabs>
        <w:ind w:left="540"/>
        <w:rPr>
          <w:rFonts w:asciiTheme="majorBidi" w:eastAsia="Angsana New" w:hAnsiTheme="majorBidi" w:cstheme="majorBidi"/>
          <w:b w:val="0"/>
          <w:bCs w:val="0"/>
          <w:i/>
          <w:iCs/>
          <w:cs/>
          <w:lang w:val="th-TH"/>
        </w:rPr>
      </w:pPr>
      <w:r w:rsidRPr="000E34C5">
        <w:rPr>
          <w:rFonts w:asciiTheme="majorBidi" w:eastAsia="Angsana New" w:hAnsiTheme="majorBidi" w:cstheme="majorBidi"/>
          <w:b w:val="0"/>
          <w:bCs w:val="0"/>
          <w:i/>
          <w:iCs/>
          <w:cs/>
          <w:lang w:val="th-TH"/>
        </w:rPr>
        <w:t>สำรองตามกฎหมาย</w:t>
      </w:r>
    </w:p>
    <w:p w14:paraId="124E232C" w14:textId="77777777" w:rsidR="004E2452" w:rsidRPr="000E34C5" w:rsidRDefault="004E2452" w:rsidP="004E2452">
      <w:pPr>
        <w:ind w:firstLine="720"/>
        <w:rPr>
          <w:rFonts w:asciiTheme="majorBidi" w:eastAsia="Angsana New" w:hAnsiTheme="majorBidi" w:cstheme="majorBidi"/>
          <w:sz w:val="24"/>
          <w:szCs w:val="24"/>
        </w:rPr>
      </w:pPr>
    </w:p>
    <w:p w14:paraId="3BCBD6A9" w14:textId="47E09160" w:rsidR="00AE7A41" w:rsidRPr="000E34C5" w:rsidRDefault="002A62C9" w:rsidP="002A6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eastAsia="Angsana New" w:hAnsiTheme="majorBidi" w:cstheme="majorBidi"/>
          <w:cs/>
          <w:lang w:val="th-TH"/>
        </w:rPr>
      </w:pPr>
      <w:r w:rsidRPr="000E34C5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="00AC0571" w:rsidRPr="000E34C5">
        <w:rPr>
          <w:rFonts w:asciiTheme="majorBidi" w:eastAsia="Angsana New" w:hAnsiTheme="majorBidi" w:cstheme="majorBidi"/>
          <w:sz w:val="30"/>
          <w:szCs w:val="30"/>
        </w:rPr>
        <w:t>2535</w:t>
      </w:r>
      <w:r w:rsidRPr="000E34C5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มาตรา </w:t>
      </w:r>
      <w:r w:rsidR="00AC0571" w:rsidRPr="000E34C5">
        <w:rPr>
          <w:rFonts w:asciiTheme="majorBidi" w:eastAsia="Angsana New" w:hAnsiTheme="majorBidi" w:cstheme="majorBidi"/>
          <w:sz w:val="30"/>
          <w:szCs w:val="30"/>
        </w:rPr>
        <w:t>116</w:t>
      </w:r>
      <w:r w:rsidRPr="000E34C5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บริษัทจะต้องจัดสรรทุนสำรอง (“สำรองตามกฎหมาย”) อย่างน้อยร้อยละ </w:t>
      </w:r>
      <w:r w:rsidR="00AC0571" w:rsidRPr="000E34C5">
        <w:rPr>
          <w:rFonts w:asciiTheme="majorBidi" w:eastAsia="Angsana New" w:hAnsiTheme="majorBidi" w:cstheme="majorBidi"/>
          <w:sz w:val="30"/>
          <w:szCs w:val="30"/>
        </w:rPr>
        <w:t>5</w:t>
      </w:r>
      <w:r w:rsidRPr="000E34C5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C0571" w:rsidRPr="000E34C5">
        <w:rPr>
          <w:rFonts w:asciiTheme="majorBidi" w:eastAsia="Angsana New" w:hAnsiTheme="majorBidi" w:cstheme="majorBidi"/>
          <w:sz w:val="30"/>
          <w:szCs w:val="30"/>
        </w:rPr>
        <w:t>10</w:t>
      </w:r>
      <w:r w:rsidRPr="000E34C5">
        <w:rPr>
          <w:rFonts w:asciiTheme="majorBidi" w:eastAsia="Angsana New" w:hAnsiTheme="majorBidi" w:cstheme="majorBidi"/>
          <w:sz w:val="30"/>
          <w:szCs w:val="30"/>
          <w:cs/>
          <w:lang w:val="th-TH"/>
        </w:rPr>
        <w:t xml:space="preserve"> ของทุนจดทะเบียน เงินสำรองนี้จะนำไปจ่ายเป็นเงินปันผลไม่ได้</w:t>
      </w:r>
    </w:p>
    <w:p w14:paraId="4BF3B179" w14:textId="450782A2" w:rsidR="009E489E" w:rsidRPr="000E34C5" w:rsidRDefault="009E4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30037A67" w14:textId="3CA974D4" w:rsidR="000509CB" w:rsidRPr="000E34C5" w:rsidRDefault="000509CB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t>ส่วนงานดำเนินงานและการจำแนกรายได้</w:t>
      </w:r>
    </w:p>
    <w:p w14:paraId="2D5A1A8D" w14:textId="2747225F" w:rsidR="000059DC" w:rsidRPr="000E34C5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EFE5094" w14:textId="1B78DD6F" w:rsidR="00CD200C" w:rsidRPr="000E34C5" w:rsidRDefault="00CD200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E46AEC" w:rsidRPr="000E34C5">
        <w:rPr>
          <w:rFonts w:asciiTheme="majorBidi" w:hAnsiTheme="majorBidi" w:cstheme="majorBidi"/>
          <w:sz w:val="30"/>
          <w:szCs w:val="30"/>
          <w:cs/>
        </w:rPr>
        <w:t>กรรมการผู้อำนวยการ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(ผู้มีอำนาจตัดสินใจสูงสุดด้านการดำเนินงาน)ของบริษัท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513D40C" w14:textId="77777777" w:rsidR="00CD200C" w:rsidRPr="000E34C5" w:rsidRDefault="00CD200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437EDE" w14:textId="77777777" w:rsidR="004C2CC7" w:rsidRPr="000E34C5" w:rsidRDefault="004C2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000724" w14:textId="256CE96B" w:rsidR="00BF6FFE" w:rsidRPr="000E34C5" w:rsidRDefault="000059DC" w:rsidP="00C43312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lastRenderedPageBreak/>
        <w:t>บริษัทดำเนินกิจการในส่วนงานธุรกิจเดียวคือ ธุรกิจเครื่องดื่ม ดังนั้น 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13CA54A8" w14:textId="3B718209" w:rsidR="00BF6FFE" w:rsidRPr="00886A0B" w:rsidRDefault="00BF6FFE" w:rsidP="0000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2"/>
        <w:gridCol w:w="819"/>
        <w:gridCol w:w="1440"/>
        <w:gridCol w:w="270"/>
        <w:gridCol w:w="1431"/>
      </w:tblGrid>
      <w:tr w:rsidR="00806A50" w:rsidRPr="000E34C5" w14:paraId="150742F2" w14:textId="77777777" w:rsidTr="009E489E">
        <w:trPr>
          <w:trHeight w:val="70"/>
        </w:trPr>
        <w:tc>
          <w:tcPr>
            <w:tcW w:w="5222" w:type="dxa"/>
          </w:tcPr>
          <w:p w14:paraId="07989BFC" w14:textId="1129EB5D" w:rsidR="001579EE" w:rsidRPr="000E34C5" w:rsidRDefault="009533A6" w:rsidP="009533A6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ข้อมูลเกี่ยวกับส่วนงานภูมิศาสตร์</w:t>
            </w:r>
          </w:p>
        </w:tc>
        <w:tc>
          <w:tcPr>
            <w:tcW w:w="819" w:type="dxa"/>
          </w:tcPr>
          <w:p w14:paraId="04A4C341" w14:textId="77777777" w:rsidR="001579EE" w:rsidRPr="000E34C5" w:rsidRDefault="001579EE" w:rsidP="003541A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E34AA3" w14:textId="536035CB" w:rsidR="001579EE" w:rsidRPr="000E34C5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B327A2" w14:textId="77777777" w:rsidR="001579EE" w:rsidRPr="000E34C5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2D043237" w14:textId="3390C19B" w:rsidR="001579EE" w:rsidRPr="000E34C5" w:rsidRDefault="001579EE" w:rsidP="0035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</w:tr>
      <w:tr w:rsidR="00806A50" w:rsidRPr="000E34C5" w14:paraId="6D215910" w14:textId="77777777" w:rsidTr="009E489E">
        <w:trPr>
          <w:trHeight w:val="70"/>
        </w:trPr>
        <w:tc>
          <w:tcPr>
            <w:tcW w:w="5222" w:type="dxa"/>
          </w:tcPr>
          <w:p w14:paraId="46D68463" w14:textId="77777777" w:rsidR="009533A6" w:rsidRPr="000E34C5" w:rsidRDefault="009533A6" w:rsidP="009533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2EA199B1" w14:textId="77777777" w:rsidR="009533A6" w:rsidRPr="000E34C5" w:rsidRDefault="009533A6" w:rsidP="009533A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91D8F8" w14:textId="211F2035" w:rsidR="009533A6" w:rsidRPr="000E34C5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  <w:tab w:val="left" w:pos="7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3D6860" w14:textId="77777777" w:rsidR="009533A6" w:rsidRPr="000E34C5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74DA133F" w14:textId="5F863ACB" w:rsidR="009533A6" w:rsidRPr="000E34C5" w:rsidRDefault="009533A6" w:rsidP="00953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06A50" w:rsidRPr="000E34C5" w14:paraId="6D6927AD" w14:textId="77777777" w:rsidTr="009E489E">
        <w:tc>
          <w:tcPr>
            <w:tcW w:w="5222" w:type="dxa"/>
          </w:tcPr>
          <w:p w14:paraId="52A00505" w14:textId="77777777" w:rsidR="001579EE" w:rsidRPr="000E34C5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</w:tcPr>
          <w:p w14:paraId="5FED791D" w14:textId="77777777" w:rsidR="001579EE" w:rsidRPr="000E34C5" w:rsidRDefault="001579EE" w:rsidP="003541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vAlign w:val="bottom"/>
          </w:tcPr>
          <w:p w14:paraId="344C47BF" w14:textId="5ABC742B" w:rsidR="001579EE" w:rsidRPr="000E34C5" w:rsidRDefault="001579EE" w:rsidP="003541AF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5188C" w:rsidRPr="000E34C5" w14:paraId="0AF0DFF9" w14:textId="77777777" w:rsidTr="009E489E">
        <w:tc>
          <w:tcPr>
            <w:tcW w:w="5222" w:type="dxa"/>
          </w:tcPr>
          <w:p w14:paraId="4F564A9B" w14:textId="555741D0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</w:tcPr>
          <w:p w14:paraId="3C7908E1" w14:textId="77777777" w:rsidR="0075188C" w:rsidRPr="000E34C5" w:rsidRDefault="0075188C" w:rsidP="007518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568126" w14:textId="71CFB958" w:rsidR="0075188C" w:rsidRPr="000E34C5" w:rsidRDefault="004C3D9D" w:rsidP="0053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182,356,1</w:t>
            </w:r>
            <w:r w:rsidRPr="000E34C5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8</w:t>
            </w:r>
            <w:r w:rsidR="0053562F" w:rsidRPr="000E34C5">
              <w:rPr>
                <w:rFonts w:asciiTheme="majorBidi" w:eastAsia="Batang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3A54760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66B00D08" w14:textId="4D8915B2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154,002,721</w:t>
            </w:r>
          </w:p>
        </w:tc>
      </w:tr>
      <w:tr w:rsidR="0075188C" w:rsidRPr="000E34C5" w14:paraId="2C7E8817" w14:textId="77777777" w:rsidTr="009E489E">
        <w:tc>
          <w:tcPr>
            <w:tcW w:w="5222" w:type="dxa"/>
          </w:tcPr>
          <w:p w14:paraId="54FC3735" w14:textId="039FE4FF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19" w:type="dxa"/>
          </w:tcPr>
          <w:p w14:paraId="6ADED261" w14:textId="77777777" w:rsidR="0075188C" w:rsidRPr="000E34C5" w:rsidRDefault="0075188C" w:rsidP="007518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39C32F" w14:textId="7B55569A" w:rsidR="0075188C" w:rsidRPr="000E34C5" w:rsidRDefault="004C3D9D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739</w:t>
            </w: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,530,5</w:t>
            </w:r>
            <w:r w:rsidR="001A6294" w:rsidRPr="000E34C5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="0053562F" w:rsidRPr="000E34C5">
              <w:rPr>
                <w:rFonts w:asciiTheme="majorBidi" w:eastAsia="Batang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001A3F0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79FAFB10" w14:textId="15997C03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432,463,925</w:t>
            </w:r>
          </w:p>
        </w:tc>
      </w:tr>
      <w:tr w:rsidR="0075188C" w:rsidRPr="000E34C5" w14:paraId="5025EFD2" w14:textId="77777777" w:rsidTr="009E489E">
        <w:tc>
          <w:tcPr>
            <w:tcW w:w="5222" w:type="dxa"/>
          </w:tcPr>
          <w:p w14:paraId="68007550" w14:textId="1CBE9EBA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819" w:type="dxa"/>
          </w:tcPr>
          <w:p w14:paraId="74A15C52" w14:textId="77777777" w:rsidR="0075188C" w:rsidRPr="000E34C5" w:rsidRDefault="0075188C" w:rsidP="007518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5FA2F5" w14:textId="58679213" w:rsidR="0075188C" w:rsidRPr="000E34C5" w:rsidRDefault="004C3D9D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249,534,300</w:t>
            </w:r>
          </w:p>
        </w:tc>
        <w:tc>
          <w:tcPr>
            <w:tcW w:w="270" w:type="dxa"/>
            <w:vAlign w:val="bottom"/>
          </w:tcPr>
          <w:p w14:paraId="08FB83DF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33FEC706" w14:textId="309268B2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236,442,091</w:t>
            </w:r>
          </w:p>
        </w:tc>
      </w:tr>
      <w:tr w:rsidR="0075188C" w:rsidRPr="000E34C5" w14:paraId="757DA4BC" w14:textId="77777777" w:rsidTr="009E489E">
        <w:tc>
          <w:tcPr>
            <w:tcW w:w="5222" w:type="dxa"/>
          </w:tcPr>
          <w:p w14:paraId="22A4C229" w14:textId="681A5DE2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819" w:type="dxa"/>
          </w:tcPr>
          <w:p w14:paraId="25B976CA" w14:textId="77777777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ED955" w14:textId="7318F067" w:rsidR="0075188C" w:rsidRPr="000E34C5" w:rsidRDefault="004C3D9D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256,766,44</w:t>
            </w:r>
            <w:r w:rsidR="0053562F" w:rsidRPr="000E34C5">
              <w:rPr>
                <w:rFonts w:asciiTheme="majorBidi" w:eastAsia="Batang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6FB46353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765351FF" w14:textId="28801803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180,266,008</w:t>
            </w:r>
          </w:p>
        </w:tc>
      </w:tr>
      <w:tr w:rsidR="0075188C" w:rsidRPr="000E34C5" w14:paraId="327F6E56" w14:textId="77777777" w:rsidTr="009E489E">
        <w:tc>
          <w:tcPr>
            <w:tcW w:w="5222" w:type="dxa"/>
          </w:tcPr>
          <w:p w14:paraId="7025BF4C" w14:textId="77777777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7328C250" w14:textId="77777777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B37311" w14:textId="5F8CD498" w:rsidR="0075188C" w:rsidRPr="000E34C5" w:rsidRDefault="0053562F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1,428,187,449</w:t>
            </w:r>
          </w:p>
        </w:tc>
        <w:tc>
          <w:tcPr>
            <w:tcW w:w="270" w:type="dxa"/>
            <w:vAlign w:val="bottom"/>
          </w:tcPr>
          <w:p w14:paraId="685244B1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7221B55" w14:textId="2A2B631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1,003,174,745</w:t>
            </w:r>
          </w:p>
        </w:tc>
      </w:tr>
    </w:tbl>
    <w:p w14:paraId="13B3B568" w14:textId="636A68E0" w:rsidR="00057578" w:rsidRPr="00886A0B" w:rsidRDefault="00057578" w:rsidP="00057578">
      <w:pPr>
        <w:ind w:left="680" w:hanging="140"/>
        <w:rPr>
          <w:rFonts w:asciiTheme="majorBidi" w:hAnsiTheme="majorBidi" w:cstheme="majorBidi"/>
          <w:i/>
          <w:iCs/>
          <w:sz w:val="20"/>
          <w:szCs w:val="20"/>
        </w:rPr>
      </w:pPr>
    </w:p>
    <w:p w14:paraId="0446492C" w14:textId="2A95025F" w:rsidR="00FB33D8" w:rsidRPr="000E34C5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สินทรัพย์ไม่หมุนเวียนของบริษัทอยู่ในประเทศไทยทั้งหมด</w:t>
      </w:r>
    </w:p>
    <w:p w14:paraId="310F8143" w14:textId="09EB71B8" w:rsidR="00FB33D8" w:rsidRPr="00886A0B" w:rsidRDefault="00FB33D8" w:rsidP="00057578">
      <w:pPr>
        <w:ind w:left="680" w:hanging="140"/>
        <w:rPr>
          <w:rFonts w:asciiTheme="majorBidi" w:hAnsiTheme="majorBidi" w:cstheme="majorBidi"/>
          <w:sz w:val="20"/>
          <w:szCs w:val="20"/>
        </w:rPr>
      </w:pPr>
    </w:p>
    <w:p w14:paraId="287643E3" w14:textId="451B3BD1" w:rsidR="00FB33D8" w:rsidRPr="000E34C5" w:rsidRDefault="00FB33D8" w:rsidP="00057578">
      <w:pPr>
        <w:ind w:left="680" w:hanging="140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3CC92F11" w14:textId="3188D2E6" w:rsidR="00FB33D8" w:rsidRPr="00886A0B" w:rsidRDefault="00FB33D8" w:rsidP="00057578">
      <w:pPr>
        <w:ind w:left="680" w:hanging="140"/>
        <w:rPr>
          <w:rFonts w:asciiTheme="majorBidi" w:hAnsiTheme="majorBidi" w:cstheme="majorBidi"/>
          <w:sz w:val="20"/>
          <w:szCs w:val="20"/>
        </w:rPr>
      </w:pPr>
    </w:p>
    <w:p w14:paraId="690F99F8" w14:textId="7E945357" w:rsidR="00FB33D8" w:rsidRPr="000E34C5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1B4E3981" w14:textId="77777777" w:rsidR="00FB33D8" w:rsidRPr="00886A0B" w:rsidRDefault="00FB33D8" w:rsidP="00057578">
      <w:pPr>
        <w:ind w:left="680" w:hanging="1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DBCCFC1" w14:textId="3BD06DC8" w:rsidR="009E489E" w:rsidRPr="000E34C5" w:rsidRDefault="003B510E" w:rsidP="003C5D78">
      <w:pPr>
        <w:tabs>
          <w:tab w:val="clear" w:pos="680"/>
          <w:tab w:val="left" w:pos="567"/>
        </w:tabs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0E34C5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รายได้จากลูกค้า</w:t>
      </w:r>
      <w:r w:rsidR="006204E8" w:rsidRPr="000E34C5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2</w:t>
      </w:r>
      <w:r w:rsidRPr="000E34C5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ราย</w:t>
      </w:r>
      <w:r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 (</w:t>
      </w:r>
      <w:r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256</w:t>
      </w:r>
      <w:r w:rsidR="0075188C"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4</w:t>
      </w:r>
      <w:r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: </w:t>
      </w:r>
      <w:r w:rsidR="0075188C"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</w:t>
      </w:r>
      <w:r w:rsidRPr="000E34C5">
        <w:rPr>
          <w:rFonts w:asciiTheme="majorBidi" w:hAnsi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ราย) </w:t>
      </w:r>
      <w:r w:rsidRPr="000E34C5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เป็นเงินประมาณ</w:t>
      </w:r>
      <w:r w:rsidR="006779E4" w:rsidRPr="000E34C5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775.16</w:t>
      </w:r>
      <w:r w:rsidRPr="000E34C5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ล้านบาท </w:t>
      </w:r>
      <w:r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>(</w:t>
      </w:r>
      <w:r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256</w:t>
      </w:r>
      <w:r w:rsidR="00A8643D"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4</w:t>
      </w:r>
      <w:r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: </w:t>
      </w:r>
      <w:r w:rsidR="00A8643D"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53</w:t>
      </w:r>
      <w:r w:rsidR="002B0A5A"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lang w:eastAsia="th-TH"/>
        </w:rPr>
        <w:t>5.72</w:t>
      </w:r>
      <w:r w:rsidRPr="000E34C5">
        <w:rPr>
          <w:rFonts w:asciiTheme="majorBidi" w:hAnsiTheme="majorBidi"/>
          <w:i/>
          <w:iCs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0E34C5">
        <w:rPr>
          <w:rFonts w:asciiTheme="majorBidi" w:hAnsiTheme="majorBidi" w:cstheme="majorBidi"/>
          <w:i/>
          <w:iCs/>
          <w:snapToGrid w:val="0"/>
          <w:spacing w:val="-2"/>
          <w:sz w:val="30"/>
          <w:szCs w:val="30"/>
          <w:cs/>
          <w:lang w:eastAsia="th-TH"/>
        </w:rPr>
        <w:t>ล้านบาท)</w:t>
      </w:r>
      <w:r w:rsidRPr="000E34C5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จากรายได้รวม</w:t>
      </w:r>
      <w:r w:rsidR="003C5D78" w:rsidRPr="000E34C5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br/>
      </w:r>
      <w:r w:rsidRPr="000E34C5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ขอ</w:t>
      </w:r>
      <w:r w:rsidR="003C5D78" w:rsidRPr="000E34C5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ง</w:t>
      </w:r>
      <w:r w:rsidRPr="000E34C5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บริษัท</w:t>
      </w:r>
    </w:p>
    <w:p w14:paraId="3C835A96" w14:textId="77777777" w:rsidR="002D2B5B" w:rsidRPr="00886A0B" w:rsidRDefault="002D2B5B" w:rsidP="00AE7B84">
      <w:pPr>
        <w:tabs>
          <w:tab w:val="clear" w:pos="454"/>
          <w:tab w:val="clear" w:pos="680"/>
          <w:tab w:val="clear" w:pos="907"/>
        </w:tabs>
        <w:ind w:left="540" w:hanging="270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p w14:paraId="44BC138A" w14:textId="5A68C3A8" w:rsidR="00EB071D" w:rsidRPr="000E34C5" w:rsidRDefault="00EB071D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t>ค่าใช้จ่ายตามลักษณะ</w:t>
      </w:r>
    </w:p>
    <w:p w14:paraId="0026D748" w14:textId="6D1D9110" w:rsidR="00D500D8" w:rsidRPr="00886A0B" w:rsidRDefault="00D500D8" w:rsidP="00D500D8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93"/>
        <w:gridCol w:w="909"/>
        <w:gridCol w:w="1440"/>
        <w:gridCol w:w="270"/>
        <w:gridCol w:w="1359"/>
      </w:tblGrid>
      <w:tr w:rsidR="00806A50" w:rsidRPr="000E34C5" w14:paraId="2A60E868" w14:textId="77777777" w:rsidTr="009E489E">
        <w:trPr>
          <w:trHeight w:val="70"/>
        </w:trPr>
        <w:tc>
          <w:tcPr>
            <w:tcW w:w="5193" w:type="dxa"/>
          </w:tcPr>
          <w:p w14:paraId="64D74592" w14:textId="77777777" w:rsidR="00D500D8" w:rsidRPr="000E34C5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3194E953" w14:textId="7E4C689D" w:rsidR="00D500D8" w:rsidRPr="000E34C5" w:rsidRDefault="00D500D8" w:rsidP="009E489E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C7F596" w14:textId="4AE88668" w:rsidR="00D500D8" w:rsidRPr="000E34C5" w:rsidRDefault="00AC0571" w:rsidP="00C25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500D8" w:rsidRPr="000E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A254C90" w14:textId="77777777" w:rsidR="00D500D8" w:rsidRPr="000E34C5" w:rsidRDefault="00D500D8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3F71EAF" w14:textId="242CDA85" w:rsidR="00D500D8" w:rsidRPr="000E34C5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500D8" w:rsidRPr="000E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06A50" w:rsidRPr="000E34C5" w14:paraId="2F7A9B7A" w14:textId="77777777" w:rsidTr="009E489E">
        <w:tc>
          <w:tcPr>
            <w:tcW w:w="5193" w:type="dxa"/>
          </w:tcPr>
          <w:p w14:paraId="62C0A689" w14:textId="77777777" w:rsidR="00D500D8" w:rsidRPr="000E34C5" w:rsidRDefault="00D500D8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</w:tcPr>
          <w:p w14:paraId="13C1BDEC" w14:textId="77777777" w:rsidR="00D500D8" w:rsidRPr="000E34C5" w:rsidRDefault="00D500D8" w:rsidP="009E489E">
            <w:pPr>
              <w:spacing w:line="240" w:lineRule="auto"/>
              <w:ind w:left="-14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9" w:type="dxa"/>
            <w:gridSpan w:val="3"/>
            <w:vAlign w:val="bottom"/>
          </w:tcPr>
          <w:p w14:paraId="0A9FCCA5" w14:textId="77777777" w:rsidR="00D500D8" w:rsidRPr="000E34C5" w:rsidRDefault="00D500D8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75188C" w:rsidRPr="000E34C5" w14:paraId="6903C137" w14:textId="77777777" w:rsidTr="009E489E">
        <w:tc>
          <w:tcPr>
            <w:tcW w:w="5193" w:type="dxa"/>
          </w:tcPr>
          <w:p w14:paraId="0DAB6061" w14:textId="2D90385D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909" w:type="dxa"/>
          </w:tcPr>
          <w:p w14:paraId="029D208A" w14:textId="545643B3" w:rsidR="0075188C" w:rsidRPr="000E34C5" w:rsidRDefault="0075188C" w:rsidP="00DB571F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F6038E" w14:textId="2FAB4DA4" w:rsidR="0075188C" w:rsidRPr="000E34C5" w:rsidRDefault="00890357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23</w:t>
            </w: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,831,80</w:t>
            </w:r>
            <w:r w:rsidR="00CC2DAC" w:rsidRPr="000E34C5">
              <w:rPr>
                <w:rFonts w:asciiTheme="majorBidi" w:eastAsia="Batang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8F34BFB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8B6D486" w14:textId="3944693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2,175,369</w:t>
            </w:r>
            <w:r w:rsidRPr="000E34C5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5188C" w:rsidRPr="000E34C5" w14:paraId="4204E19A" w14:textId="77777777" w:rsidTr="009E489E">
        <w:tc>
          <w:tcPr>
            <w:tcW w:w="5193" w:type="dxa"/>
          </w:tcPr>
          <w:p w14:paraId="50183F16" w14:textId="283F77F4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909" w:type="dxa"/>
          </w:tcPr>
          <w:p w14:paraId="4D38FC3E" w14:textId="77777777" w:rsidR="0075188C" w:rsidRPr="000E34C5" w:rsidRDefault="0075188C" w:rsidP="0075188C">
            <w:pPr>
              <w:spacing w:line="240" w:lineRule="auto"/>
              <w:ind w:left="-148" w:right="-7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31BAC8" w14:textId="6535C7BC" w:rsidR="0075188C" w:rsidRPr="000E34C5" w:rsidRDefault="004931FA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765,799,280</w:t>
            </w:r>
          </w:p>
        </w:tc>
        <w:tc>
          <w:tcPr>
            <w:tcW w:w="270" w:type="dxa"/>
            <w:vAlign w:val="bottom"/>
          </w:tcPr>
          <w:p w14:paraId="74D73F7A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00AB2DB3" w14:textId="5EAF81AC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560,621,637</w:t>
            </w:r>
          </w:p>
        </w:tc>
      </w:tr>
      <w:tr w:rsidR="0075188C" w:rsidRPr="000E34C5" w14:paraId="631F41AE" w14:textId="77777777" w:rsidTr="009E489E">
        <w:tc>
          <w:tcPr>
            <w:tcW w:w="5193" w:type="dxa"/>
          </w:tcPr>
          <w:p w14:paraId="288B4BD1" w14:textId="17CFE9AE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9" w:type="dxa"/>
          </w:tcPr>
          <w:p w14:paraId="02E8545E" w14:textId="0C6FFCD4" w:rsidR="0075188C" w:rsidRPr="000E34C5" w:rsidRDefault="0075188C" w:rsidP="0075188C">
            <w:pPr>
              <w:spacing w:line="240" w:lineRule="auto"/>
              <w:ind w:left="-14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F9398C" w14:textId="60094711" w:rsidR="0075188C" w:rsidRPr="000E34C5" w:rsidRDefault="004931FA" w:rsidP="0070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183</w:t>
            </w: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="00DB571F" w:rsidRPr="000E34C5">
              <w:rPr>
                <w:rFonts w:asciiTheme="majorBidi" w:eastAsia="Batang" w:hAnsiTheme="majorBidi" w:cstheme="majorBidi"/>
                <w:sz w:val="30"/>
                <w:szCs w:val="30"/>
              </w:rPr>
              <w:t>542</w:t>
            </w:r>
            <w:r w:rsidR="00890357" w:rsidRPr="000E34C5">
              <w:rPr>
                <w:rFonts w:asciiTheme="majorBidi" w:eastAsia="Batang" w:hAnsiTheme="majorBidi" w:cstheme="majorBidi"/>
                <w:sz w:val="30"/>
                <w:szCs w:val="30"/>
              </w:rPr>
              <w:t>,653</w:t>
            </w:r>
          </w:p>
        </w:tc>
        <w:tc>
          <w:tcPr>
            <w:tcW w:w="270" w:type="dxa"/>
            <w:vAlign w:val="bottom"/>
          </w:tcPr>
          <w:p w14:paraId="65216775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4D8ADBCE" w14:textId="5E9F972A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146,159,091</w:t>
            </w:r>
          </w:p>
        </w:tc>
      </w:tr>
      <w:tr w:rsidR="0075188C" w:rsidRPr="000E34C5" w14:paraId="6A52EBEE" w14:textId="77777777" w:rsidTr="009E489E">
        <w:tc>
          <w:tcPr>
            <w:tcW w:w="5193" w:type="dxa"/>
          </w:tcPr>
          <w:p w14:paraId="3AC8B489" w14:textId="000F7FE9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9" w:type="dxa"/>
          </w:tcPr>
          <w:p w14:paraId="40C2AE3B" w14:textId="6DAACDEE" w:rsidR="0075188C" w:rsidRPr="000E34C5" w:rsidRDefault="0075188C" w:rsidP="0075188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A2EBB2" w14:textId="724B995E" w:rsidR="0075188C" w:rsidRPr="000E34C5" w:rsidRDefault="00890357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47,394,146</w:t>
            </w:r>
          </w:p>
        </w:tc>
        <w:tc>
          <w:tcPr>
            <w:tcW w:w="270" w:type="dxa"/>
            <w:vAlign w:val="bottom"/>
          </w:tcPr>
          <w:p w14:paraId="1038D279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6EEF3862" w14:textId="1317250B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37,230,716</w:t>
            </w:r>
          </w:p>
        </w:tc>
      </w:tr>
      <w:tr w:rsidR="0075188C" w:rsidRPr="000E34C5" w14:paraId="1FD23BE1" w14:textId="77777777" w:rsidTr="009E489E">
        <w:tc>
          <w:tcPr>
            <w:tcW w:w="5193" w:type="dxa"/>
          </w:tcPr>
          <w:p w14:paraId="5C0A4BC0" w14:textId="77F2F816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9" w:type="dxa"/>
          </w:tcPr>
          <w:p w14:paraId="1208F419" w14:textId="77777777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891368" w14:textId="6A187885" w:rsidR="0075188C" w:rsidRPr="000E34C5" w:rsidRDefault="007070FE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61,843,317</w:t>
            </w:r>
          </w:p>
        </w:tc>
        <w:tc>
          <w:tcPr>
            <w:tcW w:w="270" w:type="dxa"/>
            <w:vAlign w:val="bottom"/>
          </w:tcPr>
          <w:p w14:paraId="31BA830E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5B4276BE" w14:textId="42F0A8A0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35,943,684</w:t>
            </w:r>
          </w:p>
        </w:tc>
      </w:tr>
      <w:tr w:rsidR="0075188C" w:rsidRPr="000E34C5" w14:paraId="590A46EF" w14:textId="77777777" w:rsidTr="009E489E">
        <w:tc>
          <w:tcPr>
            <w:tcW w:w="5193" w:type="dxa"/>
          </w:tcPr>
          <w:p w14:paraId="527BC17C" w14:textId="1520E563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ขาดทุนจากการตัดจำหน่ายสินค้าคงเหลือ</w:t>
            </w:r>
          </w:p>
        </w:tc>
        <w:tc>
          <w:tcPr>
            <w:tcW w:w="909" w:type="dxa"/>
          </w:tcPr>
          <w:p w14:paraId="70BAA2D0" w14:textId="77777777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04ED90" w14:textId="0B1687DF" w:rsidR="0075188C" w:rsidRPr="000E34C5" w:rsidRDefault="00890357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14,712,117</w:t>
            </w:r>
          </w:p>
        </w:tc>
        <w:tc>
          <w:tcPr>
            <w:tcW w:w="270" w:type="dxa"/>
            <w:vAlign w:val="bottom"/>
          </w:tcPr>
          <w:p w14:paraId="2F1A8BA6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</w:tcPr>
          <w:p w14:paraId="286C2D15" w14:textId="7FA17E44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6,923,430</w:t>
            </w:r>
          </w:p>
        </w:tc>
      </w:tr>
      <w:tr w:rsidR="0075188C" w:rsidRPr="000E34C5" w14:paraId="0940DC88" w14:textId="77777777" w:rsidTr="00B85FF2">
        <w:tc>
          <w:tcPr>
            <w:tcW w:w="5193" w:type="dxa"/>
          </w:tcPr>
          <w:p w14:paraId="5A1B388D" w14:textId="7E75CA16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09" w:type="dxa"/>
          </w:tcPr>
          <w:p w14:paraId="61555DC6" w14:textId="77777777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B6BFE" w14:textId="5A1CF801" w:rsidR="0075188C" w:rsidRPr="000E34C5" w:rsidRDefault="00890357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100,145,33</w:t>
            </w:r>
            <w:r w:rsidR="00CC2DAC" w:rsidRPr="000E34C5">
              <w:rPr>
                <w:rFonts w:asciiTheme="majorBidi" w:eastAsia="Batang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226ABACE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738D27E8" w14:textId="5285D6F2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sz w:val="30"/>
                <w:szCs w:val="30"/>
              </w:rPr>
              <w:t>109,248,274</w:t>
            </w:r>
          </w:p>
        </w:tc>
      </w:tr>
      <w:tr w:rsidR="0075188C" w:rsidRPr="000E34C5" w14:paraId="1E7045D1" w14:textId="77777777" w:rsidTr="00B85FF2">
        <w:tc>
          <w:tcPr>
            <w:tcW w:w="5193" w:type="dxa"/>
          </w:tcPr>
          <w:p w14:paraId="2569C015" w14:textId="69E84518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รวมต้นทุนขาย ต้นทุนในการจัดจำหน่าย และค่าใช้จ่าย</w:t>
            </w:r>
          </w:p>
        </w:tc>
        <w:tc>
          <w:tcPr>
            <w:tcW w:w="909" w:type="dxa"/>
          </w:tcPr>
          <w:p w14:paraId="64FAA7B7" w14:textId="77777777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11043" w14:textId="342514D0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9D30C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D82652D" w14:textId="61EE5848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5188C" w:rsidRPr="000E34C5" w14:paraId="3E15C715" w14:textId="77777777" w:rsidTr="00B85FF2">
        <w:tc>
          <w:tcPr>
            <w:tcW w:w="5193" w:type="dxa"/>
          </w:tcPr>
          <w:p w14:paraId="4E60E0E7" w14:textId="1B49D755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909" w:type="dxa"/>
          </w:tcPr>
          <w:p w14:paraId="75A0D1AF" w14:textId="77777777" w:rsidR="0075188C" w:rsidRPr="000E34C5" w:rsidRDefault="0075188C" w:rsidP="007518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9929A0" w14:textId="1F8D190F" w:rsidR="0075188C" w:rsidRPr="000E34C5" w:rsidRDefault="00890357" w:rsidP="00707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ind w:left="-149" w:right="-154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1,197,268,648</w:t>
            </w:r>
          </w:p>
        </w:tc>
        <w:tc>
          <w:tcPr>
            <w:tcW w:w="270" w:type="dxa"/>
            <w:vAlign w:val="bottom"/>
          </w:tcPr>
          <w:p w14:paraId="4FDEAD20" w14:textId="77777777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double" w:sz="4" w:space="0" w:color="auto"/>
            </w:tcBorders>
            <w:shd w:val="clear" w:color="auto" w:fill="auto"/>
          </w:tcPr>
          <w:p w14:paraId="2CA481D6" w14:textId="0B650126" w:rsidR="0075188C" w:rsidRPr="000E34C5" w:rsidRDefault="0075188C" w:rsidP="00751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ind w:left="-155" w:right="-146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  <w:t>893,951,463</w:t>
            </w:r>
          </w:p>
        </w:tc>
      </w:tr>
    </w:tbl>
    <w:p w14:paraId="53276159" w14:textId="77777777" w:rsidR="00E326C9" w:rsidRPr="000E34C5" w:rsidRDefault="00E326C9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lastRenderedPageBreak/>
        <w:t>ภาษีเงินได้</w:t>
      </w:r>
    </w:p>
    <w:p w14:paraId="28CE715F" w14:textId="77777777" w:rsidR="00E326C9" w:rsidRPr="000E34C5" w:rsidRDefault="00E326C9" w:rsidP="00E326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77"/>
        <w:gridCol w:w="270"/>
        <w:gridCol w:w="1413"/>
      </w:tblGrid>
      <w:tr w:rsidR="00806A50" w:rsidRPr="000E34C5" w14:paraId="5A3376E0" w14:textId="77777777" w:rsidTr="009E489E">
        <w:tc>
          <w:tcPr>
            <w:tcW w:w="5040" w:type="dxa"/>
          </w:tcPr>
          <w:p w14:paraId="12E006E2" w14:textId="2DA3E1A2" w:rsidR="00E326C9" w:rsidRPr="000E34C5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3774B683" w14:textId="4D270942" w:rsidR="00E326C9" w:rsidRPr="000E34C5" w:rsidRDefault="00E326C9" w:rsidP="00EE315E">
            <w:pPr>
              <w:spacing w:line="240" w:lineRule="auto"/>
              <w:ind w:left="-5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38A9217" w14:textId="66E8BD96" w:rsidR="00E326C9" w:rsidRPr="000E34C5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326C9" w:rsidRPr="000E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6132F4F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90AB0F4" w14:textId="59E8A953" w:rsidR="00E326C9" w:rsidRPr="000E34C5" w:rsidRDefault="00AC0571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326C9" w:rsidRPr="000E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5188C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06A50" w:rsidRPr="000E34C5" w14:paraId="52A782F7" w14:textId="77777777" w:rsidTr="009E489E">
        <w:tc>
          <w:tcPr>
            <w:tcW w:w="5040" w:type="dxa"/>
          </w:tcPr>
          <w:p w14:paraId="03646158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8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72B03" w14:textId="77777777" w:rsidR="00E326C9" w:rsidRPr="000E34C5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139D4D9" w14:textId="46465B76" w:rsidR="00E326C9" w:rsidRPr="000E34C5" w:rsidRDefault="00E326C9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0E34C5" w14:paraId="3F03473C" w14:textId="77777777" w:rsidTr="009E489E">
        <w:tc>
          <w:tcPr>
            <w:tcW w:w="5040" w:type="dxa"/>
          </w:tcPr>
          <w:p w14:paraId="684184C6" w14:textId="4E82AC60" w:rsidR="00E326C9" w:rsidRPr="000E34C5" w:rsidRDefault="00E8057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348F80BD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4AA037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11162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034A74F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8F" w:rsidRPr="000E34C5" w14:paraId="29D80A21" w14:textId="77777777" w:rsidTr="009E489E">
        <w:tc>
          <w:tcPr>
            <w:tcW w:w="5040" w:type="dxa"/>
          </w:tcPr>
          <w:p w14:paraId="568EE724" w14:textId="291B9325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080" w:type="dxa"/>
          </w:tcPr>
          <w:p w14:paraId="43463D2D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8A5ACCE" w14:textId="33A25885" w:rsidR="00FE2B8F" w:rsidRPr="000E34C5" w:rsidRDefault="00447A1D" w:rsidP="008F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52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,875,578</w:t>
            </w:r>
          </w:p>
        </w:tc>
        <w:tc>
          <w:tcPr>
            <w:tcW w:w="270" w:type="dxa"/>
          </w:tcPr>
          <w:p w14:paraId="06E3434A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7992973" w14:textId="5670E4ED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25,846,831</w:t>
            </w:r>
          </w:p>
        </w:tc>
      </w:tr>
      <w:tr w:rsidR="00FE2B8F" w:rsidRPr="000E34C5" w14:paraId="30AA8068" w14:textId="77777777" w:rsidTr="009E489E">
        <w:tc>
          <w:tcPr>
            <w:tcW w:w="5040" w:type="dxa"/>
          </w:tcPr>
          <w:p w14:paraId="3F945C03" w14:textId="1A036222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99ABE66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0872AB2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DA7C2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B99A70D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8F" w:rsidRPr="000E34C5" w14:paraId="4FDA4F45" w14:textId="77777777" w:rsidTr="009E489E">
        <w:tc>
          <w:tcPr>
            <w:tcW w:w="5040" w:type="dxa"/>
          </w:tcPr>
          <w:p w14:paraId="7BD091D9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14:paraId="0B7835DC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DB6EE7F" w14:textId="68E4C061" w:rsidR="00FE2B8F" w:rsidRPr="000E34C5" w:rsidRDefault="00B348CC" w:rsidP="00EB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447A1D" w:rsidRPr="000E34C5">
              <w:rPr>
                <w:rFonts w:asciiTheme="majorBidi" w:hAnsiTheme="majorBidi" w:cstheme="majorBidi"/>
                <w:sz w:val="30"/>
                <w:szCs w:val="30"/>
              </w:rPr>
              <w:t>42,590</w:t>
            </w: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DE8531C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4C90BE6" w14:textId="7C1A5AC5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4,700,828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E2B8F" w:rsidRPr="000E34C5" w14:paraId="1ADC4610" w14:textId="77777777" w:rsidTr="009E489E">
        <w:tc>
          <w:tcPr>
            <w:tcW w:w="5040" w:type="dxa"/>
          </w:tcPr>
          <w:p w14:paraId="3F3FAEB7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</w:tcPr>
          <w:p w14:paraId="091E7EDF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5E310" w14:textId="40071AF1" w:rsidR="00FE2B8F" w:rsidRPr="000E34C5" w:rsidRDefault="00447A1D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51,032,988</w:t>
            </w:r>
          </w:p>
        </w:tc>
        <w:tc>
          <w:tcPr>
            <w:tcW w:w="270" w:type="dxa"/>
            <w:vAlign w:val="bottom"/>
          </w:tcPr>
          <w:p w14:paraId="0114C38B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602C" w14:textId="54E4CDA8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21,146,003</w:t>
            </w:r>
          </w:p>
        </w:tc>
      </w:tr>
    </w:tbl>
    <w:p w14:paraId="10C3FE96" w14:textId="77777777" w:rsidR="00155399" w:rsidRPr="000E34C5" w:rsidRDefault="00155399" w:rsidP="007F18D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1080"/>
        <w:gridCol w:w="270"/>
        <w:gridCol w:w="1260"/>
        <w:gridCol w:w="270"/>
        <w:gridCol w:w="1080"/>
        <w:gridCol w:w="270"/>
        <w:gridCol w:w="1170"/>
      </w:tblGrid>
      <w:tr w:rsidR="00806A50" w:rsidRPr="000E34C5" w14:paraId="1985CCFA" w14:textId="77777777" w:rsidTr="009E489E">
        <w:tc>
          <w:tcPr>
            <w:tcW w:w="3807" w:type="dxa"/>
            <w:shd w:val="clear" w:color="auto" w:fill="auto"/>
          </w:tcPr>
          <w:p w14:paraId="58DD56DF" w14:textId="3FBD4101" w:rsidR="00E326C9" w:rsidRPr="000E34C5" w:rsidRDefault="007F18DC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 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E5A9BA7" w14:textId="604AE65B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2B8F"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122C10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53125DA" w14:textId="65766CD5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2B8F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06A50" w:rsidRPr="000E34C5" w14:paraId="5B784E2A" w14:textId="77777777" w:rsidTr="009E489E">
        <w:tc>
          <w:tcPr>
            <w:tcW w:w="3807" w:type="dxa"/>
            <w:shd w:val="clear" w:color="auto" w:fill="auto"/>
          </w:tcPr>
          <w:p w14:paraId="3D154FD0" w14:textId="77777777" w:rsidR="00E326C9" w:rsidRPr="000E34C5" w:rsidRDefault="00E326C9" w:rsidP="00EE315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A3B2DB" w14:textId="77777777" w:rsidR="00E326C9" w:rsidRPr="000E34C5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1162A9" w14:textId="77777777" w:rsidR="00E326C9" w:rsidRPr="000E34C5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02C4D6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7461E9B" w14:textId="77777777" w:rsidR="00E326C9" w:rsidRPr="000E34C5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10A7C" w14:textId="370B7188" w:rsidR="00E326C9" w:rsidRPr="000E34C5" w:rsidRDefault="00E326C9" w:rsidP="006A0D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10CBF949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272EDF" w14:textId="77777777" w:rsidR="00E326C9" w:rsidRPr="000E34C5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63E1A8D" w14:textId="77777777" w:rsidR="00E326C9" w:rsidRPr="000E34C5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78D3851" w14:textId="77777777" w:rsidR="00E326C9" w:rsidRPr="000E34C5" w:rsidRDefault="00E326C9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62B88" w14:textId="77777777" w:rsidR="00E326C9" w:rsidRPr="000E34C5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</w:p>
          <w:p w14:paraId="2AB0CB69" w14:textId="5DF7235D" w:rsidR="00E326C9" w:rsidRPr="000E34C5" w:rsidRDefault="00E326C9" w:rsidP="00EE31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 xml:space="preserve">  (บาท)</w:t>
            </w:r>
          </w:p>
        </w:tc>
      </w:tr>
      <w:tr w:rsidR="00FE2B8F" w:rsidRPr="000E34C5" w14:paraId="6794983D" w14:textId="77777777" w:rsidTr="009E489E">
        <w:tc>
          <w:tcPr>
            <w:tcW w:w="3807" w:type="dxa"/>
            <w:shd w:val="clear" w:color="auto" w:fill="auto"/>
          </w:tcPr>
          <w:p w14:paraId="315B84FD" w14:textId="77777777" w:rsidR="00FE2B8F" w:rsidRPr="000E34C5" w:rsidRDefault="00FE2B8F" w:rsidP="00FE2B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F09AEAF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F4212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1685DB" w14:textId="0332D86A" w:rsidR="00FE2B8F" w:rsidRPr="000E34C5" w:rsidRDefault="007E057B" w:rsidP="008F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258,</w:t>
            </w:r>
            <w:r w:rsidR="00D71F5B" w:rsidRPr="000E34C5">
              <w:rPr>
                <w:rFonts w:asciiTheme="majorBidi" w:hAnsiTheme="majorBidi" w:cstheme="majorBidi"/>
                <w:sz w:val="30"/>
                <w:szCs w:val="30"/>
              </w:rPr>
              <w:t>660,593</w:t>
            </w:r>
          </w:p>
        </w:tc>
        <w:tc>
          <w:tcPr>
            <w:tcW w:w="270" w:type="dxa"/>
            <w:shd w:val="clear" w:color="auto" w:fill="auto"/>
          </w:tcPr>
          <w:p w14:paraId="6D19E9D0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2BC6CD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6723A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08E70C" w14:textId="1E92C45F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106,776,672</w:t>
            </w:r>
          </w:p>
        </w:tc>
      </w:tr>
      <w:tr w:rsidR="00FE2B8F" w:rsidRPr="000E34C5" w14:paraId="21059745" w14:textId="77777777" w:rsidTr="009E489E">
        <w:tc>
          <w:tcPr>
            <w:tcW w:w="3807" w:type="dxa"/>
            <w:shd w:val="clear" w:color="auto" w:fill="auto"/>
          </w:tcPr>
          <w:p w14:paraId="4AA1570B" w14:textId="77777777" w:rsidR="00FE2B8F" w:rsidRPr="000E34C5" w:rsidRDefault="00FE2B8F" w:rsidP="00FE2B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A9516A4" w14:textId="4D5C94D8" w:rsidR="00FE2B8F" w:rsidRPr="000E34C5" w:rsidRDefault="007E057B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4925CA8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F97305" w14:textId="4253D78D" w:rsidR="00FE2B8F" w:rsidRPr="000E34C5" w:rsidRDefault="00447A1D" w:rsidP="00FC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51,732,119</w:t>
            </w:r>
          </w:p>
        </w:tc>
        <w:tc>
          <w:tcPr>
            <w:tcW w:w="270" w:type="dxa"/>
            <w:shd w:val="clear" w:color="auto" w:fill="auto"/>
          </w:tcPr>
          <w:p w14:paraId="15BE666E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6C34BF" w14:textId="32406617" w:rsidR="00FE2B8F" w:rsidRPr="000E34C5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630525D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D47E80" w14:textId="3364EFB1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21,355,334</w:t>
            </w:r>
          </w:p>
        </w:tc>
      </w:tr>
      <w:tr w:rsidR="00FE2B8F" w:rsidRPr="000E34C5" w14:paraId="7135475B" w14:textId="77777777" w:rsidTr="009E489E">
        <w:tc>
          <w:tcPr>
            <w:tcW w:w="3807" w:type="dxa"/>
            <w:shd w:val="clear" w:color="auto" w:fill="auto"/>
          </w:tcPr>
          <w:p w14:paraId="6E88F054" w14:textId="699ADCC5" w:rsidR="00FE2B8F" w:rsidRPr="000E34C5" w:rsidRDefault="00FE2B8F" w:rsidP="00FE2B8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1678C48C" w14:textId="77777777" w:rsidR="00FE2B8F" w:rsidRPr="000E34C5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18F66B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B22C42" w14:textId="01092FA4" w:rsidR="00FE2B8F" w:rsidRPr="000E34C5" w:rsidRDefault="007E057B" w:rsidP="0023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30D8B" w:rsidRPr="000E34C5">
              <w:rPr>
                <w:rFonts w:asciiTheme="majorBidi" w:hAnsiTheme="majorBidi"/>
                <w:sz w:val="30"/>
                <w:szCs w:val="30"/>
              </w:rPr>
              <w:t>3,992,026</w:t>
            </w: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589B19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42CDA0" w14:textId="77777777" w:rsidR="00FE2B8F" w:rsidRPr="000E34C5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73ECA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90CDD4" w14:textId="7CD7A5D6" w:rsidR="00FE2B8F" w:rsidRPr="000E34C5" w:rsidRDefault="00FE2B8F" w:rsidP="0039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1,866,403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E2B8F" w:rsidRPr="000E34C5" w14:paraId="5AA2FABD" w14:textId="77777777" w:rsidTr="009E489E">
        <w:tc>
          <w:tcPr>
            <w:tcW w:w="3807" w:type="dxa"/>
            <w:shd w:val="clear" w:color="auto" w:fill="auto"/>
          </w:tcPr>
          <w:p w14:paraId="23FF6C51" w14:textId="70E1D2FE" w:rsidR="00FE2B8F" w:rsidRPr="000E34C5" w:rsidRDefault="00FE2B8F" w:rsidP="00FE2B8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8EB1574" w14:textId="77777777" w:rsidR="00FE2B8F" w:rsidRPr="000E34C5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A2B532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0DFF87" w14:textId="71AB0CFA" w:rsidR="00230D8B" w:rsidRPr="000E34C5" w:rsidRDefault="00230D8B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3,292,895</w:t>
            </w:r>
          </w:p>
        </w:tc>
        <w:tc>
          <w:tcPr>
            <w:tcW w:w="270" w:type="dxa"/>
            <w:shd w:val="clear" w:color="auto" w:fill="auto"/>
          </w:tcPr>
          <w:p w14:paraId="5210B901" w14:textId="77777777" w:rsidR="00FE2B8F" w:rsidRPr="000E34C5" w:rsidRDefault="00FE2B8F" w:rsidP="00FE2B8F">
            <w:pPr>
              <w:tabs>
                <w:tab w:val="clear" w:pos="680"/>
                <w:tab w:val="decimal" w:pos="70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9648D5" w14:textId="77777777" w:rsidR="00FE2B8F" w:rsidRPr="000E34C5" w:rsidRDefault="00FE2B8F" w:rsidP="00FE2B8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74FBAE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E8160E" w14:textId="01E13C86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1,657,072</w:t>
            </w:r>
          </w:p>
        </w:tc>
      </w:tr>
      <w:tr w:rsidR="00FE2B8F" w:rsidRPr="000E34C5" w14:paraId="0D6086E4" w14:textId="77777777" w:rsidTr="009E489E">
        <w:tc>
          <w:tcPr>
            <w:tcW w:w="3807" w:type="dxa"/>
            <w:shd w:val="clear" w:color="auto" w:fill="auto"/>
          </w:tcPr>
          <w:p w14:paraId="296E08BE" w14:textId="77777777" w:rsidR="00FE2B8F" w:rsidRPr="000E34C5" w:rsidRDefault="00FE2B8F" w:rsidP="00FE2B8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195E" w14:textId="449188BA" w:rsidR="00FE2B8F" w:rsidRPr="000E34C5" w:rsidRDefault="00987031" w:rsidP="00FE2B8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30D8B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9.7</w:t>
            </w:r>
            <w:r w:rsidR="00C62E78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1A41BC4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A0858" w14:textId="75F227FF" w:rsidR="00FE2B8F" w:rsidRPr="000E34C5" w:rsidRDefault="00230D8B" w:rsidP="00FC4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51,032,988</w:t>
            </w:r>
          </w:p>
        </w:tc>
        <w:tc>
          <w:tcPr>
            <w:tcW w:w="270" w:type="dxa"/>
            <w:shd w:val="clear" w:color="auto" w:fill="auto"/>
          </w:tcPr>
          <w:p w14:paraId="24AEDF27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3A412" w14:textId="5BFC1B0B" w:rsidR="00FE2B8F" w:rsidRPr="000E34C5" w:rsidRDefault="00FE2B8F" w:rsidP="00FE2B8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90C3D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DAA3C9F" w14:textId="77777777" w:rsidR="00FE2B8F" w:rsidRPr="000E34C5" w:rsidRDefault="00FE2B8F" w:rsidP="00FE2B8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4AA28" w14:textId="4C5CB511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30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21,146,003</w:t>
            </w:r>
          </w:p>
        </w:tc>
      </w:tr>
    </w:tbl>
    <w:p w14:paraId="677CDBB0" w14:textId="77777777" w:rsidR="00645DDC" w:rsidRPr="000E34C5" w:rsidRDefault="00645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D26E43F" w14:textId="6206A532" w:rsidR="00E03D0E" w:rsidRPr="000E34C5" w:rsidRDefault="00E03D0E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="Angsana New"/>
          <w:cs/>
          <w:lang w:val="th-TH"/>
        </w:rPr>
      </w:pPr>
      <w:r w:rsidRPr="000E34C5">
        <w:rPr>
          <w:rFonts w:asciiTheme="majorBidi" w:hAnsiTheme="majorBidi" w:cstheme="majorBidi" w:hint="cs"/>
          <w:cs/>
          <w:lang w:val="th-TH"/>
        </w:rPr>
        <w:t>เงินปันผล</w:t>
      </w:r>
    </w:p>
    <w:p w14:paraId="33FC4EA0" w14:textId="1F4122B9" w:rsidR="00E03D0E" w:rsidRPr="000E34C5" w:rsidRDefault="00E03D0E" w:rsidP="00E03D0E">
      <w:pPr>
        <w:rPr>
          <w:rFonts w:asciiTheme="majorBidi" w:hAnsiTheme="majorBidi"/>
          <w:sz w:val="30"/>
          <w:szCs w:val="30"/>
          <w:cs/>
          <w:lang w:val="th-TH"/>
        </w:rPr>
      </w:pPr>
    </w:p>
    <w:p w14:paraId="4281E6EA" w14:textId="77777777" w:rsidR="002B0360" w:rsidRPr="000E34C5" w:rsidRDefault="002B0360" w:rsidP="00A92F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C847448" w14:textId="77777777" w:rsidR="002B0360" w:rsidRPr="000E34C5" w:rsidRDefault="002B0360" w:rsidP="002B036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683"/>
        <w:gridCol w:w="1242"/>
        <w:gridCol w:w="288"/>
        <w:gridCol w:w="1202"/>
      </w:tblGrid>
      <w:tr w:rsidR="002B0360" w:rsidRPr="000E34C5" w14:paraId="0CDFB9C5" w14:textId="77777777" w:rsidTr="00F1172C">
        <w:trPr>
          <w:tblHeader/>
        </w:trPr>
        <w:tc>
          <w:tcPr>
            <w:tcW w:w="3060" w:type="dxa"/>
            <w:vAlign w:val="bottom"/>
          </w:tcPr>
          <w:p w14:paraId="506D9664" w14:textId="77777777" w:rsidR="002B0360" w:rsidRPr="000E34C5" w:rsidRDefault="002B0360" w:rsidP="00864A3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2F68ED" w14:textId="77777777" w:rsidR="002B0360" w:rsidRPr="000E34C5" w:rsidRDefault="002B0360" w:rsidP="00864A3A">
            <w:pPr>
              <w:tabs>
                <w:tab w:val="left" w:pos="540"/>
              </w:tabs>
              <w:ind w:left="384" w:right="-119" w:hanging="114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83" w:type="dxa"/>
            <w:vAlign w:val="bottom"/>
          </w:tcPr>
          <w:p w14:paraId="10D90379" w14:textId="77777777" w:rsidR="002B0360" w:rsidRPr="000E34C5" w:rsidRDefault="002B0360" w:rsidP="00864A3A">
            <w:pPr>
              <w:tabs>
                <w:tab w:val="clear" w:pos="227"/>
                <w:tab w:val="left" w:pos="250"/>
                <w:tab w:val="left" w:pos="540"/>
              </w:tabs>
              <w:ind w:left="-112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42" w:type="dxa"/>
            <w:vAlign w:val="bottom"/>
          </w:tcPr>
          <w:p w14:paraId="7066F559" w14:textId="77777777" w:rsidR="002B0360" w:rsidRPr="000E34C5" w:rsidRDefault="002B0360" w:rsidP="00864A3A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88" w:type="dxa"/>
          </w:tcPr>
          <w:p w14:paraId="38DF409B" w14:textId="77777777" w:rsidR="002B0360" w:rsidRPr="000E34C5" w:rsidRDefault="002B0360" w:rsidP="00864A3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vAlign w:val="bottom"/>
          </w:tcPr>
          <w:p w14:paraId="67BE5C17" w14:textId="77777777" w:rsidR="002B0360" w:rsidRPr="000E34C5" w:rsidDel="00D43E7A" w:rsidRDefault="002B0360" w:rsidP="00864A3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B0360" w:rsidRPr="000E34C5" w14:paraId="42ACA118" w14:textId="77777777" w:rsidTr="00F1172C">
        <w:trPr>
          <w:tblHeader/>
        </w:trPr>
        <w:tc>
          <w:tcPr>
            <w:tcW w:w="3060" w:type="dxa"/>
          </w:tcPr>
          <w:p w14:paraId="7DE6851E" w14:textId="77777777" w:rsidR="002B0360" w:rsidRPr="000E34C5" w:rsidRDefault="002B0360" w:rsidP="00864A3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8DC5D7" w14:textId="77777777" w:rsidR="002B0360" w:rsidRPr="000E34C5" w:rsidRDefault="002B0360" w:rsidP="00864A3A">
            <w:pPr>
              <w:tabs>
                <w:tab w:val="left" w:pos="540"/>
              </w:tabs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</w:tcPr>
          <w:p w14:paraId="4CEB78FC" w14:textId="77777777" w:rsidR="002B0360" w:rsidRPr="000E34C5" w:rsidRDefault="002B0360" w:rsidP="00864A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08D3803" w14:textId="77777777" w:rsidR="002B0360" w:rsidRPr="000E34C5" w:rsidRDefault="002B0360" w:rsidP="00864A3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0E34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</w:tcPr>
          <w:p w14:paraId="44AA841C" w14:textId="77777777" w:rsidR="002B0360" w:rsidRPr="000E34C5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5C9B08C7" w14:textId="6E115C08" w:rsidR="002B0360" w:rsidRPr="000E34C5" w:rsidRDefault="00E56EB7" w:rsidP="00864A3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912FB8" w:rsidRPr="000E34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2B0360"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2B0360" w:rsidRPr="000E34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B0360" w:rsidRPr="000E34C5" w14:paraId="5DA85CA1" w14:textId="77777777" w:rsidTr="00F1172C">
        <w:tc>
          <w:tcPr>
            <w:tcW w:w="3060" w:type="dxa"/>
          </w:tcPr>
          <w:p w14:paraId="73ACF7A6" w14:textId="7CFB4EE9" w:rsidR="002B0360" w:rsidRPr="000E34C5" w:rsidRDefault="002B0360" w:rsidP="00864A3A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2565</w:t>
            </w:r>
          </w:p>
        </w:tc>
        <w:tc>
          <w:tcPr>
            <w:tcW w:w="1710" w:type="dxa"/>
          </w:tcPr>
          <w:p w14:paraId="4DA584A7" w14:textId="77777777" w:rsidR="002B0360" w:rsidRPr="000E34C5" w:rsidRDefault="002B0360" w:rsidP="00864A3A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</w:tcPr>
          <w:p w14:paraId="61DEE37E" w14:textId="77777777" w:rsidR="002B0360" w:rsidRPr="000E34C5" w:rsidRDefault="002B0360" w:rsidP="00864A3A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ECA3709" w14:textId="77777777" w:rsidR="002B0360" w:rsidRPr="000E34C5" w:rsidRDefault="002B0360" w:rsidP="00864A3A">
            <w:pPr>
              <w:tabs>
                <w:tab w:val="clear" w:pos="907"/>
                <w:tab w:val="decimal" w:pos="177"/>
                <w:tab w:val="left" w:pos="885"/>
              </w:tabs>
              <w:ind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EAE1B13" w14:textId="77777777" w:rsidR="002B0360" w:rsidRPr="000E34C5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28519AB2" w14:textId="77777777" w:rsidR="002B0360" w:rsidRPr="000E34C5" w:rsidRDefault="002B0360" w:rsidP="00864A3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2B0360" w:rsidRPr="000E34C5" w14:paraId="5CAA9798" w14:textId="77777777" w:rsidTr="00F1172C">
        <w:tc>
          <w:tcPr>
            <w:tcW w:w="3060" w:type="dxa"/>
          </w:tcPr>
          <w:p w14:paraId="1EF66EA6" w14:textId="595749DD" w:rsidR="002B0360" w:rsidRPr="000E34C5" w:rsidRDefault="002B0360" w:rsidP="007B5EF7">
            <w:pPr>
              <w:ind w:right="-52"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E34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5733E"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90C3D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6EFF87D4" w14:textId="0E940FD7" w:rsidR="002B0360" w:rsidRPr="000E34C5" w:rsidRDefault="002D2B5B" w:rsidP="00864A3A">
            <w:pPr>
              <w:tabs>
                <w:tab w:val="left" w:pos="540"/>
              </w:tabs>
              <w:ind w:left="66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B0360"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0360"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2B0360"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0360" w:rsidRPr="000E34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83" w:type="dxa"/>
          </w:tcPr>
          <w:p w14:paraId="5C0AD2B0" w14:textId="35B727AF" w:rsidR="002B0360" w:rsidRPr="000E34C5" w:rsidRDefault="002D2B5B" w:rsidP="00864A3A">
            <w:pPr>
              <w:tabs>
                <w:tab w:val="left" w:pos="540"/>
              </w:tabs>
              <w:ind w:left="72" w:right="-1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2B0360"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0360"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2B0360" w:rsidRPr="000E34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2641A1C0" w14:textId="037F70D0" w:rsidR="002B0360" w:rsidRPr="000E34C5" w:rsidRDefault="00912FB8" w:rsidP="00F1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88" w:type="dxa"/>
          </w:tcPr>
          <w:p w14:paraId="3EE7073C" w14:textId="77777777" w:rsidR="002B0360" w:rsidRPr="000E34C5" w:rsidRDefault="002B0360" w:rsidP="00864A3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00D6363" w14:textId="37A09434" w:rsidR="002B0360" w:rsidRPr="000E34C5" w:rsidRDefault="00912FB8" w:rsidP="00F1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390C3D" w:rsidRPr="000E34C5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</w:tbl>
    <w:p w14:paraId="42141BF6" w14:textId="77777777" w:rsidR="001D6252" w:rsidRPr="000E34C5" w:rsidRDefault="001D6252" w:rsidP="00E03D0E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A61838" w14:textId="77777777" w:rsidR="004553B8" w:rsidRDefault="0045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  <w:lang w:val="th-TH"/>
        </w:rPr>
        <w:br w:type="page"/>
      </w:r>
    </w:p>
    <w:p w14:paraId="46E38CEC" w14:textId="6E8F4710" w:rsidR="00B05E65" w:rsidRPr="000E34C5" w:rsidRDefault="00B05E65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lastRenderedPageBreak/>
        <w:t>กำไรต่อหุ้น</w:t>
      </w:r>
      <w:r w:rsidR="00582E64" w:rsidRPr="000E34C5">
        <w:rPr>
          <w:rFonts w:asciiTheme="majorBidi" w:hAnsiTheme="majorBidi" w:cstheme="majorBidi"/>
          <w:cs/>
          <w:lang w:val="th-TH"/>
        </w:rPr>
        <w:t>ขั้นพื้นฐาน</w:t>
      </w:r>
    </w:p>
    <w:p w14:paraId="0F83F49C" w14:textId="77777777" w:rsidR="00B05E65" w:rsidRPr="00E51FEF" w:rsidRDefault="00B05E65" w:rsidP="00B05E6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60"/>
        <w:gridCol w:w="270"/>
        <w:gridCol w:w="1259"/>
      </w:tblGrid>
      <w:tr w:rsidR="00806A50" w:rsidRPr="000E34C5" w14:paraId="48FB0535" w14:textId="77777777" w:rsidTr="009E489E">
        <w:trPr>
          <w:trHeight w:val="70"/>
        </w:trPr>
        <w:tc>
          <w:tcPr>
            <w:tcW w:w="6453" w:type="dxa"/>
            <w:vAlign w:val="bottom"/>
          </w:tcPr>
          <w:p w14:paraId="544BC004" w14:textId="40FD04BD" w:rsidR="00B05E65" w:rsidRPr="000E34C5" w:rsidRDefault="00B05E65" w:rsidP="00B05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122DE5" w14:textId="63BA2DE2" w:rsidR="00B05E65" w:rsidRPr="000E34C5" w:rsidRDefault="00AC0571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05E65" w:rsidRPr="000E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E2B8F"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9779F3B" w14:textId="77777777" w:rsidR="00B05E65" w:rsidRPr="000E34C5" w:rsidRDefault="00B05E65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D2469C9" w14:textId="4145F652" w:rsidR="00B05E65" w:rsidRPr="000E34C5" w:rsidRDefault="00AC0571" w:rsidP="00EE315E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05E65" w:rsidRPr="000E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E2B8F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06A50" w:rsidRPr="000E34C5" w14:paraId="21A99E30" w14:textId="77777777" w:rsidTr="009E489E">
        <w:trPr>
          <w:trHeight w:val="70"/>
        </w:trPr>
        <w:tc>
          <w:tcPr>
            <w:tcW w:w="6453" w:type="dxa"/>
            <w:vAlign w:val="bottom"/>
          </w:tcPr>
          <w:p w14:paraId="61039D24" w14:textId="77777777" w:rsidR="00B05E65" w:rsidRPr="000E34C5" w:rsidRDefault="00B05E6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62B05494" w14:textId="7329B2F8" w:rsidR="00B05E65" w:rsidRPr="000E34C5" w:rsidRDefault="00B05E65" w:rsidP="00EE3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D200C"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CD200C"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B8F" w:rsidRPr="000E34C5" w14:paraId="6EB8308A" w14:textId="77777777" w:rsidTr="00B85FF2">
        <w:tc>
          <w:tcPr>
            <w:tcW w:w="6453" w:type="dxa"/>
          </w:tcPr>
          <w:p w14:paraId="03266AE9" w14:textId="227C43BF" w:rsidR="00FE2B8F" w:rsidRPr="000E34C5" w:rsidRDefault="00FE2B8F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กำไรสำหรับปีที่เป็นส่วนของผู้ถือหุ้นสามัญของบริษัท 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E02D74" w14:textId="2FB164F0" w:rsidR="00FE2B8F" w:rsidRPr="000E34C5" w:rsidRDefault="006A09BC" w:rsidP="008F6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207,627,605</w:t>
            </w:r>
          </w:p>
        </w:tc>
        <w:tc>
          <w:tcPr>
            <w:tcW w:w="270" w:type="dxa"/>
            <w:vAlign w:val="bottom"/>
          </w:tcPr>
          <w:p w14:paraId="7A3CBFEA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9B5FD5" w14:textId="369BE1EA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85,630,669</w:t>
            </w:r>
          </w:p>
        </w:tc>
      </w:tr>
      <w:tr w:rsidR="00FE2B8F" w:rsidRPr="000E34C5" w14:paraId="4236C32F" w14:textId="77777777" w:rsidTr="00885C65">
        <w:tc>
          <w:tcPr>
            <w:tcW w:w="6453" w:type="dxa"/>
          </w:tcPr>
          <w:p w14:paraId="1F4E8772" w14:textId="77777777" w:rsidR="00FE2B8F" w:rsidRPr="000E34C5" w:rsidRDefault="00FE2B8F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2AEED11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9780C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B0F3A26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8F" w:rsidRPr="000E34C5" w14:paraId="12FC9CC5" w14:textId="77777777" w:rsidTr="00885C65">
        <w:tc>
          <w:tcPr>
            <w:tcW w:w="6453" w:type="dxa"/>
          </w:tcPr>
          <w:p w14:paraId="60D48709" w14:textId="1028DD05" w:rsidR="00FE2B8F" w:rsidRPr="000E34C5" w:rsidRDefault="00FE2B8F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544D59AE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765A41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71349F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8F" w:rsidRPr="000E34C5" w14:paraId="0ADDEC15" w14:textId="77777777" w:rsidTr="00031A55">
        <w:tc>
          <w:tcPr>
            <w:tcW w:w="6453" w:type="dxa"/>
          </w:tcPr>
          <w:p w14:paraId="5E38C910" w14:textId="0801D212" w:rsidR="00FE2B8F" w:rsidRPr="000E34C5" w:rsidRDefault="00FE2B8F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4386451A" w14:textId="58A558B8" w:rsidR="00FE2B8F" w:rsidRPr="000E34C5" w:rsidRDefault="007A07AE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8719B" w:rsidRPr="000E34C5">
              <w:rPr>
                <w:rFonts w:asciiTheme="majorBidi" w:hAnsiTheme="majorBidi" w:cstheme="majorBidi"/>
                <w:sz w:val="30"/>
                <w:szCs w:val="30"/>
              </w:rPr>
              <w:t>0,000,000</w:t>
            </w:r>
          </w:p>
        </w:tc>
        <w:tc>
          <w:tcPr>
            <w:tcW w:w="270" w:type="dxa"/>
            <w:vAlign w:val="bottom"/>
          </w:tcPr>
          <w:p w14:paraId="1115CB91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C2F3A58" w14:textId="6911ECB2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FE2B8F" w:rsidRPr="000E34C5" w14:paraId="5E193CA2" w14:textId="77777777" w:rsidTr="00031A55">
        <w:tc>
          <w:tcPr>
            <w:tcW w:w="6453" w:type="dxa"/>
          </w:tcPr>
          <w:p w14:paraId="00F802E4" w14:textId="2AF26A70" w:rsidR="00FE2B8F" w:rsidRPr="000E34C5" w:rsidRDefault="00FE2B8F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260" w:type="dxa"/>
            <w:vAlign w:val="bottom"/>
          </w:tcPr>
          <w:p w14:paraId="45938ABE" w14:textId="51B5F6F6" w:rsidR="00FE2B8F" w:rsidRPr="000E34C5" w:rsidRDefault="00031A55" w:rsidP="000F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3E716B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E91E55F" w14:textId="29AA671E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497,500,000</w:t>
            </w:r>
          </w:p>
        </w:tc>
      </w:tr>
      <w:tr w:rsidR="00031A55" w:rsidRPr="000E34C5" w14:paraId="4B7F76BC" w14:textId="77777777" w:rsidTr="00031A55">
        <w:tc>
          <w:tcPr>
            <w:tcW w:w="6453" w:type="dxa"/>
          </w:tcPr>
          <w:p w14:paraId="08861E0D" w14:textId="76FC1993" w:rsidR="00031A55" w:rsidRPr="000E34C5" w:rsidRDefault="00031A55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ผลกระทบจากหุ้นที่ออกจำหน่ายในระหว่าง</w:t>
            </w:r>
            <w:r w:rsidR="00EC2C11"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3BA035" w14:textId="67683AF7" w:rsidR="00031A55" w:rsidRPr="000E34C5" w:rsidRDefault="00031A55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106,657,534</w:t>
            </w:r>
          </w:p>
        </w:tc>
        <w:tc>
          <w:tcPr>
            <w:tcW w:w="270" w:type="dxa"/>
            <w:vAlign w:val="bottom"/>
          </w:tcPr>
          <w:p w14:paraId="367DCFAC" w14:textId="77777777" w:rsidR="00031A55" w:rsidRPr="000E34C5" w:rsidRDefault="00031A55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394B8BA" w14:textId="617EC323" w:rsidR="00031A55" w:rsidRPr="000E34C5" w:rsidRDefault="00031A55" w:rsidP="000F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B8F" w:rsidRPr="000E34C5" w14:paraId="296DFAD2" w14:textId="77777777" w:rsidTr="00CD200C">
        <w:tc>
          <w:tcPr>
            <w:tcW w:w="6453" w:type="dxa"/>
          </w:tcPr>
          <w:p w14:paraId="2B2B06E2" w14:textId="385DFAA3" w:rsidR="00FE2B8F" w:rsidRPr="000E34C5" w:rsidRDefault="00FE2B8F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ณ วันที่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B3E38B" w14:textId="3195CD90" w:rsidR="00FE2B8F" w:rsidRPr="000E34C5" w:rsidRDefault="007A07AE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606,657,534</w:t>
            </w:r>
          </w:p>
        </w:tc>
        <w:tc>
          <w:tcPr>
            <w:tcW w:w="270" w:type="dxa"/>
            <w:vAlign w:val="bottom"/>
          </w:tcPr>
          <w:p w14:paraId="0C2D245D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8C799" w14:textId="5D5129E3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500,000,000</w:t>
            </w:r>
          </w:p>
        </w:tc>
      </w:tr>
      <w:tr w:rsidR="00FE2B8F" w:rsidRPr="000E34C5" w14:paraId="7F939371" w14:textId="77777777" w:rsidTr="00885C65">
        <w:tc>
          <w:tcPr>
            <w:tcW w:w="6453" w:type="dxa"/>
          </w:tcPr>
          <w:p w14:paraId="5F7CDCA3" w14:textId="77777777" w:rsidR="00FE2B8F" w:rsidRPr="000E34C5" w:rsidRDefault="00FE2B8F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42947F5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BA6DAD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10E605C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B8F" w:rsidRPr="000E34C5" w14:paraId="45EAD33E" w14:textId="77777777" w:rsidTr="00B85FF2">
        <w:trPr>
          <w:trHeight w:val="415"/>
        </w:trPr>
        <w:tc>
          <w:tcPr>
            <w:tcW w:w="6453" w:type="dxa"/>
          </w:tcPr>
          <w:p w14:paraId="7B3C13A4" w14:textId="4E7079F1" w:rsidR="00FE2B8F" w:rsidRPr="000E34C5" w:rsidRDefault="00FE2B8F" w:rsidP="00FE2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CA741D" w14:textId="5FE924C0" w:rsidR="00FE2B8F" w:rsidRPr="000E34C5" w:rsidRDefault="0088719B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="006A09BC"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vAlign w:val="bottom"/>
          </w:tcPr>
          <w:p w14:paraId="53D547FD" w14:textId="77777777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378B61" w14:textId="3ADCED4C" w:rsidR="00FE2B8F" w:rsidRPr="000E34C5" w:rsidRDefault="00FE2B8F" w:rsidP="00FE2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</w:tbl>
    <w:p w14:paraId="2C55811A" w14:textId="77777777" w:rsidR="00E51FEF" w:rsidRPr="00E51FEF" w:rsidRDefault="00E51FEF" w:rsidP="00E51FEF">
      <w:pPr>
        <w:pStyle w:val="Heading9"/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44494CB6" w14:textId="3ECF289A" w:rsidR="00B05E65" w:rsidRPr="000E34C5" w:rsidRDefault="00B05E65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t>เครื่องมือทางการเงิน</w:t>
      </w:r>
    </w:p>
    <w:p w14:paraId="1CFC303D" w14:textId="46D8AC5B" w:rsidR="00EE315E" w:rsidRPr="00E51FEF" w:rsidRDefault="00EE315E" w:rsidP="00EE315E">
      <w:pPr>
        <w:rPr>
          <w:rFonts w:asciiTheme="majorBidi" w:hAnsiTheme="majorBidi" w:cstheme="majorBidi"/>
          <w:sz w:val="28"/>
          <w:szCs w:val="28"/>
          <w:cs/>
        </w:rPr>
      </w:pPr>
    </w:p>
    <w:p w14:paraId="69219C5B" w14:textId="5EC71BF9" w:rsidR="005C2EAA" w:rsidRPr="000E34C5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(ก) 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178919AB" w14:textId="77777777" w:rsidR="001C3484" w:rsidRPr="00E51FEF" w:rsidRDefault="001C3484" w:rsidP="001C3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D99799A" w14:textId="104D7B7D" w:rsidR="00856C6F" w:rsidRPr="000E34C5" w:rsidRDefault="00856C6F" w:rsidP="0085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E34C5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</w:t>
      </w:r>
      <w:r w:rsidR="00FA6E4D" w:rsidRPr="000E34C5">
        <w:rPr>
          <w:rFonts w:ascii="Angsana New" w:hAnsi="Angsana New" w:hint="cs"/>
          <w:sz w:val="30"/>
          <w:szCs w:val="30"/>
          <w:cs/>
        </w:rPr>
        <w:t>ทรัพย์</w:t>
      </w:r>
      <w:r w:rsidRPr="000E34C5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DACBEF" w14:textId="77777777" w:rsidR="00856C6F" w:rsidRPr="00E51FEF" w:rsidRDefault="00856C6F" w:rsidP="0085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91"/>
        <w:gridCol w:w="885"/>
        <w:gridCol w:w="184"/>
        <w:gridCol w:w="997"/>
        <w:gridCol w:w="180"/>
        <w:gridCol w:w="767"/>
        <w:gridCol w:w="180"/>
        <w:gridCol w:w="1116"/>
      </w:tblGrid>
      <w:tr w:rsidR="00856C6F" w:rsidRPr="000E34C5" w14:paraId="3953CEC6" w14:textId="77777777" w:rsidTr="00BD38EB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1BCE5223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31D909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746023AE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5BC41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6C6F" w:rsidRPr="000E34C5" w14:paraId="7D3605EC" w14:textId="77777777" w:rsidTr="008A2B2E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14:paraId="5F304E81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409D21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58D8D4E7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116C7A90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A69539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B753F1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521C3325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EE2F02E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24D11B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76BBB8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40C638E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</w:tcPr>
          <w:p w14:paraId="6A5403AB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1DA318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069FBD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0E3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92B1590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4E7118D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9918B3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5579FF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56C6F" w:rsidRPr="000E34C5" w14:paraId="4BDA8833" w14:textId="77777777" w:rsidTr="00BD38EB">
        <w:tc>
          <w:tcPr>
            <w:tcW w:w="3510" w:type="dxa"/>
            <w:shd w:val="clear" w:color="auto" w:fill="auto"/>
          </w:tcPr>
          <w:p w14:paraId="1C8E2A38" w14:textId="77777777" w:rsidR="00856C6F" w:rsidRPr="000E34C5" w:rsidRDefault="00856C6F" w:rsidP="00BD38E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9"/>
          </w:tcPr>
          <w:p w14:paraId="14F66703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856C6F" w:rsidRPr="000E34C5" w14:paraId="23048AAD" w14:textId="77777777" w:rsidTr="008A2B2E">
        <w:tc>
          <w:tcPr>
            <w:tcW w:w="3510" w:type="dxa"/>
            <w:shd w:val="clear" w:color="auto" w:fill="auto"/>
          </w:tcPr>
          <w:p w14:paraId="19A7E984" w14:textId="3CC8395E" w:rsidR="00856C6F" w:rsidRPr="000E34C5" w:rsidRDefault="00856C6F" w:rsidP="00BD38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9B63063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D6B3216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546D53F4" w14:textId="77777777" w:rsidR="00856C6F" w:rsidRPr="000E34C5" w:rsidRDefault="00856C6F" w:rsidP="00BD38EB">
            <w:pPr>
              <w:pStyle w:val="acctfourfigures"/>
              <w:tabs>
                <w:tab w:val="decimal" w:pos="416"/>
              </w:tabs>
              <w:ind w:left="-124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013A88F1" w14:textId="77777777" w:rsidR="00856C6F" w:rsidRPr="000E34C5" w:rsidRDefault="00856C6F" w:rsidP="00BD38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3DA43C19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A26DE9" w14:textId="77777777" w:rsidR="00856C6F" w:rsidRPr="000E34C5" w:rsidRDefault="00856C6F" w:rsidP="00BD38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525F7F5A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A57544" w14:textId="77777777" w:rsidR="00856C6F" w:rsidRPr="000E34C5" w:rsidRDefault="00856C6F" w:rsidP="00BD38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A9075D0" w14:textId="77777777" w:rsidR="00856C6F" w:rsidRPr="000E34C5" w:rsidRDefault="00856C6F" w:rsidP="00BD38E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6C6F" w:rsidRPr="000E34C5" w14:paraId="11FE5478" w14:textId="77777777" w:rsidTr="008A2B2E">
        <w:tc>
          <w:tcPr>
            <w:tcW w:w="3510" w:type="dxa"/>
            <w:shd w:val="clear" w:color="auto" w:fill="auto"/>
          </w:tcPr>
          <w:p w14:paraId="0048C7B9" w14:textId="0B2B7503" w:rsidR="00856C6F" w:rsidRPr="000E34C5" w:rsidRDefault="00856C6F" w:rsidP="00BD38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322B284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65272F2B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B497C32" w14:textId="77777777" w:rsidR="00856C6F" w:rsidRPr="000E34C5" w:rsidRDefault="00856C6F" w:rsidP="00BD38EB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3D2E602F" w14:textId="77777777" w:rsidR="00856C6F" w:rsidRPr="000E34C5" w:rsidRDefault="00856C6F" w:rsidP="00BD38E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372CB2A2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CDB63C" w14:textId="77777777" w:rsidR="00856C6F" w:rsidRPr="000E34C5" w:rsidRDefault="00856C6F" w:rsidP="00BD38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16D4FD48" w14:textId="77777777" w:rsidR="00856C6F" w:rsidRPr="000E34C5" w:rsidRDefault="00856C6F" w:rsidP="00BD38EB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0572B3" w14:textId="77777777" w:rsidR="00856C6F" w:rsidRPr="000E34C5" w:rsidRDefault="00856C6F" w:rsidP="00BD38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00DF1B3" w14:textId="77777777" w:rsidR="00856C6F" w:rsidRPr="000E34C5" w:rsidRDefault="00856C6F" w:rsidP="00BD3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6C6F" w:rsidRPr="000E34C5" w14:paraId="01ACCE62" w14:textId="77777777" w:rsidTr="008A2B2E">
        <w:tc>
          <w:tcPr>
            <w:tcW w:w="3510" w:type="dxa"/>
            <w:shd w:val="clear" w:color="auto" w:fill="auto"/>
            <w:vAlign w:val="bottom"/>
          </w:tcPr>
          <w:p w14:paraId="64FB3D68" w14:textId="77777777" w:rsidR="00856C6F" w:rsidRPr="000E34C5" w:rsidRDefault="00856C6F" w:rsidP="00BD38EB">
            <w:pPr>
              <w:tabs>
                <w:tab w:val="clear" w:pos="454"/>
                <w:tab w:val="clear" w:pos="5387"/>
                <w:tab w:val="left" w:pos="4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156FB95E" w14:textId="703922B2" w:rsidR="00856C6F" w:rsidRPr="000E34C5" w:rsidRDefault="00856C6F" w:rsidP="00BD38E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="000913B5" w:rsidRPr="000E34C5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751</w:t>
            </w:r>
          </w:p>
        </w:tc>
        <w:tc>
          <w:tcPr>
            <w:tcW w:w="191" w:type="dxa"/>
          </w:tcPr>
          <w:p w14:paraId="7A2704EA" w14:textId="77777777" w:rsidR="00856C6F" w:rsidRPr="000E34C5" w:rsidRDefault="00856C6F" w:rsidP="00BD38E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5F486EF" w14:textId="77777777" w:rsidR="00856C6F" w:rsidRPr="000E34C5" w:rsidRDefault="00856C6F" w:rsidP="00856C6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0E95777" w14:textId="77777777" w:rsidR="00856C6F" w:rsidRPr="000E34C5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22CD4580" w14:textId="3C918164" w:rsidR="00856C6F" w:rsidRPr="000E34C5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6,708,751</w:t>
            </w:r>
          </w:p>
        </w:tc>
        <w:tc>
          <w:tcPr>
            <w:tcW w:w="180" w:type="dxa"/>
            <w:shd w:val="clear" w:color="auto" w:fill="auto"/>
          </w:tcPr>
          <w:p w14:paraId="37F00E1A" w14:textId="77777777" w:rsidR="00856C6F" w:rsidRPr="000E34C5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shd w:val="clear" w:color="auto" w:fill="auto"/>
          </w:tcPr>
          <w:p w14:paraId="0F59C3AE" w14:textId="77777777" w:rsidR="00856C6F" w:rsidRPr="000E34C5" w:rsidRDefault="00856C6F" w:rsidP="00856C6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B4A196" w14:textId="77777777" w:rsidR="00856C6F" w:rsidRPr="000E34C5" w:rsidRDefault="00856C6F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9A7B3E3" w14:textId="3BC4727F" w:rsidR="00856C6F" w:rsidRPr="000E34C5" w:rsidRDefault="00B41F54" w:rsidP="00856C6F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6,708,751</w:t>
            </w:r>
          </w:p>
        </w:tc>
      </w:tr>
    </w:tbl>
    <w:p w14:paraId="5D763193" w14:textId="77777777" w:rsidR="00856C6F" w:rsidRPr="000E34C5" w:rsidRDefault="00856C6F" w:rsidP="0085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A58B6E4" w14:textId="27EC6027" w:rsidR="00856C6F" w:rsidRPr="000E34C5" w:rsidRDefault="00944058" w:rsidP="0023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E34C5">
        <w:rPr>
          <w:rFonts w:ascii="Angsana New" w:hAnsi="Angsana New" w:hint="cs"/>
          <w:sz w:val="30"/>
          <w:szCs w:val="30"/>
          <w:cs/>
        </w:rPr>
        <w:lastRenderedPageBreak/>
        <w:t>ตาราง</w:t>
      </w:r>
      <w:r w:rsidR="00285A01" w:rsidRPr="000E34C5">
        <w:rPr>
          <w:rFonts w:ascii="Angsana New" w:hAnsi="Angsana New" w:hint="cs"/>
          <w:sz w:val="30"/>
          <w:szCs w:val="30"/>
          <w:cs/>
        </w:rPr>
        <w:t>ดัง</w:t>
      </w:r>
      <w:r w:rsidRPr="000E34C5">
        <w:rPr>
          <w:rFonts w:ascii="Angsana New" w:hAnsi="Angsana New" w:hint="cs"/>
          <w:sz w:val="30"/>
          <w:szCs w:val="30"/>
          <w:cs/>
        </w:rPr>
        <w:t>ต่อไปนี้แสดงเทคนิคการประเมินมูลค่าของ</w:t>
      </w:r>
      <w:r w:rsidR="00856C6F" w:rsidRPr="000E34C5">
        <w:rPr>
          <w:rFonts w:ascii="Angsana New" w:hAnsi="Angsana New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0E34C5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</w:p>
    <w:p w14:paraId="586D0E49" w14:textId="77777777" w:rsidR="00856C6F" w:rsidRPr="000E34C5" w:rsidRDefault="00856C6F" w:rsidP="0085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2358"/>
        <w:gridCol w:w="236"/>
        <w:gridCol w:w="6829"/>
      </w:tblGrid>
      <w:tr w:rsidR="00856C6F" w:rsidRPr="000E34C5" w14:paraId="625E74CE" w14:textId="77777777" w:rsidTr="00BD38EB">
        <w:trPr>
          <w:tblHeader/>
        </w:trPr>
        <w:tc>
          <w:tcPr>
            <w:tcW w:w="2358" w:type="dxa"/>
            <w:shd w:val="clear" w:color="auto" w:fill="auto"/>
          </w:tcPr>
          <w:p w14:paraId="6AC9EEF8" w14:textId="77777777" w:rsidR="00856C6F" w:rsidRPr="000E34C5" w:rsidRDefault="00856C6F" w:rsidP="00BD38EB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34C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FE181E0" w14:textId="77777777" w:rsidR="00856C6F" w:rsidRPr="000E34C5" w:rsidRDefault="00856C6F" w:rsidP="00BD38E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  <w:shd w:val="clear" w:color="auto" w:fill="auto"/>
          </w:tcPr>
          <w:p w14:paraId="694049DC" w14:textId="77777777" w:rsidR="00856C6F" w:rsidRPr="000E34C5" w:rsidRDefault="00856C6F" w:rsidP="00BD38E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  <w:r w:rsidRPr="000E34C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56C6F" w:rsidRPr="000E34C5" w14:paraId="4812F3F0" w14:textId="77777777" w:rsidTr="00BD38EB">
        <w:tc>
          <w:tcPr>
            <w:tcW w:w="2358" w:type="dxa"/>
            <w:shd w:val="clear" w:color="auto" w:fill="auto"/>
          </w:tcPr>
          <w:p w14:paraId="5CB3F4A7" w14:textId="77777777" w:rsidR="00856C6F" w:rsidRPr="000E34C5" w:rsidRDefault="00856C6F" w:rsidP="00BD38EB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34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7EBD8122" w14:textId="77777777" w:rsidR="00856C6F" w:rsidRPr="000E34C5" w:rsidRDefault="00856C6F" w:rsidP="00BD38E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29" w:type="dxa"/>
            <w:shd w:val="clear" w:color="auto" w:fill="auto"/>
          </w:tcPr>
          <w:p w14:paraId="470FE6B8" w14:textId="1F77C1DC" w:rsidR="00856C6F" w:rsidRPr="000E34C5" w:rsidRDefault="00856C6F" w:rsidP="00ED1267">
            <w:pPr>
              <w:pStyle w:val="block"/>
              <w:spacing w:after="0" w:line="240" w:lineRule="atLeast"/>
              <w:ind w:left="264" w:right="70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E34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มูลค่ายุติธรรมอ้างอิงราคาซื้อขายสัญญาซื้อขายเงินตราต่างประเทศล่วงหน้า </w:t>
            </w:r>
            <w:r w:rsidR="00944058" w:rsidRPr="000E34C5">
              <w:rPr>
                <w:rFonts w:ascii="Angsana New" w:hAnsi="Angsana New" w:cstheme="minorBidi"/>
                <w:sz w:val="30"/>
                <w:szCs w:val="30"/>
                <w:cs/>
                <w:lang w:bidi="th-TH"/>
              </w:rPr>
              <w:br/>
            </w:r>
            <w:r w:rsidRPr="000E34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วันที่รายงาน </w:t>
            </w:r>
          </w:p>
        </w:tc>
      </w:tr>
    </w:tbl>
    <w:p w14:paraId="5A151D9A" w14:textId="77777777" w:rsidR="003B6483" w:rsidRPr="000E34C5" w:rsidRDefault="003B6483" w:rsidP="003B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5B5B9" w14:textId="55D9DAF6" w:rsidR="00D97C86" w:rsidRPr="000E34C5" w:rsidRDefault="00D97C86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(ข) 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นโยบายการจัดการความเสี่ยงทางด้านการเงิน   </w:t>
      </w:r>
    </w:p>
    <w:p w14:paraId="78F7E9B5" w14:textId="0D4CB790" w:rsidR="00EE315E" w:rsidRPr="000E34C5" w:rsidRDefault="00EE315E" w:rsidP="00D9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8F8A2A5" w14:textId="18038D41" w:rsidR="00223D93" w:rsidRPr="000E34C5" w:rsidRDefault="00223D93" w:rsidP="00223D9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845E58" w14:textId="10D2B99F" w:rsidR="00223D93" w:rsidRPr="000E34C5" w:rsidRDefault="00223D93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6A7AE" w14:textId="2329FE0F" w:rsidR="003B6483" w:rsidRDefault="003B6483" w:rsidP="00031A5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</w:t>
      </w:r>
      <w:r w:rsidR="00F56E81" w:rsidRPr="000E34C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E34C5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F56E81"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D04461D" w14:textId="77777777" w:rsidR="005474DA" w:rsidRPr="000E34C5" w:rsidRDefault="005474DA" w:rsidP="00031A5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B8132" w14:textId="2BC160D5" w:rsidR="003B6483" w:rsidRPr="000E34C5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</w:t>
      </w:r>
      <w:r w:rsidR="00F56E81"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F56E81"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6E81"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AC8693" w14:textId="77777777" w:rsidR="001C1F65" w:rsidRPr="000E34C5" w:rsidRDefault="001C1F65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F5F82" w14:textId="5373B61B" w:rsidR="003B6483" w:rsidRPr="000E34C5" w:rsidRDefault="003B6483" w:rsidP="003B64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F56E81"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F56E81"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27CE37" w14:textId="48029702" w:rsidR="003B6483" w:rsidRDefault="003B6483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804B7" w14:textId="7F89A3EA" w:rsidR="005474DA" w:rsidRDefault="005474DA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23421" w14:textId="7876B405" w:rsidR="005474DA" w:rsidRDefault="005474DA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52271" w14:textId="77777777" w:rsidR="005474DA" w:rsidRPr="000E34C5" w:rsidRDefault="005474DA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F6DA7" w14:textId="5F646598" w:rsidR="00F56E81" w:rsidRPr="000E34C5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ความเสี่ยงด้านเครดิต</w:t>
      </w:r>
    </w:p>
    <w:p w14:paraId="61BD87C5" w14:textId="77777777" w:rsidR="00F56E81" w:rsidRPr="000E34C5" w:rsidRDefault="00F56E81" w:rsidP="00223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3D3D52" w14:textId="6FAF4A63" w:rsidR="003B6483" w:rsidRPr="000E34C5" w:rsidRDefault="003B6483" w:rsidP="00E404DE">
      <w:pPr>
        <w:tabs>
          <w:tab w:val="clear" w:pos="454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F56E81" w:rsidRPr="000E34C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1CE3FB7D" w14:textId="1CB91C02" w:rsidR="00223D93" w:rsidRPr="000E34C5" w:rsidRDefault="00223D93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76DB0" w:rsidRPr="000E34C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  ลูกหนี้การค้า</w:t>
      </w:r>
    </w:p>
    <w:p w14:paraId="6B6DF36E" w14:textId="10B80AA9" w:rsidR="00576DB0" w:rsidRPr="000E34C5" w:rsidRDefault="00576DB0" w:rsidP="00114BE3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6399CDB" w14:textId="2FE60C0E" w:rsidR="00F56E81" w:rsidRPr="000E34C5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</w:t>
      </w:r>
      <w:r w:rsidR="009A5E9B" w:rsidRPr="000E34C5">
        <w:rPr>
          <w:rFonts w:asciiTheme="majorBidi" w:hAnsiTheme="majorBidi" w:cstheme="majorBidi"/>
          <w:sz w:val="30"/>
          <w:szCs w:val="30"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ผู้บริหารต้องพิจารณาถึงปัจจัยอื่น ๆ ซึ่งอาจส่งผลต่อความเสี่ยงด้านเครดิตของลูกค้า </w:t>
      </w:r>
      <w:r w:rsidR="009A5E9B" w:rsidRPr="000E34C5">
        <w:rPr>
          <w:rFonts w:asciiTheme="majorBidi" w:hAnsiTheme="majorBidi" w:cstheme="majorBidi"/>
          <w:sz w:val="30"/>
          <w:szCs w:val="30"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Pr="000E34C5">
        <w:rPr>
          <w:rFonts w:asciiTheme="majorBidi" w:hAnsiTheme="majorBidi" w:cstheme="majorBidi"/>
          <w:sz w:val="30"/>
          <w:szCs w:val="30"/>
        </w:rPr>
        <w:t>1</w:t>
      </w:r>
      <w:r w:rsidR="0065527B">
        <w:rPr>
          <w:rFonts w:asciiTheme="majorBidi" w:hAnsiTheme="majorBidi" w:cstheme="majorBidi"/>
          <w:sz w:val="30"/>
          <w:szCs w:val="30"/>
        </w:rPr>
        <w:t>3</w:t>
      </w:r>
    </w:p>
    <w:p w14:paraId="3B432D70" w14:textId="77777777" w:rsidR="00F56E81" w:rsidRPr="000E34C5" w:rsidRDefault="00F56E81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1B32FE27" w14:textId="55033602" w:rsidR="00F56E81" w:rsidRPr="000E34C5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</w:t>
      </w:r>
      <w:r w:rsidR="009A5E9B" w:rsidRPr="000E34C5">
        <w:rPr>
          <w:rFonts w:asciiTheme="majorBidi" w:hAnsiTheme="majorBidi" w:cstheme="majorBidi"/>
          <w:sz w:val="30"/>
          <w:szCs w:val="30"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>ลูกค้ารายใหม่แต่ละรายก่อนที่บริษัทจะเสนอระยะเวลาและเงื่อนไขทางการค้า บริษัทจะทบทวน</w:t>
      </w:r>
      <w:r w:rsidR="009A5E9B" w:rsidRPr="000E34C5">
        <w:rPr>
          <w:rFonts w:asciiTheme="majorBidi" w:hAnsiTheme="majorBidi" w:cstheme="majorBidi"/>
          <w:sz w:val="30"/>
          <w:szCs w:val="30"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</w:t>
      </w:r>
      <w:r w:rsidR="0051193D" w:rsidRPr="000E34C5">
        <w:rPr>
          <w:rFonts w:asciiTheme="majorBidi" w:hAnsiTheme="majorBidi" w:cstheme="majorBidi"/>
          <w:sz w:val="30"/>
          <w:szCs w:val="30"/>
          <w:cs/>
        </w:rPr>
        <w:t>กรรมการผู้อำนวยการ</w:t>
      </w:r>
    </w:p>
    <w:p w14:paraId="55A5708F" w14:textId="77777777" w:rsidR="001C1F65" w:rsidRPr="000E34C5" w:rsidRDefault="001C1F65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34E82F0B" w14:textId="10323B84" w:rsidR="00F56E81" w:rsidRPr="000E34C5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8F15D4" w:rsidRPr="000E34C5">
        <w:rPr>
          <w:rFonts w:asciiTheme="majorBidi" w:hAnsiTheme="majorBidi" w:cstheme="majorBidi"/>
          <w:sz w:val="30"/>
          <w:szCs w:val="30"/>
        </w:rPr>
        <w:br/>
      </w:r>
      <w:r w:rsidRPr="000E34C5">
        <w:rPr>
          <w:rFonts w:asciiTheme="majorBidi" w:hAnsiTheme="majorBidi" w:cstheme="majorBidi"/>
          <w:sz w:val="30"/>
          <w:szCs w:val="30"/>
        </w:rPr>
        <w:t xml:space="preserve">30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4A619455" w14:textId="0D2D5A23" w:rsidR="00F56E81" w:rsidRPr="000E34C5" w:rsidRDefault="00F56E81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620"/>
        <w:jc w:val="both"/>
        <w:rPr>
          <w:rFonts w:asciiTheme="majorBidi" w:hAnsiTheme="majorBidi" w:cstheme="majorBidi"/>
          <w:sz w:val="24"/>
          <w:szCs w:val="24"/>
        </w:rPr>
      </w:pPr>
    </w:p>
    <w:p w14:paraId="700E1157" w14:textId="715EA057" w:rsidR="009308A4" w:rsidRPr="000E34C5" w:rsidRDefault="00F56E81" w:rsidP="00E404DE">
      <w:pPr>
        <w:tabs>
          <w:tab w:val="clear" w:pos="454"/>
          <w:tab w:val="left" w:pos="1350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711EA" w:rsidRPr="000E34C5">
        <w:rPr>
          <w:rFonts w:asciiTheme="majorBidi" w:hAnsiTheme="majorBidi" w:cstheme="majorBidi"/>
          <w:sz w:val="30"/>
          <w:szCs w:val="30"/>
        </w:rPr>
        <w:t>6</w:t>
      </w:r>
    </w:p>
    <w:p w14:paraId="2C097268" w14:textId="77777777" w:rsidR="00A711EA" w:rsidRPr="000E34C5" w:rsidRDefault="00A711EA" w:rsidP="00A711E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691981" w14:textId="6AAEB09E" w:rsidR="008463D2" w:rsidRPr="000E34C5" w:rsidRDefault="008463D2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C060C" w:rsidRPr="000E34C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 เงินสดและรายการเทียบเท่าเงินสด</w:t>
      </w:r>
      <w:r w:rsidR="00A72972" w:rsidRPr="000E34C5">
        <w:rPr>
          <w:rFonts w:asciiTheme="majorBidi" w:hAnsiTheme="majorBidi" w:cstheme="majorBidi"/>
          <w:i/>
          <w:iCs/>
          <w:sz w:val="30"/>
          <w:szCs w:val="30"/>
          <w:cs/>
        </w:rPr>
        <w:t>และอนุพันธ์</w:t>
      </w:r>
    </w:p>
    <w:p w14:paraId="06042D61" w14:textId="7727BE8A" w:rsidR="008463D2" w:rsidRPr="000E34C5" w:rsidRDefault="008463D2" w:rsidP="00E404DE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694D8899" w14:textId="74649DD6" w:rsidR="008463D2" w:rsidRPr="000E34C5" w:rsidRDefault="008463D2" w:rsidP="00E404D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A72972" w:rsidRPr="000E34C5">
        <w:rPr>
          <w:rFonts w:asciiTheme="majorBidi" w:hAnsiTheme="majorBidi" w:cstheme="majorBidi"/>
          <w:sz w:val="30"/>
          <w:szCs w:val="30"/>
          <w:cs/>
          <w:lang w:bidi="th-TH"/>
        </w:rPr>
        <w:t>และสินทรัพย์อนุพันธ์</w:t>
      </w:r>
      <w:r w:rsidR="009D77F8" w:rsidRPr="000E34C5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Pr="000E34C5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9D77F8" w:rsidRPr="000E34C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13B1CF44" w14:textId="7D67485A" w:rsidR="008463D2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</w:rPr>
      </w:pPr>
    </w:p>
    <w:p w14:paraId="7E4F95E9" w14:textId="4E36F72B" w:rsidR="005474DA" w:rsidRDefault="005474DA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</w:rPr>
      </w:pPr>
    </w:p>
    <w:p w14:paraId="2DB4F946" w14:textId="77777777" w:rsidR="005474DA" w:rsidRPr="000E34C5" w:rsidRDefault="005474DA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</w:rPr>
      </w:pPr>
    </w:p>
    <w:p w14:paraId="2FC08FD2" w14:textId="7AB3D5BA" w:rsidR="008463D2" w:rsidRPr="000E34C5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ความเสี่ยงด้านสภาพคล่อง</w:t>
      </w:r>
    </w:p>
    <w:p w14:paraId="4B20433E" w14:textId="77777777" w:rsidR="008463D2" w:rsidRPr="000E34C5" w:rsidRDefault="008463D2" w:rsidP="00E40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rPr>
          <w:rFonts w:asciiTheme="majorBidi" w:hAnsiTheme="majorBidi" w:cstheme="majorBidi"/>
          <w:sz w:val="24"/>
          <w:szCs w:val="24"/>
          <w:lang w:bidi="ar-SA"/>
        </w:rPr>
      </w:pPr>
    </w:p>
    <w:p w14:paraId="1F17C02F" w14:textId="0C1A4727" w:rsidR="008463D2" w:rsidRPr="000E34C5" w:rsidRDefault="008463D2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67285DFC" w14:textId="12AA7CF1" w:rsidR="003D5E2B" w:rsidRPr="000E34C5" w:rsidRDefault="003D5E2B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3CCCC0F" w14:textId="4E67994C" w:rsidR="00405F6F" w:rsidRPr="000E34C5" w:rsidRDefault="003D5E2B" w:rsidP="000A1649">
      <w:pPr>
        <w:tabs>
          <w:tab w:val="clear" w:pos="454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1C128C" w:rsidRPr="000E34C5">
        <w:rPr>
          <w:rFonts w:asciiTheme="majorBidi" w:hAnsiTheme="majorBidi" w:cstheme="majorBidi"/>
          <w:sz w:val="30"/>
          <w:szCs w:val="30"/>
          <w:cs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>โดย</w:t>
      </w:r>
      <w:r w:rsidR="009D77F8" w:rsidRPr="000E34C5">
        <w:rPr>
          <w:rFonts w:asciiTheme="majorBidi" w:hAnsiTheme="majorBidi" w:cstheme="majorBidi"/>
          <w:sz w:val="30"/>
          <w:szCs w:val="30"/>
          <w:cs/>
        </w:rPr>
        <w:t>แสดง</w:t>
      </w:r>
      <w:r w:rsidRPr="000E34C5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</w:t>
      </w:r>
      <w:r w:rsidR="00A02A72" w:rsidRPr="000E34C5">
        <w:rPr>
          <w:rFonts w:asciiTheme="majorBidi" w:hAnsiTheme="majorBidi" w:cstheme="majorBidi"/>
          <w:sz w:val="30"/>
          <w:szCs w:val="30"/>
          <w:cs/>
        </w:rPr>
        <w:br/>
      </w:r>
      <w:r w:rsidRPr="000E34C5">
        <w:rPr>
          <w:rFonts w:asciiTheme="majorBidi" w:hAnsiTheme="majorBidi" w:cstheme="majorBidi"/>
          <w:sz w:val="30"/>
          <w:szCs w:val="30"/>
          <w:cs/>
        </w:rPr>
        <w:t>หากหักกลบตามสัญญา</w:t>
      </w:r>
    </w:p>
    <w:p w14:paraId="2E779CAE" w14:textId="24C60DEB" w:rsidR="00BF6FFE" w:rsidRPr="000E34C5" w:rsidRDefault="00BF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730" w:type="dxa"/>
        <w:tblInd w:w="8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1259"/>
        <w:gridCol w:w="7"/>
        <w:gridCol w:w="263"/>
        <w:gridCol w:w="1247"/>
        <w:gridCol w:w="12"/>
        <w:gridCol w:w="224"/>
        <w:gridCol w:w="46"/>
        <w:gridCol w:w="1169"/>
        <w:gridCol w:w="270"/>
        <w:gridCol w:w="1259"/>
      </w:tblGrid>
      <w:tr w:rsidR="0065527B" w:rsidRPr="000E34C5" w14:paraId="1F503206" w14:textId="77777777" w:rsidTr="0065527B">
        <w:tc>
          <w:tcPr>
            <w:tcW w:w="2974" w:type="dxa"/>
            <w:hideMark/>
          </w:tcPr>
          <w:p w14:paraId="63D79D14" w14:textId="77777777" w:rsidR="0065527B" w:rsidRPr="000E34C5" w:rsidRDefault="0065527B" w:rsidP="006F514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61B1EF5D" w14:textId="732E3531" w:rsidR="0065527B" w:rsidRPr="000E34C5" w:rsidRDefault="0065527B" w:rsidP="006F51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238C098" w14:textId="77777777" w:rsidR="0065527B" w:rsidRPr="000E34C5" w:rsidRDefault="0065527B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564139B8" w14:textId="77777777" w:rsidR="0065527B" w:rsidRPr="000E34C5" w:rsidRDefault="0065527B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5527B" w:rsidRPr="000E34C5" w14:paraId="22DFE50E" w14:textId="77777777" w:rsidTr="0065527B">
        <w:tc>
          <w:tcPr>
            <w:tcW w:w="2974" w:type="dxa"/>
            <w:vAlign w:val="bottom"/>
            <w:hideMark/>
          </w:tcPr>
          <w:p w14:paraId="629BC30E" w14:textId="7ACD15E8" w:rsidR="0065527B" w:rsidRPr="000E34C5" w:rsidRDefault="0065527B" w:rsidP="006F51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66" w:type="dxa"/>
            <w:gridSpan w:val="2"/>
            <w:vAlign w:val="bottom"/>
            <w:hideMark/>
          </w:tcPr>
          <w:p w14:paraId="0C96D6BE" w14:textId="0CE9B8B3" w:rsidR="0065527B" w:rsidRPr="000E34C5" w:rsidRDefault="0065527B" w:rsidP="006F514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1B8E4A8" w14:textId="77777777" w:rsidR="0065527B" w:rsidRPr="000E34C5" w:rsidRDefault="0065527B" w:rsidP="006F514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3" w:type="dxa"/>
          </w:tcPr>
          <w:p w14:paraId="7D28CC41" w14:textId="77777777" w:rsidR="0065527B" w:rsidRPr="000E34C5" w:rsidRDefault="0065527B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  <w:hideMark/>
          </w:tcPr>
          <w:p w14:paraId="2130E7E8" w14:textId="77777777" w:rsidR="0065527B" w:rsidRPr="000E34C5" w:rsidRDefault="0065527B" w:rsidP="006F514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C3D605B" w14:textId="77777777" w:rsidR="0065527B" w:rsidRPr="000E34C5" w:rsidRDefault="0065527B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9A6824A" w14:textId="77777777" w:rsidR="0065527B" w:rsidRPr="000E34C5" w:rsidRDefault="0065527B" w:rsidP="006F514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3E114D8" w14:textId="77777777" w:rsidR="0065527B" w:rsidRPr="000E34C5" w:rsidRDefault="0065527B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  <w:hideMark/>
          </w:tcPr>
          <w:p w14:paraId="7CE972A3" w14:textId="77777777" w:rsidR="0065527B" w:rsidRPr="000E34C5" w:rsidRDefault="0065527B" w:rsidP="006F514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5527B" w:rsidRPr="000E34C5" w14:paraId="3C90777D" w14:textId="77777777" w:rsidTr="0065527B">
        <w:tc>
          <w:tcPr>
            <w:tcW w:w="2974" w:type="dxa"/>
            <w:vAlign w:val="bottom"/>
          </w:tcPr>
          <w:p w14:paraId="02631E16" w14:textId="77777777" w:rsidR="0065527B" w:rsidRPr="000E34C5" w:rsidRDefault="0065527B" w:rsidP="006F51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6" w:type="dxa"/>
            <w:gridSpan w:val="10"/>
            <w:vAlign w:val="bottom"/>
          </w:tcPr>
          <w:p w14:paraId="2F85D6DC" w14:textId="4E37F25B" w:rsidR="0065527B" w:rsidRPr="000E34C5" w:rsidRDefault="0065527B" w:rsidP="006F514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5527B" w:rsidRPr="000E34C5" w14:paraId="593668FE" w14:textId="77777777" w:rsidTr="0065527B">
        <w:tc>
          <w:tcPr>
            <w:tcW w:w="2974" w:type="dxa"/>
            <w:hideMark/>
          </w:tcPr>
          <w:p w14:paraId="0D44BE6B" w14:textId="77777777" w:rsidR="0065527B" w:rsidRPr="000E34C5" w:rsidRDefault="0065527B" w:rsidP="00E404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66" w:type="dxa"/>
            <w:gridSpan w:val="2"/>
          </w:tcPr>
          <w:p w14:paraId="2149D7B4" w14:textId="26CAA2DE" w:rsidR="0065527B" w:rsidRPr="000E34C5" w:rsidRDefault="0065527B" w:rsidP="00E404D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8E4DD26" w14:textId="77777777" w:rsidR="0065527B" w:rsidRPr="000E34C5" w:rsidRDefault="0065527B" w:rsidP="00E404D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6F04BC97" w14:textId="77777777" w:rsidR="0065527B" w:rsidRPr="000E34C5" w:rsidRDefault="0065527B" w:rsidP="00E404D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3C3D921" w14:textId="77777777" w:rsidR="0065527B" w:rsidRPr="000E34C5" w:rsidRDefault="0065527B" w:rsidP="00E404D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2B6D8C99" w14:textId="77777777" w:rsidR="0065527B" w:rsidRPr="000E34C5" w:rsidRDefault="0065527B" w:rsidP="00E404D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7999C" w14:textId="77777777" w:rsidR="0065527B" w:rsidRPr="000E34C5" w:rsidRDefault="0065527B" w:rsidP="00E404D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28CA8D9" w14:textId="77777777" w:rsidR="0065527B" w:rsidRPr="000E34C5" w:rsidRDefault="0065527B" w:rsidP="00E404D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527B" w:rsidRPr="000E34C5" w14:paraId="1BF2A9AE" w14:textId="77777777" w:rsidTr="0065527B">
        <w:tc>
          <w:tcPr>
            <w:tcW w:w="2974" w:type="dxa"/>
            <w:vAlign w:val="bottom"/>
            <w:hideMark/>
          </w:tcPr>
          <w:p w14:paraId="1766C226" w14:textId="55CAFCDC" w:rsidR="0065527B" w:rsidRPr="000E34C5" w:rsidRDefault="0065527B" w:rsidP="00E404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6" w:type="dxa"/>
            <w:gridSpan w:val="2"/>
            <w:vAlign w:val="bottom"/>
          </w:tcPr>
          <w:p w14:paraId="5C32F888" w14:textId="72A3C82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66,863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vAlign w:val="bottom"/>
          </w:tcPr>
          <w:p w14:paraId="2A75533F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7207698E" w14:textId="511E5DBC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66,863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21696C57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46E13E7" w14:textId="040A1067" w:rsidR="0065527B" w:rsidRPr="000E34C5" w:rsidRDefault="0065527B" w:rsidP="00BA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FE7E00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734B438" w14:textId="00249223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66,863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5527B" w:rsidRPr="000E34C5" w14:paraId="7E9CEDA5" w14:textId="77777777" w:rsidTr="0065527B">
        <w:tc>
          <w:tcPr>
            <w:tcW w:w="2974" w:type="dxa"/>
            <w:vAlign w:val="bottom"/>
          </w:tcPr>
          <w:p w14:paraId="476429D0" w14:textId="77777777" w:rsidR="0065527B" w:rsidRPr="000E34C5" w:rsidRDefault="0065527B" w:rsidP="00E404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6" w:type="dxa"/>
            <w:gridSpan w:val="2"/>
            <w:vAlign w:val="bottom"/>
          </w:tcPr>
          <w:p w14:paraId="68A4F3D7" w14:textId="4726E3AC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92,493,197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vAlign w:val="bottom"/>
          </w:tcPr>
          <w:p w14:paraId="1B2B72CC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6CDFC0F7" w14:textId="14FED1C3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92,493,197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EFAC129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4D11E6E" w14:textId="3C34E94F" w:rsidR="0065527B" w:rsidRPr="000E34C5" w:rsidRDefault="0065527B" w:rsidP="0023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89484F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EA8038C" w14:textId="1606F826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92,493,197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5527B" w:rsidRPr="000E34C5" w14:paraId="15CF4C99" w14:textId="77777777" w:rsidTr="0065527B">
        <w:tc>
          <w:tcPr>
            <w:tcW w:w="2974" w:type="dxa"/>
          </w:tcPr>
          <w:p w14:paraId="769714E2" w14:textId="77777777" w:rsidR="0065527B" w:rsidRPr="000E34C5" w:rsidRDefault="0065527B" w:rsidP="00E404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92707" w14:textId="39F9269C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92,560,060</w:t>
            </w: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14:paraId="032AF404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FE0F9" w14:textId="0EC1DEDD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92,560,060</w:t>
            </w: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14:paraId="24C667AF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46A08" w14:textId="2AB50927" w:rsidR="0065527B" w:rsidRPr="000E34C5" w:rsidRDefault="0065527B" w:rsidP="00BA0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49D5A" w14:textId="77777777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58DD8" w14:textId="246A7C76" w:rsidR="0065527B" w:rsidRPr="000E34C5" w:rsidRDefault="0065527B" w:rsidP="00E4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92,560,060</w:t>
            </w: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474DA" w:rsidRPr="000E34C5" w14:paraId="39CDF8B2" w14:textId="77777777" w:rsidTr="005474DA">
        <w:tc>
          <w:tcPr>
            <w:tcW w:w="2974" w:type="dxa"/>
          </w:tcPr>
          <w:p w14:paraId="329798B7" w14:textId="77777777" w:rsidR="005474DA" w:rsidRPr="000E34C5" w:rsidRDefault="005474DA" w:rsidP="00864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CA6E95" w14:textId="77777777" w:rsidR="005474DA" w:rsidRPr="000E34C5" w:rsidRDefault="005474DA" w:rsidP="00864A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013C9E" w14:textId="77777777" w:rsidR="005474DA" w:rsidRPr="000E34C5" w:rsidRDefault="005474DA" w:rsidP="00864A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7" w:type="dxa"/>
            <w:gridSpan w:val="7"/>
            <w:vAlign w:val="bottom"/>
          </w:tcPr>
          <w:p w14:paraId="337F6838" w14:textId="77777777" w:rsidR="005474DA" w:rsidRPr="000E34C5" w:rsidRDefault="005474DA" w:rsidP="00864A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527B" w:rsidRPr="000E34C5" w14:paraId="312EFC27" w14:textId="77777777" w:rsidTr="0065527B">
        <w:tc>
          <w:tcPr>
            <w:tcW w:w="2974" w:type="dxa"/>
            <w:hideMark/>
          </w:tcPr>
          <w:p w14:paraId="4E002B97" w14:textId="77777777" w:rsidR="0065527B" w:rsidRPr="000E34C5" w:rsidRDefault="0065527B" w:rsidP="00864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9519C4" w14:textId="665751B0" w:rsidR="0065527B" w:rsidRPr="000E34C5" w:rsidRDefault="0065527B" w:rsidP="00864A3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0A7335" w14:textId="77777777" w:rsidR="0065527B" w:rsidRPr="000E34C5" w:rsidRDefault="0065527B" w:rsidP="00864A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61F28D98" w14:textId="77777777" w:rsidR="0065527B" w:rsidRPr="000E34C5" w:rsidRDefault="0065527B" w:rsidP="00864A3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5527B" w:rsidRPr="000E34C5" w14:paraId="7F3AA809" w14:textId="77777777" w:rsidTr="0065527B">
        <w:tc>
          <w:tcPr>
            <w:tcW w:w="2974" w:type="dxa"/>
            <w:vAlign w:val="bottom"/>
            <w:hideMark/>
          </w:tcPr>
          <w:p w14:paraId="728C2846" w14:textId="77777777" w:rsidR="0065527B" w:rsidRPr="000E34C5" w:rsidRDefault="0065527B" w:rsidP="008C74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59" w:type="dxa"/>
            <w:vAlign w:val="bottom"/>
            <w:hideMark/>
          </w:tcPr>
          <w:p w14:paraId="05F209E8" w14:textId="0DE25373" w:rsidR="0065527B" w:rsidRPr="000E34C5" w:rsidRDefault="0065527B" w:rsidP="008C74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172C227" w14:textId="77777777" w:rsidR="0065527B" w:rsidRPr="000E34C5" w:rsidRDefault="0065527B" w:rsidP="008C74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gridSpan w:val="2"/>
          </w:tcPr>
          <w:p w14:paraId="1A8F26D7" w14:textId="77777777" w:rsidR="0065527B" w:rsidRPr="000E34C5" w:rsidRDefault="0065527B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0D1C353" w14:textId="77777777" w:rsidR="0065527B" w:rsidRPr="000E34C5" w:rsidRDefault="0065527B" w:rsidP="008C746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A3F09FE" w14:textId="77777777" w:rsidR="0065527B" w:rsidRPr="000E34C5" w:rsidRDefault="0065527B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hideMark/>
          </w:tcPr>
          <w:p w14:paraId="2F6F09A7" w14:textId="77777777" w:rsidR="0065527B" w:rsidRPr="000E34C5" w:rsidRDefault="0065527B" w:rsidP="008C746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1D2095F" w14:textId="77777777" w:rsidR="0065527B" w:rsidRPr="000E34C5" w:rsidRDefault="0065527B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  <w:hideMark/>
          </w:tcPr>
          <w:p w14:paraId="01BE5E77" w14:textId="77777777" w:rsidR="0065527B" w:rsidRPr="000E34C5" w:rsidRDefault="0065527B" w:rsidP="008C746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5527B" w:rsidRPr="000E34C5" w14:paraId="03E9A364" w14:textId="77777777" w:rsidTr="0065527B">
        <w:tc>
          <w:tcPr>
            <w:tcW w:w="2974" w:type="dxa"/>
            <w:vAlign w:val="bottom"/>
          </w:tcPr>
          <w:p w14:paraId="084D52F1" w14:textId="77777777" w:rsidR="0065527B" w:rsidRPr="000E34C5" w:rsidRDefault="0065527B" w:rsidP="008C74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6" w:type="dxa"/>
            <w:gridSpan w:val="10"/>
            <w:vAlign w:val="bottom"/>
          </w:tcPr>
          <w:p w14:paraId="1973A0B9" w14:textId="4F53E557" w:rsidR="0065527B" w:rsidRPr="000E34C5" w:rsidRDefault="0065527B" w:rsidP="008C74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5527B" w:rsidRPr="000E34C5" w14:paraId="4A29F11D" w14:textId="77777777" w:rsidTr="0065527B">
        <w:tc>
          <w:tcPr>
            <w:tcW w:w="2974" w:type="dxa"/>
            <w:hideMark/>
          </w:tcPr>
          <w:p w14:paraId="352DE010" w14:textId="77777777" w:rsidR="0065527B" w:rsidRPr="000E34C5" w:rsidRDefault="0065527B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259" w:type="dxa"/>
          </w:tcPr>
          <w:p w14:paraId="3BF98A26" w14:textId="5EF92D27" w:rsidR="0065527B" w:rsidRPr="000E34C5" w:rsidRDefault="0065527B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F35A074" w14:textId="77777777" w:rsidR="0065527B" w:rsidRPr="000E34C5" w:rsidRDefault="0065527B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77597B5F" w14:textId="77777777" w:rsidR="0065527B" w:rsidRPr="000E34C5" w:rsidRDefault="0065527B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DEE7D1" w14:textId="77777777" w:rsidR="0065527B" w:rsidRPr="000E34C5" w:rsidRDefault="0065527B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87023F5" w14:textId="77777777" w:rsidR="0065527B" w:rsidRPr="000E34C5" w:rsidRDefault="0065527B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0181D" w14:textId="77777777" w:rsidR="0065527B" w:rsidRPr="000E34C5" w:rsidRDefault="0065527B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749ED85" w14:textId="77777777" w:rsidR="0065527B" w:rsidRPr="000E34C5" w:rsidRDefault="0065527B" w:rsidP="008C74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527B" w:rsidRPr="000E34C5" w14:paraId="0B99111A" w14:textId="77777777" w:rsidTr="0065527B">
        <w:tc>
          <w:tcPr>
            <w:tcW w:w="2974" w:type="dxa"/>
            <w:vAlign w:val="bottom"/>
            <w:hideMark/>
          </w:tcPr>
          <w:p w14:paraId="4613D1A8" w14:textId="77777777" w:rsidR="0065527B" w:rsidRPr="000E34C5" w:rsidRDefault="0065527B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เงินเบิกเกินบัญชีและเงินกู้ยืมระยะสั้นจากสถาบันการเงิน </w:t>
            </w:r>
          </w:p>
        </w:tc>
        <w:tc>
          <w:tcPr>
            <w:tcW w:w="1259" w:type="dxa"/>
            <w:vAlign w:val="bottom"/>
          </w:tcPr>
          <w:p w14:paraId="015EF7FF" w14:textId="7F8BCF76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44,775,560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35C9C92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2EF69F5" w14:textId="00E92489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45,042,837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5C07D9C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49FA234" w14:textId="77777777" w:rsidR="0065527B" w:rsidRPr="000E34C5" w:rsidRDefault="0065527B" w:rsidP="0034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B1E737D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A417102" w14:textId="688481C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45,042,837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5527B" w:rsidRPr="000E34C5" w14:paraId="0C922FCB" w14:textId="77777777" w:rsidTr="0065527B">
        <w:tc>
          <w:tcPr>
            <w:tcW w:w="2974" w:type="dxa"/>
            <w:vAlign w:val="bottom"/>
          </w:tcPr>
          <w:p w14:paraId="0A31CED7" w14:textId="77777777" w:rsidR="0065527B" w:rsidRPr="000E34C5" w:rsidRDefault="0065527B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59" w:type="dxa"/>
            <w:vAlign w:val="bottom"/>
          </w:tcPr>
          <w:p w14:paraId="33D8D104" w14:textId="55497EA1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98,627,405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FD76829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5C3C157" w14:textId="719875B9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98,627,405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1DCF547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4BA9A5A" w14:textId="77777777" w:rsidR="0065527B" w:rsidRPr="000E34C5" w:rsidRDefault="0065527B" w:rsidP="0034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5C06EAC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2629F9E" w14:textId="3E73A05C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98,627,405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5527B" w:rsidRPr="000E34C5" w14:paraId="2EEAD8A4" w14:textId="77777777" w:rsidTr="0065527B">
        <w:tc>
          <w:tcPr>
            <w:tcW w:w="2974" w:type="dxa"/>
            <w:vAlign w:val="bottom"/>
            <w:hideMark/>
          </w:tcPr>
          <w:p w14:paraId="5F40257C" w14:textId="77777777" w:rsidR="0065527B" w:rsidRPr="000E34C5" w:rsidRDefault="0065527B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9" w:type="dxa"/>
            <w:vAlign w:val="bottom"/>
          </w:tcPr>
          <w:p w14:paraId="3AEADC5D" w14:textId="21C9C9A5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85,612,963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F14BF37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9F87C3E" w14:textId="51B6EC6A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30,241,568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CC33982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881E1AE" w14:textId="161C061E" w:rsidR="0065527B" w:rsidRPr="000E34C5" w:rsidRDefault="0065527B" w:rsidP="0034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60,954,711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9BBA58D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ECB0E27" w14:textId="74DBC6EE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91,196,279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5527B" w:rsidRPr="000E34C5" w14:paraId="50E66F1F" w14:textId="77777777" w:rsidTr="0065527B">
        <w:trPr>
          <w:trHeight w:val="119"/>
        </w:trPr>
        <w:tc>
          <w:tcPr>
            <w:tcW w:w="2974" w:type="dxa"/>
            <w:hideMark/>
          </w:tcPr>
          <w:p w14:paraId="0285E9B1" w14:textId="77777777" w:rsidR="0065527B" w:rsidRPr="000E34C5" w:rsidRDefault="0065527B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vAlign w:val="bottom"/>
          </w:tcPr>
          <w:p w14:paraId="6662E42B" w14:textId="2492761C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353,319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AD840A7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5354140" w14:textId="491F52C3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361,263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7151461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EBBCF29" w14:textId="77777777" w:rsidR="0065527B" w:rsidRPr="000E34C5" w:rsidRDefault="0065527B" w:rsidP="0034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60756E7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29D8AE5" w14:textId="2E6B8CAD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361,263</w:t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5527B" w:rsidRPr="000E34C5" w14:paraId="629ADC4D" w14:textId="77777777" w:rsidTr="0065527B">
        <w:tc>
          <w:tcPr>
            <w:tcW w:w="2974" w:type="dxa"/>
          </w:tcPr>
          <w:p w14:paraId="3341E2BC" w14:textId="77777777" w:rsidR="0065527B" w:rsidRPr="000E34C5" w:rsidRDefault="0065527B" w:rsidP="008C74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42469" w14:textId="4E802183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229,369,247</w:t>
            </w: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11158905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363321" w14:textId="26C0AFA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174,273,073</w:t>
            </w: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74541B57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9D074" w14:textId="046D2207" w:rsidR="0065527B" w:rsidRPr="000E34C5" w:rsidRDefault="0065527B" w:rsidP="0034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60,954,711</w:t>
            </w: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2AEE468" w14:textId="77777777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D43B1" w14:textId="6597C97E" w:rsidR="0065527B" w:rsidRPr="000E34C5" w:rsidRDefault="0065527B" w:rsidP="008C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235,227,784</w:t>
            </w: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76E40F6" w14:textId="6F52E9DE" w:rsidR="00623B74" w:rsidRPr="000E34C5" w:rsidRDefault="00623B74" w:rsidP="000A164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34C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0E34C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  <w:lang w:bidi="th-TH"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AE2CBCE" w14:textId="77777777" w:rsidR="00ED1267" w:rsidRPr="000E34C5" w:rsidRDefault="00ED1267" w:rsidP="000A164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36DC1F" w14:textId="6C41AE28" w:rsidR="00E30D44" w:rsidRPr="000E34C5" w:rsidRDefault="00E30D44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(ข.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</w:rPr>
        <w:t>) ความเสี่ยงด้านตลาด</w:t>
      </w:r>
    </w:p>
    <w:p w14:paraId="23A73B4C" w14:textId="77777777" w:rsidR="00E30D44" w:rsidRPr="000E34C5" w:rsidRDefault="00E30D44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12565" w14:textId="522143A5" w:rsidR="00A711EA" w:rsidRPr="000E34C5" w:rsidRDefault="00A711EA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305410B" w14:textId="4F19E848" w:rsidR="004148AB" w:rsidRPr="000E34C5" w:rsidRDefault="004148AB" w:rsidP="000A1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sz w:val="30"/>
          <w:szCs w:val="30"/>
        </w:rPr>
      </w:pPr>
    </w:p>
    <w:p w14:paraId="3B14D03C" w14:textId="529E4A72" w:rsidR="006C060C" w:rsidRPr="000E34C5" w:rsidRDefault="006C060C" w:rsidP="003C7391">
      <w:pPr>
        <w:pStyle w:val="block"/>
        <w:spacing w:after="0" w:line="240" w:lineRule="auto"/>
        <w:ind w:left="990"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0E34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(ข.</w:t>
      </w:r>
      <w:r w:rsidRPr="000E34C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.</w:t>
      </w:r>
      <w:r w:rsidR="0077550D" w:rsidRPr="000E34C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) </w:t>
      </w:r>
      <w:r w:rsidRPr="000E34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ความเสี่ยงด้าน</w:t>
      </w:r>
      <w:r w:rsidR="0077550D" w:rsidRPr="000E34C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อัตราแลกเปลี่ยน</w:t>
      </w:r>
    </w:p>
    <w:p w14:paraId="76D095EE" w14:textId="4A9C0668" w:rsidR="006C060C" w:rsidRPr="000E34C5" w:rsidRDefault="006C060C" w:rsidP="0087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11BC5D67" w14:textId="45D5B736" w:rsidR="00A711EA" w:rsidRPr="000E34C5" w:rsidRDefault="00A711EA" w:rsidP="00874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AA13F1C" w14:textId="6FBFB840" w:rsidR="00A15E5B" w:rsidRPr="000E34C5" w:rsidRDefault="00A15E5B" w:rsidP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514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3"/>
        <w:gridCol w:w="1306"/>
        <w:gridCol w:w="243"/>
        <w:gridCol w:w="930"/>
        <w:gridCol w:w="240"/>
        <w:gridCol w:w="1306"/>
        <w:gridCol w:w="244"/>
        <w:gridCol w:w="992"/>
      </w:tblGrid>
      <w:tr w:rsidR="00205D6E" w:rsidRPr="000E34C5" w14:paraId="4055DA13" w14:textId="77777777" w:rsidTr="00D47B03">
        <w:tc>
          <w:tcPr>
            <w:tcW w:w="3253" w:type="dxa"/>
          </w:tcPr>
          <w:p w14:paraId="28835AF3" w14:textId="77777777" w:rsidR="00205D6E" w:rsidRPr="000E34C5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27213872"/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73FE2E0A" w14:textId="2A8B00E7" w:rsidR="00205D6E" w:rsidRPr="000E34C5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79393D06" w14:textId="77777777" w:rsidR="00205D6E" w:rsidRPr="000E34C5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2" w:type="dxa"/>
            <w:gridSpan w:val="3"/>
            <w:tcBorders>
              <w:bottom w:val="single" w:sz="4" w:space="0" w:color="auto"/>
            </w:tcBorders>
          </w:tcPr>
          <w:p w14:paraId="78A3D601" w14:textId="6D55A45A" w:rsidR="00205D6E" w:rsidRPr="000E34C5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05D6E" w:rsidRPr="000E34C5" w14:paraId="2746FB34" w14:textId="77777777" w:rsidTr="00D47B03">
        <w:tc>
          <w:tcPr>
            <w:tcW w:w="3253" w:type="dxa"/>
          </w:tcPr>
          <w:p w14:paraId="3CA9D5F7" w14:textId="77777777" w:rsidR="00205D6E" w:rsidRPr="000E34C5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389BF287" w14:textId="567076A2" w:rsidR="00205D6E" w:rsidRPr="000E34C5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0E34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51B406E6" w14:textId="11673A68" w:rsidR="00205D6E" w:rsidRPr="000E34C5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027987F1" w14:textId="77777777" w:rsidR="00205D6E" w:rsidRPr="000E34C5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024E6EB0" w14:textId="1756A07E" w:rsidR="00205D6E" w:rsidRPr="000E34C5" w:rsidRDefault="00205D6E" w:rsidP="003F4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40" w:type="dxa"/>
            <w:vAlign w:val="bottom"/>
          </w:tcPr>
          <w:p w14:paraId="15F8F78C" w14:textId="77777777" w:rsidR="00205D6E" w:rsidRPr="000E34C5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B3D6808" w14:textId="403852CA" w:rsidR="00205D6E" w:rsidRPr="000E34C5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4DCCA32E" w14:textId="77777777" w:rsidR="00205D6E" w:rsidRPr="000E34C5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9CFA9C" w14:textId="79492CF9" w:rsidR="00205D6E" w:rsidRPr="000E34C5" w:rsidRDefault="00205D6E" w:rsidP="00616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</w:tr>
      <w:tr w:rsidR="00205D6E" w:rsidRPr="000E34C5" w14:paraId="1CC4D736" w14:textId="77777777" w:rsidTr="00D47B03">
        <w:tc>
          <w:tcPr>
            <w:tcW w:w="3253" w:type="dxa"/>
          </w:tcPr>
          <w:p w14:paraId="691FCD22" w14:textId="77777777" w:rsidR="00205D6E" w:rsidRPr="000E34C5" w:rsidRDefault="00205D6E" w:rsidP="002C2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1" w:type="dxa"/>
            <w:gridSpan w:val="7"/>
          </w:tcPr>
          <w:p w14:paraId="1D1A809D" w14:textId="0E675AEB" w:rsidR="00205D6E" w:rsidRPr="000E34C5" w:rsidRDefault="00205D6E" w:rsidP="0099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205D6E" w:rsidRPr="000E34C5" w14:paraId="23388D95" w14:textId="77777777" w:rsidTr="00D47B03">
        <w:tc>
          <w:tcPr>
            <w:tcW w:w="3253" w:type="dxa"/>
          </w:tcPr>
          <w:p w14:paraId="4680F3BB" w14:textId="69C164E1" w:rsidR="00205D6E" w:rsidRPr="000E34C5" w:rsidRDefault="00205D6E" w:rsidP="0004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06" w:type="dxa"/>
          </w:tcPr>
          <w:p w14:paraId="5C1320DA" w14:textId="74919231" w:rsidR="00205D6E" w:rsidRPr="000E34C5" w:rsidRDefault="00205D6E" w:rsidP="0058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6,777,470</w:t>
            </w:r>
          </w:p>
        </w:tc>
        <w:tc>
          <w:tcPr>
            <w:tcW w:w="243" w:type="dxa"/>
          </w:tcPr>
          <w:p w14:paraId="64E035D1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40AE2A32" w14:textId="57D6ED7B" w:rsidR="00205D6E" w:rsidRPr="000E34C5" w:rsidRDefault="00205D6E" w:rsidP="00592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448,715</w:t>
            </w:r>
          </w:p>
        </w:tc>
        <w:tc>
          <w:tcPr>
            <w:tcW w:w="240" w:type="dxa"/>
          </w:tcPr>
          <w:p w14:paraId="74959CB3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2AA96562" w14:textId="6510170C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20,646,108</w:t>
            </w:r>
          </w:p>
        </w:tc>
        <w:tc>
          <w:tcPr>
            <w:tcW w:w="244" w:type="dxa"/>
          </w:tcPr>
          <w:p w14:paraId="3FA318E0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EFE0CA8" w14:textId="302BA7C8" w:rsidR="00205D6E" w:rsidRPr="000E34C5" w:rsidRDefault="00205D6E" w:rsidP="009D5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05D6E" w:rsidRPr="000E34C5" w14:paraId="4560A26E" w14:textId="77777777" w:rsidTr="00D47B03">
        <w:tc>
          <w:tcPr>
            <w:tcW w:w="3253" w:type="dxa"/>
          </w:tcPr>
          <w:p w14:paraId="4B9C4D0B" w14:textId="3B47F71C" w:rsidR="00205D6E" w:rsidRPr="000E34C5" w:rsidRDefault="00205D6E" w:rsidP="0004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6" w:type="dxa"/>
          </w:tcPr>
          <w:p w14:paraId="46447683" w14:textId="09B48ACF" w:rsidR="00205D6E" w:rsidRPr="000E34C5" w:rsidRDefault="00205D6E" w:rsidP="0058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56,595,275</w:t>
            </w:r>
          </w:p>
        </w:tc>
        <w:tc>
          <w:tcPr>
            <w:tcW w:w="243" w:type="dxa"/>
          </w:tcPr>
          <w:p w14:paraId="4B835F6C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531EFAF8" w14:textId="6B615FF2" w:rsidR="00205D6E" w:rsidRPr="000E34C5" w:rsidRDefault="00205D6E" w:rsidP="00592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68EE105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125B705C" w14:textId="35511DBF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45,898,409</w:t>
            </w:r>
          </w:p>
        </w:tc>
        <w:tc>
          <w:tcPr>
            <w:tcW w:w="244" w:type="dxa"/>
          </w:tcPr>
          <w:p w14:paraId="58F23058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E357F47" w14:textId="15D0734F" w:rsidR="00205D6E" w:rsidRPr="000E34C5" w:rsidRDefault="00205D6E" w:rsidP="009D5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05D6E" w:rsidRPr="000E34C5" w14:paraId="14D25089" w14:textId="77777777" w:rsidTr="00D47B03">
        <w:tc>
          <w:tcPr>
            <w:tcW w:w="3253" w:type="dxa"/>
          </w:tcPr>
          <w:p w14:paraId="2744356C" w14:textId="52DFD22D" w:rsidR="00205D6E" w:rsidRPr="000E34C5" w:rsidRDefault="00205D6E" w:rsidP="00042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06" w:type="dxa"/>
          </w:tcPr>
          <w:p w14:paraId="7EC23371" w14:textId="6E3DE2C4" w:rsidR="00205D6E" w:rsidRPr="000E34C5" w:rsidRDefault="00205D6E" w:rsidP="00592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B3C73A1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</w:tcPr>
          <w:p w14:paraId="0AE53BA6" w14:textId="11AAC612" w:rsidR="00205D6E" w:rsidRPr="000E34C5" w:rsidRDefault="00205D6E" w:rsidP="005924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72DF8BE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59AC55A8" w14:textId="03EF01EE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5,404,318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4" w:type="dxa"/>
          </w:tcPr>
          <w:p w14:paraId="435EF68E" w14:textId="77777777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258E56" w14:textId="49201002" w:rsidR="00205D6E" w:rsidRPr="000E34C5" w:rsidRDefault="00205D6E" w:rsidP="00042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(347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,606)</w:t>
            </w:r>
          </w:p>
        </w:tc>
      </w:tr>
      <w:tr w:rsidR="00205D6E" w:rsidRPr="000E34C5" w14:paraId="4705A82F" w14:textId="77777777" w:rsidTr="000F7BF1">
        <w:tc>
          <w:tcPr>
            <w:tcW w:w="3253" w:type="dxa"/>
            <w:vAlign w:val="bottom"/>
          </w:tcPr>
          <w:p w14:paraId="0D241CC4" w14:textId="10572092" w:rsidR="00205D6E" w:rsidRPr="000E34C5" w:rsidRDefault="00205D6E" w:rsidP="00D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           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5F81547E" w14:textId="77777777" w:rsidR="00062784" w:rsidRPr="000E34C5" w:rsidRDefault="00062784" w:rsidP="0058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70390F" w14:textId="4ECB1213" w:rsidR="00205D6E" w:rsidRPr="000E34C5" w:rsidRDefault="00205D6E" w:rsidP="00587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63,372,745</w:t>
            </w:r>
          </w:p>
        </w:tc>
        <w:tc>
          <w:tcPr>
            <w:tcW w:w="243" w:type="dxa"/>
          </w:tcPr>
          <w:p w14:paraId="1549D496" w14:textId="77777777" w:rsidR="00205D6E" w:rsidRPr="000E34C5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5118A365" w14:textId="77777777" w:rsidR="00062784" w:rsidRPr="000E34C5" w:rsidRDefault="00062784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D06413" w14:textId="7F934DB2" w:rsidR="00205D6E" w:rsidRPr="000E34C5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448,715</w:t>
            </w:r>
          </w:p>
        </w:tc>
        <w:tc>
          <w:tcPr>
            <w:tcW w:w="240" w:type="dxa"/>
          </w:tcPr>
          <w:p w14:paraId="3E9C2A1C" w14:textId="77777777" w:rsidR="00205D6E" w:rsidRPr="000E34C5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437C788" w14:textId="77777777" w:rsidR="00062784" w:rsidRPr="000E34C5" w:rsidRDefault="00062784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083BBB" w14:textId="39412BBD" w:rsidR="00205D6E" w:rsidRPr="000E34C5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61,140,199</w:t>
            </w:r>
          </w:p>
        </w:tc>
        <w:tc>
          <w:tcPr>
            <w:tcW w:w="244" w:type="dxa"/>
          </w:tcPr>
          <w:p w14:paraId="3EE83A51" w14:textId="77777777" w:rsidR="00205D6E" w:rsidRPr="000E34C5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CCE82B" w14:textId="77777777" w:rsidR="00062784" w:rsidRPr="000E34C5" w:rsidRDefault="00062784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1216E8" w14:textId="3AEE6607" w:rsidR="00205D6E" w:rsidRPr="000E34C5" w:rsidRDefault="00205D6E" w:rsidP="00D2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(347</w:t>
            </w: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,606)</w:t>
            </w:r>
          </w:p>
        </w:tc>
      </w:tr>
      <w:tr w:rsidR="000F7BF1" w:rsidRPr="000E34C5" w14:paraId="3A16EC2D" w14:textId="77777777" w:rsidTr="000F7BF1">
        <w:tc>
          <w:tcPr>
            <w:tcW w:w="3253" w:type="dxa"/>
            <w:vAlign w:val="bottom"/>
          </w:tcPr>
          <w:p w14:paraId="3A39257A" w14:textId="7A6E0F95" w:rsidR="000F7BF1" w:rsidRPr="000F7BF1" w:rsidRDefault="000F7BF1" w:rsidP="000F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D5F8EBD" w14:textId="010A3E0F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>56,595,275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15F3C533" w14:textId="77777777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43E0F584" w14:textId="04F15FEC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837A771" w14:textId="77777777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A1F4F66" w14:textId="480B99FC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E35E27C" w14:textId="77777777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43E6E37" w14:textId="5420EDB3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F7BF1" w:rsidRPr="000E34C5" w14:paraId="3515536D" w14:textId="77777777" w:rsidTr="000F7BF1">
        <w:tc>
          <w:tcPr>
            <w:tcW w:w="3253" w:type="dxa"/>
            <w:vAlign w:val="bottom"/>
          </w:tcPr>
          <w:p w14:paraId="5DA03D08" w14:textId="40E52057" w:rsidR="000F7BF1" w:rsidRPr="000E34C5" w:rsidRDefault="000F7BF1" w:rsidP="000F7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67523358" w14:textId="7B220DA0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6,777,470</w:t>
            </w:r>
          </w:p>
        </w:tc>
        <w:tc>
          <w:tcPr>
            <w:tcW w:w="243" w:type="dxa"/>
          </w:tcPr>
          <w:p w14:paraId="5788B632" w14:textId="77777777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32C28657" w14:textId="4A27A624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448,715</w:t>
            </w:r>
          </w:p>
        </w:tc>
        <w:tc>
          <w:tcPr>
            <w:tcW w:w="240" w:type="dxa"/>
          </w:tcPr>
          <w:p w14:paraId="6BA879D7" w14:textId="77777777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39571CD3" w14:textId="3731E5FB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61,140,199</w:t>
            </w:r>
          </w:p>
        </w:tc>
        <w:tc>
          <w:tcPr>
            <w:tcW w:w="244" w:type="dxa"/>
          </w:tcPr>
          <w:p w14:paraId="5DF99DE5" w14:textId="77777777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C2B52D3" w14:textId="61D1F2A1" w:rsidR="000F7BF1" w:rsidRPr="000E34C5" w:rsidRDefault="000F7BF1" w:rsidP="000F7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(347,606)</w:t>
            </w:r>
          </w:p>
        </w:tc>
      </w:tr>
      <w:bookmarkEnd w:id="6"/>
    </w:tbl>
    <w:p w14:paraId="76D93084" w14:textId="3ADFFB08" w:rsidR="00587BA1" w:rsidRPr="000E34C5" w:rsidRDefault="00587BA1" w:rsidP="00114BE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4"/>
          <w:szCs w:val="24"/>
          <w:lang w:bidi="th-TH"/>
        </w:rPr>
      </w:pPr>
    </w:p>
    <w:p w14:paraId="79866D8A" w14:textId="5DF39A5A" w:rsidR="005C2EAA" w:rsidRPr="000E34C5" w:rsidRDefault="005C2EAA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lastRenderedPageBreak/>
        <w:t>การบริหารจัดการทุน</w:t>
      </w:r>
    </w:p>
    <w:p w14:paraId="5344BDB9" w14:textId="77777777" w:rsidR="005C2EAA" w:rsidRPr="000E34C5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F3B73" w14:textId="5AFD8E92" w:rsidR="005C2EAA" w:rsidRPr="000E34C5" w:rsidRDefault="005C2EAA" w:rsidP="005C2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 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D77F8" w:rsidRPr="000E34C5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78F9" w:rsidRPr="000E34C5">
        <w:rPr>
          <w:rFonts w:asciiTheme="majorBidi" w:hAnsiTheme="majorBidi" w:cstheme="majorBidi"/>
          <w:sz w:val="30"/>
          <w:szCs w:val="30"/>
          <w:cs/>
        </w:rPr>
        <w:t>โดย</w:t>
      </w:r>
      <w:r w:rsidRPr="000E34C5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154DA084" w14:textId="65CA372D" w:rsidR="00984B33" w:rsidRPr="000E34C5" w:rsidRDefault="00984B33" w:rsidP="002C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5D7D32" w14:textId="65B7DC8B" w:rsidR="00A2000F" w:rsidRPr="000E34C5" w:rsidRDefault="00A2000F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t>ภาระผูกพันกับกิจการที่ไม่เกี่ยวข้องกัน</w:t>
      </w:r>
    </w:p>
    <w:p w14:paraId="0AD7101D" w14:textId="26D4D860" w:rsidR="00A2000F" w:rsidRPr="000E34C5" w:rsidRDefault="00A2000F" w:rsidP="00A200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06A50" w:rsidRPr="000E34C5" w14:paraId="76A340C9" w14:textId="77777777" w:rsidTr="00C93358">
        <w:trPr>
          <w:trHeight w:val="70"/>
        </w:trPr>
        <w:tc>
          <w:tcPr>
            <w:tcW w:w="6390" w:type="dxa"/>
            <w:vAlign w:val="bottom"/>
          </w:tcPr>
          <w:p w14:paraId="476543D5" w14:textId="77777777" w:rsidR="00001934" w:rsidRPr="000E34C5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E82AFB" w14:textId="2A933142" w:rsidR="00001934" w:rsidRPr="000E34C5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3358" w:rsidRPr="000E34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FC5A889" w14:textId="77777777" w:rsidR="00001934" w:rsidRPr="000E34C5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DF894F" w14:textId="786C7A6A" w:rsidR="00001934" w:rsidRPr="000E34C5" w:rsidRDefault="00001934" w:rsidP="004A78B8">
            <w:pPr>
              <w:spacing w:line="240" w:lineRule="auto"/>
              <w:ind w:left="7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3358" w:rsidRPr="000E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06A50" w:rsidRPr="000E34C5" w14:paraId="2219885E" w14:textId="77777777" w:rsidTr="00C93358">
        <w:trPr>
          <w:trHeight w:val="70"/>
        </w:trPr>
        <w:tc>
          <w:tcPr>
            <w:tcW w:w="6390" w:type="dxa"/>
            <w:vAlign w:val="bottom"/>
          </w:tcPr>
          <w:p w14:paraId="6FF95BD9" w14:textId="77777777" w:rsidR="00001934" w:rsidRPr="000E34C5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C458559" w14:textId="08B58713" w:rsidR="00001934" w:rsidRPr="000E34C5" w:rsidRDefault="00001934" w:rsidP="004A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06A50" w:rsidRPr="000E34C5" w14:paraId="4815F1C2" w14:textId="77777777" w:rsidTr="00C93358">
        <w:tc>
          <w:tcPr>
            <w:tcW w:w="6390" w:type="dxa"/>
          </w:tcPr>
          <w:p w14:paraId="48913A3E" w14:textId="43924A4E" w:rsidR="00001934" w:rsidRPr="000E34C5" w:rsidRDefault="00B8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067429EE" w14:textId="77777777" w:rsidR="00001934" w:rsidRPr="000E34C5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7934ED" w14:textId="77777777" w:rsidR="00001934" w:rsidRPr="000E34C5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F03B0C" w14:textId="6E4D1CE1" w:rsidR="00001934" w:rsidRPr="000E34C5" w:rsidRDefault="00001934" w:rsidP="00001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358" w:rsidRPr="000E34C5" w14:paraId="6E34542E" w14:textId="77777777" w:rsidTr="00C93358">
        <w:tc>
          <w:tcPr>
            <w:tcW w:w="6390" w:type="dxa"/>
          </w:tcPr>
          <w:p w14:paraId="5BD3A201" w14:textId="56473922" w:rsidR="00C93358" w:rsidRPr="000E34C5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60FAF9D2" w14:textId="1C0E34FE" w:rsidR="00C93358" w:rsidRPr="000E34C5" w:rsidRDefault="000C0083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192,347,216</w:t>
            </w:r>
          </w:p>
        </w:tc>
        <w:tc>
          <w:tcPr>
            <w:tcW w:w="270" w:type="dxa"/>
            <w:vAlign w:val="bottom"/>
          </w:tcPr>
          <w:p w14:paraId="174ED7FD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0D190" w14:textId="5C3AC69C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7,823,600</w:t>
            </w:r>
          </w:p>
        </w:tc>
      </w:tr>
      <w:tr w:rsidR="00C93358" w:rsidRPr="000E34C5" w14:paraId="5A6608F0" w14:textId="77777777" w:rsidTr="00C93358">
        <w:tc>
          <w:tcPr>
            <w:tcW w:w="6390" w:type="dxa"/>
          </w:tcPr>
          <w:p w14:paraId="56D773C1" w14:textId="50D08094" w:rsidR="00C93358" w:rsidRPr="000E34C5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0919A" w14:textId="6B990266" w:rsidR="00C93358" w:rsidRPr="000E34C5" w:rsidRDefault="000C0083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  <w:tc>
          <w:tcPr>
            <w:tcW w:w="270" w:type="dxa"/>
            <w:vAlign w:val="bottom"/>
          </w:tcPr>
          <w:p w14:paraId="395E764C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ED01AC" w14:textId="63B9D2E9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450,000</w:t>
            </w:r>
          </w:p>
        </w:tc>
      </w:tr>
      <w:tr w:rsidR="00C93358" w:rsidRPr="000E34C5" w14:paraId="76B36FAB" w14:textId="77777777" w:rsidTr="00C93358">
        <w:tc>
          <w:tcPr>
            <w:tcW w:w="6390" w:type="dxa"/>
          </w:tcPr>
          <w:p w14:paraId="144A5AB7" w14:textId="75644651" w:rsidR="00C93358" w:rsidRPr="000E34C5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6E48B" w14:textId="6B39B4C9" w:rsidR="00C93358" w:rsidRPr="000E34C5" w:rsidRDefault="000C0083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192,572,216</w:t>
            </w:r>
          </w:p>
        </w:tc>
        <w:tc>
          <w:tcPr>
            <w:tcW w:w="270" w:type="dxa"/>
            <w:vAlign w:val="bottom"/>
          </w:tcPr>
          <w:p w14:paraId="68FA559A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2DC1F" w14:textId="40391D6C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8,273,600</w:t>
            </w:r>
          </w:p>
        </w:tc>
      </w:tr>
      <w:tr w:rsidR="00C93358" w:rsidRPr="000E34C5" w14:paraId="5EE41C43" w14:textId="77777777" w:rsidTr="00C93358">
        <w:tc>
          <w:tcPr>
            <w:tcW w:w="6390" w:type="dxa"/>
          </w:tcPr>
          <w:p w14:paraId="43FC4E3C" w14:textId="77777777" w:rsidR="00C93358" w:rsidRPr="000E34C5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1523534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CFEAD4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8707FD1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358" w:rsidRPr="000E34C5" w14:paraId="0506E05E" w14:textId="77777777" w:rsidTr="00C93358">
        <w:tc>
          <w:tcPr>
            <w:tcW w:w="6390" w:type="dxa"/>
          </w:tcPr>
          <w:p w14:paraId="3093D888" w14:textId="7BF7551D" w:rsidR="00C93358" w:rsidRPr="000E34C5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60" w:type="dxa"/>
            <w:vAlign w:val="bottom"/>
          </w:tcPr>
          <w:p w14:paraId="32E6AC0E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6355F9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616D6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358" w:rsidRPr="000E34C5" w14:paraId="68176A79" w14:textId="77777777" w:rsidTr="00C93358">
        <w:tc>
          <w:tcPr>
            <w:tcW w:w="6390" w:type="dxa"/>
          </w:tcPr>
          <w:p w14:paraId="0CE87460" w14:textId="4905C896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4CC532A2" w14:textId="07006A86" w:rsidR="00C93358" w:rsidRPr="000E34C5" w:rsidRDefault="000C0083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1,421,200</w:t>
            </w:r>
          </w:p>
        </w:tc>
        <w:tc>
          <w:tcPr>
            <w:tcW w:w="270" w:type="dxa"/>
            <w:vAlign w:val="bottom"/>
          </w:tcPr>
          <w:p w14:paraId="44344DB0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9534CD" w14:textId="7E27351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192,960</w:t>
            </w:r>
          </w:p>
        </w:tc>
      </w:tr>
      <w:tr w:rsidR="00C93358" w:rsidRPr="000E34C5" w14:paraId="0139F1EE" w14:textId="77777777" w:rsidTr="00C93358">
        <w:tc>
          <w:tcPr>
            <w:tcW w:w="6390" w:type="dxa"/>
          </w:tcPr>
          <w:p w14:paraId="655C812A" w14:textId="463567A3" w:rsidR="00C93358" w:rsidRPr="000E34C5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D426F7" w14:textId="360355FF" w:rsidR="00C93358" w:rsidRPr="000E34C5" w:rsidRDefault="000C0083" w:rsidP="000C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E78B20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D129B5" w14:textId="6798AD3C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88"/>
              <w:rPr>
                <w:rFonts w:asciiTheme="majorBidi" w:hAnsiTheme="majorBidi" w:cstheme="majorBidi"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</w:rPr>
              <w:t>5,404,318</w:t>
            </w:r>
          </w:p>
        </w:tc>
      </w:tr>
      <w:tr w:rsidR="00C93358" w:rsidRPr="000E34C5" w14:paraId="78FE93E9" w14:textId="77777777" w:rsidTr="00C93358">
        <w:tc>
          <w:tcPr>
            <w:tcW w:w="6390" w:type="dxa"/>
          </w:tcPr>
          <w:p w14:paraId="2702DD87" w14:textId="53064EC6" w:rsidR="00C93358" w:rsidRPr="000E34C5" w:rsidRDefault="00C93358" w:rsidP="00C9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94203" w14:textId="2268C487" w:rsidR="00C93358" w:rsidRPr="000E34C5" w:rsidRDefault="000C0083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1,421,200</w:t>
            </w:r>
          </w:p>
        </w:tc>
        <w:tc>
          <w:tcPr>
            <w:tcW w:w="270" w:type="dxa"/>
            <w:vAlign w:val="bottom"/>
          </w:tcPr>
          <w:p w14:paraId="7C663461" w14:textId="77777777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47A23" w14:textId="52A282DC" w:rsidR="00C93358" w:rsidRPr="000E34C5" w:rsidRDefault="00C93358" w:rsidP="00C9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5,597,278</w:t>
            </w:r>
          </w:p>
        </w:tc>
      </w:tr>
    </w:tbl>
    <w:p w14:paraId="4C8F0645" w14:textId="77777777" w:rsidR="0008441C" w:rsidRDefault="0008441C" w:rsidP="0008441C">
      <w:pPr>
        <w:pStyle w:val="Heading9"/>
        <w:ind w:left="540"/>
        <w:rPr>
          <w:rFonts w:asciiTheme="majorBidi" w:hAnsiTheme="majorBidi" w:cs="Angsana New"/>
          <w:cs/>
          <w:lang w:val="th-TH"/>
        </w:rPr>
      </w:pPr>
    </w:p>
    <w:p w14:paraId="0023C1F3" w14:textId="39109774" w:rsidR="0054319D" w:rsidRPr="000E34C5" w:rsidRDefault="00C858F3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theme="majorBidi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t>เหตุการณ์ภายหลังรอบระยะเวลารายงาน</w:t>
      </w:r>
    </w:p>
    <w:p w14:paraId="09617EF8" w14:textId="58B45FD3" w:rsidR="00C858F3" w:rsidRPr="000E34C5" w:rsidRDefault="00C858F3" w:rsidP="001C3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ACD0409" w14:textId="6544FC99" w:rsidR="00FD3A7E" w:rsidRPr="000E34C5" w:rsidRDefault="00FD3A7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="006B7975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0E34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ประชุมคณะกรรมการบริษัท เมื่อวันที่ </w:t>
      </w:r>
      <w:r w:rsidR="00F20D1B" w:rsidRPr="000E34C5">
        <w:rPr>
          <w:rFonts w:asciiTheme="majorBidi" w:hAnsiTheme="majorBidi" w:cstheme="majorBidi"/>
          <w:spacing w:val="-2"/>
          <w:sz w:val="30"/>
          <w:szCs w:val="30"/>
        </w:rPr>
        <w:t>23</w:t>
      </w:r>
      <w:r w:rsidRPr="000E34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กุมภาพันธ์ </w:t>
      </w:r>
      <w:r w:rsidRPr="000E34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C1644" w:rsidRPr="000E34C5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0E34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7975">
        <w:rPr>
          <w:rFonts w:asciiTheme="majorBidi" w:hAnsiTheme="majorBidi" w:cstheme="majorBidi" w:hint="cs"/>
          <w:spacing w:val="-2"/>
          <w:sz w:val="30"/>
          <w:szCs w:val="30"/>
          <w:cs/>
        </w:rPr>
        <w:t>ที่ประชุม</w:t>
      </w:r>
      <w:r w:rsidRPr="000E34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มีมติอนุมัติจ่ายเงินปันผลในอัตราหุ้นละ </w:t>
      </w:r>
      <w:r w:rsidR="00080C79" w:rsidRPr="000E34C5">
        <w:rPr>
          <w:rFonts w:asciiTheme="majorBidi" w:hAnsiTheme="majorBidi" w:cstheme="majorBidi"/>
          <w:spacing w:val="-2"/>
          <w:sz w:val="30"/>
          <w:szCs w:val="30"/>
        </w:rPr>
        <w:t>0.1</w:t>
      </w:r>
      <w:r w:rsidR="00C523D8" w:rsidRPr="000E34C5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0E34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รวมเป็นจำนวนเงินทั้งสิ้นไม่เกิน </w:t>
      </w:r>
      <w:r w:rsidR="00080C79" w:rsidRPr="000E34C5">
        <w:rPr>
          <w:rFonts w:asciiTheme="majorBidi" w:hAnsiTheme="majorBidi" w:cstheme="majorBidi"/>
          <w:sz w:val="30"/>
          <w:szCs w:val="30"/>
        </w:rPr>
        <w:t>8</w:t>
      </w:r>
      <w:r w:rsidR="00C523D8" w:rsidRPr="000E34C5">
        <w:rPr>
          <w:rFonts w:asciiTheme="majorBidi" w:hAnsiTheme="majorBidi" w:cstheme="majorBidi"/>
          <w:sz w:val="30"/>
          <w:szCs w:val="30"/>
        </w:rPr>
        <w:t>7.10</w:t>
      </w:r>
      <w:r w:rsidRPr="000E34C5">
        <w:rPr>
          <w:rFonts w:asciiTheme="majorBidi" w:hAnsiTheme="majorBidi"/>
          <w:sz w:val="30"/>
          <w:szCs w:val="30"/>
          <w:cs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ล้านบาท ทั้งนี้มติดังกล่าวต้องได้รับการอนุมัติจากที่ประชุมสามัญผู้ถือหุ้นในเดือน</w:t>
      </w:r>
      <w:r w:rsidR="00B20B40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0E34C5">
        <w:rPr>
          <w:rFonts w:asciiTheme="majorBidi" w:hAnsiTheme="majorBidi" w:cstheme="majorBidi"/>
          <w:sz w:val="30"/>
          <w:szCs w:val="30"/>
        </w:rPr>
        <w:t xml:space="preserve"> 256</w:t>
      </w:r>
      <w:r w:rsidR="007C1644" w:rsidRPr="000E34C5">
        <w:rPr>
          <w:rFonts w:asciiTheme="majorBidi" w:hAnsiTheme="majorBidi" w:cstheme="majorBidi"/>
          <w:sz w:val="30"/>
          <w:szCs w:val="30"/>
        </w:rPr>
        <w:t>6</w:t>
      </w:r>
    </w:p>
    <w:p w14:paraId="1018A433" w14:textId="048176C2" w:rsidR="00861765" w:rsidRPr="006B7975" w:rsidRDefault="00861765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59F87" w14:textId="53B600F1" w:rsidR="008C555E" w:rsidRDefault="008C555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F03FB" w14:textId="5A587346" w:rsidR="008C555E" w:rsidRDefault="008C555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B1C06" w14:textId="727ED29E" w:rsidR="008C555E" w:rsidRDefault="008C555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2D955" w14:textId="77777777" w:rsidR="008C555E" w:rsidRPr="000E34C5" w:rsidRDefault="008C555E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A8B3DC" w14:textId="25F069B2" w:rsidR="00D3262C" w:rsidRPr="000E34C5" w:rsidRDefault="00D3262C" w:rsidP="00886A0B">
      <w:pPr>
        <w:pStyle w:val="Heading9"/>
        <w:numPr>
          <w:ilvl w:val="0"/>
          <w:numId w:val="31"/>
        </w:numPr>
        <w:ind w:left="540" w:hanging="540"/>
        <w:rPr>
          <w:rFonts w:asciiTheme="majorBidi" w:hAnsiTheme="majorBidi" w:cs="Angsana New"/>
          <w:cs/>
          <w:lang w:val="th-TH"/>
        </w:rPr>
      </w:pPr>
      <w:r w:rsidRPr="000E34C5">
        <w:rPr>
          <w:rFonts w:asciiTheme="majorBidi" w:hAnsiTheme="majorBidi" w:cstheme="majorBidi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4608D96F" w14:textId="77777777" w:rsidR="00D3262C" w:rsidRPr="000E34C5" w:rsidRDefault="00D3262C" w:rsidP="00D3262C">
      <w:pPr>
        <w:spacing w:line="0" w:lineRule="atLeast"/>
        <w:ind w:left="540"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8A6159" w14:textId="3DEB3C9F" w:rsidR="00D3262C" w:rsidRPr="007C1644" w:rsidRDefault="00D3262C" w:rsidP="007E6304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0E34C5">
        <w:rPr>
          <w:rFonts w:asciiTheme="majorBidi" w:hAnsiTheme="majorBidi" w:cstheme="majorBidi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</w:t>
      </w:r>
      <w:r w:rsidR="007D3853" w:rsidRPr="000E34C5">
        <w:rPr>
          <w:rFonts w:asciiTheme="majorBidi" w:hAnsiTheme="majorBidi" w:cstheme="majorBidi"/>
          <w:sz w:val="30"/>
          <w:szCs w:val="30"/>
        </w:rPr>
        <w:t xml:space="preserve"> 1</w:t>
      </w:r>
      <w:r w:rsidRPr="000E34C5">
        <w:rPr>
          <w:rFonts w:asciiTheme="majorBidi" w:hAnsiTheme="majorBidi" w:cstheme="majorBidi"/>
          <w:sz w:val="30"/>
          <w:szCs w:val="30"/>
        </w:rPr>
        <w:t xml:space="preserve"> </w:t>
      </w:r>
      <w:r w:rsidRPr="000E34C5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7D3853" w:rsidRPr="000E34C5">
        <w:rPr>
          <w:rFonts w:asciiTheme="majorBidi" w:hAnsiTheme="majorBidi" w:cstheme="majorBidi"/>
          <w:sz w:val="30"/>
          <w:szCs w:val="30"/>
        </w:rPr>
        <w:t xml:space="preserve"> 2566</w:t>
      </w:r>
      <w:r w:rsidRPr="000E34C5">
        <w:rPr>
          <w:rFonts w:asciiTheme="majorBidi" w:hAnsiTheme="majorBidi" w:cstheme="majorBidi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071805F1" w14:textId="77777777" w:rsidR="00D3262C" w:rsidRPr="007C1644" w:rsidRDefault="00D3262C" w:rsidP="00FD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sectPr w:rsidR="00D3262C" w:rsidRPr="007C1644" w:rsidSect="001A5C19">
      <w:footerReference w:type="default" r:id="rId14"/>
      <w:pgSz w:w="11909" w:h="16834" w:code="9"/>
      <w:pgMar w:top="691" w:right="1152" w:bottom="576" w:left="1152" w:header="720" w:footer="720" w:gutter="0"/>
      <w:paperSrc w:first="7" w:other="7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1FAFB" w14:textId="77777777" w:rsidR="00172873" w:rsidRDefault="00172873">
      <w:r>
        <w:separator/>
      </w:r>
    </w:p>
  </w:endnote>
  <w:endnote w:type="continuationSeparator" w:id="0">
    <w:p w14:paraId="06360B23" w14:textId="77777777" w:rsidR="00172873" w:rsidRDefault="0017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83" w:usb1="10000000" w:usb2="00000000" w:usb3="00000000" w:csb0="8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02912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9F96A0" w14:textId="4378661E" w:rsidR="00672B32" w:rsidRPr="00806A50" w:rsidRDefault="00672B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06A5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06A50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806A50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806A50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806A5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64BCD">
          <w:rPr>
            <w:rFonts w:asciiTheme="majorBidi" w:hAnsiTheme="majorBidi" w:cstheme="majorBidi"/>
            <w:noProof/>
            <w:sz w:val="30"/>
            <w:szCs w:val="30"/>
          </w:rPr>
          <w:t>27</w:t>
        </w:r>
        <w:r w:rsidRPr="00806A5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191194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CE95F50" w14:textId="1FAAE3C9" w:rsidR="00672B32" w:rsidRPr="00207714" w:rsidRDefault="00672B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64BCD"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30C62995" w:rsidR="00672B32" w:rsidRPr="00207714" w:rsidRDefault="00672B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64BCD">
          <w:rPr>
            <w:rFonts w:asciiTheme="majorBidi" w:hAnsiTheme="majorBidi" w:cstheme="majorBidi"/>
            <w:noProof/>
            <w:sz w:val="30"/>
            <w:szCs w:val="30"/>
          </w:rPr>
          <w:t>41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7F5F9" w14:textId="77777777" w:rsidR="00172873" w:rsidRDefault="00172873">
      <w:r>
        <w:separator/>
      </w:r>
    </w:p>
  </w:footnote>
  <w:footnote w:type="continuationSeparator" w:id="0">
    <w:p w14:paraId="63C5499F" w14:textId="77777777" w:rsidR="00172873" w:rsidRDefault="00172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85F98" w14:textId="5A00CB74" w:rsidR="00672B32" w:rsidRDefault="00672B32" w:rsidP="00133E69">
    <w:pPr>
      <w:tabs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1"/>
      <w:rPr>
        <w:rFonts w:ascii="Angsana New" w:hAnsi="Angsana New"/>
        <w:b/>
        <w:bCs/>
        <w:sz w:val="32"/>
        <w:szCs w:val="32"/>
        <w:cs/>
        <w:lang w:val="th-TH"/>
      </w:rPr>
    </w:pPr>
    <w:r w:rsidRPr="00D45B96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โรแยล พลัส จำกัด </w:t>
    </w:r>
    <w:bookmarkStart w:id="3" w:name="_Hlk89088798"/>
    <w:r w:rsidRPr="00D45B96">
      <w:rPr>
        <w:rFonts w:ascii="Angsana New" w:hAnsi="Angsana New"/>
        <w:b/>
        <w:bCs/>
        <w:sz w:val="32"/>
        <w:szCs w:val="32"/>
        <w:cs/>
        <w:lang w:val="th-TH"/>
      </w:rPr>
      <w:t>(มหาชน)</w:t>
    </w:r>
    <w:bookmarkEnd w:id="3"/>
  </w:p>
  <w:p w14:paraId="4154FB46" w14:textId="77777777" w:rsidR="00672B32" w:rsidRPr="00B93DDB" w:rsidRDefault="00672B32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 w:rsidRPr="00B93DDB"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B93DD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74387961" w14:textId="53569584" w:rsidR="00672B32" w:rsidRPr="00B93DDB" w:rsidRDefault="00672B32" w:rsidP="009724F7">
    <w:pPr>
      <w:ind w:right="11"/>
      <w:rPr>
        <w:rFonts w:ascii="Angsana New" w:hAnsi="Angsana New"/>
        <w:b/>
        <w:bCs/>
        <w:sz w:val="32"/>
        <w:szCs w:val="32"/>
      </w:rPr>
    </w:pPr>
    <w:r w:rsidRPr="00B93DDB"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/>
        <w:b/>
        <w:bCs/>
        <w:sz w:val="32"/>
        <w:szCs w:val="32"/>
        <w:cs/>
      </w:rPr>
      <w:t xml:space="preserve">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2565</w:t>
    </w:r>
  </w:p>
  <w:p w14:paraId="35956CFC" w14:textId="303AB645" w:rsidR="00672B32" w:rsidRPr="00323B9C" w:rsidRDefault="00672B32" w:rsidP="00E62B23">
    <w:pPr>
      <w:pStyle w:val="a"/>
      <w:tabs>
        <w:tab w:val="clear" w:pos="1080"/>
        <w:tab w:val="left" w:pos="2807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B24A8"/>
    <w:multiLevelType w:val="hybridMultilevel"/>
    <w:tmpl w:val="F3E8A55A"/>
    <w:lvl w:ilvl="0" w:tplc="AC885F7E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9"/>
  </w:num>
  <w:num w:numId="14">
    <w:abstractNumId w:val="18"/>
  </w:num>
  <w:num w:numId="15">
    <w:abstractNumId w:val="24"/>
  </w:num>
  <w:num w:numId="16">
    <w:abstractNumId w:val="28"/>
  </w:num>
  <w:num w:numId="17">
    <w:abstractNumId w:val="10"/>
  </w:num>
  <w:num w:numId="18">
    <w:abstractNumId w:val="19"/>
  </w:num>
  <w:num w:numId="19">
    <w:abstractNumId w:val="12"/>
  </w:num>
  <w:num w:numId="20">
    <w:abstractNumId w:val="25"/>
  </w:num>
  <w:num w:numId="21">
    <w:abstractNumId w:val="17"/>
  </w:num>
  <w:num w:numId="22">
    <w:abstractNumId w:val="20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1"/>
  </w:num>
  <w:num w:numId="26">
    <w:abstractNumId w:val="26"/>
  </w:num>
  <w:num w:numId="27">
    <w:abstractNumId w:val="23"/>
  </w:num>
  <w:num w:numId="28">
    <w:abstractNumId w:val="14"/>
  </w:num>
  <w:num w:numId="29">
    <w:abstractNumId w:val="13"/>
  </w:num>
  <w:num w:numId="30">
    <w:abstractNumId w:val="27"/>
  </w:num>
  <w:num w:numId="31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1C27"/>
    <w:rsid w:val="00012655"/>
    <w:rsid w:val="0001323B"/>
    <w:rsid w:val="00013261"/>
    <w:rsid w:val="00013E6F"/>
    <w:rsid w:val="00013FE9"/>
    <w:rsid w:val="000141EA"/>
    <w:rsid w:val="00014AC8"/>
    <w:rsid w:val="00015051"/>
    <w:rsid w:val="0001508B"/>
    <w:rsid w:val="00015AA7"/>
    <w:rsid w:val="00015B88"/>
    <w:rsid w:val="00015C8D"/>
    <w:rsid w:val="00016030"/>
    <w:rsid w:val="00016435"/>
    <w:rsid w:val="000167FE"/>
    <w:rsid w:val="000175AC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3982"/>
    <w:rsid w:val="000241DE"/>
    <w:rsid w:val="000245D8"/>
    <w:rsid w:val="000248CE"/>
    <w:rsid w:val="00024D90"/>
    <w:rsid w:val="00024F62"/>
    <w:rsid w:val="00026C02"/>
    <w:rsid w:val="000275B0"/>
    <w:rsid w:val="0002772D"/>
    <w:rsid w:val="00027DAF"/>
    <w:rsid w:val="0003062D"/>
    <w:rsid w:val="00030CFB"/>
    <w:rsid w:val="00030E02"/>
    <w:rsid w:val="00031A55"/>
    <w:rsid w:val="0003229C"/>
    <w:rsid w:val="000327D2"/>
    <w:rsid w:val="00032A93"/>
    <w:rsid w:val="0003353B"/>
    <w:rsid w:val="00033B2B"/>
    <w:rsid w:val="00033E66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2B9A"/>
    <w:rsid w:val="00043BE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38FB"/>
    <w:rsid w:val="00053D8A"/>
    <w:rsid w:val="00053EAC"/>
    <w:rsid w:val="00055DA6"/>
    <w:rsid w:val="00055F0C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76E"/>
    <w:rsid w:val="00061AA9"/>
    <w:rsid w:val="00062784"/>
    <w:rsid w:val="00062BD0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6E24"/>
    <w:rsid w:val="00067576"/>
    <w:rsid w:val="00067C3E"/>
    <w:rsid w:val="00070274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243"/>
    <w:rsid w:val="00073763"/>
    <w:rsid w:val="00074A44"/>
    <w:rsid w:val="00074A5E"/>
    <w:rsid w:val="00074B2F"/>
    <w:rsid w:val="0007664B"/>
    <w:rsid w:val="0007698C"/>
    <w:rsid w:val="00076F31"/>
    <w:rsid w:val="00077113"/>
    <w:rsid w:val="00077AFB"/>
    <w:rsid w:val="00077F3D"/>
    <w:rsid w:val="0008038A"/>
    <w:rsid w:val="00080574"/>
    <w:rsid w:val="00080619"/>
    <w:rsid w:val="00080C7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1C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9"/>
    <w:rsid w:val="0008714A"/>
    <w:rsid w:val="0008756E"/>
    <w:rsid w:val="000877F7"/>
    <w:rsid w:val="00087894"/>
    <w:rsid w:val="00090AC7"/>
    <w:rsid w:val="00090AC9"/>
    <w:rsid w:val="000913B5"/>
    <w:rsid w:val="00092238"/>
    <w:rsid w:val="00092684"/>
    <w:rsid w:val="000929C6"/>
    <w:rsid w:val="00092BB0"/>
    <w:rsid w:val="0009327F"/>
    <w:rsid w:val="000933AF"/>
    <w:rsid w:val="0009489D"/>
    <w:rsid w:val="00094A96"/>
    <w:rsid w:val="00094B23"/>
    <w:rsid w:val="00095789"/>
    <w:rsid w:val="00095F5A"/>
    <w:rsid w:val="00095FFD"/>
    <w:rsid w:val="000973E8"/>
    <w:rsid w:val="00097658"/>
    <w:rsid w:val="00097B3F"/>
    <w:rsid w:val="000A021A"/>
    <w:rsid w:val="000A024C"/>
    <w:rsid w:val="000A13AA"/>
    <w:rsid w:val="000A15B7"/>
    <w:rsid w:val="000A1649"/>
    <w:rsid w:val="000A37E8"/>
    <w:rsid w:val="000A467B"/>
    <w:rsid w:val="000A4CE5"/>
    <w:rsid w:val="000A51E4"/>
    <w:rsid w:val="000A5CAD"/>
    <w:rsid w:val="000A5DC4"/>
    <w:rsid w:val="000A61B6"/>
    <w:rsid w:val="000A6377"/>
    <w:rsid w:val="000A7D06"/>
    <w:rsid w:val="000B0350"/>
    <w:rsid w:val="000B048C"/>
    <w:rsid w:val="000B0BE2"/>
    <w:rsid w:val="000B0ED8"/>
    <w:rsid w:val="000B19CD"/>
    <w:rsid w:val="000B2352"/>
    <w:rsid w:val="000B269B"/>
    <w:rsid w:val="000B3673"/>
    <w:rsid w:val="000B3F1A"/>
    <w:rsid w:val="000B3F86"/>
    <w:rsid w:val="000B411F"/>
    <w:rsid w:val="000B4266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083"/>
    <w:rsid w:val="000C05E5"/>
    <w:rsid w:val="000C0FBB"/>
    <w:rsid w:val="000C1B62"/>
    <w:rsid w:val="000C1F48"/>
    <w:rsid w:val="000C21FC"/>
    <w:rsid w:val="000C2CD6"/>
    <w:rsid w:val="000C4EF6"/>
    <w:rsid w:val="000C585D"/>
    <w:rsid w:val="000C5F09"/>
    <w:rsid w:val="000C66AF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4C5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F0524"/>
    <w:rsid w:val="000F1303"/>
    <w:rsid w:val="000F1CBB"/>
    <w:rsid w:val="000F1D98"/>
    <w:rsid w:val="000F250E"/>
    <w:rsid w:val="000F37AE"/>
    <w:rsid w:val="000F3F49"/>
    <w:rsid w:val="000F47A2"/>
    <w:rsid w:val="000F4D6A"/>
    <w:rsid w:val="000F4FF2"/>
    <w:rsid w:val="000F512F"/>
    <w:rsid w:val="000F545C"/>
    <w:rsid w:val="000F581B"/>
    <w:rsid w:val="000F6424"/>
    <w:rsid w:val="000F651D"/>
    <w:rsid w:val="000F6B38"/>
    <w:rsid w:val="000F7460"/>
    <w:rsid w:val="000F7554"/>
    <w:rsid w:val="000F7B2E"/>
    <w:rsid w:val="000F7BF1"/>
    <w:rsid w:val="000F7CCA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06"/>
    <w:rsid w:val="00103D77"/>
    <w:rsid w:val="00103EC8"/>
    <w:rsid w:val="00103F83"/>
    <w:rsid w:val="00104545"/>
    <w:rsid w:val="001049D2"/>
    <w:rsid w:val="00105379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3528"/>
    <w:rsid w:val="001135ED"/>
    <w:rsid w:val="00114087"/>
    <w:rsid w:val="0011437D"/>
    <w:rsid w:val="00114BE3"/>
    <w:rsid w:val="001153AF"/>
    <w:rsid w:val="001153D8"/>
    <w:rsid w:val="001156D5"/>
    <w:rsid w:val="0011583B"/>
    <w:rsid w:val="00115D4C"/>
    <w:rsid w:val="00116319"/>
    <w:rsid w:val="0011678B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424"/>
    <w:rsid w:val="00122820"/>
    <w:rsid w:val="001232D9"/>
    <w:rsid w:val="001233DC"/>
    <w:rsid w:val="0012364C"/>
    <w:rsid w:val="00123AF3"/>
    <w:rsid w:val="00124C5B"/>
    <w:rsid w:val="001258BB"/>
    <w:rsid w:val="001263AF"/>
    <w:rsid w:val="00126CB7"/>
    <w:rsid w:val="00126D67"/>
    <w:rsid w:val="00126F66"/>
    <w:rsid w:val="0012774D"/>
    <w:rsid w:val="00127D07"/>
    <w:rsid w:val="00127E5C"/>
    <w:rsid w:val="00127F51"/>
    <w:rsid w:val="00127F6C"/>
    <w:rsid w:val="00130341"/>
    <w:rsid w:val="001304CD"/>
    <w:rsid w:val="00130788"/>
    <w:rsid w:val="0013078A"/>
    <w:rsid w:val="001310A1"/>
    <w:rsid w:val="00131E2D"/>
    <w:rsid w:val="001322BD"/>
    <w:rsid w:val="0013283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2FD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5DCE"/>
    <w:rsid w:val="00147D1A"/>
    <w:rsid w:val="00150546"/>
    <w:rsid w:val="0015158D"/>
    <w:rsid w:val="00151810"/>
    <w:rsid w:val="00151975"/>
    <w:rsid w:val="00152DC5"/>
    <w:rsid w:val="001530BA"/>
    <w:rsid w:val="00153AE2"/>
    <w:rsid w:val="00153CCC"/>
    <w:rsid w:val="00154400"/>
    <w:rsid w:val="00155399"/>
    <w:rsid w:val="00155C26"/>
    <w:rsid w:val="001565BA"/>
    <w:rsid w:val="0015673C"/>
    <w:rsid w:val="0015727D"/>
    <w:rsid w:val="00157511"/>
    <w:rsid w:val="001577A2"/>
    <w:rsid w:val="001579EE"/>
    <w:rsid w:val="00160821"/>
    <w:rsid w:val="00160D58"/>
    <w:rsid w:val="00163DA3"/>
    <w:rsid w:val="0016477A"/>
    <w:rsid w:val="00164BD9"/>
    <w:rsid w:val="00164EA1"/>
    <w:rsid w:val="00165FA3"/>
    <w:rsid w:val="001668BF"/>
    <w:rsid w:val="00166A0E"/>
    <w:rsid w:val="001670C0"/>
    <w:rsid w:val="001678B7"/>
    <w:rsid w:val="00167C5D"/>
    <w:rsid w:val="00167FDD"/>
    <w:rsid w:val="00170491"/>
    <w:rsid w:val="00171A47"/>
    <w:rsid w:val="00171B5D"/>
    <w:rsid w:val="00171C4A"/>
    <w:rsid w:val="00171C57"/>
    <w:rsid w:val="0017236A"/>
    <w:rsid w:val="001727B1"/>
    <w:rsid w:val="00172873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CD9"/>
    <w:rsid w:val="00190D27"/>
    <w:rsid w:val="0019117B"/>
    <w:rsid w:val="00191381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3E6E"/>
    <w:rsid w:val="001946F9"/>
    <w:rsid w:val="00194872"/>
    <w:rsid w:val="00194D50"/>
    <w:rsid w:val="001953A7"/>
    <w:rsid w:val="00195451"/>
    <w:rsid w:val="00195A0C"/>
    <w:rsid w:val="00195D4E"/>
    <w:rsid w:val="00195DD7"/>
    <w:rsid w:val="001965D6"/>
    <w:rsid w:val="001966D1"/>
    <w:rsid w:val="001966E9"/>
    <w:rsid w:val="001969AA"/>
    <w:rsid w:val="001976E3"/>
    <w:rsid w:val="00197C7D"/>
    <w:rsid w:val="001A00B0"/>
    <w:rsid w:val="001A0841"/>
    <w:rsid w:val="001A093B"/>
    <w:rsid w:val="001A0ADF"/>
    <w:rsid w:val="001A0CED"/>
    <w:rsid w:val="001A2105"/>
    <w:rsid w:val="001A2D9C"/>
    <w:rsid w:val="001A32A2"/>
    <w:rsid w:val="001A49CE"/>
    <w:rsid w:val="001A5C19"/>
    <w:rsid w:val="001A5D56"/>
    <w:rsid w:val="001A5E72"/>
    <w:rsid w:val="001A6294"/>
    <w:rsid w:val="001A65DD"/>
    <w:rsid w:val="001A7AA8"/>
    <w:rsid w:val="001A7CD4"/>
    <w:rsid w:val="001A7EC5"/>
    <w:rsid w:val="001B0121"/>
    <w:rsid w:val="001B06E6"/>
    <w:rsid w:val="001B1533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91"/>
    <w:rsid w:val="001C0DA8"/>
    <w:rsid w:val="001C0EF4"/>
    <w:rsid w:val="001C128C"/>
    <w:rsid w:val="001C13AE"/>
    <w:rsid w:val="001C15C9"/>
    <w:rsid w:val="001C169E"/>
    <w:rsid w:val="001C1AD4"/>
    <w:rsid w:val="001C1F65"/>
    <w:rsid w:val="001C20C2"/>
    <w:rsid w:val="001C2549"/>
    <w:rsid w:val="001C2A00"/>
    <w:rsid w:val="001C3188"/>
    <w:rsid w:val="001C3484"/>
    <w:rsid w:val="001C39B5"/>
    <w:rsid w:val="001C4550"/>
    <w:rsid w:val="001C4957"/>
    <w:rsid w:val="001C4D93"/>
    <w:rsid w:val="001C500B"/>
    <w:rsid w:val="001C5DF2"/>
    <w:rsid w:val="001C5E4B"/>
    <w:rsid w:val="001C6117"/>
    <w:rsid w:val="001C6AA0"/>
    <w:rsid w:val="001C7899"/>
    <w:rsid w:val="001C7CAF"/>
    <w:rsid w:val="001C7F6D"/>
    <w:rsid w:val="001D0339"/>
    <w:rsid w:val="001D0CA9"/>
    <w:rsid w:val="001D0CBB"/>
    <w:rsid w:val="001D121A"/>
    <w:rsid w:val="001D1CC4"/>
    <w:rsid w:val="001D428E"/>
    <w:rsid w:val="001D447B"/>
    <w:rsid w:val="001D45EF"/>
    <w:rsid w:val="001D4862"/>
    <w:rsid w:val="001D5AFB"/>
    <w:rsid w:val="001D6252"/>
    <w:rsid w:val="001D6589"/>
    <w:rsid w:val="001D7F95"/>
    <w:rsid w:val="001E05A5"/>
    <w:rsid w:val="001E085D"/>
    <w:rsid w:val="001E0A1F"/>
    <w:rsid w:val="001E136D"/>
    <w:rsid w:val="001E1552"/>
    <w:rsid w:val="001E16C2"/>
    <w:rsid w:val="001E1B6A"/>
    <w:rsid w:val="001E1FD4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AEB"/>
    <w:rsid w:val="001E7FD3"/>
    <w:rsid w:val="001F0AEF"/>
    <w:rsid w:val="001F177D"/>
    <w:rsid w:val="001F19F2"/>
    <w:rsid w:val="001F2C49"/>
    <w:rsid w:val="001F3073"/>
    <w:rsid w:val="001F366D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0B5"/>
    <w:rsid w:val="002000FD"/>
    <w:rsid w:val="00200311"/>
    <w:rsid w:val="0020035C"/>
    <w:rsid w:val="00200679"/>
    <w:rsid w:val="0020075D"/>
    <w:rsid w:val="002011A9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495"/>
    <w:rsid w:val="00205729"/>
    <w:rsid w:val="00205B80"/>
    <w:rsid w:val="00205CE9"/>
    <w:rsid w:val="00205D6E"/>
    <w:rsid w:val="00205DBD"/>
    <w:rsid w:val="00206789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37"/>
    <w:rsid w:val="00213482"/>
    <w:rsid w:val="002136CC"/>
    <w:rsid w:val="00214C7D"/>
    <w:rsid w:val="002153FD"/>
    <w:rsid w:val="00215778"/>
    <w:rsid w:val="00215CDD"/>
    <w:rsid w:val="00215DAB"/>
    <w:rsid w:val="00215E1D"/>
    <w:rsid w:val="00216487"/>
    <w:rsid w:val="0021691A"/>
    <w:rsid w:val="002169A6"/>
    <w:rsid w:val="002169C4"/>
    <w:rsid w:val="00216B02"/>
    <w:rsid w:val="00216BCE"/>
    <w:rsid w:val="002170E3"/>
    <w:rsid w:val="00217672"/>
    <w:rsid w:val="0021767E"/>
    <w:rsid w:val="00217B7A"/>
    <w:rsid w:val="002200A7"/>
    <w:rsid w:val="002208E1"/>
    <w:rsid w:val="00220FC1"/>
    <w:rsid w:val="00221CEC"/>
    <w:rsid w:val="00222350"/>
    <w:rsid w:val="002227B8"/>
    <w:rsid w:val="00223D93"/>
    <w:rsid w:val="00223F8A"/>
    <w:rsid w:val="00224079"/>
    <w:rsid w:val="002251EB"/>
    <w:rsid w:val="00225901"/>
    <w:rsid w:val="00226452"/>
    <w:rsid w:val="00226499"/>
    <w:rsid w:val="00226FCC"/>
    <w:rsid w:val="00227242"/>
    <w:rsid w:val="00227496"/>
    <w:rsid w:val="00227B76"/>
    <w:rsid w:val="002305BC"/>
    <w:rsid w:val="00230D8B"/>
    <w:rsid w:val="00230E5E"/>
    <w:rsid w:val="00231A37"/>
    <w:rsid w:val="002326D4"/>
    <w:rsid w:val="0023273C"/>
    <w:rsid w:val="00232BB2"/>
    <w:rsid w:val="00232BED"/>
    <w:rsid w:val="00233214"/>
    <w:rsid w:val="00233229"/>
    <w:rsid w:val="002333C3"/>
    <w:rsid w:val="00233606"/>
    <w:rsid w:val="00233884"/>
    <w:rsid w:val="00234CA5"/>
    <w:rsid w:val="00234D71"/>
    <w:rsid w:val="00235B17"/>
    <w:rsid w:val="00236DCC"/>
    <w:rsid w:val="002370B4"/>
    <w:rsid w:val="002371FE"/>
    <w:rsid w:val="002377D6"/>
    <w:rsid w:val="0024016A"/>
    <w:rsid w:val="002409F5"/>
    <w:rsid w:val="00240DF7"/>
    <w:rsid w:val="0024128C"/>
    <w:rsid w:val="00241359"/>
    <w:rsid w:val="0024137D"/>
    <w:rsid w:val="00241CEB"/>
    <w:rsid w:val="00242D23"/>
    <w:rsid w:val="0024300A"/>
    <w:rsid w:val="00243418"/>
    <w:rsid w:val="00243AD1"/>
    <w:rsid w:val="00243C60"/>
    <w:rsid w:val="00244E35"/>
    <w:rsid w:val="00246447"/>
    <w:rsid w:val="002468C1"/>
    <w:rsid w:val="00246C10"/>
    <w:rsid w:val="00246EDE"/>
    <w:rsid w:val="0024776F"/>
    <w:rsid w:val="00247F30"/>
    <w:rsid w:val="0025065B"/>
    <w:rsid w:val="00250895"/>
    <w:rsid w:val="00251897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ACB"/>
    <w:rsid w:val="00254C6A"/>
    <w:rsid w:val="00255B56"/>
    <w:rsid w:val="00257345"/>
    <w:rsid w:val="002575A1"/>
    <w:rsid w:val="00257606"/>
    <w:rsid w:val="00257685"/>
    <w:rsid w:val="0025769A"/>
    <w:rsid w:val="00260A0A"/>
    <w:rsid w:val="00260C5F"/>
    <w:rsid w:val="00261585"/>
    <w:rsid w:val="00261A42"/>
    <w:rsid w:val="00261F25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7027E"/>
    <w:rsid w:val="002706D5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D7E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DD2"/>
    <w:rsid w:val="00281EAE"/>
    <w:rsid w:val="0028240F"/>
    <w:rsid w:val="00282468"/>
    <w:rsid w:val="00282656"/>
    <w:rsid w:val="00283460"/>
    <w:rsid w:val="00283F14"/>
    <w:rsid w:val="002840D2"/>
    <w:rsid w:val="00284859"/>
    <w:rsid w:val="002849F9"/>
    <w:rsid w:val="00284E34"/>
    <w:rsid w:val="00285660"/>
    <w:rsid w:val="002856EB"/>
    <w:rsid w:val="00285A01"/>
    <w:rsid w:val="00285B11"/>
    <w:rsid w:val="00285C37"/>
    <w:rsid w:val="00285CE9"/>
    <w:rsid w:val="00285E52"/>
    <w:rsid w:val="00286669"/>
    <w:rsid w:val="00286A9F"/>
    <w:rsid w:val="00286D95"/>
    <w:rsid w:val="00286F2D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BCE"/>
    <w:rsid w:val="00294BFB"/>
    <w:rsid w:val="00295657"/>
    <w:rsid w:val="00295D5E"/>
    <w:rsid w:val="00296083"/>
    <w:rsid w:val="00296288"/>
    <w:rsid w:val="002964CD"/>
    <w:rsid w:val="00296AB8"/>
    <w:rsid w:val="0029747F"/>
    <w:rsid w:val="00297590"/>
    <w:rsid w:val="002A07D8"/>
    <w:rsid w:val="002A0A77"/>
    <w:rsid w:val="002A0CB7"/>
    <w:rsid w:val="002A1051"/>
    <w:rsid w:val="002A1DB8"/>
    <w:rsid w:val="002A2E45"/>
    <w:rsid w:val="002A3182"/>
    <w:rsid w:val="002A364F"/>
    <w:rsid w:val="002A3B81"/>
    <w:rsid w:val="002A3C50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A7B07"/>
    <w:rsid w:val="002B0114"/>
    <w:rsid w:val="002B0281"/>
    <w:rsid w:val="002B0360"/>
    <w:rsid w:val="002B0844"/>
    <w:rsid w:val="002B0A5A"/>
    <w:rsid w:val="002B13B4"/>
    <w:rsid w:val="002B13EF"/>
    <w:rsid w:val="002B194F"/>
    <w:rsid w:val="002B26EA"/>
    <w:rsid w:val="002B27A5"/>
    <w:rsid w:val="002B31E6"/>
    <w:rsid w:val="002B3339"/>
    <w:rsid w:val="002B39B1"/>
    <w:rsid w:val="002B41CF"/>
    <w:rsid w:val="002B422E"/>
    <w:rsid w:val="002B4E5B"/>
    <w:rsid w:val="002B5815"/>
    <w:rsid w:val="002B597B"/>
    <w:rsid w:val="002B5A60"/>
    <w:rsid w:val="002B6ED0"/>
    <w:rsid w:val="002B75D9"/>
    <w:rsid w:val="002C14A3"/>
    <w:rsid w:val="002C1C2D"/>
    <w:rsid w:val="002C25E2"/>
    <w:rsid w:val="002C2910"/>
    <w:rsid w:val="002C2D7D"/>
    <w:rsid w:val="002C3770"/>
    <w:rsid w:val="002C37FF"/>
    <w:rsid w:val="002C3E5D"/>
    <w:rsid w:val="002C3F9F"/>
    <w:rsid w:val="002C41DA"/>
    <w:rsid w:val="002C4229"/>
    <w:rsid w:val="002C4D31"/>
    <w:rsid w:val="002C504E"/>
    <w:rsid w:val="002C6358"/>
    <w:rsid w:val="002C6B5D"/>
    <w:rsid w:val="002C6FDD"/>
    <w:rsid w:val="002C7681"/>
    <w:rsid w:val="002D095F"/>
    <w:rsid w:val="002D12D2"/>
    <w:rsid w:val="002D16E7"/>
    <w:rsid w:val="002D203E"/>
    <w:rsid w:val="002D28B3"/>
    <w:rsid w:val="002D2B55"/>
    <w:rsid w:val="002D2B5B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2B0"/>
    <w:rsid w:val="002E1B76"/>
    <w:rsid w:val="002E2795"/>
    <w:rsid w:val="002E2A12"/>
    <w:rsid w:val="002E2DA4"/>
    <w:rsid w:val="002E31DD"/>
    <w:rsid w:val="002E31FF"/>
    <w:rsid w:val="002E46EE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BD1"/>
    <w:rsid w:val="002F30B2"/>
    <w:rsid w:val="002F3722"/>
    <w:rsid w:val="002F4957"/>
    <w:rsid w:val="002F5651"/>
    <w:rsid w:val="002F5FD5"/>
    <w:rsid w:val="002F66DB"/>
    <w:rsid w:val="002F69C7"/>
    <w:rsid w:val="002F7797"/>
    <w:rsid w:val="002F7CD7"/>
    <w:rsid w:val="00300455"/>
    <w:rsid w:val="003011B2"/>
    <w:rsid w:val="00301D1F"/>
    <w:rsid w:val="00301E9B"/>
    <w:rsid w:val="0030211C"/>
    <w:rsid w:val="00302A39"/>
    <w:rsid w:val="00302F3C"/>
    <w:rsid w:val="00303E58"/>
    <w:rsid w:val="003051B2"/>
    <w:rsid w:val="003058C6"/>
    <w:rsid w:val="003064D5"/>
    <w:rsid w:val="003101DD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2173B"/>
    <w:rsid w:val="00322946"/>
    <w:rsid w:val="00322FC0"/>
    <w:rsid w:val="00323773"/>
    <w:rsid w:val="00323B9C"/>
    <w:rsid w:val="00325245"/>
    <w:rsid w:val="0032571B"/>
    <w:rsid w:val="00325BFF"/>
    <w:rsid w:val="00325E81"/>
    <w:rsid w:val="0032794E"/>
    <w:rsid w:val="003306E2"/>
    <w:rsid w:val="003309A8"/>
    <w:rsid w:val="00330A0E"/>
    <w:rsid w:val="00330D77"/>
    <w:rsid w:val="0033157F"/>
    <w:rsid w:val="00331FDC"/>
    <w:rsid w:val="00332773"/>
    <w:rsid w:val="00332A21"/>
    <w:rsid w:val="003331C4"/>
    <w:rsid w:val="00333559"/>
    <w:rsid w:val="00333F66"/>
    <w:rsid w:val="00334593"/>
    <w:rsid w:val="003348C1"/>
    <w:rsid w:val="00334912"/>
    <w:rsid w:val="00334E97"/>
    <w:rsid w:val="00334F96"/>
    <w:rsid w:val="003354E2"/>
    <w:rsid w:val="00335A4E"/>
    <w:rsid w:val="00335D90"/>
    <w:rsid w:val="00336203"/>
    <w:rsid w:val="003362A6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4737"/>
    <w:rsid w:val="00345564"/>
    <w:rsid w:val="0034595B"/>
    <w:rsid w:val="00345ECE"/>
    <w:rsid w:val="0034660F"/>
    <w:rsid w:val="003468EC"/>
    <w:rsid w:val="00347085"/>
    <w:rsid w:val="00347B2E"/>
    <w:rsid w:val="0035065B"/>
    <w:rsid w:val="00350C5F"/>
    <w:rsid w:val="003511AB"/>
    <w:rsid w:val="0035172D"/>
    <w:rsid w:val="00351BC4"/>
    <w:rsid w:val="00351F0C"/>
    <w:rsid w:val="0035249E"/>
    <w:rsid w:val="00352651"/>
    <w:rsid w:val="00352CDB"/>
    <w:rsid w:val="003530F6"/>
    <w:rsid w:val="003532A2"/>
    <w:rsid w:val="0035336B"/>
    <w:rsid w:val="003541AF"/>
    <w:rsid w:val="003543C2"/>
    <w:rsid w:val="0035456C"/>
    <w:rsid w:val="00355A3C"/>
    <w:rsid w:val="00356510"/>
    <w:rsid w:val="003565C6"/>
    <w:rsid w:val="00356814"/>
    <w:rsid w:val="00357016"/>
    <w:rsid w:val="003570A8"/>
    <w:rsid w:val="00357123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3941"/>
    <w:rsid w:val="00364236"/>
    <w:rsid w:val="003644E0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F88"/>
    <w:rsid w:val="003716CA"/>
    <w:rsid w:val="00371921"/>
    <w:rsid w:val="00371EB9"/>
    <w:rsid w:val="0037220D"/>
    <w:rsid w:val="00372389"/>
    <w:rsid w:val="00372AE2"/>
    <w:rsid w:val="00372EBA"/>
    <w:rsid w:val="00373D92"/>
    <w:rsid w:val="00374327"/>
    <w:rsid w:val="00374AA3"/>
    <w:rsid w:val="003752C3"/>
    <w:rsid w:val="0037544B"/>
    <w:rsid w:val="00377F23"/>
    <w:rsid w:val="00377F54"/>
    <w:rsid w:val="0038017F"/>
    <w:rsid w:val="0038023C"/>
    <w:rsid w:val="0038074C"/>
    <w:rsid w:val="00380858"/>
    <w:rsid w:val="00380DCC"/>
    <w:rsid w:val="00380E74"/>
    <w:rsid w:val="003815A4"/>
    <w:rsid w:val="003815DA"/>
    <w:rsid w:val="00381638"/>
    <w:rsid w:val="00381D0A"/>
    <w:rsid w:val="00382C7E"/>
    <w:rsid w:val="00384706"/>
    <w:rsid w:val="00384C99"/>
    <w:rsid w:val="003853A5"/>
    <w:rsid w:val="00385464"/>
    <w:rsid w:val="00385FE5"/>
    <w:rsid w:val="00386484"/>
    <w:rsid w:val="00386549"/>
    <w:rsid w:val="003868F0"/>
    <w:rsid w:val="00386FC4"/>
    <w:rsid w:val="00387613"/>
    <w:rsid w:val="0038783B"/>
    <w:rsid w:val="00390860"/>
    <w:rsid w:val="00390C3D"/>
    <w:rsid w:val="00390C48"/>
    <w:rsid w:val="0039113A"/>
    <w:rsid w:val="00391417"/>
    <w:rsid w:val="00392480"/>
    <w:rsid w:val="00392750"/>
    <w:rsid w:val="00392E3B"/>
    <w:rsid w:val="003935BE"/>
    <w:rsid w:val="00393AE8"/>
    <w:rsid w:val="003949A0"/>
    <w:rsid w:val="0039532F"/>
    <w:rsid w:val="003954A1"/>
    <w:rsid w:val="00396965"/>
    <w:rsid w:val="00397EBF"/>
    <w:rsid w:val="003A0118"/>
    <w:rsid w:val="003A01AA"/>
    <w:rsid w:val="003A1378"/>
    <w:rsid w:val="003A1A15"/>
    <w:rsid w:val="003A29AC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A91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BC"/>
    <w:rsid w:val="003C0104"/>
    <w:rsid w:val="003C0A6B"/>
    <w:rsid w:val="003C0D35"/>
    <w:rsid w:val="003C0E5B"/>
    <w:rsid w:val="003C1486"/>
    <w:rsid w:val="003C180C"/>
    <w:rsid w:val="003C1841"/>
    <w:rsid w:val="003C3993"/>
    <w:rsid w:val="003C3BD5"/>
    <w:rsid w:val="003C41B0"/>
    <w:rsid w:val="003C4754"/>
    <w:rsid w:val="003C49BF"/>
    <w:rsid w:val="003C4B37"/>
    <w:rsid w:val="003C596D"/>
    <w:rsid w:val="003C5D78"/>
    <w:rsid w:val="003C619D"/>
    <w:rsid w:val="003C62A2"/>
    <w:rsid w:val="003C6548"/>
    <w:rsid w:val="003C676F"/>
    <w:rsid w:val="003C6BE6"/>
    <w:rsid w:val="003C7391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2B7D"/>
    <w:rsid w:val="003D3CD6"/>
    <w:rsid w:val="003D46AC"/>
    <w:rsid w:val="003D4773"/>
    <w:rsid w:val="003D4EC9"/>
    <w:rsid w:val="003D5B92"/>
    <w:rsid w:val="003D5E2B"/>
    <w:rsid w:val="003D609B"/>
    <w:rsid w:val="003D6570"/>
    <w:rsid w:val="003D65CA"/>
    <w:rsid w:val="003D691B"/>
    <w:rsid w:val="003D7D47"/>
    <w:rsid w:val="003D7EC3"/>
    <w:rsid w:val="003E0213"/>
    <w:rsid w:val="003E028C"/>
    <w:rsid w:val="003E0DAD"/>
    <w:rsid w:val="003E1424"/>
    <w:rsid w:val="003E1C61"/>
    <w:rsid w:val="003E2530"/>
    <w:rsid w:val="003E2D3C"/>
    <w:rsid w:val="003E34AF"/>
    <w:rsid w:val="003E35FA"/>
    <w:rsid w:val="003E4019"/>
    <w:rsid w:val="003E45C6"/>
    <w:rsid w:val="003E4F12"/>
    <w:rsid w:val="003E4F76"/>
    <w:rsid w:val="003F11FA"/>
    <w:rsid w:val="003F1F8E"/>
    <w:rsid w:val="003F2155"/>
    <w:rsid w:val="003F2456"/>
    <w:rsid w:val="003F2970"/>
    <w:rsid w:val="003F30BA"/>
    <w:rsid w:val="003F3FCA"/>
    <w:rsid w:val="003F42C9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31F8"/>
    <w:rsid w:val="00404D0B"/>
    <w:rsid w:val="00405943"/>
    <w:rsid w:val="00405B64"/>
    <w:rsid w:val="00405F6F"/>
    <w:rsid w:val="00406974"/>
    <w:rsid w:val="00406CD1"/>
    <w:rsid w:val="0040710F"/>
    <w:rsid w:val="0040742E"/>
    <w:rsid w:val="00410054"/>
    <w:rsid w:val="004110C2"/>
    <w:rsid w:val="00411BCB"/>
    <w:rsid w:val="00412C7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607B"/>
    <w:rsid w:val="00416848"/>
    <w:rsid w:val="00416967"/>
    <w:rsid w:val="004202FC"/>
    <w:rsid w:val="00420D86"/>
    <w:rsid w:val="00420EC0"/>
    <w:rsid w:val="004210BF"/>
    <w:rsid w:val="004210F7"/>
    <w:rsid w:val="00421105"/>
    <w:rsid w:val="00421539"/>
    <w:rsid w:val="00421A6C"/>
    <w:rsid w:val="00421AA4"/>
    <w:rsid w:val="00421F6C"/>
    <w:rsid w:val="004223FB"/>
    <w:rsid w:val="004224D8"/>
    <w:rsid w:val="004228EE"/>
    <w:rsid w:val="004237CD"/>
    <w:rsid w:val="00424F9F"/>
    <w:rsid w:val="00425091"/>
    <w:rsid w:val="004255FB"/>
    <w:rsid w:val="00425793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304E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701"/>
    <w:rsid w:val="00441546"/>
    <w:rsid w:val="00441688"/>
    <w:rsid w:val="00441A3C"/>
    <w:rsid w:val="0044203B"/>
    <w:rsid w:val="00442104"/>
    <w:rsid w:val="0044392A"/>
    <w:rsid w:val="0044395D"/>
    <w:rsid w:val="004439C3"/>
    <w:rsid w:val="004450CE"/>
    <w:rsid w:val="0044599D"/>
    <w:rsid w:val="004459F1"/>
    <w:rsid w:val="00445BCE"/>
    <w:rsid w:val="00445E8E"/>
    <w:rsid w:val="0044613B"/>
    <w:rsid w:val="004465AD"/>
    <w:rsid w:val="004469DD"/>
    <w:rsid w:val="00446AFC"/>
    <w:rsid w:val="00447A1D"/>
    <w:rsid w:val="00450822"/>
    <w:rsid w:val="0045092C"/>
    <w:rsid w:val="00451F6E"/>
    <w:rsid w:val="00452D12"/>
    <w:rsid w:val="0045304C"/>
    <w:rsid w:val="00454670"/>
    <w:rsid w:val="004553B8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C19"/>
    <w:rsid w:val="004611C8"/>
    <w:rsid w:val="00462283"/>
    <w:rsid w:val="004626C0"/>
    <w:rsid w:val="00462E07"/>
    <w:rsid w:val="00463509"/>
    <w:rsid w:val="00463AFA"/>
    <w:rsid w:val="00463CFB"/>
    <w:rsid w:val="00463D90"/>
    <w:rsid w:val="004644BF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1408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2728"/>
    <w:rsid w:val="0048300B"/>
    <w:rsid w:val="00483386"/>
    <w:rsid w:val="00483AC1"/>
    <w:rsid w:val="00483E3E"/>
    <w:rsid w:val="00484245"/>
    <w:rsid w:val="00484796"/>
    <w:rsid w:val="004849D9"/>
    <w:rsid w:val="00484B64"/>
    <w:rsid w:val="00484BE2"/>
    <w:rsid w:val="00484C0E"/>
    <w:rsid w:val="00484FC8"/>
    <w:rsid w:val="004852B1"/>
    <w:rsid w:val="00485942"/>
    <w:rsid w:val="0048785D"/>
    <w:rsid w:val="00487C8C"/>
    <w:rsid w:val="004905C4"/>
    <w:rsid w:val="004906A0"/>
    <w:rsid w:val="00491399"/>
    <w:rsid w:val="004915EA"/>
    <w:rsid w:val="004918E8"/>
    <w:rsid w:val="00491B37"/>
    <w:rsid w:val="00491CBF"/>
    <w:rsid w:val="00492137"/>
    <w:rsid w:val="00492361"/>
    <w:rsid w:val="004927BC"/>
    <w:rsid w:val="00492B77"/>
    <w:rsid w:val="00492DCA"/>
    <w:rsid w:val="004931FA"/>
    <w:rsid w:val="00493ABC"/>
    <w:rsid w:val="00494D64"/>
    <w:rsid w:val="00495271"/>
    <w:rsid w:val="004953AA"/>
    <w:rsid w:val="004956DD"/>
    <w:rsid w:val="00495943"/>
    <w:rsid w:val="00495E54"/>
    <w:rsid w:val="00496446"/>
    <w:rsid w:val="004966BA"/>
    <w:rsid w:val="00496D85"/>
    <w:rsid w:val="00496FA7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46B5"/>
    <w:rsid w:val="004B5C0A"/>
    <w:rsid w:val="004B630B"/>
    <w:rsid w:val="004B691B"/>
    <w:rsid w:val="004B70A1"/>
    <w:rsid w:val="004B7A0B"/>
    <w:rsid w:val="004B7D23"/>
    <w:rsid w:val="004C2CC7"/>
    <w:rsid w:val="004C2EE1"/>
    <w:rsid w:val="004C311C"/>
    <w:rsid w:val="004C31A0"/>
    <w:rsid w:val="004C36D7"/>
    <w:rsid w:val="004C38C6"/>
    <w:rsid w:val="004C3BF5"/>
    <w:rsid w:val="004C3D9D"/>
    <w:rsid w:val="004C4035"/>
    <w:rsid w:val="004C4405"/>
    <w:rsid w:val="004C49A0"/>
    <w:rsid w:val="004C4B1F"/>
    <w:rsid w:val="004C4D72"/>
    <w:rsid w:val="004C542C"/>
    <w:rsid w:val="004C5A56"/>
    <w:rsid w:val="004C5D0E"/>
    <w:rsid w:val="004C60C8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EEA"/>
    <w:rsid w:val="004D5148"/>
    <w:rsid w:val="004D5ADC"/>
    <w:rsid w:val="004D6774"/>
    <w:rsid w:val="004D72FD"/>
    <w:rsid w:val="004D77F5"/>
    <w:rsid w:val="004E12E0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8C5"/>
    <w:rsid w:val="004E496A"/>
    <w:rsid w:val="004E5054"/>
    <w:rsid w:val="004E6B92"/>
    <w:rsid w:val="004E7716"/>
    <w:rsid w:val="004E78BD"/>
    <w:rsid w:val="004F0112"/>
    <w:rsid w:val="004F07D8"/>
    <w:rsid w:val="004F0D95"/>
    <w:rsid w:val="004F0F87"/>
    <w:rsid w:val="004F13D0"/>
    <w:rsid w:val="004F157C"/>
    <w:rsid w:val="004F1B1D"/>
    <w:rsid w:val="004F2234"/>
    <w:rsid w:val="004F2857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B3C"/>
    <w:rsid w:val="004F637C"/>
    <w:rsid w:val="004F641C"/>
    <w:rsid w:val="004F688A"/>
    <w:rsid w:val="004F7867"/>
    <w:rsid w:val="004F796D"/>
    <w:rsid w:val="004F7DE5"/>
    <w:rsid w:val="00500A3A"/>
    <w:rsid w:val="0050125F"/>
    <w:rsid w:val="0050154B"/>
    <w:rsid w:val="00501D66"/>
    <w:rsid w:val="00502409"/>
    <w:rsid w:val="005024D3"/>
    <w:rsid w:val="00502C20"/>
    <w:rsid w:val="005036D1"/>
    <w:rsid w:val="00503A71"/>
    <w:rsid w:val="00503A85"/>
    <w:rsid w:val="0050402C"/>
    <w:rsid w:val="00504080"/>
    <w:rsid w:val="00504B71"/>
    <w:rsid w:val="0050557D"/>
    <w:rsid w:val="00505B30"/>
    <w:rsid w:val="00505BA8"/>
    <w:rsid w:val="00505F2E"/>
    <w:rsid w:val="00506777"/>
    <w:rsid w:val="00507108"/>
    <w:rsid w:val="0051049D"/>
    <w:rsid w:val="00510B12"/>
    <w:rsid w:val="0051114B"/>
    <w:rsid w:val="005114EF"/>
    <w:rsid w:val="005114FB"/>
    <w:rsid w:val="0051193D"/>
    <w:rsid w:val="0051205F"/>
    <w:rsid w:val="00512257"/>
    <w:rsid w:val="005123E5"/>
    <w:rsid w:val="0051274C"/>
    <w:rsid w:val="005128C8"/>
    <w:rsid w:val="00513853"/>
    <w:rsid w:val="00513B83"/>
    <w:rsid w:val="00513C20"/>
    <w:rsid w:val="00513FAD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2468"/>
    <w:rsid w:val="00522749"/>
    <w:rsid w:val="00522A8A"/>
    <w:rsid w:val="00522E2A"/>
    <w:rsid w:val="00522F97"/>
    <w:rsid w:val="0052310C"/>
    <w:rsid w:val="00523208"/>
    <w:rsid w:val="00524153"/>
    <w:rsid w:val="00524A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2B3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62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4DA"/>
    <w:rsid w:val="005476CD"/>
    <w:rsid w:val="005500F7"/>
    <w:rsid w:val="00550D9F"/>
    <w:rsid w:val="005519A4"/>
    <w:rsid w:val="00551E0A"/>
    <w:rsid w:val="0055383D"/>
    <w:rsid w:val="00553948"/>
    <w:rsid w:val="00553E8A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25B5"/>
    <w:rsid w:val="00563554"/>
    <w:rsid w:val="005635C8"/>
    <w:rsid w:val="00564305"/>
    <w:rsid w:val="00565B82"/>
    <w:rsid w:val="00566D6A"/>
    <w:rsid w:val="005671AC"/>
    <w:rsid w:val="005672B2"/>
    <w:rsid w:val="0056797B"/>
    <w:rsid w:val="005679F2"/>
    <w:rsid w:val="00567B68"/>
    <w:rsid w:val="00567EA9"/>
    <w:rsid w:val="005704BF"/>
    <w:rsid w:val="005705EE"/>
    <w:rsid w:val="0057117F"/>
    <w:rsid w:val="005711ED"/>
    <w:rsid w:val="0057196D"/>
    <w:rsid w:val="00571C59"/>
    <w:rsid w:val="00573AF0"/>
    <w:rsid w:val="00573C5C"/>
    <w:rsid w:val="00573D21"/>
    <w:rsid w:val="00574318"/>
    <w:rsid w:val="005756DE"/>
    <w:rsid w:val="005760FC"/>
    <w:rsid w:val="005767F8"/>
    <w:rsid w:val="00576DB0"/>
    <w:rsid w:val="00577224"/>
    <w:rsid w:val="00577295"/>
    <w:rsid w:val="00577CC8"/>
    <w:rsid w:val="005808FB"/>
    <w:rsid w:val="00580B39"/>
    <w:rsid w:val="00582058"/>
    <w:rsid w:val="00582370"/>
    <w:rsid w:val="005825D8"/>
    <w:rsid w:val="00582BB4"/>
    <w:rsid w:val="00582E64"/>
    <w:rsid w:val="00583ED3"/>
    <w:rsid w:val="00583FDE"/>
    <w:rsid w:val="005840DF"/>
    <w:rsid w:val="005841BE"/>
    <w:rsid w:val="0058461F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87BA1"/>
    <w:rsid w:val="00590355"/>
    <w:rsid w:val="005911FD"/>
    <w:rsid w:val="00591A01"/>
    <w:rsid w:val="00591D5B"/>
    <w:rsid w:val="0059243F"/>
    <w:rsid w:val="005927F6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89B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1422"/>
    <w:rsid w:val="005A1E4A"/>
    <w:rsid w:val="005A2190"/>
    <w:rsid w:val="005A2350"/>
    <w:rsid w:val="005A2AF1"/>
    <w:rsid w:val="005A30BF"/>
    <w:rsid w:val="005A3717"/>
    <w:rsid w:val="005A3DA7"/>
    <w:rsid w:val="005A3E01"/>
    <w:rsid w:val="005A434D"/>
    <w:rsid w:val="005A4573"/>
    <w:rsid w:val="005A4997"/>
    <w:rsid w:val="005A5836"/>
    <w:rsid w:val="005A61DD"/>
    <w:rsid w:val="005A62C9"/>
    <w:rsid w:val="005A6695"/>
    <w:rsid w:val="005A7811"/>
    <w:rsid w:val="005A7BCF"/>
    <w:rsid w:val="005B03EF"/>
    <w:rsid w:val="005B069E"/>
    <w:rsid w:val="005B0D40"/>
    <w:rsid w:val="005B12B1"/>
    <w:rsid w:val="005B1431"/>
    <w:rsid w:val="005B4311"/>
    <w:rsid w:val="005B43E0"/>
    <w:rsid w:val="005B4897"/>
    <w:rsid w:val="005B49B0"/>
    <w:rsid w:val="005B5B59"/>
    <w:rsid w:val="005B66A6"/>
    <w:rsid w:val="005B6F54"/>
    <w:rsid w:val="005C0735"/>
    <w:rsid w:val="005C0900"/>
    <w:rsid w:val="005C0ACE"/>
    <w:rsid w:val="005C0B56"/>
    <w:rsid w:val="005C13CE"/>
    <w:rsid w:val="005C1D35"/>
    <w:rsid w:val="005C1D49"/>
    <w:rsid w:val="005C28B1"/>
    <w:rsid w:val="005C2AA6"/>
    <w:rsid w:val="005C2EAA"/>
    <w:rsid w:val="005C3217"/>
    <w:rsid w:val="005C3222"/>
    <w:rsid w:val="005C32A7"/>
    <w:rsid w:val="005C39E7"/>
    <w:rsid w:val="005C4401"/>
    <w:rsid w:val="005C4579"/>
    <w:rsid w:val="005C645F"/>
    <w:rsid w:val="005C6677"/>
    <w:rsid w:val="005C6DE9"/>
    <w:rsid w:val="005C6EA6"/>
    <w:rsid w:val="005C70E7"/>
    <w:rsid w:val="005C72DB"/>
    <w:rsid w:val="005D1235"/>
    <w:rsid w:val="005D14F3"/>
    <w:rsid w:val="005D2181"/>
    <w:rsid w:val="005D283D"/>
    <w:rsid w:val="005D2B5E"/>
    <w:rsid w:val="005D2DF1"/>
    <w:rsid w:val="005D2E4C"/>
    <w:rsid w:val="005D3AB5"/>
    <w:rsid w:val="005D405B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413"/>
    <w:rsid w:val="005D6920"/>
    <w:rsid w:val="005D69E7"/>
    <w:rsid w:val="005D6B96"/>
    <w:rsid w:val="005D6D28"/>
    <w:rsid w:val="005E0586"/>
    <w:rsid w:val="005E127E"/>
    <w:rsid w:val="005E18C7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CBC"/>
    <w:rsid w:val="005E4095"/>
    <w:rsid w:val="005E40A1"/>
    <w:rsid w:val="005E4899"/>
    <w:rsid w:val="005E529F"/>
    <w:rsid w:val="005E5327"/>
    <w:rsid w:val="005E65BC"/>
    <w:rsid w:val="005E6B4F"/>
    <w:rsid w:val="005E725B"/>
    <w:rsid w:val="005E75DB"/>
    <w:rsid w:val="005F0366"/>
    <w:rsid w:val="005F04E0"/>
    <w:rsid w:val="005F0601"/>
    <w:rsid w:val="005F08C5"/>
    <w:rsid w:val="005F0934"/>
    <w:rsid w:val="005F10B1"/>
    <w:rsid w:val="005F11F3"/>
    <w:rsid w:val="005F17AA"/>
    <w:rsid w:val="005F1CE8"/>
    <w:rsid w:val="005F1F1E"/>
    <w:rsid w:val="005F1F4D"/>
    <w:rsid w:val="005F20C7"/>
    <w:rsid w:val="005F21F1"/>
    <w:rsid w:val="005F24DD"/>
    <w:rsid w:val="005F250F"/>
    <w:rsid w:val="005F2642"/>
    <w:rsid w:val="005F3ACE"/>
    <w:rsid w:val="005F43F3"/>
    <w:rsid w:val="005F46E7"/>
    <w:rsid w:val="005F4A14"/>
    <w:rsid w:val="005F5C3D"/>
    <w:rsid w:val="005F5CED"/>
    <w:rsid w:val="005F6F75"/>
    <w:rsid w:val="005F71F7"/>
    <w:rsid w:val="00600195"/>
    <w:rsid w:val="0060108F"/>
    <w:rsid w:val="006012C0"/>
    <w:rsid w:val="006018D3"/>
    <w:rsid w:val="00601D4C"/>
    <w:rsid w:val="00601DE7"/>
    <w:rsid w:val="00602243"/>
    <w:rsid w:val="0060249B"/>
    <w:rsid w:val="00602F6B"/>
    <w:rsid w:val="0060328F"/>
    <w:rsid w:val="006033B5"/>
    <w:rsid w:val="00603C61"/>
    <w:rsid w:val="00605ADC"/>
    <w:rsid w:val="006064F3"/>
    <w:rsid w:val="006066D0"/>
    <w:rsid w:val="0060670E"/>
    <w:rsid w:val="00607275"/>
    <w:rsid w:val="00607B1D"/>
    <w:rsid w:val="00607C0E"/>
    <w:rsid w:val="0061025A"/>
    <w:rsid w:val="006106A3"/>
    <w:rsid w:val="00610C30"/>
    <w:rsid w:val="00610DFC"/>
    <w:rsid w:val="00611E78"/>
    <w:rsid w:val="00612D98"/>
    <w:rsid w:val="00613A08"/>
    <w:rsid w:val="00613BB7"/>
    <w:rsid w:val="00613DA8"/>
    <w:rsid w:val="0061465A"/>
    <w:rsid w:val="00614808"/>
    <w:rsid w:val="00614B65"/>
    <w:rsid w:val="00614C7F"/>
    <w:rsid w:val="00615395"/>
    <w:rsid w:val="00615412"/>
    <w:rsid w:val="006164BF"/>
    <w:rsid w:val="00616B22"/>
    <w:rsid w:val="00616B28"/>
    <w:rsid w:val="00617A8A"/>
    <w:rsid w:val="00617E0D"/>
    <w:rsid w:val="006203DC"/>
    <w:rsid w:val="006204E8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74"/>
    <w:rsid w:val="00623BF0"/>
    <w:rsid w:val="00623D6C"/>
    <w:rsid w:val="006244B2"/>
    <w:rsid w:val="00624546"/>
    <w:rsid w:val="006247F1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DF7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57B4"/>
    <w:rsid w:val="00636E8F"/>
    <w:rsid w:val="00636ECE"/>
    <w:rsid w:val="00636EEA"/>
    <w:rsid w:val="006402AF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560B"/>
    <w:rsid w:val="0064561C"/>
    <w:rsid w:val="00645796"/>
    <w:rsid w:val="006458C1"/>
    <w:rsid w:val="00645DDC"/>
    <w:rsid w:val="006465AC"/>
    <w:rsid w:val="006465FD"/>
    <w:rsid w:val="006473BF"/>
    <w:rsid w:val="00647EC1"/>
    <w:rsid w:val="0065059A"/>
    <w:rsid w:val="00650DDF"/>
    <w:rsid w:val="006511BA"/>
    <w:rsid w:val="00652104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4D6F"/>
    <w:rsid w:val="0065527B"/>
    <w:rsid w:val="006552C9"/>
    <w:rsid w:val="006555AF"/>
    <w:rsid w:val="00655879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4972"/>
    <w:rsid w:val="00665E12"/>
    <w:rsid w:val="006661E4"/>
    <w:rsid w:val="006662E5"/>
    <w:rsid w:val="00666385"/>
    <w:rsid w:val="006663B8"/>
    <w:rsid w:val="00667377"/>
    <w:rsid w:val="00667496"/>
    <w:rsid w:val="00667649"/>
    <w:rsid w:val="0067019E"/>
    <w:rsid w:val="006709BF"/>
    <w:rsid w:val="006711C3"/>
    <w:rsid w:val="00671610"/>
    <w:rsid w:val="0067194D"/>
    <w:rsid w:val="00672537"/>
    <w:rsid w:val="00672B32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FF"/>
    <w:rsid w:val="00677147"/>
    <w:rsid w:val="006779E4"/>
    <w:rsid w:val="00680E72"/>
    <w:rsid w:val="00681A46"/>
    <w:rsid w:val="00681C87"/>
    <w:rsid w:val="006825D7"/>
    <w:rsid w:val="00682BA7"/>
    <w:rsid w:val="00682FE0"/>
    <w:rsid w:val="00683264"/>
    <w:rsid w:val="006839C3"/>
    <w:rsid w:val="00683D9E"/>
    <w:rsid w:val="006843EE"/>
    <w:rsid w:val="00684786"/>
    <w:rsid w:val="00684CF9"/>
    <w:rsid w:val="00685789"/>
    <w:rsid w:val="006859DD"/>
    <w:rsid w:val="00685D98"/>
    <w:rsid w:val="00686452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409"/>
    <w:rsid w:val="00694921"/>
    <w:rsid w:val="00694D76"/>
    <w:rsid w:val="00695054"/>
    <w:rsid w:val="00695455"/>
    <w:rsid w:val="00695BEF"/>
    <w:rsid w:val="006962E0"/>
    <w:rsid w:val="00697572"/>
    <w:rsid w:val="00697665"/>
    <w:rsid w:val="006976C5"/>
    <w:rsid w:val="006A09BC"/>
    <w:rsid w:val="006A0DC2"/>
    <w:rsid w:val="006A183F"/>
    <w:rsid w:val="006A2D40"/>
    <w:rsid w:val="006A3334"/>
    <w:rsid w:val="006A35D9"/>
    <w:rsid w:val="006A369B"/>
    <w:rsid w:val="006A37ED"/>
    <w:rsid w:val="006A3F3E"/>
    <w:rsid w:val="006A4162"/>
    <w:rsid w:val="006A4E83"/>
    <w:rsid w:val="006A68B9"/>
    <w:rsid w:val="006A7510"/>
    <w:rsid w:val="006A751A"/>
    <w:rsid w:val="006A7CE8"/>
    <w:rsid w:val="006A7D90"/>
    <w:rsid w:val="006B03A3"/>
    <w:rsid w:val="006B03C8"/>
    <w:rsid w:val="006B0CCC"/>
    <w:rsid w:val="006B0D40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9CC"/>
    <w:rsid w:val="006B4232"/>
    <w:rsid w:val="006B573D"/>
    <w:rsid w:val="006B5E6F"/>
    <w:rsid w:val="006B606A"/>
    <w:rsid w:val="006B672C"/>
    <w:rsid w:val="006B6BD7"/>
    <w:rsid w:val="006B7975"/>
    <w:rsid w:val="006B7C08"/>
    <w:rsid w:val="006C046C"/>
    <w:rsid w:val="006C060C"/>
    <w:rsid w:val="006C0888"/>
    <w:rsid w:val="006C1350"/>
    <w:rsid w:val="006C1AB8"/>
    <w:rsid w:val="006C1CED"/>
    <w:rsid w:val="006C1F34"/>
    <w:rsid w:val="006C2732"/>
    <w:rsid w:val="006C2AF0"/>
    <w:rsid w:val="006C2DAB"/>
    <w:rsid w:val="006C30E0"/>
    <w:rsid w:val="006C3225"/>
    <w:rsid w:val="006C3230"/>
    <w:rsid w:val="006C4962"/>
    <w:rsid w:val="006C56C3"/>
    <w:rsid w:val="006C6E6C"/>
    <w:rsid w:val="006C7CFB"/>
    <w:rsid w:val="006D2404"/>
    <w:rsid w:val="006D24D3"/>
    <w:rsid w:val="006D2CF2"/>
    <w:rsid w:val="006D46D8"/>
    <w:rsid w:val="006D4AF9"/>
    <w:rsid w:val="006D5167"/>
    <w:rsid w:val="006D52D6"/>
    <w:rsid w:val="006D603E"/>
    <w:rsid w:val="006D6390"/>
    <w:rsid w:val="006D6977"/>
    <w:rsid w:val="006D6C85"/>
    <w:rsid w:val="006D752C"/>
    <w:rsid w:val="006D7E0B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676"/>
    <w:rsid w:val="006F4BA4"/>
    <w:rsid w:val="006F514E"/>
    <w:rsid w:val="006F5306"/>
    <w:rsid w:val="006F5D43"/>
    <w:rsid w:val="006F624A"/>
    <w:rsid w:val="006F67BD"/>
    <w:rsid w:val="006F7CFF"/>
    <w:rsid w:val="006F7D33"/>
    <w:rsid w:val="00700245"/>
    <w:rsid w:val="00702071"/>
    <w:rsid w:val="00702AE0"/>
    <w:rsid w:val="00702F93"/>
    <w:rsid w:val="00703256"/>
    <w:rsid w:val="00703A7E"/>
    <w:rsid w:val="0070512B"/>
    <w:rsid w:val="00705747"/>
    <w:rsid w:val="007062A6"/>
    <w:rsid w:val="007069EE"/>
    <w:rsid w:val="00706BC9"/>
    <w:rsid w:val="00706F7A"/>
    <w:rsid w:val="007070FE"/>
    <w:rsid w:val="007078FC"/>
    <w:rsid w:val="00707ECB"/>
    <w:rsid w:val="0071062B"/>
    <w:rsid w:val="00711F02"/>
    <w:rsid w:val="00711F1B"/>
    <w:rsid w:val="00711FB9"/>
    <w:rsid w:val="007120F9"/>
    <w:rsid w:val="00712FDF"/>
    <w:rsid w:val="007138C1"/>
    <w:rsid w:val="007138DC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EB2"/>
    <w:rsid w:val="00717FB8"/>
    <w:rsid w:val="007206F8"/>
    <w:rsid w:val="0072108B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4D3"/>
    <w:rsid w:val="00724F23"/>
    <w:rsid w:val="00725003"/>
    <w:rsid w:val="00725347"/>
    <w:rsid w:val="00725547"/>
    <w:rsid w:val="0072561F"/>
    <w:rsid w:val="00725CCF"/>
    <w:rsid w:val="00725F90"/>
    <w:rsid w:val="00726858"/>
    <w:rsid w:val="00726C4E"/>
    <w:rsid w:val="00727031"/>
    <w:rsid w:val="00730F70"/>
    <w:rsid w:val="00731515"/>
    <w:rsid w:val="007318D5"/>
    <w:rsid w:val="00731A50"/>
    <w:rsid w:val="00731D14"/>
    <w:rsid w:val="007322CA"/>
    <w:rsid w:val="00732674"/>
    <w:rsid w:val="0073329A"/>
    <w:rsid w:val="007336E1"/>
    <w:rsid w:val="007348C3"/>
    <w:rsid w:val="00735ECB"/>
    <w:rsid w:val="00736D99"/>
    <w:rsid w:val="007371AC"/>
    <w:rsid w:val="007376C4"/>
    <w:rsid w:val="00737CEC"/>
    <w:rsid w:val="00737F1B"/>
    <w:rsid w:val="00740D82"/>
    <w:rsid w:val="00741122"/>
    <w:rsid w:val="0074128B"/>
    <w:rsid w:val="007416C7"/>
    <w:rsid w:val="007417D4"/>
    <w:rsid w:val="00741AD7"/>
    <w:rsid w:val="0074248B"/>
    <w:rsid w:val="0074249E"/>
    <w:rsid w:val="007426F5"/>
    <w:rsid w:val="00742B0A"/>
    <w:rsid w:val="0074344F"/>
    <w:rsid w:val="00743808"/>
    <w:rsid w:val="0074508A"/>
    <w:rsid w:val="00745716"/>
    <w:rsid w:val="0074641B"/>
    <w:rsid w:val="007468A4"/>
    <w:rsid w:val="0074730B"/>
    <w:rsid w:val="00747332"/>
    <w:rsid w:val="00750405"/>
    <w:rsid w:val="007515EB"/>
    <w:rsid w:val="00751720"/>
    <w:rsid w:val="0075188C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B5"/>
    <w:rsid w:val="007572DA"/>
    <w:rsid w:val="007573C1"/>
    <w:rsid w:val="0075744F"/>
    <w:rsid w:val="00757770"/>
    <w:rsid w:val="00757B94"/>
    <w:rsid w:val="00757DB9"/>
    <w:rsid w:val="00757F7B"/>
    <w:rsid w:val="007607BC"/>
    <w:rsid w:val="00761000"/>
    <w:rsid w:val="007613F9"/>
    <w:rsid w:val="007623A8"/>
    <w:rsid w:val="00762E78"/>
    <w:rsid w:val="0076320C"/>
    <w:rsid w:val="007639E1"/>
    <w:rsid w:val="00763B1A"/>
    <w:rsid w:val="00763F79"/>
    <w:rsid w:val="007640C3"/>
    <w:rsid w:val="007641C8"/>
    <w:rsid w:val="00764632"/>
    <w:rsid w:val="0076536E"/>
    <w:rsid w:val="0076580B"/>
    <w:rsid w:val="007658E4"/>
    <w:rsid w:val="00766462"/>
    <w:rsid w:val="00766956"/>
    <w:rsid w:val="0077101A"/>
    <w:rsid w:val="007724FB"/>
    <w:rsid w:val="007727F4"/>
    <w:rsid w:val="00772ACC"/>
    <w:rsid w:val="007733E8"/>
    <w:rsid w:val="0077361D"/>
    <w:rsid w:val="007736C8"/>
    <w:rsid w:val="007739E1"/>
    <w:rsid w:val="00774928"/>
    <w:rsid w:val="00774A1A"/>
    <w:rsid w:val="00774A38"/>
    <w:rsid w:val="00774C4C"/>
    <w:rsid w:val="0077541C"/>
    <w:rsid w:val="0077550D"/>
    <w:rsid w:val="00776194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2205"/>
    <w:rsid w:val="00782A40"/>
    <w:rsid w:val="0078318A"/>
    <w:rsid w:val="007834E1"/>
    <w:rsid w:val="00783A88"/>
    <w:rsid w:val="00783E80"/>
    <w:rsid w:val="00784625"/>
    <w:rsid w:val="0078472D"/>
    <w:rsid w:val="007847A9"/>
    <w:rsid w:val="00784960"/>
    <w:rsid w:val="007849F9"/>
    <w:rsid w:val="00784DD3"/>
    <w:rsid w:val="007861A1"/>
    <w:rsid w:val="0078621F"/>
    <w:rsid w:val="00786793"/>
    <w:rsid w:val="00787319"/>
    <w:rsid w:val="0078772D"/>
    <w:rsid w:val="00787806"/>
    <w:rsid w:val="00787EA0"/>
    <w:rsid w:val="00787F6F"/>
    <w:rsid w:val="0079028D"/>
    <w:rsid w:val="0079055C"/>
    <w:rsid w:val="00790969"/>
    <w:rsid w:val="0079110C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A077F"/>
    <w:rsid w:val="007A07AE"/>
    <w:rsid w:val="007A0961"/>
    <w:rsid w:val="007A1127"/>
    <w:rsid w:val="007A12EE"/>
    <w:rsid w:val="007A16DD"/>
    <w:rsid w:val="007A173E"/>
    <w:rsid w:val="007A1E54"/>
    <w:rsid w:val="007A26A4"/>
    <w:rsid w:val="007A3040"/>
    <w:rsid w:val="007A345A"/>
    <w:rsid w:val="007A3605"/>
    <w:rsid w:val="007A3685"/>
    <w:rsid w:val="007A3888"/>
    <w:rsid w:val="007A3B0F"/>
    <w:rsid w:val="007A4540"/>
    <w:rsid w:val="007A552B"/>
    <w:rsid w:val="007A58B0"/>
    <w:rsid w:val="007A5997"/>
    <w:rsid w:val="007A5CBB"/>
    <w:rsid w:val="007A60C7"/>
    <w:rsid w:val="007A73C8"/>
    <w:rsid w:val="007A7642"/>
    <w:rsid w:val="007A775F"/>
    <w:rsid w:val="007B0A78"/>
    <w:rsid w:val="007B0DCD"/>
    <w:rsid w:val="007B1204"/>
    <w:rsid w:val="007B120A"/>
    <w:rsid w:val="007B183E"/>
    <w:rsid w:val="007B1C66"/>
    <w:rsid w:val="007B2524"/>
    <w:rsid w:val="007B3393"/>
    <w:rsid w:val="007B368B"/>
    <w:rsid w:val="007B36E4"/>
    <w:rsid w:val="007B52FF"/>
    <w:rsid w:val="007B5EF7"/>
    <w:rsid w:val="007B6E63"/>
    <w:rsid w:val="007B7474"/>
    <w:rsid w:val="007C145E"/>
    <w:rsid w:val="007C164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25D4"/>
    <w:rsid w:val="007D3853"/>
    <w:rsid w:val="007D3AAD"/>
    <w:rsid w:val="007D3FBC"/>
    <w:rsid w:val="007D4607"/>
    <w:rsid w:val="007D483D"/>
    <w:rsid w:val="007D4B2A"/>
    <w:rsid w:val="007D7835"/>
    <w:rsid w:val="007D7D6F"/>
    <w:rsid w:val="007E038A"/>
    <w:rsid w:val="007E057B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ACF"/>
    <w:rsid w:val="007E5DB9"/>
    <w:rsid w:val="007E5FB8"/>
    <w:rsid w:val="007E6304"/>
    <w:rsid w:val="007E639A"/>
    <w:rsid w:val="007E6624"/>
    <w:rsid w:val="007E6889"/>
    <w:rsid w:val="007E6C7B"/>
    <w:rsid w:val="007E722C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444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471"/>
    <w:rsid w:val="007F59B9"/>
    <w:rsid w:val="007F645C"/>
    <w:rsid w:val="007F682D"/>
    <w:rsid w:val="007F75AF"/>
    <w:rsid w:val="007F7612"/>
    <w:rsid w:val="007F7632"/>
    <w:rsid w:val="007F7BE9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5CCE"/>
    <w:rsid w:val="008065E5"/>
    <w:rsid w:val="0080660C"/>
    <w:rsid w:val="00806A50"/>
    <w:rsid w:val="00806C63"/>
    <w:rsid w:val="00807D59"/>
    <w:rsid w:val="008106D1"/>
    <w:rsid w:val="00810738"/>
    <w:rsid w:val="00810E35"/>
    <w:rsid w:val="008111CF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8A9"/>
    <w:rsid w:val="00816B7A"/>
    <w:rsid w:val="008173C8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84B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34F5"/>
    <w:rsid w:val="00834285"/>
    <w:rsid w:val="008342B7"/>
    <w:rsid w:val="0083496C"/>
    <w:rsid w:val="00834FCE"/>
    <w:rsid w:val="00835833"/>
    <w:rsid w:val="00836399"/>
    <w:rsid w:val="00836DA3"/>
    <w:rsid w:val="008372A4"/>
    <w:rsid w:val="0083765D"/>
    <w:rsid w:val="008378F9"/>
    <w:rsid w:val="00837B9A"/>
    <w:rsid w:val="00837F4D"/>
    <w:rsid w:val="00840302"/>
    <w:rsid w:val="00840BFE"/>
    <w:rsid w:val="00840EF2"/>
    <w:rsid w:val="00840F16"/>
    <w:rsid w:val="00841B7E"/>
    <w:rsid w:val="00841DE3"/>
    <w:rsid w:val="00841DE9"/>
    <w:rsid w:val="008424CA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312"/>
    <w:rsid w:val="00854986"/>
    <w:rsid w:val="00855344"/>
    <w:rsid w:val="008554E1"/>
    <w:rsid w:val="00855EA0"/>
    <w:rsid w:val="008565E6"/>
    <w:rsid w:val="0085686A"/>
    <w:rsid w:val="0085699F"/>
    <w:rsid w:val="00856B41"/>
    <w:rsid w:val="00856C6F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765"/>
    <w:rsid w:val="00861911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A3A"/>
    <w:rsid w:val="00864C52"/>
    <w:rsid w:val="00864C91"/>
    <w:rsid w:val="00865052"/>
    <w:rsid w:val="008656D9"/>
    <w:rsid w:val="008657EF"/>
    <w:rsid w:val="00866538"/>
    <w:rsid w:val="00866CF1"/>
    <w:rsid w:val="008705F9"/>
    <w:rsid w:val="008706D0"/>
    <w:rsid w:val="0087162B"/>
    <w:rsid w:val="008724FA"/>
    <w:rsid w:val="00872FD8"/>
    <w:rsid w:val="00873159"/>
    <w:rsid w:val="0087497F"/>
    <w:rsid w:val="00874C5D"/>
    <w:rsid w:val="008757B7"/>
    <w:rsid w:val="00875A1D"/>
    <w:rsid w:val="00875F4F"/>
    <w:rsid w:val="00875F94"/>
    <w:rsid w:val="0087669E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248"/>
    <w:rsid w:val="00885A60"/>
    <w:rsid w:val="00885C65"/>
    <w:rsid w:val="008860F9"/>
    <w:rsid w:val="00886440"/>
    <w:rsid w:val="00886A0B"/>
    <w:rsid w:val="00886F35"/>
    <w:rsid w:val="0088719B"/>
    <w:rsid w:val="0088719E"/>
    <w:rsid w:val="008871C8"/>
    <w:rsid w:val="00890357"/>
    <w:rsid w:val="00890419"/>
    <w:rsid w:val="008908CC"/>
    <w:rsid w:val="00890BBD"/>
    <w:rsid w:val="00891887"/>
    <w:rsid w:val="008920EB"/>
    <w:rsid w:val="008924A7"/>
    <w:rsid w:val="008929F9"/>
    <w:rsid w:val="0089331E"/>
    <w:rsid w:val="0089354F"/>
    <w:rsid w:val="00893A72"/>
    <w:rsid w:val="008946E9"/>
    <w:rsid w:val="00894DC2"/>
    <w:rsid w:val="00894DCD"/>
    <w:rsid w:val="00895058"/>
    <w:rsid w:val="0089527A"/>
    <w:rsid w:val="00895483"/>
    <w:rsid w:val="008954C2"/>
    <w:rsid w:val="0089664A"/>
    <w:rsid w:val="008967EB"/>
    <w:rsid w:val="00896AA1"/>
    <w:rsid w:val="00896B52"/>
    <w:rsid w:val="00896BE4"/>
    <w:rsid w:val="008A0475"/>
    <w:rsid w:val="008A0EA6"/>
    <w:rsid w:val="008A1791"/>
    <w:rsid w:val="008A21E8"/>
    <w:rsid w:val="008A2B2E"/>
    <w:rsid w:val="008A2E15"/>
    <w:rsid w:val="008A3314"/>
    <w:rsid w:val="008A3972"/>
    <w:rsid w:val="008A3A96"/>
    <w:rsid w:val="008A4816"/>
    <w:rsid w:val="008A4F84"/>
    <w:rsid w:val="008A60BB"/>
    <w:rsid w:val="008A68AA"/>
    <w:rsid w:val="008A6BE1"/>
    <w:rsid w:val="008A79B5"/>
    <w:rsid w:val="008A7EB5"/>
    <w:rsid w:val="008A7EE9"/>
    <w:rsid w:val="008B1108"/>
    <w:rsid w:val="008B1275"/>
    <w:rsid w:val="008B1804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73D"/>
    <w:rsid w:val="008B5BB4"/>
    <w:rsid w:val="008B6018"/>
    <w:rsid w:val="008B62E6"/>
    <w:rsid w:val="008B75A2"/>
    <w:rsid w:val="008B7F36"/>
    <w:rsid w:val="008C0015"/>
    <w:rsid w:val="008C057E"/>
    <w:rsid w:val="008C07C9"/>
    <w:rsid w:val="008C09F0"/>
    <w:rsid w:val="008C0EE6"/>
    <w:rsid w:val="008C16E0"/>
    <w:rsid w:val="008C214A"/>
    <w:rsid w:val="008C2409"/>
    <w:rsid w:val="008C24A5"/>
    <w:rsid w:val="008C337B"/>
    <w:rsid w:val="008C38C6"/>
    <w:rsid w:val="008C4519"/>
    <w:rsid w:val="008C48E4"/>
    <w:rsid w:val="008C4AAB"/>
    <w:rsid w:val="008C4FB8"/>
    <w:rsid w:val="008C555E"/>
    <w:rsid w:val="008C573B"/>
    <w:rsid w:val="008C5F98"/>
    <w:rsid w:val="008C611D"/>
    <w:rsid w:val="008C62CB"/>
    <w:rsid w:val="008C693C"/>
    <w:rsid w:val="008C746D"/>
    <w:rsid w:val="008C755F"/>
    <w:rsid w:val="008C7575"/>
    <w:rsid w:val="008C77D1"/>
    <w:rsid w:val="008C7D46"/>
    <w:rsid w:val="008C7DF7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99A"/>
    <w:rsid w:val="008E6A8E"/>
    <w:rsid w:val="008E6D54"/>
    <w:rsid w:val="008E76E5"/>
    <w:rsid w:val="008E7823"/>
    <w:rsid w:val="008E784C"/>
    <w:rsid w:val="008E7B30"/>
    <w:rsid w:val="008E7D60"/>
    <w:rsid w:val="008E7DC2"/>
    <w:rsid w:val="008E7FA4"/>
    <w:rsid w:val="008F00A2"/>
    <w:rsid w:val="008F01DB"/>
    <w:rsid w:val="008F0A21"/>
    <w:rsid w:val="008F0E67"/>
    <w:rsid w:val="008F0E93"/>
    <w:rsid w:val="008F0EEB"/>
    <w:rsid w:val="008F15D4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372"/>
    <w:rsid w:val="008F5667"/>
    <w:rsid w:val="008F583A"/>
    <w:rsid w:val="008F5E6D"/>
    <w:rsid w:val="008F60C2"/>
    <w:rsid w:val="008F6845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34CB"/>
    <w:rsid w:val="009035EE"/>
    <w:rsid w:val="009035FB"/>
    <w:rsid w:val="009038BE"/>
    <w:rsid w:val="00904096"/>
    <w:rsid w:val="009045E0"/>
    <w:rsid w:val="009058CC"/>
    <w:rsid w:val="00905AB1"/>
    <w:rsid w:val="009061D8"/>
    <w:rsid w:val="00906497"/>
    <w:rsid w:val="00907C86"/>
    <w:rsid w:val="009109EB"/>
    <w:rsid w:val="00910A49"/>
    <w:rsid w:val="00910B46"/>
    <w:rsid w:val="009117ED"/>
    <w:rsid w:val="00911B16"/>
    <w:rsid w:val="00912F58"/>
    <w:rsid w:val="00912FB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98C"/>
    <w:rsid w:val="00916CA4"/>
    <w:rsid w:val="00916F88"/>
    <w:rsid w:val="00917446"/>
    <w:rsid w:val="00917457"/>
    <w:rsid w:val="009176F1"/>
    <w:rsid w:val="0091782D"/>
    <w:rsid w:val="00921461"/>
    <w:rsid w:val="009216AE"/>
    <w:rsid w:val="009217A9"/>
    <w:rsid w:val="0092193B"/>
    <w:rsid w:val="009228AF"/>
    <w:rsid w:val="00922B15"/>
    <w:rsid w:val="00922FFA"/>
    <w:rsid w:val="009238BA"/>
    <w:rsid w:val="00923D3E"/>
    <w:rsid w:val="00924A6D"/>
    <w:rsid w:val="00924D97"/>
    <w:rsid w:val="00924F81"/>
    <w:rsid w:val="00925DED"/>
    <w:rsid w:val="009264F9"/>
    <w:rsid w:val="00926953"/>
    <w:rsid w:val="00926DD5"/>
    <w:rsid w:val="00926EA4"/>
    <w:rsid w:val="00927161"/>
    <w:rsid w:val="009275FC"/>
    <w:rsid w:val="0092766E"/>
    <w:rsid w:val="0092794F"/>
    <w:rsid w:val="00927CC8"/>
    <w:rsid w:val="00927DCE"/>
    <w:rsid w:val="009303B3"/>
    <w:rsid w:val="0093067B"/>
    <w:rsid w:val="009308A4"/>
    <w:rsid w:val="00930AF7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2D"/>
    <w:rsid w:val="0093493A"/>
    <w:rsid w:val="0093499D"/>
    <w:rsid w:val="009351E3"/>
    <w:rsid w:val="0093527C"/>
    <w:rsid w:val="009361DF"/>
    <w:rsid w:val="009362FB"/>
    <w:rsid w:val="009366C1"/>
    <w:rsid w:val="00936810"/>
    <w:rsid w:val="00936D73"/>
    <w:rsid w:val="009373F6"/>
    <w:rsid w:val="00937A2C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58"/>
    <w:rsid w:val="00944073"/>
    <w:rsid w:val="0094497D"/>
    <w:rsid w:val="00944CFB"/>
    <w:rsid w:val="00945BD1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434B"/>
    <w:rsid w:val="00954446"/>
    <w:rsid w:val="0095471F"/>
    <w:rsid w:val="00954818"/>
    <w:rsid w:val="00954E31"/>
    <w:rsid w:val="00955E2C"/>
    <w:rsid w:val="009560B3"/>
    <w:rsid w:val="009562AC"/>
    <w:rsid w:val="0095691E"/>
    <w:rsid w:val="00957529"/>
    <w:rsid w:val="00957A88"/>
    <w:rsid w:val="00957B13"/>
    <w:rsid w:val="00957ED3"/>
    <w:rsid w:val="00960816"/>
    <w:rsid w:val="00960A3B"/>
    <w:rsid w:val="00961975"/>
    <w:rsid w:val="00961F10"/>
    <w:rsid w:val="00962178"/>
    <w:rsid w:val="00962E71"/>
    <w:rsid w:val="00963B7F"/>
    <w:rsid w:val="00963D35"/>
    <w:rsid w:val="00964BCD"/>
    <w:rsid w:val="0096512A"/>
    <w:rsid w:val="0096523B"/>
    <w:rsid w:val="00965339"/>
    <w:rsid w:val="00965600"/>
    <w:rsid w:val="00965A78"/>
    <w:rsid w:val="009661D0"/>
    <w:rsid w:val="00966D1B"/>
    <w:rsid w:val="00967BE3"/>
    <w:rsid w:val="00967E32"/>
    <w:rsid w:val="00970F0B"/>
    <w:rsid w:val="00971881"/>
    <w:rsid w:val="00971D82"/>
    <w:rsid w:val="009724F7"/>
    <w:rsid w:val="009729DF"/>
    <w:rsid w:val="00972DA3"/>
    <w:rsid w:val="00973F38"/>
    <w:rsid w:val="00973FAE"/>
    <w:rsid w:val="009744F0"/>
    <w:rsid w:val="0097609F"/>
    <w:rsid w:val="0097611C"/>
    <w:rsid w:val="00976640"/>
    <w:rsid w:val="009766E7"/>
    <w:rsid w:val="009777EE"/>
    <w:rsid w:val="00977C35"/>
    <w:rsid w:val="00980672"/>
    <w:rsid w:val="00981E0A"/>
    <w:rsid w:val="0098204D"/>
    <w:rsid w:val="00983410"/>
    <w:rsid w:val="0098373B"/>
    <w:rsid w:val="00983D12"/>
    <w:rsid w:val="00983DA0"/>
    <w:rsid w:val="0098451A"/>
    <w:rsid w:val="009846F7"/>
    <w:rsid w:val="009848B7"/>
    <w:rsid w:val="00984B33"/>
    <w:rsid w:val="00985B2E"/>
    <w:rsid w:val="0098609C"/>
    <w:rsid w:val="009861FA"/>
    <w:rsid w:val="00986E3B"/>
    <w:rsid w:val="00987031"/>
    <w:rsid w:val="009873A9"/>
    <w:rsid w:val="00987718"/>
    <w:rsid w:val="00987D8B"/>
    <w:rsid w:val="009903C0"/>
    <w:rsid w:val="009903FD"/>
    <w:rsid w:val="00990516"/>
    <w:rsid w:val="00991E2F"/>
    <w:rsid w:val="00992E23"/>
    <w:rsid w:val="00993308"/>
    <w:rsid w:val="00993945"/>
    <w:rsid w:val="00993D7E"/>
    <w:rsid w:val="0099478B"/>
    <w:rsid w:val="00994BA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13E"/>
    <w:rsid w:val="009A1414"/>
    <w:rsid w:val="009A1494"/>
    <w:rsid w:val="009A263F"/>
    <w:rsid w:val="009A27E8"/>
    <w:rsid w:val="009A2A1D"/>
    <w:rsid w:val="009A2D34"/>
    <w:rsid w:val="009A4090"/>
    <w:rsid w:val="009A46FA"/>
    <w:rsid w:val="009A474B"/>
    <w:rsid w:val="009A4BDB"/>
    <w:rsid w:val="009A4F60"/>
    <w:rsid w:val="009A4F68"/>
    <w:rsid w:val="009A51CB"/>
    <w:rsid w:val="009A5E9B"/>
    <w:rsid w:val="009A69C0"/>
    <w:rsid w:val="009A7720"/>
    <w:rsid w:val="009A7CC5"/>
    <w:rsid w:val="009A7E04"/>
    <w:rsid w:val="009B0060"/>
    <w:rsid w:val="009B0748"/>
    <w:rsid w:val="009B0B44"/>
    <w:rsid w:val="009B0E0C"/>
    <w:rsid w:val="009B122F"/>
    <w:rsid w:val="009B1418"/>
    <w:rsid w:val="009B1F4A"/>
    <w:rsid w:val="009B2C2F"/>
    <w:rsid w:val="009B2D6A"/>
    <w:rsid w:val="009B2E0C"/>
    <w:rsid w:val="009B3144"/>
    <w:rsid w:val="009B34F4"/>
    <w:rsid w:val="009B3AB0"/>
    <w:rsid w:val="009B3F95"/>
    <w:rsid w:val="009B3FCE"/>
    <w:rsid w:val="009B404E"/>
    <w:rsid w:val="009B42CE"/>
    <w:rsid w:val="009B4E34"/>
    <w:rsid w:val="009B50C4"/>
    <w:rsid w:val="009B5698"/>
    <w:rsid w:val="009B5CF5"/>
    <w:rsid w:val="009B65B8"/>
    <w:rsid w:val="009B65ED"/>
    <w:rsid w:val="009B7656"/>
    <w:rsid w:val="009B7A03"/>
    <w:rsid w:val="009C01DE"/>
    <w:rsid w:val="009C0335"/>
    <w:rsid w:val="009C033E"/>
    <w:rsid w:val="009C049F"/>
    <w:rsid w:val="009C0CB4"/>
    <w:rsid w:val="009C1480"/>
    <w:rsid w:val="009C1889"/>
    <w:rsid w:val="009C261C"/>
    <w:rsid w:val="009C282B"/>
    <w:rsid w:val="009C2834"/>
    <w:rsid w:val="009C2907"/>
    <w:rsid w:val="009C322C"/>
    <w:rsid w:val="009C35B6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47BA"/>
    <w:rsid w:val="009D51A5"/>
    <w:rsid w:val="009D5243"/>
    <w:rsid w:val="009D5269"/>
    <w:rsid w:val="009D5C97"/>
    <w:rsid w:val="009D5E87"/>
    <w:rsid w:val="009D5F10"/>
    <w:rsid w:val="009D5F9B"/>
    <w:rsid w:val="009D614F"/>
    <w:rsid w:val="009D627C"/>
    <w:rsid w:val="009D72FC"/>
    <w:rsid w:val="009D77F8"/>
    <w:rsid w:val="009D7818"/>
    <w:rsid w:val="009D7CB1"/>
    <w:rsid w:val="009E0447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E71"/>
    <w:rsid w:val="009E706C"/>
    <w:rsid w:val="009E7099"/>
    <w:rsid w:val="009E759D"/>
    <w:rsid w:val="009E75E1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692"/>
    <w:rsid w:val="00A01995"/>
    <w:rsid w:val="00A025B3"/>
    <w:rsid w:val="00A0295A"/>
    <w:rsid w:val="00A02A3A"/>
    <w:rsid w:val="00A02A72"/>
    <w:rsid w:val="00A02F9C"/>
    <w:rsid w:val="00A032F7"/>
    <w:rsid w:val="00A0345E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017"/>
    <w:rsid w:val="00A12256"/>
    <w:rsid w:val="00A12D85"/>
    <w:rsid w:val="00A12DE6"/>
    <w:rsid w:val="00A1321C"/>
    <w:rsid w:val="00A133F5"/>
    <w:rsid w:val="00A13B41"/>
    <w:rsid w:val="00A14449"/>
    <w:rsid w:val="00A1543E"/>
    <w:rsid w:val="00A15A6E"/>
    <w:rsid w:val="00A15DDA"/>
    <w:rsid w:val="00A15E5B"/>
    <w:rsid w:val="00A16A86"/>
    <w:rsid w:val="00A1700F"/>
    <w:rsid w:val="00A17402"/>
    <w:rsid w:val="00A17583"/>
    <w:rsid w:val="00A17EE5"/>
    <w:rsid w:val="00A17FC3"/>
    <w:rsid w:val="00A17FF8"/>
    <w:rsid w:val="00A2000F"/>
    <w:rsid w:val="00A20862"/>
    <w:rsid w:val="00A2169B"/>
    <w:rsid w:val="00A21F2B"/>
    <w:rsid w:val="00A22184"/>
    <w:rsid w:val="00A2231E"/>
    <w:rsid w:val="00A22620"/>
    <w:rsid w:val="00A2285F"/>
    <w:rsid w:val="00A2295A"/>
    <w:rsid w:val="00A22B33"/>
    <w:rsid w:val="00A23669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5AFB"/>
    <w:rsid w:val="00A26994"/>
    <w:rsid w:val="00A26D57"/>
    <w:rsid w:val="00A27103"/>
    <w:rsid w:val="00A27518"/>
    <w:rsid w:val="00A27876"/>
    <w:rsid w:val="00A301A9"/>
    <w:rsid w:val="00A30414"/>
    <w:rsid w:val="00A304DB"/>
    <w:rsid w:val="00A30E11"/>
    <w:rsid w:val="00A30F19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17D8"/>
    <w:rsid w:val="00A43A76"/>
    <w:rsid w:val="00A445F3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300"/>
    <w:rsid w:val="00A52EB1"/>
    <w:rsid w:val="00A534FD"/>
    <w:rsid w:val="00A5403B"/>
    <w:rsid w:val="00A540B8"/>
    <w:rsid w:val="00A54461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8D6"/>
    <w:rsid w:val="00A63E1F"/>
    <w:rsid w:val="00A64073"/>
    <w:rsid w:val="00A64186"/>
    <w:rsid w:val="00A65046"/>
    <w:rsid w:val="00A662E5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52"/>
    <w:rsid w:val="00A7347A"/>
    <w:rsid w:val="00A73CA3"/>
    <w:rsid w:val="00A74722"/>
    <w:rsid w:val="00A74FAB"/>
    <w:rsid w:val="00A75700"/>
    <w:rsid w:val="00A75E74"/>
    <w:rsid w:val="00A7660F"/>
    <w:rsid w:val="00A768C2"/>
    <w:rsid w:val="00A76EAB"/>
    <w:rsid w:val="00A76EE4"/>
    <w:rsid w:val="00A771E1"/>
    <w:rsid w:val="00A77434"/>
    <w:rsid w:val="00A80568"/>
    <w:rsid w:val="00A808A2"/>
    <w:rsid w:val="00A812FE"/>
    <w:rsid w:val="00A8159B"/>
    <w:rsid w:val="00A817B8"/>
    <w:rsid w:val="00A81965"/>
    <w:rsid w:val="00A81C33"/>
    <w:rsid w:val="00A81E47"/>
    <w:rsid w:val="00A81F3B"/>
    <w:rsid w:val="00A82C35"/>
    <w:rsid w:val="00A83725"/>
    <w:rsid w:val="00A8431F"/>
    <w:rsid w:val="00A8488F"/>
    <w:rsid w:val="00A848E8"/>
    <w:rsid w:val="00A86337"/>
    <w:rsid w:val="00A8643D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07A7"/>
    <w:rsid w:val="00A91936"/>
    <w:rsid w:val="00A91B10"/>
    <w:rsid w:val="00A91D0F"/>
    <w:rsid w:val="00A91D61"/>
    <w:rsid w:val="00A923C8"/>
    <w:rsid w:val="00A92559"/>
    <w:rsid w:val="00A925AC"/>
    <w:rsid w:val="00A92A77"/>
    <w:rsid w:val="00A92F59"/>
    <w:rsid w:val="00A93175"/>
    <w:rsid w:val="00A935C3"/>
    <w:rsid w:val="00A937A2"/>
    <w:rsid w:val="00A94388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0FA7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A687C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4C04"/>
    <w:rsid w:val="00AB577D"/>
    <w:rsid w:val="00AB57AB"/>
    <w:rsid w:val="00AB5D93"/>
    <w:rsid w:val="00AB6ABB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E08"/>
    <w:rsid w:val="00AC6E0A"/>
    <w:rsid w:val="00AC6EF3"/>
    <w:rsid w:val="00AC7131"/>
    <w:rsid w:val="00AC71C6"/>
    <w:rsid w:val="00AC7A5E"/>
    <w:rsid w:val="00AD01E1"/>
    <w:rsid w:val="00AD0293"/>
    <w:rsid w:val="00AD0670"/>
    <w:rsid w:val="00AD1CF7"/>
    <w:rsid w:val="00AD217D"/>
    <w:rsid w:val="00AD27D5"/>
    <w:rsid w:val="00AD358B"/>
    <w:rsid w:val="00AD39CC"/>
    <w:rsid w:val="00AD41B7"/>
    <w:rsid w:val="00AD5DE8"/>
    <w:rsid w:val="00AD6422"/>
    <w:rsid w:val="00AD68BA"/>
    <w:rsid w:val="00AD7164"/>
    <w:rsid w:val="00AD718C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AF7"/>
    <w:rsid w:val="00AE2EB9"/>
    <w:rsid w:val="00AE3226"/>
    <w:rsid w:val="00AE34AB"/>
    <w:rsid w:val="00AE3D81"/>
    <w:rsid w:val="00AE40E4"/>
    <w:rsid w:val="00AE42AB"/>
    <w:rsid w:val="00AE4638"/>
    <w:rsid w:val="00AE4B7D"/>
    <w:rsid w:val="00AE5037"/>
    <w:rsid w:val="00AE51EA"/>
    <w:rsid w:val="00AE52C9"/>
    <w:rsid w:val="00AE5472"/>
    <w:rsid w:val="00AE57CB"/>
    <w:rsid w:val="00AE59D0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03B"/>
    <w:rsid w:val="00AF225C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6BF7"/>
    <w:rsid w:val="00B07843"/>
    <w:rsid w:val="00B07D0A"/>
    <w:rsid w:val="00B103C7"/>
    <w:rsid w:val="00B10F56"/>
    <w:rsid w:val="00B11D34"/>
    <w:rsid w:val="00B11DBD"/>
    <w:rsid w:val="00B12E50"/>
    <w:rsid w:val="00B13E66"/>
    <w:rsid w:val="00B14D95"/>
    <w:rsid w:val="00B15634"/>
    <w:rsid w:val="00B1588C"/>
    <w:rsid w:val="00B15DBE"/>
    <w:rsid w:val="00B16200"/>
    <w:rsid w:val="00B176A9"/>
    <w:rsid w:val="00B2029B"/>
    <w:rsid w:val="00B20B40"/>
    <w:rsid w:val="00B212C0"/>
    <w:rsid w:val="00B21964"/>
    <w:rsid w:val="00B22A25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3DE"/>
    <w:rsid w:val="00B311F8"/>
    <w:rsid w:val="00B31D3B"/>
    <w:rsid w:val="00B31DDA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8CC"/>
    <w:rsid w:val="00B34B24"/>
    <w:rsid w:val="00B34F28"/>
    <w:rsid w:val="00B35553"/>
    <w:rsid w:val="00B36575"/>
    <w:rsid w:val="00B36A84"/>
    <w:rsid w:val="00B36F13"/>
    <w:rsid w:val="00B37497"/>
    <w:rsid w:val="00B375A8"/>
    <w:rsid w:val="00B375DD"/>
    <w:rsid w:val="00B37B2C"/>
    <w:rsid w:val="00B401ED"/>
    <w:rsid w:val="00B404F2"/>
    <w:rsid w:val="00B41220"/>
    <w:rsid w:val="00B41772"/>
    <w:rsid w:val="00B41F54"/>
    <w:rsid w:val="00B4218C"/>
    <w:rsid w:val="00B429D7"/>
    <w:rsid w:val="00B42CB0"/>
    <w:rsid w:val="00B434C1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20D6"/>
    <w:rsid w:val="00B52218"/>
    <w:rsid w:val="00B525FD"/>
    <w:rsid w:val="00B531B0"/>
    <w:rsid w:val="00B532AA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3E"/>
    <w:rsid w:val="00B573BA"/>
    <w:rsid w:val="00B579EA"/>
    <w:rsid w:val="00B57B09"/>
    <w:rsid w:val="00B57F8A"/>
    <w:rsid w:val="00B610D6"/>
    <w:rsid w:val="00B616A9"/>
    <w:rsid w:val="00B61B71"/>
    <w:rsid w:val="00B61D09"/>
    <w:rsid w:val="00B634AC"/>
    <w:rsid w:val="00B638FA"/>
    <w:rsid w:val="00B63FE7"/>
    <w:rsid w:val="00B6400E"/>
    <w:rsid w:val="00B64219"/>
    <w:rsid w:val="00B643F6"/>
    <w:rsid w:val="00B645C1"/>
    <w:rsid w:val="00B65125"/>
    <w:rsid w:val="00B66018"/>
    <w:rsid w:val="00B664EC"/>
    <w:rsid w:val="00B66529"/>
    <w:rsid w:val="00B67010"/>
    <w:rsid w:val="00B6727F"/>
    <w:rsid w:val="00B6783A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573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701A"/>
    <w:rsid w:val="00B97F1F"/>
    <w:rsid w:val="00BA0117"/>
    <w:rsid w:val="00BA01C0"/>
    <w:rsid w:val="00BA04D5"/>
    <w:rsid w:val="00BA0616"/>
    <w:rsid w:val="00BA1263"/>
    <w:rsid w:val="00BA169E"/>
    <w:rsid w:val="00BA186F"/>
    <w:rsid w:val="00BA1E2A"/>
    <w:rsid w:val="00BA225B"/>
    <w:rsid w:val="00BA27F2"/>
    <w:rsid w:val="00BA2937"/>
    <w:rsid w:val="00BA29B2"/>
    <w:rsid w:val="00BA331D"/>
    <w:rsid w:val="00BA39C1"/>
    <w:rsid w:val="00BA4359"/>
    <w:rsid w:val="00BA51E7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1B53"/>
    <w:rsid w:val="00BB1F07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BD9"/>
    <w:rsid w:val="00BB5167"/>
    <w:rsid w:val="00BB5185"/>
    <w:rsid w:val="00BB5D2E"/>
    <w:rsid w:val="00BB6141"/>
    <w:rsid w:val="00BB6616"/>
    <w:rsid w:val="00BB6BB2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3EE4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E00"/>
    <w:rsid w:val="00BD0F0E"/>
    <w:rsid w:val="00BD0FA0"/>
    <w:rsid w:val="00BD11C3"/>
    <w:rsid w:val="00BD17E3"/>
    <w:rsid w:val="00BD19FB"/>
    <w:rsid w:val="00BD1DA5"/>
    <w:rsid w:val="00BD1F78"/>
    <w:rsid w:val="00BD2ACA"/>
    <w:rsid w:val="00BD2C4D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A36"/>
    <w:rsid w:val="00BE1A0B"/>
    <w:rsid w:val="00BE22C3"/>
    <w:rsid w:val="00BE31E0"/>
    <w:rsid w:val="00BE35AC"/>
    <w:rsid w:val="00BE3BBA"/>
    <w:rsid w:val="00BE51FC"/>
    <w:rsid w:val="00BE6895"/>
    <w:rsid w:val="00BE6BD1"/>
    <w:rsid w:val="00BE7746"/>
    <w:rsid w:val="00BE7D63"/>
    <w:rsid w:val="00BF07C9"/>
    <w:rsid w:val="00BF128D"/>
    <w:rsid w:val="00BF1CC1"/>
    <w:rsid w:val="00BF235F"/>
    <w:rsid w:val="00BF2A1D"/>
    <w:rsid w:val="00BF2B43"/>
    <w:rsid w:val="00BF3003"/>
    <w:rsid w:val="00BF3B9B"/>
    <w:rsid w:val="00BF3CAF"/>
    <w:rsid w:val="00BF3D1D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55F1"/>
    <w:rsid w:val="00C05787"/>
    <w:rsid w:val="00C05984"/>
    <w:rsid w:val="00C05ED6"/>
    <w:rsid w:val="00C06215"/>
    <w:rsid w:val="00C06A4E"/>
    <w:rsid w:val="00C070D8"/>
    <w:rsid w:val="00C074A1"/>
    <w:rsid w:val="00C0756E"/>
    <w:rsid w:val="00C100E9"/>
    <w:rsid w:val="00C10815"/>
    <w:rsid w:val="00C11989"/>
    <w:rsid w:val="00C121DD"/>
    <w:rsid w:val="00C12856"/>
    <w:rsid w:val="00C12E7E"/>
    <w:rsid w:val="00C135BC"/>
    <w:rsid w:val="00C14013"/>
    <w:rsid w:val="00C14CCA"/>
    <w:rsid w:val="00C151BF"/>
    <w:rsid w:val="00C15289"/>
    <w:rsid w:val="00C173B8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43A5"/>
    <w:rsid w:val="00C24857"/>
    <w:rsid w:val="00C24E25"/>
    <w:rsid w:val="00C2509E"/>
    <w:rsid w:val="00C250E6"/>
    <w:rsid w:val="00C2523B"/>
    <w:rsid w:val="00C254DD"/>
    <w:rsid w:val="00C255AB"/>
    <w:rsid w:val="00C2592E"/>
    <w:rsid w:val="00C25E8C"/>
    <w:rsid w:val="00C267CF"/>
    <w:rsid w:val="00C26F6C"/>
    <w:rsid w:val="00C305E6"/>
    <w:rsid w:val="00C307BD"/>
    <w:rsid w:val="00C312CA"/>
    <w:rsid w:val="00C315B5"/>
    <w:rsid w:val="00C3165E"/>
    <w:rsid w:val="00C31700"/>
    <w:rsid w:val="00C3182C"/>
    <w:rsid w:val="00C32839"/>
    <w:rsid w:val="00C32CDB"/>
    <w:rsid w:val="00C335C4"/>
    <w:rsid w:val="00C3391F"/>
    <w:rsid w:val="00C345D2"/>
    <w:rsid w:val="00C34AC8"/>
    <w:rsid w:val="00C3515E"/>
    <w:rsid w:val="00C351D7"/>
    <w:rsid w:val="00C35252"/>
    <w:rsid w:val="00C353B6"/>
    <w:rsid w:val="00C35411"/>
    <w:rsid w:val="00C35538"/>
    <w:rsid w:val="00C35629"/>
    <w:rsid w:val="00C356E6"/>
    <w:rsid w:val="00C359CA"/>
    <w:rsid w:val="00C35E78"/>
    <w:rsid w:val="00C3676C"/>
    <w:rsid w:val="00C36816"/>
    <w:rsid w:val="00C36C28"/>
    <w:rsid w:val="00C36F3F"/>
    <w:rsid w:val="00C404C3"/>
    <w:rsid w:val="00C405F0"/>
    <w:rsid w:val="00C40B53"/>
    <w:rsid w:val="00C40BA6"/>
    <w:rsid w:val="00C40BA8"/>
    <w:rsid w:val="00C40ED4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3D8"/>
    <w:rsid w:val="00C52B0C"/>
    <w:rsid w:val="00C52D51"/>
    <w:rsid w:val="00C53407"/>
    <w:rsid w:val="00C534D2"/>
    <w:rsid w:val="00C53CEF"/>
    <w:rsid w:val="00C53F65"/>
    <w:rsid w:val="00C54169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6DD"/>
    <w:rsid w:val="00C623B2"/>
    <w:rsid w:val="00C62645"/>
    <w:rsid w:val="00C62D55"/>
    <w:rsid w:val="00C62E61"/>
    <w:rsid w:val="00C62E78"/>
    <w:rsid w:val="00C63281"/>
    <w:rsid w:val="00C632DA"/>
    <w:rsid w:val="00C63D16"/>
    <w:rsid w:val="00C63F58"/>
    <w:rsid w:val="00C6422D"/>
    <w:rsid w:val="00C64790"/>
    <w:rsid w:val="00C64F5F"/>
    <w:rsid w:val="00C66B75"/>
    <w:rsid w:val="00C66F8D"/>
    <w:rsid w:val="00C672CE"/>
    <w:rsid w:val="00C678BF"/>
    <w:rsid w:val="00C707FB"/>
    <w:rsid w:val="00C70B6D"/>
    <w:rsid w:val="00C70EC8"/>
    <w:rsid w:val="00C71C51"/>
    <w:rsid w:val="00C72C9E"/>
    <w:rsid w:val="00C72FA2"/>
    <w:rsid w:val="00C73A29"/>
    <w:rsid w:val="00C74613"/>
    <w:rsid w:val="00C74A63"/>
    <w:rsid w:val="00C74B65"/>
    <w:rsid w:val="00C74BFD"/>
    <w:rsid w:val="00C76763"/>
    <w:rsid w:val="00C767BD"/>
    <w:rsid w:val="00C76968"/>
    <w:rsid w:val="00C772E1"/>
    <w:rsid w:val="00C778FC"/>
    <w:rsid w:val="00C77A23"/>
    <w:rsid w:val="00C8028E"/>
    <w:rsid w:val="00C805F2"/>
    <w:rsid w:val="00C80777"/>
    <w:rsid w:val="00C80A76"/>
    <w:rsid w:val="00C819D4"/>
    <w:rsid w:val="00C81AA6"/>
    <w:rsid w:val="00C82189"/>
    <w:rsid w:val="00C835C4"/>
    <w:rsid w:val="00C83606"/>
    <w:rsid w:val="00C83839"/>
    <w:rsid w:val="00C8384A"/>
    <w:rsid w:val="00C83A99"/>
    <w:rsid w:val="00C83FF2"/>
    <w:rsid w:val="00C845E2"/>
    <w:rsid w:val="00C846C4"/>
    <w:rsid w:val="00C846CE"/>
    <w:rsid w:val="00C8511D"/>
    <w:rsid w:val="00C858F3"/>
    <w:rsid w:val="00C8606B"/>
    <w:rsid w:val="00C86533"/>
    <w:rsid w:val="00C86792"/>
    <w:rsid w:val="00C86B36"/>
    <w:rsid w:val="00C8763E"/>
    <w:rsid w:val="00C87BBD"/>
    <w:rsid w:val="00C87BE3"/>
    <w:rsid w:val="00C87E2E"/>
    <w:rsid w:val="00C87E57"/>
    <w:rsid w:val="00C87E6E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358"/>
    <w:rsid w:val="00C93421"/>
    <w:rsid w:val="00C93AD0"/>
    <w:rsid w:val="00C94599"/>
    <w:rsid w:val="00C945C4"/>
    <w:rsid w:val="00C95B66"/>
    <w:rsid w:val="00C95E44"/>
    <w:rsid w:val="00C95FC1"/>
    <w:rsid w:val="00C96434"/>
    <w:rsid w:val="00C96766"/>
    <w:rsid w:val="00C96AAA"/>
    <w:rsid w:val="00C96EB4"/>
    <w:rsid w:val="00C9732F"/>
    <w:rsid w:val="00C97B2A"/>
    <w:rsid w:val="00CA05BA"/>
    <w:rsid w:val="00CA098C"/>
    <w:rsid w:val="00CA17AF"/>
    <w:rsid w:val="00CA186A"/>
    <w:rsid w:val="00CA2285"/>
    <w:rsid w:val="00CA28F3"/>
    <w:rsid w:val="00CA292A"/>
    <w:rsid w:val="00CA3359"/>
    <w:rsid w:val="00CA374B"/>
    <w:rsid w:val="00CA3C5F"/>
    <w:rsid w:val="00CA3E7C"/>
    <w:rsid w:val="00CA4650"/>
    <w:rsid w:val="00CA4861"/>
    <w:rsid w:val="00CA4928"/>
    <w:rsid w:val="00CA5507"/>
    <w:rsid w:val="00CA57AB"/>
    <w:rsid w:val="00CA5C7A"/>
    <w:rsid w:val="00CA5D80"/>
    <w:rsid w:val="00CA6B82"/>
    <w:rsid w:val="00CA6C86"/>
    <w:rsid w:val="00CA6DE2"/>
    <w:rsid w:val="00CA7077"/>
    <w:rsid w:val="00CA72C4"/>
    <w:rsid w:val="00CB06B7"/>
    <w:rsid w:val="00CB19C2"/>
    <w:rsid w:val="00CB1ABB"/>
    <w:rsid w:val="00CB217B"/>
    <w:rsid w:val="00CB22F0"/>
    <w:rsid w:val="00CB23EC"/>
    <w:rsid w:val="00CB353A"/>
    <w:rsid w:val="00CB3550"/>
    <w:rsid w:val="00CB435D"/>
    <w:rsid w:val="00CB5F83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2DAC"/>
    <w:rsid w:val="00CC332D"/>
    <w:rsid w:val="00CC354F"/>
    <w:rsid w:val="00CC39F1"/>
    <w:rsid w:val="00CC3C75"/>
    <w:rsid w:val="00CC3E9B"/>
    <w:rsid w:val="00CC401A"/>
    <w:rsid w:val="00CC4267"/>
    <w:rsid w:val="00CC4ADC"/>
    <w:rsid w:val="00CC5016"/>
    <w:rsid w:val="00CC60CF"/>
    <w:rsid w:val="00CC62D6"/>
    <w:rsid w:val="00CC67D9"/>
    <w:rsid w:val="00CC75A1"/>
    <w:rsid w:val="00CD0441"/>
    <w:rsid w:val="00CD0900"/>
    <w:rsid w:val="00CD16CD"/>
    <w:rsid w:val="00CD1806"/>
    <w:rsid w:val="00CD1905"/>
    <w:rsid w:val="00CD200C"/>
    <w:rsid w:val="00CD24BD"/>
    <w:rsid w:val="00CD2CCF"/>
    <w:rsid w:val="00CD2F85"/>
    <w:rsid w:val="00CD337B"/>
    <w:rsid w:val="00CD3CFB"/>
    <w:rsid w:val="00CD67DF"/>
    <w:rsid w:val="00CD6CF8"/>
    <w:rsid w:val="00CD6DF0"/>
    <w:rsid w:val="00CD74A5"/>
    <w:rsid w:val="00CD7814"/>
    <w:rsid w:val="00CD7C1E"/>
    <w:rsid w:val="00CD7DD6"/>
    <w:rsid w:val="00CE010C"/>
    <w:rsid w:val="00CE021F"/>
    <w:rsid w:val="00CE08D5"/>
    <w:rsid w:val="00CE1741"/>
    <w:rsid w:val="00CE247F"/>
    <w:rsid w:val="00CE3622"/>
    <w:rsid w:val="00CE3698"/>
    <w:rsid w:val="00CE3FE6"/>
    <w:rsid w:val="00CE47E7"/>
    <w:rsid w:val="00CE54BC"/>
    <w:rsid w:val="00CE6272"/>
    <w:rsid w:val="00CE66BF"/>
    <w:rsid w:val="00CE670C"/>
    <w:rsid w:val="00CE7A84"/>
    <w:rsid w:val="00CF0A92"/>
    <w:rsid w:val="00CF19D2"/>
    <w:rsid w:val="00CF1C08"/>
    <w:rsid w:val="00CF1D32"/>
    <w:rsid w:val="00CF1D57"/>
    <w:rsid w:val="00CF2690"/>
    <w:rsid w:val="00CF279C"/>
    <w:rsid w:val="00CF333D"/>
    <w:rsid w:val="00CF35AC"/>
    <w:rsid w:val="00CF3672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897"/>
    <w:rsid w:val="00D029B6"/>
    <w:rsid w:val="00D030F2"/>
    <w:rsid w:val="00D03915"/>
    <w:rsid w:val="00D04444"/>
    <w:rsid w:val="00D0495C"/>
    <w:rsid w:val="00D0499F"/>
    <w:rsid w:val="00D04EBF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080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835"/>
    <w:rsid w:val="00D1593F"/>
    <w:rsid w:val="00D15ACA"/>
    <w:rsid w:val="00D16AF7"/>
    <w:rsid w:val="00D16DC6"/>
    <w:rsid w:val="00D17DBF"/>
    <w:rsid w:val="00D20355"/>
    <w:rsid w:val="00D20525"/>
    <w:rsid w:val="00D20C10"/>
    <w:rsid w:val="00D215CC"/>
    <w:rsid w:val="00D217C6"/>
    <w:rsid w:val="00D21B52"/>
    <w:rsid w:val="00D21F1A"/>
    <w:rsid w:val="00D2280F"/>
    <w:rsid w:val="00D228B4"/>
    <w:rsid w:val="00D22B20"/>
    <w:rsid w:val="00D2445C"/>
    <w:rsid w:val="00D248E9"/>
    <w:rsid w:val="00D254BB"/>
    <w:rsid w:val="00D25501"/>
    <w:rsid w:val="00D26DC1"/>
    <w:rsid w:val="00D2763C"/>
    <w:rsid w:val="00D2796C"/>
    <w:rsid w:val="00D27D9C"/>
    <w:rsid w:val="00D27ECE"/>
    <w:rsid w:val="00D30115"/>
    <w:rsid w:val="00D3052E"/>
    <w:rsid w:val="00D30C86"/>
    <w:rsid w:val="00D30D7B"/>
    <w:rsid w:val="00D31201"/>
    <w:rsid w:val="00D314EC"/>
    <w:rsid w:val="00D3258B"/>
    <w:rsid w:val="00D3262C"/>
    <w:rsid w:val="00D326A2"/>
    <w:rsid w:val="00D32BF4"/>
    <w:rsid w:val="00D32C94"/>
    <w:rsid w:val="00D335FF"/>
    <w:rsid w:val="00D36CF7"/>
    <w:rsid w:val="00D36DDB"/>
    <w:rsid w:val="00D37EB2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09D"/>
    <w:rsid w:val="00D44187"/>
    <w:rsid w:val="00D44588"/>
    <w:rsid w:val="00D44BB6"/>
    <w:rsid w:val="00D4576F"/>
    <w:rsid w:val="00D45B96"/>
    <w:rsid w:val="00D46065"/>
    <w:rsid w:val="00D467FA"/>
    <w:rsid w:val="00D46BA4"/>
    <w:rsid w:val="00D46F1C"/>
    <w:rsid w:val="00D4789B"/>
    <w:rsid w:val="00D47B03"/>
    <w:rsid w:val="00D500D8"/>
    <w:rsid w:val="00D50497"/>
    <w:rsid w:val="00D50AAA"/>
    <w:rsid w:val="00D51C54"/>
    <w:rsid w:val="00D522E4"/>
    <w:rsid w:val="00D5420A"/>
    <w:rsid w:val="00D5485E"/>
    <w:rsid w:val="00D55494"/>
    <w:rsid w:val="00D557C8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1909"/>
    <w:rsid w:val="00D626A5"/>
    <w:rsid w:val="00D628A2"/>
    <w:rsid w:val="00D631C1"/>
    <w:rsid w:val="00D6332C"/>
    <w:rsid w:val="00D63563"/>
    <w:rsid w:val="00D635D5"/>
    <w:rsid w:val="00D6449E"/>
    <w:rsid w:val="00D64A1D"/>
    <w:rsid w:val="00D64ADD"/>
    <w:rsid w:val="00D64C27"/>
    <w:rsid w:val="00D64FB7"/>
    <w:rsid w:val="00D65C39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0F39"/>
    <w:rsid w:val="00D71351"/>
    <w:rsid w:val="00D7135A"/>
    <w:rsid w:val="00D71B48"/>
    <w:rsid w:val="00D71F5B"/>
    <w:rsid w:val="00D72302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13D"/>
    <w:rsid w:val="00D86266"/>
    <w:rsid w:val="00D862B3"/>
    <w:rsid w:val="00D86AB0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533B"/>
    <w:rsid w:val="00D95F6D"/>
    <w:rsid w:val="00D9601D"/>
    <w:rsid w:val="00D963DA"/>
    <w:rsid w:val="00D96608"/>
    <w:rsid w:val="00D97285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4208"/>
    <w:rsid w:val="00DA4823"/>
    <w:rsid w:val="00DA5994"/>
    <w:rsid w:val="00DA6101"/>
    <w:rsid w:val="00DA6B97"/>
    <w:rsid w:val="00DA7450"/>
    <w:rsid w:val="00DA7867"/>
    <w:rsid w:val="00DA79AE"/>
    <w:rsid w:val="00DA7CA2"/>
    <w:rsid w:val="00DA7CD9"/>
    <w:rsid w:val="00DB0F29"/>
    <w:rsid w:val="00DB1297"/>
    <w:rsid w:val="00DB19BC"/>
    <w:rsid w:val="00DB1A81"/>
    <w:rsid w:val="00DB1F34"/>
    <w:rsid w:val="00DB2B64"/>
    <w:rsid w:val="00DB2ED5"/>
    <w:rsid w:val="00DB3C7E"/>
    <w:rsid w:val="00DB4E4E"/>
    <w:rsid w:val="00DB54DC"/>
    <w:rsid w:val="00DB571F"/>
    <w:rsid w:val="00DB592F"/>
    <w:rsid w:val="00DB6309"/>
    <w:rsid w:val="00DB65DC"/>
    <w:rsid w:val="00DB66AB"/>
    <w:rsid w:val="00DB69CA"/>
    <w:rsid w:val="00DB75AF"/>
    <w:rsid w:val="00DB7677"/>
    <w:rsid w:val="00DB76B3"/>
    <w:rsid w:val="00DC051C"/>
    <w:rsid w:val="00DC06CB"/>
    <w:rsid w:val="00DC0881"/>
    <w:rsid w:val="00DC1422"/>
    <w:rsid w:val="00DC18F8"/>
    <w:rsid w:val="00DC2D53"/>
    <w:rsid w:val="00DC35D7"/>
    <w:rsid w:val="00DC37D5"/>
    <w:rsid w:val="00DC3DF1"/>
    <w:rsid w:val="00DC46F2"/>
    <w:rsid w:val="00DC5110"/>
    <w:rsid w:val="00DC51BC"/>
    <w:rsid w:val="00DC53CD"/>
    <w:rsid w:val="00DC6325"/>
    <w:rsid w:val="00DC6C83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83D"/>
    <w:rsid w:val="00DD4192"/>
    <w:rsid w:val="00DD4D8B"/>
    <w:rsid w:val="00DD4F50"/>
    <w:rsid w:val="00DD5134"/>
    <w:rsid w:val="00DD605F"/>
    <w:rsid w:val="00DD614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CE7"/>
    <w:rsid w:val="00DD7F8A"/>
    <w:rsid w:val="00DE11D9"/>
    <w:rsid w:val="00DE1270"/>
    <w:rsid w:val="00DE1298"/>
    <w:rsid w:val="00DE18E9"/>
    <w:rsid w:val="00DE209D"/>
    <w:rsid w:val="00DE21F8"/>
    <w:rsid w:val="00DE2562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4DE"/>
    <w:rsid w:val="00DE7ACF"/>
    <w:rsid w:val="00DF00EC"/>
    <w:rsid w:val="00DF086E"/>
    <w:rsid w:val="00DF1151"/>
    <w:rsid w:val="00DF2A70"/>
    <w:rsid w:val="00DF3D1D"/>
    <w:rsid w:val="00DF4554"/>
    <w:rsid w:val="00DF46AA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5F4"/>
    <w:rsid w:val="00E01742"/>
    <w:rsid w:val="00E0204F"/>
    <w:rsid w:val="00E020F1"/>
    <w:rsid w:val="00E02DF4"/>
    <w:rsid w:val="00E03042"/>
    <w:rsid w:val="00E0314D"/>
    <w:rsid w:val="00E03227"/>
    <w:rsid w:val="00E03D0E"/>
    <w:rsid w:val="00E049B1"/>
    <w:rsid w:val="00E049E1"/>
    <w:rsid w:val="00E05494"/>
    <w:rsid w:val="00E05B3B"/>
    <w:rsid w:val="00E05F18"/>
    <w:rsid w:val="00E0623E"/>
    <w:rsid w:val="00E06D1D"/>
    <w:rsid w:val="00E07355"/>
    <w:rsid w:val="00E07B8B"/>
    <w:rsid w:val="00E106A2"/>
    <w:rsid w:val="00E112A7"/>
    <w:rsid w:val="00E11963"/>
    <w:rsid w:val="00E11EDC"/>
    <w:rsid w:val="00E1222A"/>
    <w:rsid w:val="00E12877"/>
    <w:rsid w:val="00E12997"/>
    <w:rsid w:val="00E12A1D"/>
    <w:rsid w:val="00E135D1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D72"/>
    <w:rsid w:val="00E21E1C"/>
    <w:rsid w:val="00E23379"/>
    <w:rsid w:val="00E24B4E"/>
    <w:rsid w:val="00E24C95"/>
    <w:rsid w:val="00E24EF3"/>
    <w:rsid w:val="00E25A85"/>
    <w:rsid w:val="00E2759F"/>
    <w:rsid w:val="00E279A0"/>
    <w:rsid w:val="00E301AC"/>
    <w:rsid w:val="00E30AC9"/>
    <w:rsid w:val="00E30C13"/>
    <w:rsid w:val="00E30D44"/>
    <w:rsid w:val="00E30DA7"/>
    <w:rsid w:val="00E30E26"/>
    <w:rsid w:val="00E31148"/>
    <w:rsid w:val="00E31AA3"/>
    <w:rsid w:val="00E31E87"/>
    <w:rsid w:val="00E32046"/>
    <w:rsid w:val="00E322B9"/>
    <w:rsid w:val="00E326C9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B25"/>
    <w:rsid w:val="00E404DE"/>
    <w:rsid w:val="00E40D60"/>
    <w:rsid w:val="00E41DF0"/>
    <w:rsid w:val="00E4235F"/>
    <w:rsid w:val="00E428CE"/>
    <w:rsid w:val="00E42F24"/>
    <w:rsid w:val="00E433DF"/>
    <w:rsid w:val="00E43C7F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1FEF"/>
    <w:rsid w:val="00E525AE"/>
    <w:rsid w:val="00E52652"/>
    <w:rsid w:val="00E52821"/>
    <w:rsid w:val="00E531CB"/>
    <w:rsid w:val="00E53CEE"/>
    <w:rsid w:val="00E5519C"/>
    <w:rsid w:val="00E55CB8"/>
    <w:rsid w:val="00E55E45"/>
    <w:rsid w:val="00E56A31"/>
    <w:rsid w:val="00E56CCD"/>
    <w:rsid w:val="00E56EB7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6D59"/>
    <w:rsid w:val="00E67B99"/>
    <w:rsid w:val="00E70374"/>
    <w:rsid w:val="00E710EF"/>
    <w:rsid w:val="00E719EF"/>
    <w:rsid w:val="00E71DA7"/>
    <w:rsid w:val="00E71DA9"/>
    <w:rsid w:val="00E72B3D"/>
    <w:rsid w:val="00E72C5B"/>
    <w:rsid w:val="00E73635"/>
    <w:rsid w:val="00E73887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B60"/>
    <w:rsid w:val="00E80F2D"/>
    <w:rsid w:val="00E80FF5"/>
    <w:rsid w:val="00E8127C"/>
    <w:rsid w:val="00E81556"/>
    <w:rsid w:val="00E816DA"/>
    <w:rsid w:val="00E81831"/>
    <w:rsid w:val="00E82C97"/>
    <w:rsid w:val="00E8384C"/>
    <w:rsid w:val="00E83947"/>
    <w:rsid w:val="00E83D80"/>
    <w:rsid w:val="00E83DE8"/>
    <w:rsid w:val="00E83EDC"/>
    <w:rsid w:val="00E8503C"/>
    <w:rsid w:val="00E8586B"/>
    <w:rsid w:val="00E86A6E"/>
    <w:rsid w:val="00E87067"/>
    <w:rsid w:val="00E87475"/>
    <w:rsid w:val="00E87AF4"/>
    <w:rsid w:val="00E87BA0"/>
    <w:rsid w:val="00E91D0D"/>
    <w:rsid w:val="00E92A8C"/>
    <w:rsid w:val="00E92C4E"/>
    <w:rsid w:val="00E92D9C"/>
    <w:rsid w:val="00E92E6F"/>
    <w:rsid w:val="00E9391F"/>
    <w:rsid w:val="00E93974"/>
    <w:rsid w:val="00E949EA"/>
    <w:rsid w:val="00E95C97"/>
    <w:rsid w:val="00E95D02"/>
    <w:rsid w:val="00E96307"/>
    <w:rsid w:val="00E9643F"/>
    <w:rsid w:val="00E9648B"/>
    <w:rsid w:val="00E96E5C"/>
    <w:rsid w:val="00E970EE"/>
    <w:rsid w:val="00E97753"/>
    <w:rsid w:val="00E9780E"/>
    <w:rsid w:val="00EA0706"/>
    <w:rsid w:val="00EA0772"/>
    <w:rsid w:val="00EA0A96"/>
    <w:rsid w:val="00EA0AEA"/>
    <w:rsid w:val="00EA0BBD"/>
    <w:rsid w:val="00EA0EC1"/>
    <w:rsid w:val="00EA0FA0"/>
    <w:rsid w:val="00EA15C4"/>
    <w:rsid w:val="00EA1DAB"/>
    <w:rsid w:val="00EA25C6"/>
    <w:rsid w:val="00EA2BAD"/>
    <w:rsid w:val="00EA3254"/>
    <w:rsid w:val="00EA4535"/>
    <w:rsid w:val="00EA4F1E"/>
    <w:rsid w:val="00EA5771"/>
    <w:rsid w:val="00EA5902"/>
    <w:rsid w:val="00EA6557"/>
    <w:rsid w:val="00EA7753"/>
    <w:rsid w:val="00EA7865"/>
    <w:rsid w:val="00EA7955"/>
    <w:rsid w:val="00EB071D"/>
    <w:rsid w:val="00EB081F"/>
    <w:rsid w:val="00EB1144"/>
    <w:rsid w:val="00EB1395"/>
    <w:rsid w:val="00EB171F"/>
    <w:rsid w:val="00EB1D95"/>
    <w:rsid w:val="00EB1E35"/>
    <w:rsid w:val="00EB24C7"/>
    <w:rsid w:val="00EB279B"/>
    <w:rsid w:val="00EB32F9"/>
    <w:rsid w:val="00EB3B50"/>
    <w:rsid w:val="00EB3D5B"/>
    <w:rsid w:val="00EB5EC5"/>
    <w:rsid w:val="00EB6841"/>
    <w:rsid w:val="00EB693D"/>
    <w:rsid w:val="00EB765B"/>
    <w:rsid w:val="00EB783F"/>
    <w:rsid w:val="00EB798C"/>
    <w:rsid w:val="00EB7E35"/>
    <w:rsid w:val="00EC018F"/>
    <w:rsid w:val="00EC12AF"/>
    <w:rsid w:val="00EC2994"/>
    <w:rsid w:val="00EC2C11"/>
    <w:rsid w:val="00EC3C9C"/>
    <w:rsid w:val="00EC400B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C02"/>
    <w:rsid w:val="00ED11A5"/>
    <w:rsid w:val="00ED1267"/>
    <w:rsid w:val="00ED12B4"/>
    <w:rsid w:val="00ED12FF"/>
    <w:rsid w:val="00ED151F"/>
    <w:rsid w:val="00ED24C6"/>
    <w:rsid w:val="00ED2AF7"/>
    <w:rsid w:val="00ED2BF1"/>
    <w:rsid w:val="00ED2F5C"/>
    <w:rsid w:val="00ED3CC6"/>
    <w:rsid w:val="00ED4ACD"/>
    <w:rsid w:val="00ED5FD7"/>
    <w:rsid w:val="00ED667A"/>
    <w:rsid w:val="00ED6730"/>
    <w:rsid w:val="00ED7327"/>
    <w:rsid w:val="00ED771F"/>
    <w:rsid w:val="00ED7EA5"/>
    <w:rsid w:val="00ED7F59"/>
    <w:rsid w:val="00EE0125"/>
    <w:rsid w:val="00EE0327"/>
    <w:rsid w:val="00EE037E"/>
    <w:rsid w:val="00EE0D96"/>
    <w:rsid w:val="00EE103C"/>
    <w:rsid w:val="00EE1D3E"/>
    <w:rsid w:val="00EE261B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61A6"/>
    <w:rsid w:val="00EF61CE"/>
    <w:rsid w:val="00EF6A6E"/>
    <w:rsid w:val="00EF6F85"/>
    <w:rsid w:val="00EF75A6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7E4"/>
    <w:rsid w:val="00F06F50"/>
    <w:rsid w:val="00F07E62"/>
    <w:rsid w:val="00F10113"/>
    <w:rsid w:val="00F105F4"/>
    <w:rsid w:val="00F10BD6"/>
    <w:rsid w:val="00F10E00"/>
    <w:rsid w:val="00F1172C"/>
    <w:rsid w:val="00F117D1"/>
    <w:rsid w:val="00F1196E"/>
    <w:rsid w:val="00F11A89"/>
    <w:rsid w:val="00F11E7F"/>
    <w:rsid w:val="00F1208C"/>
    <w:rsid w:val="00F122A2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DC0"/>
    <w:rsid w:val="00F2000C"/>
    <w:rsid w:val="00F208D9"/>
    <w:rsid w:val="00F2096A"/>
    <w:rsid w:val="00F20D1B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B8C"/>
    <w:rsid w:val="00F31C44"/>
    <w:rsid w:val="00F327C5"/>
    <w:rsid w:val="00F32D90"/>
    <w:rsid w:val="00F32F0D"/>
    <w:rsid w:val="00F33625"/>
    <w:rsid w:val="00F33964"/>
    <w:rsid w:val="00F33A90"/>
    <w:rsid w:val="00F33B81"/>
    <w:rsid w:val="00F34967"/>
    <w:rsid w:val="00F34CFD"/>
    <w:rsid w:val="00F352EF"/>
    <w:rsid w:val="00F360A4"/>
    <w:rsid w:val="00F3634D"/>
    <w:rsid w:val="00F36992"/>
    <w:rsid w:val="00F36BA4"/>
    <w:rsid w:val="00F371AB"/>
    <w:rsid w:val="00F4008A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DF2"/>
    <w:rsid w:val="00F45159"/>
    <w:rsid w:val="00F45576"/>
    <w:rsid w:val="00F45696"/>
    <w:rsid w:val="00F456F9"/>
    <w:rsid w:val="00F4594C"/>
    <w:rsid w:val="00F459B7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F4"/>
    <w:rsid w:val="00F53D7A"/>
    <w:rsid w:val="00F54A49"/>
    <w:rsid w:val="00F54D80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2F69"/>
    <w:rsid w:val="00F6306E"/>
    <w:rsid w:val="00F630A9"/>
    <w:rsid w:val="00F6396E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267B"/>
    <w:rsid w:val="00F726D5"/>
    <w:rsid w:val="00F72A86"/>
    <w:rsid w:val="00F73720"/>
    <w:rsid w:val="00F73D66"/>
    <w:rsid w:val="00F74D21"/>
    <w:rsid w:val="00F74FE1"/>
    <w:rsid w:val="00F7573A"/>
    <w:rsid w:val="00F75933"/>
    <w:rsid w:val="00F76075"/>
    <w:rsid w:val="00F760D0"/>
    <w:rsid w:val="00F7687D"/>
    <w:rsid w:val="00F76E7A"/>
    <w:rsid w:val="00F77663"/>
    <w:rsid w:val="00F77D07"/>
    <w:rsid w:val="00F8094D"/>
    <w:rsid w:val="00F80E2D"/>
    <w:rsid w:val="00F8123B"/>
    <w:rsid w:val="00F8184D"/>
    <w:rsid w:val="00F819FA"/>
    <w:rsid w:val="00F81B96"/>
    <w:rsid w:val="00F8217A"/>
    <w:rsid w:val="00F8247E"/>
    <w:rsid w:val="00F82AC4"/>
    <w:rsid w:val="00F839CD"/>
    <w:rsid w:val="00F83B6C"/>
    <w:rsid w:val="00F8498C"/>
    <w:rsid w:val="00F8522B"/>
    <w:rsid w:val="00F8575A"/>
    <w:rsid w:val="00F857B1"/>
    <w:rsid w:val="00F859A2"/>
    <w:rsid w:val="00F85B8A"/>
    <w:rsid w:val="00F8656C"/>
    <w:rsid w:val="00F8727E"/>
    <w:rsid w:val="00F8737A"/>
    <w:rsid w:val="00F8742E"/>
    <w:rsid w:val="00F9076A"/>
    <w:rsid w:val="00F90F91"/>
    <w:rsid w:val="00F91604"/>
    <w:rsid w:val="00F91830"/>
    <w:rsid w:val="00F91B4B"/>
    <w:rsid w:val="00F92837"/>
    <w:rsid w:val="00F92B05"/>
    <w:rsid w:val="00F92C41"/>
    <w:rsid w:val="00F92E1D"/>
    <w:rsid w:val="00F92E7E"/>
    <w:rsid w:val="00F93256"/>
    <w:rsid w:val="00F9356E"/>
    <w:rsid w:val="00F93744"/>
    <w:rsid w:val="00F93D92"/>
    <w:rsid w:val="00F94C86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1550"/>
    <w:rsid w:val="00FA25A5"/>
    <w:rsid w:val="00FA275D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E4D"/>
    <w:rsid w:val="00FA6FFE"/>
    <w:rsid w:val="00FA7D8E"/>
    <w:rsid w:val="00FB073F"/>
    <w:rsid w:val="00FB0D9A"/>
    <w:rsid w:val="00FB11E6"/>
    <w:rsid w:val="00FB1DFD"/>
    <w:rsid w:val="00FB29C6"/>
    <w:rsid w:val="00FB2AF1"/>
    <w:rsid w:val="00FB2C17"/>
    <w:rsid w:val="00FB31DB"/>
    <w:rsid w:val="00FB33D8"/>
    <w:rsid w:val="00FB4159"/>
    <w:rsid w:val="00FB41A1"/>
    <w:rsid w:val="00FB4E95"/>
    <w:rsid w:val="00FB5A44"/>
    <w:rsid w:val="00FB5D5B"/>
    <w:rsid w:val="00FB5E0E"/>
    <w:rsid w:val="00FB6F8D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407"/>
    <w:rsid w:val="00FC2431"/>
    <w:rsid w:val="00FC2994"/>
    <w:rsid w:val="00FC320C"/>
    <w:rsid w:val="00FC33E4"/>
    <w:rsid w:val="00FC3F7F"/>
    <w:rsid w:val="00FC44B6"/>
    <w:rsid w:val="00FC4B22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E04A4"/>
    <w:rsid w:val="00FE1260"/>
    <w:rsid w:val="00FE1276"/>
    <w:rsid w:val="00FE1FB5"/>
    <w:rsid w:val="00FE2074"/>
    <w:rsid w:val="00FE28FC"/>
    <w:rsid w:val="00FE2B8F"/>
    <w:rsid w:val="00FE2E07"/>
    <w:rsid w:val="00FE3018"/>
    <w:rsid w:val="00FE3ED5"/>
    <w:rsid w:val="00FE466A"/>
    <w:rsid w:val="00FE4C29"/>
    <w:rsid w:val="00FE55E9"/>
    <w:rsid w:val="00FE782B"/>
    <w:rsid w:val="00FF0BD1"/>
    <w:rsid w:val="00FF18EE"/>
    <w:rsid w:val="00FF1CCD"/>
    <w:rsid w:val="00FF24E0"/>
    <w:rsid w:val="00FF25B1"/>
    <w:rsid w:val="00FF314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A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81b773-6052-4a60-b8b0-2593bd0e7252" xsi:nil="true"/>
    <lcf76f155ced4ddcb4097134ff3c332f xmlns="25c76eff-9de3-4cd0-ace8-17d65409e2e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8" ma:contentTypeDescription="Create a new document." ma:contentTypeScope="" ma:versionID="28a3dd0208d8afbef1f157a92f88a699">
  <xsd:schema xmlns:xsd="http://www.w3.org/2001/XMLSchema" xmlns:xs="http://www.w3.org/2001/XMLSchema" xmlns:p="http://schemas.microsoft.com/office/2006/metadata/properties" xmlns:ns2="25c76eff-9de3-4cd0-ace8-17d65409e2ef" xmlns:ns3="c181b773-6052-4a60-b8b0-2593bd0e7252" targetNamespace="http://schemas.microsoft.com/office/2006/metadata/properties" ma:root="true" ma:fieldsID="cf283204b6c8c9cc9f290cc74477076d" ns2:_="" ns3:_="">
    <xsd:import namespace="25c76eff-9de3-4cd0-ace8-17d65409e2ef"/>
    <xsd:import namespace="c181b773-6052-4a60-b8b0-2593bd0e7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85c914f-2f57-4a33-a874-32c78647e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1b773-6052-4a60-b8b0-2593bd0e725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4a8ced-c4b3-494a-b851-a0210447fd62}" ma:internalName="TaxCatchAll" ma:showField="CatchAllData" ma:web="c181b773-6052-4a60-b8b0-2593bd0e7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  <ds:schemaRef ds:uri="c181b773-6052-4a60-b8b0-2593bd0e7252"/>
    <ds:schemaRef ds:uri="25c76eff-9de3-4cd0-ace8-17d65409e2ef"/>
  </ds:schemaRefs>
</ds:datastoreItem>
</file>

<file path=customXml/itemProps2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1B5298-86F7-4D67-8FC0-3900B6E29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c181b773-6052-4a60-b8b0-2593bd0e7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EAE0D9-D2C2-465C-B105-1838F74E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30</Pages>
  <Words>5797</Words>
  <Characters>33047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38767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Arissa Chumeemode</cp:lastModifiedBy>
  <cp:revision>2</cp:revision>
  <cp:lastPrinted>2023-02-14T06:15:00Z</cp:lastPrinted>
  <dcterms:created xsi:type="dcterms:W3CDTF">2023-02-23T09:01:00Z</dcterms:created>
  <dcterms:modified xsi:type="dcterms:W3CDTF">2023-02-23T09:01:00Z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-1156433609</vt:i4>
  </property>
  <property fmtid="{D5CDD505-2E9C-101B-9397-08002B2CF9AE}" pid="3" name="ContentTypeId">
    <vt:lpwstr>0x0101005DA46E773778F14B911A3107AEFF8FDC</vt:lpwstr>
  </property>
</Properties>
</file>