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3DB1F" w14:textId="77777777" w:rsidR="00213F9E" w:rsidRPr="00824968" w:rsidRDefault="00213F9E" w:rsidP="0031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Title"/>
    </w:p>
    <w:p w14:paraId="294A026A" w14:textId="77777777" w:rsidR="00213F9E" w:rsidRPr="00824968" w:rsidRDefault="00213F9E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74B614B" w14:textId="77777777" w:rsidR="00213F9E" w:rsidRPr="00824968" w:rsidRDefault="00213F9E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1E04A58" w14:textId="77777777" w:rsidR="00746E9F" w:rsidRPr="00824968" w:rsidRDefault="00746E9F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490F27A" w14:textId="77777777" w:rsidR="003B1575" w:rsidRPr="00824968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824968">
        <w:rPr>
          <w:rFonts w:asciiTheme="majorBidi" w:hAnsiTheme="majorBidi" w:cstheme="majorBidi"/>
          <w:b/>
          <w:bCs/>
          <w:sz w:val="52"/>
          <w:szCs w:val="52"/>
          <w:cs/>
        </w:rPr>
        <w:t>บริษัท ภัทรลิส</w:t>
      </w:r>
      <w:bookmarkStart w:id="1" w:name="SubTitle"/>
      <w:r w:rsidRPr="00824968">
        <w:rPr>
          <w:rFonts w:asciiTheme="majorBidi" w:hAnsiTheme="majorBidi" w:cstheme="majorBidi"/>
          <w:b/>
          <w:bCs/>
          <w:sz w:val="52"/>
          <w:szCs w:val="52"/>
          <w:cs/>
        </w:rPr>
        <w:t>ซิ่ง จำกัด (มหาชน)</w:t>
      </w:r>
      <w:bookmarkEnd w:id="0"/>
    </w:p>
    <w:p w14:paraId="57B30A5C" w14:textId="77777777" w:rsidR="003B1575" w:rsidRPr="00824968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6"/>
          <w:szCs w:val="36"/>
        </w:rPr>
      </w:pPr>
    </w:p>
    <w:p w14:paraId="0AA155AC" w14:textId="21F087D4" w:rsidR="003B1575" w:rsidRPr="00824968" w:rsidRDefault="003B1575" w:rsidP="00D00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C17E5" w:rsidRPr="00824968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8C17E5" w:rsidRPr="00824968">
        <w:rPr>
          <w:rFonts w:asciiTheme="majorBidi" w:hAnsiTheme="majorBidi" w:cstheme="majorBidi"/>
          <w:sz w:val="32"/>
          <w:szCs w:val="32"/>
        </w:rPr>
        <w:t xml:space="preserve"> 31</w:t>
      </w:r>
      <w:r w:rsidR="008C17E5" w:rsidRPr="0082496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274C" w:rsidRPr="00824968">
        <w:rPr>
          <w:rFonts w:asciiTheme="majorBidi" w:hAnsiTheme="majorBidi" w:cstheme="majorBidi"/>
          <w:sz w:val="32"/>
          <w:szCs w:val="32"/>
        </w:rPr>
        <w:t>256</w:t>
      </w:r>
      <w:r w:rsidR="00637B1C">
        <w:rPr>
          <w:rFonts w:asciiTheme="majorBidi" w:hAnsiTheme="majorBidi" w:cstheme="majorBidi" w:hint="cs"/>
          <w:sz w:val="32"/>
          <w:szCs w:val="32"/>
          <w:cs/>
        </w:rPr>
        <w:t>5</w:t>
      </w:r>
    </w:p>
    <w:p w14:paraId="6A6070B0" w14:textId="77777777" w:rsidR="000E70F4" w:rsidRPr="00824968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0CFFB8A" w14:textId="77777777" w:rsidR="000E70F4" w:rsidRPr="00824968" w:rsidRDefault="00D173DD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15F18A51" w14:textId="77777777" w:rsidR="000E70F4" w:rsidRPr="00824968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bookmarkEnd w:id="1"/>
    <w:p w14:paraId="6E540D34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98B848B" w14:textId="77777777" w:rsidR="002B3636" w:rsidRPr="00824968" w:rsidRDefault="002B3636" w:rsidP="002D628F">
      <w:pPr>
        <w:rPr>
          <w:rFonts w:asciiTheme="majorBidi" w:hAnsiTheme="majorBidi" w:cstheme="majorBidi"/>
        </w:rPr>
      </w:pPr>
    </w:p>
    <w:p w14:paraId="68689DB0" w14:textId="77777777" w:rsidR="002B3636" w:rsidRPr="00824968" w:rsidRDefault="002B3636" w:rsidP="002D628F">
      <w:pPr>
        <w:rPr>
          <w:rFonts w:asciiTheme="majorBidi" w:hAnsiTheme="majorBidi" w:cstheme="majorBidi"/>
        </w:rPr>
      </w:pPr>
    </w:p>
    <w:p w14:paraId="107656EF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6F1DB2E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7722AB6" w14:textId="77777777" w:rsidR="002D628F" w:rsidRPr="00824968" w:rsidRDefault="002D628F" w:rsidP="002D628F">
      <w:pPr>
        <w:rPr>
          <w:rFonts w:asciiTheme="majorBidi" w:hAnsiTheme="majorBidi" w:cstheme="majorBidi"/>
        </w:rPr>
        <w:sectPr w:rsidR="002D628F" w:rsidRPr="00824968" w:rsidSect="00AE15A4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7"/>
          <w:pgNumType w:start="0"/>
          <w:cols w:space="720"/>
          <w:titlePg/>
        </w:sectPr>
      </w:pPr>
    </w:p>
    <w:p w14:paraId="61DD4807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0121326D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1983911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7D2273A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437D095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C49CF59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36A486C3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60D2C360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109E203B" w14:textId="77777777" w:rsidR="000E721D" w:rsidRPr="00824968" w:rsidRDefault="000E721D" w:rsidP="000E721D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  <w:r w:rsidRPr="00824968">
        <w:rPr>
          <w:rFonts w:asciiTheme="majorBidi" w:hAnsiTheme="majorBidi" w:cstheme="majorBidi"/>
          <w:cs/>
        </w:rPr>
        <w:t>รายงาน</w:t>
      </w:r>
      <w:r w:rsidRPr="00824968">
        <w:rPr>
          <w:rFonts w:asciiTheme="majorBidi" w:hAnsiTheme="majorBidi" w:cstheme="majorBidi"/>
          <w:cs/>
          <w:lang w:val="th-TH"/>
        </w:rPr>
        <w:t>ของ</w:t>
      </w:r>
      <w:r w:rsidRPr="00824968">
        <w:rPr>
          <w:rFonts w:asciiTheme="majorBidi" w:hAnsiTheme="majorBidi" w:cstheme="majorBidi"/>
          <w:cs/>
        </w:rPr>
        <w:t>ผู้สอบบัญชีรับอนุญาต</w:t>
      </w:r>
    </w:p>
    <w:p w14:paraId="1D472F8F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EF8364C" w14:textId="38EEDDC0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496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ภัทรลิสซิ่ง จำกัด </w:t>
      </w:r>
      <w:r w:rsidRPr="00824968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82496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824968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347E80A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89D86BA" w14:textId="77777777" w:rsidR="000E721D" w:rsidRPr="00824968" w:rsidRDefault="000E721D" w:rsidP="000E721D">
      <w:pPr>
        <w:jc w:val="both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6E463ECC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17E3FEEA" w14:textId="08DE1074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ข้าพเจ้าได้ตรวจสอบงบการเงินของบริษัท ภัทรลิสซิ่ง จำกัด (มหาชน)</w:t>
      </w:r>
      <w:r w:rsidRPr="00824968">
        <w:rPr>
          <w:rFonts w:asciiTheme="majorBidi" w:hAnsiTheme="majorBidi" w:cstheme="majorBidi"/>
          <w:sz w:val="30"/>
          <w:szCs w:val="30"/>
        </w:rPr>
        <w:t xml:space="preserve"> (</w:t>
      </w:r>
      <w:r w:rsidR="001C0F83" w:rsidRPr="00824968">
        <w:rPr>
          <w:rFonts w:asciiTheme="majorBidi" w:hAnsiTheme="majorBidi" w:cstheme="majorBidi"/>
          <w:sz w:val="30"/>
          <w:szCs w:val="30"/>
        </w:rPr>
        <w:t>“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C0F83" w:rsidRPr="00824968">
        <w:rPr>
          <w:rFonts w:asciiTheme="majorBidi" w:hAnsiTheme="majorBidi" w:cstheme="majorBidi"/>
          <w:sz w:val="30"/>
          <w:szCs w:val="30"/>
        </w:rPr>
        <w:t>”</w:t>
      </w:r>
      <w:r w:rsidRPr="00824968">
        <w:rPr>
          <w:rFonts w:asciiTheme="majorBidi" w:hAnsiTheme="majorBidi" w:cstheme="majorBidi"/>
          <w:sz w:val="30"/>
          <w:szCs w:val="30"/>
          <w:cs/>
        </w:rPr>
        <w:t>) ซึ่งประกอบด้วยงบแสดงฐานะการเงิน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    ณ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824968">
        <w:rPr>
          <w:rFonts w:asciiTheme="majorBidi" w:hAnsiTheme="majorBidi" w:cstheme="majorBidi"/>
          <w:sz w:val="30"/>
          <w:szCs w:val="30"/>
        </w:rPr>
        <w:t xml:space="preserve">31 </w:t>
      </w:r>
      <w:r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2067BF" w:rsidRPr="00824968">
        <w:rPr>
          <w:rFonts w:asciiTheme="majorBidi" w:hAnsiTheme="majorBidi" w:cstheme="majorBidi"/>
          <w:sz w:val="30"/>
          <w:szCs w:val="30"/>
        </w:rPr>
        <w:t>256</w:t>
      </w:r>
      <w:r w:rsidR="00637B1C">
        <w:rPr>
          <w:rFonts w:asciiTheme="majorBidi" w:hAnsiTheme="majorBidi" w:cstheme="majorBidi" w:hint="cs"/>
          <w:sz w:val="30"/>
          <w:szCs w:val="30"/>
          <w:cs/>
        </w:rPr>
        <w:t>5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</w:p>
    <w:p w14:paraId="20B71294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507AC1" w14:textId="46A235D1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24968">
        <w:rPr>
          <w:rFonts w:asciiTheme="majorBidi" w:hAnsiTheme="majorBidi" w:cstheme="majorBidi"/>
          <w:sz w:val="30"/>
          <w:szCs w:val="30"/>
        </w:rPr>
        <w:t xml:space="preserve"> 31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067BF" w:rsidRPr="00824968">
        <w:rPr>
          <w:rFonts w:asciiTheme="majorBidi" w:hAnsiTheme="majorBidi" w:cstheme="majorBidi"/>
          <w:sz w:val="30"/>
          <w:szCs w:val="30"/>
        </w:rPr>
        <w:t>256</w:t>
      </w:r>
      <w:r w:rsidR="00637B1C">
        <w:rPr>
          <w:rFonts w:asciiTheme="majorBidi" w:hAnsiTheme="majorBidi" w:cstheme="majorBidi" w:hint="cs"/>
          <w:sz w:val="30"/>
          <w:szCs w:val="30"/>
          <w:cs/>
        </w:rPr>
        <w:t>5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ผลการดำเนินงานและ</w:t>
      </w:r>
      <w:r w:rsidR="00FB24FE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กระแสเงินสด สำหรับปีสิ้นสุดวันเดียวกัน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C82006C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5725EC" w14:textId="48BEE736" w:rsidR="000E721D" w:rsidRPr="00824968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4569DC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9EFF3B3" w14:textId="706D8BC7" w:rsidR="000E721D" w:rsidRPr="00824968" w:rsidRDefault="000E721D" w:rsidP="00B42C25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ความรับผิดชอบของข้าพเจ้าได้กล่าวไว้ในวรรค</w:t>
      </w:r>
      <w:r w:rsidR="00FB24F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2496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ในรายงานของข้าพเจ้า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ข้าพเจ้ามีความเป็นอิสระจากบริษัท</w:t>
      </w:r>
      <w:r w:rsidR="00FB24F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ตาม</w:t>
      </w:r>
      <w:r w:rsidR="00B42C25" w:rsidRPr="00B42C25">
        <w:rPr>
          <w:rFonts w:asciiTheme="majorBidi" w:hAnsiTheme="majorBidi"/>
          <w:color w:val="000000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42C25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ที่กำหนดโดยสภาวิชาชีพบัญชี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42C25" w:rsidRPr="00B42C25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B42C25" w:rsidRPr="00B42C25">
        <w:rPr>
          <w:rFonts w:asciiTheme="majorBidi" w:hAnsiTheme="majorBidi"/>
          <w:color w:val="000000"/>
          <w:sz w:val="30"/>
          <w:szCs w:val="30"/>
          <w:cs/>
        </w:rPr>
        <w:t xml:space="preserve">ประมวลจรรยาบรรณของผู้ประกอบวิชาชีพบัญชี)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ในส่วนที่เกี่ยวข้องกับการตรวจสอบงบการเงิน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และข้าพเจ้า</w:t>
      </w:r>
      <w:r w:rsidR="00696B8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ได้ปฏิบัติตามความรับผิดชอบด้านจรรยาบรรณอื่น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42C25">
        <w:rPr>
          <w:rFonts w:asciiTheme="majorBidi" w:hAnsiTheme="majorBidi" w:cstheme="majorBidi" w:hint="cs"/>
          <w:color w:val="000000"/>
          <w:sz w:val="30"/>
          <w:szCs w:val="30"/>
          <w:cs/>
        </w:rPr>
        <w:t>ตาม</w:t>
      </w:r>
      <w:r w:rsidR="00B42C25" w:rsidRPr="00B42C25">
        <w:rPr>
          <w:rFonts w:asciiTheme="majorBidi" w:hAnsiTheme="majorBidi"/>
          <w:color w:val="000000"/>
          <w:sz w:val="30"/>
          <w:szCs w:val="30"/>
          <w:cs/>
        </w:rPr>
        <w:t>ประมวลจรรยาบรรณของผู้ประกอบวิชาชีพบัญชี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5EF6F8" w14:textId="77777777" w:rsidR="002067BF" w:rsidRPr="00824968" w:rsidRDefault="002067BF" w:rsidP="000E721D">
      <w:pPr>
        <w:jc w:val="both"/>
        <w:rPr>
          <w:rFonts w:asciiTheme="majorBidi" w:hAnsiTheme="majorBidi" w:cstheme="majorBidi"/>
          <w:color w:val="000000"/>
          <w:sz w:val="30"/>
          <w:szCs w:val="30"/>
        </w:rPr>
        <w:sectPr w:rsidR="002067BF" w:rsidRPr="00824968" w:rsidSect="00AE15A4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/>
          <w:cols w:space="720"/>
          <w:titlePg/>
        </w:sectPr>
      </w:pPr>
    </w:p>
    <w:p w14:paraId="4F8C9F5A" w14:textId="58D5768D" w:rsidR="000E721D" w:rsidRPr="00824968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0CA0E71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2990195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56030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ๆ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02DE86A0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02"/>
      </w:tblGrid>
      <w:tr w:rsidR="003A24F7" w:rsidRPr="00824968" w14:paraId="6E3CC3EF" w14:textId="77777777" w:rsidTr="00B31678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2DDF6545" w14:textId="0E1FE97C" w:rsidR="003A24F7" w:rsidRPr="00A9274B" w:rsidRDefault="00F67C30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="004A7761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ลูกหนี้ค่าเช่าตามสัญญาเช่าดำเนินงานและลูกหนี้ตามสัญญาเช่าเงินทุน</w:t>
            </w:r>
          </w:p>
        </w:tc>
      </w:tr>
      <w:tr w:rsidR="003A24F7" w:rsidRPr="00824968" w14:paraId="1FEF3824" w14:textId="77777777" w:rsidTr="00A97D08">
        <w:trPr>
          <w:tblHeader/>
        </w:trPr>
        <w:tc>
          <w:tcPr>
            <w:tcW w:w="9595" w:type="dxa"/>
            <w:gridSpan w:val="2"/>
            <w:shd w:val="clear" w:color="auto" w:fill="FFFFFF" w:themeFill="background1"/>
          </w:tcPr>
          <w:p w14:paraId="2C359DB0" w14:textId="60D834C9" w:rsidR="003A24F7" w:rsidRPr="00824968" w:rsidRDefault="003A24F7" w:rsidP="003A24F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D08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713F02" w:rsidRPr="00A97D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6312F" w:rsidRPr="00A97D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3F02" w:rsidRPr="00A97D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3F02" w:rsidRPr="00A97D08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713F02" w:rsidRPr="00A97D0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D6312F" w:rsidRPr="00A97D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3F02" w:rsidRPr="00A97D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3F02" w:rsidRPr="00A97D08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="00713F02" w:rsidRPr="00A97D0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2904F0" w:rsidRPr="00A97D0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97D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7D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904F0" w:rsidRPr="00A97D0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97D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7D08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</w:t>
            </w:r>
          </w:p>
        </w:tc>
      </w:tr>
      <w:tr w:rsidR="003A24F7" w:rsidRPr="00824968" w14:paraId="6BB584B1" w14:textId="77777777" w:rsidTr="00B31678">
        <w:trPr>
          <w:tblHeader/>
        </w:trPr>
        <w:tc>
          <w:tcPr>
            <w:tcW w:w="4793" w:type="dxa"/>
            <w:shd w:val="clear" w:color="auto" w:fill="auto"/>
          </w:tcPr>
          <w:p w14:paraId="37497054" w14:textId="77777777" w:rsidR="003A24F7" w:rsidRPr="00824968" w:rsidRDefault="003A24F7" w:rsidP="003A24F7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802" w:type="dxa"/>
            <w:shd w:val="clear" w:color="auto" w:fill="auto"/>
          </w:tcPr>
          <w:p w14:paraId="176729A6" w14:textId="77777777" w:rsidR="003A24F7" w:rsidRPr="00824968" w:rsidRDefault="003A24F7" w:rsidP="003A24F7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A24F7" w:rsidRPr="00824968" w14:paraId="1B63F438" w14:textId="77777777" w:rsidTr="00B31678">
        <w:trPr>
          <w:trHeight w:val="2989"/>
        </w:trPr>
        <w:tc>
          <w:tcPr>
            <w:tcW w:w="4793" w:type="dxa"/>
            <w:shd w:val="clear" w:color="auto" w:fill="auto"/>
          </w:tcPr>
          <w:p w14:paraId="0046E415" w14:textId="52FFD9CC" w:rsidR="00F67C30" w:rsidRPr="00DC186A" w:rsidRDefault="00F67C30" w:rsidP="00F67C30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538A" w:rsidRPr="00DC186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บริษัทมีลูกหนี้ค่าเช่าตามสัญญาเช่าดำเนินงานและลูกหนี้ตามสัญญาเช่าเงินทุน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เป็นจำนวน 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538A" w:rsidRPr="00DC186A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9D5970"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538A" w:rsidRPr="00DC186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545F2" w:rsidRPr="00DC18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538A" w:rsidRPr="00DC186A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คิดเป็นร้อยละ 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6C538A" w:rsidRPr="00DC186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และร้อยละ </w:t>
            </w:r>
            <w:r w:rsidR="00177AC6" w:rsidRPr="00DC186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77AC6" w:rsidRPr="00DC186A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ของสินทรัพย์รวม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โดยมีค่าเผื่อผลขาดทุน</w:t>
            </w:r>
            <w:r w:rsidR="004A7761"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6C53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6C538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ลูกหนี้ค่าเช่าตามสัญญาเช่าดำเนินงานและลูกหนี้ตามสัญญาเช่าเงินทุน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เป็นจำนวน </w:t>
            </w:r>
            <w:r w:rsidR="006C538A" w:rsidRPr="00DC186A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9D5970"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6C538A" w:rsidRPr="00DC186A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DC18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FDAC59F" w14:textId="77777777" w:rsidR="00F67C30" w:rsidRPr="00DC186A" w:rsidRDefault="00F67C30" w:rsidP="00F67C3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17458" w14:textId="2E9D8536" w:rsidR="00AE5FBA" w:rsidRDefault="00F67C30" w:rsidP="00F67C3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ประมาณการของผู้บริหารสำหรับค่าเผื่อผลขาดทุน</w:t>
            </w:r>
            <w:r w:rsidR="004A7761"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นั้นประมาณโดยใช้โมเดลด้านเครดิตใหม่ที่มีความซับซ้อน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หลักเกณฑ์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</w:t>
            </w:r>
            <w:r w:rsidR="004A7761"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การกำหนดปัจจัยเชิงเศรษฐศาสตร์</w:t>
            </w:r>
            <w:r w:rsidR="00467499" w:rsidRPr="00DC186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="00C55452"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3251FAF1" w14:textId="77777777" w:rsidR="00AE5FBA" w:rsidRPr="00DC186A" w:rsidRDefault="00AE5FBA" w:rsidP="00F67C3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1741C" w14:textId="7F103476" w:rsidR="00AE5FBA" w:rsidRDefault="00AE5FBA" w:rsidP="00DC186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9A19B" w14:textId="0B799233" w:rsidR="0010273B" w:rsidRDefault="0010273B" w:rsidP="00DC186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28E8DA" w14:textId="35C95F1D" w:rsidR="00467499" w:rsidRPr="00DC186A" w:rsidRDefault="00F67C30" w:rsidP="00F67C3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ทั้งนี้ สภาวะเศรษฐกิจในปัจจุบันได้เพิ่มความซับซ้อนให้กับกระบวนการในการประมาณการของผู้บริหาร </w:t>
            </w:r>
          </w:p>
          <w:p w14:paraId="591FEFE9" w14:textId="77777777" w:rsidR="00467499" w:rsidRPr="00DC186A" w:rsidRDefault="00467499" w:rsidP="00F67C3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6FCE98" w14:textId="11831E2A" w:rsidR="003A24F7" w:rsidRPr="00B31678" w:rsidRDefault="00F67C30" w:rsidP="00F67C3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เนื่องจากยอดคงเหลือของลูกหนี้ดังกล่าวมีสาระสำคัญ และเกี่ยวข้องกับการคำนวณที่ซับซ้อน ตลอดจนต้องอาศัยดุลยพินิจของผู้บริหารในการประมาณการ</w:t>
            </w:r>
            <w:r w:rsidR="00C55452"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02" w:type="dxa"/>
            <w:shd w:val="clear" w:color="auto" w:fill="auto"/>
          </w:tcPr>
          <w:p w14:paraId="060AB635" w14:textId="77777777" w:rsidR="00F67C30" w:rsidRPr="00265842" w:rsidRDefault="00F67C30" w:rsidP="00F67C3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ประกอบด้วย</w:t>
            </w:r>
          </w:p>
          <w:p w14:paraId="63FCB863" w14:textId="70346862" w:rsidR="00F67C30" w:rsidRPr="00265842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</w:t>
            </w:r>
            <w:r w:rsidR="009D59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เครดิต 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การรับชำระคืน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D597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การควบคุมดูแล รวมถึงนโยบายและวิธีการ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C55452"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713AA373" w14:textId="77777777" w:rsidR="00F67C30" w:rsidRPr="00250509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าว่า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มีความสอดคล้อง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ข้อก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หนด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มาตรฐานรายงานทางการเงิน ฉบับที่ </w:t>
            </w:r>
            <w:r w:rsidRPr="0025050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เรื่อง 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9) 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หรือไม่ </w:t>
            </w:r>
          </w:p>
          <w:p w14:paraId="719D6BC9" w14:textId="28178456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ประเมินการออกแบบและ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การนำมาถือปฏิบัติ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รวมถึงความมีประสิทธิผลของการควบคุมภายในหลักที่เกี่ยวข้องกับ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กระบวนการอนุมัติด้านเครดิตและการตั้ง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C55452"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3F3CE559" w14:textId="352B5430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ใช้ผู้เชี่ยวชาญด้านเครดิตของเคพีเอ็มจีในการทดสอบข้อมูลที่สำคัญ ข้อสมมติ วิธีการ โมเดล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เพื่อประเมินความเหมาะสมของ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หลักเกณฑ์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การจัดชั้น</w:t>
            </w:r>
            <w:r w:rsidRPr="00DC1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รวมถึงการคำนวณเชิงทฤษฎี เพื่อให้ได้มาซึ่งตัวแปรในโมเดล</w:t>
            </w:r>
            <w:r w:rsidR="00C5545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ของพอร์ตลูกหนี้ที่มีสาระสำคัญ</w:t>
            </w:r>
            <w:r w:rsidRPr="00F67C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เชี่ยวชาญได้ทดสอบความสมเหตุสมผลของปัจจัยเชิงเศรษฐศาสตร์มหภาคที่ใช้และการถ่วงน้ำหนักด้วยความน่าจะเป็นตามสถานการณ์ที่คาดว่าจะเกิดขึ้น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และวิธีการในการระบุและการประมาณการเพิ่มเติม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 (</w:t>
            </w:r>
            <w:r w:rsidRPr="00F67C30">
              <w:rPr>
                <w:rFonts w:asciiTheme="majorBidi" w:hAnsiTheme="majorBidi" w:cstheme="majorBidi"/>
                <w:sz w:val="30"/>
                <w:szCs w:val="30"/>
              </w:rPr>
              <w:t>Management overlay)</w:t>
            </w:r>
          </w:p>
          <w:p w14:paraId="1E374D64" w14:textId="77777777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สมเหตุสมผลของการใช้เกณฑ์การเพิ่มขึ้นอย่างมีนัยสำคัญของความเสี่ยงด้านเครดิตและการจัดชั้นของบริษัท</w:t>
            </w:r>
          </w:p>
          <w:p w14:paraId="4AA0C8CC" w14:textId="15E09487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ทดสอบการคำนวณผลขาดทุน</w:t>
            </w:r>
            <w:r w:rsidR="00C5545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033B777F" w14:textId="55885649" w:rsidR="003A24F7" w:rsidRPr="00B31678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</w:t>
            </w:r>
            <w:r w:rsidR="00112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1C688C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112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</w:tr>
    </w:tbl>
    <w:p w14:paraId="239657F3" w14:textId="3038CD48" w:rsidR="00EE4022" w:rsidRDefault="00EE4022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0D5CB5" w14:textId="4FFF9E30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6FAA87E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C2CCEA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00FB24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6AF7482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41596A9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B41BFC3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4668B1C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CF380F9" w14:textId="0079F0D5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27631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C405B35" w14:textId="4C747E75" w:rsidR="00372E97" w:rsidRDefault="0037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0C239BA" w14:textId="77777777" w:rsidR="006A1F88" w:rsidRDefault="006A1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C0F7BE1" w14:textId="45CC7C1D" w:rsidR="000E721D" w:rsidRPr="00824968" w:rsidRDefault="000E721D" w:rsidP="000E721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9104F90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1C92592" w14:textId="6118C6E9" w:rsidR="000E721D" w:rsidRPr="00824968" w:rsidRDefault="000E721D" w:rsidP="000E721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24968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76319">
        <w:rPr>
          <w:rFonts w:asciiTheme="majorBidi" w:eastAsia="Calibri" w:hAnsiTheme="majorBidi" w:cstheme="majorBidi"/>
          <w:sz w:val="30"/>
          <w:szCs w:val="30"/>
        </w:rPr>
        <w:br/>
      </w:r>
      <w:r w:rsidRPr="00824968">
        <w:rPr>
          <w:rFonts w:asciiTheme="majorBidi" w:eastAsia="Calibri" w:hAnsiTheme="majorBidi" w:cstheme="majorBidi"/>
          <w:sz w:val="30"/>
          <w:szCs w:val="30"/>
          <w:cs/>
        </w:rPr>
        <w:t xml:space="preserve"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CB33F35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38CC70C" w14:textId="0E93C6F2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056030" w:rsidRPr="008249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631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ABCD553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4950B34F" w14:textId="72D03236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81EA9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824968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37FBB597" w14:textId="77777777" w:rsidR="000E721D" w:rsidRPr="00824968" w:rsidRDefault="000E721D" w:rsidP="000E721D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E723E2B" w14:textId="77777777" w:rsidR="000E721D" w:rsidRPr="00824968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FC7C912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E797C05" w14:textId="2FBE9DE5" w:rsidR="00713DA2" w:rsidRDefault="000E721D" w:rsidP="00713DA2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E5FF743" w14:textId="77777777" w:rsidR="00372E97" w:rsidRPr="00824968" w:rsidRDefault="00372E97" w:rsidP="00713DA2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1597CCC5" w14:textId="3A06655C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7B976C44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B217093" w14:textId="347BA8B9" w:rsidR="000E721D" w:rsidRPr="00824968" w:rsidRDefault="000E721D" w:rsidP="005F08F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ความเสี่ยงที่</w:t>
      </w:r>
      <w:r w:rsidR="008E6AF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การปลอมแปลงเอกสารหลักฐาน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CE8AB9E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150C9BC0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FD5F1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D7F3314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387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33D74668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68"/>
        <w:rPr>
          <w:rFonts w:asciiTheme="majorBidi" w:hAnsiTheme="majorBidi" w:cstheme="majorBidi"/>
          <w:sz w:val="30"/>
          <w:szCs w:val="30"/>
        </w:rPr>
      </w:pPr>
    </w:p>
    <w:p w14:paraId="64B4C9D6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24968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824968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B01094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78BE95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234122D" w14:textId="6A4D944C" w:rsidR="00E003CA" w:rsidRDefault="00E00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FC2B3FF" w14:textId="5125969E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ข้าพเจ้าได้พิจารณาเรื่องต่าง ๆ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="00893AE8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018C0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C4252CC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76F15CD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028778C" w14:textId="77777777" w:rsidR="00B42C25" w:rsidRPr="00B42C25" w:rsidRDefault="00B42C25" w:rsidP="00B42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2C25">
        <w:rPr>
          <w:rFonts w:asciiTheme="majorBidi" w:hAnsiTheme="majorBidi"/>
          <w:sz w:val="30"/>
          <w:szCs w:val="30"/>
          <w:cs/>
        </w:rPr>
        <w:t>(ชาญชัย สกุลเกิดสิน)</w:t>
      </w:r>
    </w:p>
    <w:p w14:paraId="6B7F1158" w14:textId="77777777" w:rsidR="00B42C25" w:rsidRPr="00B42C25" w:rsidRDefault="00B42C25" w:rsidP="00B42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2C25">
        <w:rPr>
          <w:rFonts w:asciiTheme="majorBidi" w:hAnsiTheme="majorBidi"/>
          <w:sz w:val="30"/>
          <w:szCs w:val="30"/>
          <w:cs/>
        </w:rPr>
        <w:t>ผู้สอบบัญชีรับอนุญาต</w:t>
      </w:r>
    </w:p>
    <w:p w14:paraId="55BB3C1B" w14:textId="5A4987A2" w:rsidR="00705063" w:rsidRDefault="00B42C25" w:rsidP="00B42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B42C25">
        <w:rPr>
          <w:rFonts w:asciiTheme="majorBidi" w:hAnsiTheme="majorBidi"/>
          <w:sz w:val="30"/>
          <w:szCs w:val="30"/>
          <w:cs/>
        </w:rPr>
        <w:t xml:space="preserve">เลขทะเบียน </w:t>
      </w:r>
      <w:r w:rsidR="00FC498B">
        <w:rPr>
          <w:rFonts w:asciiTheme="majorBidi" w:hAnsiTheme="majorBidi"/>
          <w:sz w:val="30"/>
          <w:szCs w:val="30"/>
        </w:rPr>
        <w:t>6827</w:t>
      </w:r>
    </w:p>
    <w:p w14:paraId="3B224C12" w14:textId="77777777" w:rsidR="00B42C25" w:rsidRPr="00824968" w:rsidRDefault="00B42C25" w:rsidP="00B42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FDBAB8" w14:textId="77777777" w:rsidR="00705063" w:rsidRPr="00824968" w:rsidRDefault="00705063" w:rsidP="0070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2F0CF54" w14:textId="77777777" w:rsidR="00E92448" w:rsidRPr="00824968" w:rsidRDefault="00705063" w:rsidP="00E9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450CDB6" w14:textId="221EEC6A" w:rsidR="001F0B17" w:rsidRPr="00824968" w:rsidRDefault="00A04B94" w:rsidP="00E9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23</w:t>
      </w:r>
      <w:r w:rsidR="008F5171">
        <w:rPr>
          <w:rFonts w:asciiTheme="majorBidi" w:hAnsiTheme="majorBidi" w:cstheme="majorBidi"/>
          <w:sz w:val="30"/>
          <w:szCs w:val="30"/>
        </w:rPr>
        <w:t xml:space="preserve"> </w:t>
      </w:r>
      <w:r w:rsidR="00530274" w:rsidRPr="00530274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8E6AF9">
        <w:rPr>
          <w:rFonts w:asciiTheme="majorBidi" w:hAnsiTheme="majorBidi" w:cstheme="majorBidi"/>
          <w:sz w:val="30"/>
          <w:szCs w:val="30"/>
        </w:rPr>
        <w:t>256</w:t>
      </w:r>
      <w:r w:rsidR="00637B1C">
        <w:rPr>
          <w:rFonts w:asciiTheme="majorBidi" w:hAnsiTheme="majorBidi" w:cstheme="majorBidi" w:hint="cs"/>
          <w:sz w:val="30"/>
          <w:szCs w:val="30"/>
          <w:cs/>
        </w:rPr>
        <w:t>6</w:t>
      </w:r>
    </w:p>
    <w:sectPr w:rsidR="001F0B17" w:rsidRPr="00824968" w:rsidSect="00D8321F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paperSrc w:firs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A306B" w14:textId="77777777" w:rsidR="002002F8" w:rsidRDefault="002002F8" w:rsidP="003B1575">
      <w:r>
        <w:separator/>
      </w:r>
    </w:p>
  </w:endnote>
  <w:endnote w:type="continuationSeparator" w:id="0">
    <w:p w14:paraId="24A518AF" w14:textId="77777777" w:rsidR="002002F8" w:rsidRDefault="002002F8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1AD3" w14:textId="77777777" w:rsidR="0010029F" w:rsidRDefault="0010029F" w:rsidP="009F6C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54</w:t>
    </w:r>
    <w:r>
      <w:rPr>
        <w:rStyle w:val="PageNumber"/>
      </w:rPr>
      <w:fldChar w:fldCharType="end"/>
    </w:r>
  </w:p>
  <w:p w14:paraId="0F07C661" w14:textId="77777777" w:rsidR="0010029F" w:rsidRDefault="0010029F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5081" w14:textId="112D1310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66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48B23E54" w14:textId="219D16C6" w:rsidR="0010029F" w:rsidRPr="009A1935" w:rsidRDefault="0010029F" w:rsidP="009A1935">
    <w:pPr>
      <w:pStyle w:val="Footer"/>
      <w:rPr>
        <w:sz w:val="22"/>
        <w:szCs w:val="22"/>
      </w:rPr>
    </w:pP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begin"/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instrText xml:space="preserve"> FILENAME   \* MERGEFORMAT </w:instrTex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separate"/>
    </w:r>
    <w:r w:rsidR="0010273B">
      <w:rPr>
        <w:rFonts w:ascii="Angsana New" w:hAnsi="Angsana New"/>
        <w:i/>
        <w:iCs/>
        <w:noProof/>
        <w:sz w:val="22"/>
        <w:szCs w:val="22"/>
        <w:lang w:val="en-US" w:eastAsia="en-US"/>
      </w:rPr>
      <w:t>PLT1-YE'22-set</w: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A1BAD" w14:textId="2ABC188A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ECD5" w14:textId="005317B0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68F3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10029F" w:rsidRPr="009A1935" w:rsidRDefault="0010029F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9DC8E" w14:textId="77777777" w:rsidR="002002F8" w:rsidRDefault="002002F8" w:rsidP="003B1575">
      <w:r>
        <w:separator/>
      </w:r>
    </w:p>
  </w:footnote>
  <w:footnote w:type="continuationSeparator" w:id="0">
    <w:p w14:paraId="6E84579A" w14:textId="77777777" w:rsidR="002002F8" w:rsidRDefault="002002F8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8AA9A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7885BEC4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3DF469D4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E9AC0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83841B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06FB6CF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8C4E31C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449A70D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cs/>
      </w:rPr>
    </w:pPr>
  </w:p>
  <w:p w14:paraId="089A7D8F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CF96A4" w14:textId="77777777" w:rsidR="0010029F" w:rsidRPr="00213F9E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4DD6" w14:textId="09EBE723" w:rsidR="0010029F" w:rsidRPr="00794648" w:rsidRDefault="0010029F" w:rsidP="00794648">
    <w:pPr>
      <w:pStyle w:val="Header"/>
    </w:pPr>
  </w:p>
  <w:p w14:paraId="0E32E8C8" w14:textId="014C74F0" w:rsidR="0010029F" w:rsidRDefault="0010029F" w:rsidP="00794648">
    <w:pPr>
      <w:pStyle w:val="Header"/>
    </w:pPr>
  </w:p>
  <w:p w14:paraId="6D2EC84B" w14:textId="36C6CC6D" w:rsidR="00467499" w:rsidRDefault="00467499" w:rsidP="00794648">
    <w:pPr>
      <w:pStyle w:val="Header"/>
    </w:pPr>
  </w:p>
  <w:p w14:paraId="039D3543" w14:textId="77777777" w:rsidR="00467499" w:rsidRPr="00794648" w:rsidRDefault="00467499" w:rsidP="007946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A4240" w14:textId="4FDAC830" w:rsidR="0010029F" w:rsidRDefault="0010029F" w:rsidP="00417273">
    <w:pPr>
      <w:pStyle w:val="Header"/>
    </w:pPr>
  </w:p>
  <w:p w14:paraId="5FCB701F" w14:textId="77777777" w:rsidR="0010029F" w:rsidRPr="001F0B17" w:rsidRDefault="001002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FB71C" w14:textId="1823CEEE" w:rsidR="0010273B" w:rsidRDefault="0010273B" w:rsidP="0010273B">
    <w:pPr>
      <w:pStyle w:val="Header"/>
    </w:pPr>
  </w:p>
  <w:p w14:paraId="30C650DC" w14:textId="4318DDF1" w:rsidR="0010273B" w:rsidRDefault="0010273B" w:rsidP="0010273B">
    <w:pPr>
      <w:pStyle w:val="Header"/>
    </w:pPr>
  </w:p>
  <w:p w14:paraId="2C072E1C" w14:textId="2A80AD8F" w:rsidR="0010273B" w:rsidRDefault="0010273B" w:rsidP="0010273B">
    <w:pPr>
      <w:pStyle w:val="Header"/>
    </w:pPr>
  </w:p>
  <w:p w14:paraId="258F0212" w14:textId="77777777" w:rsidR="0010273B" w:rsidRPr="0010273B" w:rsidRDefault="0010273B" w:rsidP="0010273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35EBB" w14:textId="41828A73" w:rsidR="0010273B" w:rsidRDefault="0010273B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Arial"/>
        <w:b/>
        <w:bCs/>
      </w:rPr>
    </w:pPr>
  </w:p>
  <w:p w14:paraId="4806451A" w14:textId="77777777" w:rsidR="0010273B" w:rsidRDefault="0010273B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Arial"/>
        <w:b/>
        <w:bCs/>
      </w:rPr>
    </w:pPr>
  </w:p>
  <w:p w14:paraId="3404AE6B" w14:textId="32A4150A" w:rsidR="0010273B" w:rsidRDefault="0010273B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Arial"/>
        <w:b/>
        <w:bCs/>
      </w:rPr>
    </w:pPr>
  </w:p>
  <w:p w14:paraId="5BC7F620" w14:textId="77777777" w:rsidR="0010273B" w:rsidRPr="0010273B" w:rsidRDefault="0010273B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Arial"/>
        <w:b/>
        <w:bCs/>
      </w:rPr>
    </w:pPr>
  </w:p>
  <w:p w14:paraId="128F4473" w14:textId="77777777" w:rsidR="0010273B" w:rsidRPr="0010273B" w:rsidRDefault="0010273B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45773D"/>
    <w:multiLevelType w:val="hybridMultilevel"/>
    <w:tmpl w:val="3BAA5582"/>
    <w:lvl w:ilvl="0" w:tplc="6A6E9908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5D138F"/>
    <w:multiLevelType w:val="hybridMultilevel"/>
    <w:tmpl w:val="97949096"/>
    <w:lvl w:ilvl="0" w:tplc="52D4E9B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18B0"/>
    <w:multiLevelType w:val="hybridMultilevel"/>
    <w:tmpl w:val="B2A4EE64"/>
    <w:lvl w:ilvl="0" w:tplc="F97EF2E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6403A4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5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3FD68AE"/>
    <w:multiLevelType w:val="hybridMultilevel"/>
    <w:tmpl w:val="4052DAAE"/>
    <w:lvl w:ilvl="0" w:tplc="1F64870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9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33"/>
  </w:num>
  <w:num w:numId="14">
    <w:abstractNumId w:val="17"/>
  </w:num>
  <w:num w:numId="15">
    <w:abstractNumId w:val="21"/>
  </w:num>
  <w:num w:numId="16">
    <w:abstractNumId w:val="27"/>
  </w:num>
  <w:num w:numId="17">
    <w:abstractNumId w:val="34"/>
  </w:num>
  <w:num w:numId="18">
    <w:abstractNumId w:val="25"/>
  </w:num>
  <w:num w:numId="19">
    <w:abstractNumId w:val="20"/>
  </w:num>
  <w:num w:numId="20">
    <w:abstractNumId w:val="13"/>
  </w:num>
  <w:num w:numId="21">
    <w:abstractNumId w:val="32"/>
  </w:num>
  <w:num w:numId="22">
    <w:abstractNumId w:val="26"/>
  </w:num>
  <w:num w:numId="23">
    <w:abstractNumId w:val="29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35"/>
  </w:num>
  <w:num w:numId="27">
    <w:abstractNumId w:val="23"/>
  </w:num>
  <w:num w:numId="28">
    <w:abstractNumId w:val="36"/>
  </w:num>
  <w:num w:numId="29">
    <w:abstractNumId w:val="11"/>
  </w:num>
  <w:num w:numId="30">
    <w:abstractNumId w:val="19"/>
  </w:num>
  <w:num w:numId="31">
    <w:abstractNumId w:val="24"/>
  </w:num>
  <w:num w:numId="32">
    <w:abstractNumId w:val="15"/>
  </w:num>
  <w:num w:numId="33">
    <w:abstractNumId w:val="30"/>
  </w:num>
  <w:num w:numId="34">
    <w:abstractNumId w:val="16"/>
  </w:num>
  <w:num w:numId="35">
    <w:abstractNumId w:val="10"/>
  </w:num>
  <w:num w:numId="36">
    <w:abstractNumId w:val="28"/>
  </w:num>
  <w:num w:numId="37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0D2"/>
    <w:rsid w:val="0000369A"/>
    <w:rsid w:val="0000374C"/>
    <w:rsid w:val="000038A7"/>
    <w:rsid w:val="00003AC9"/>
    <w:rsid w:val="00003E0A"/>
    <w:rsid w:val="00004025"/>
    <w:rsid w:val="00004156"/>
    <w:rsid w:val="00004334"/>
    <w:rsid w:val="00004A4F"/>
    <w:rsid w:val="00005331"/>
    <w:rsid w:val="0000583D"/>
    <w:rsid w:val="00005E83"/>
    <w:rsid w:val="00005F51"/>
    <w:rsid w:val="00005FDE"/>
    <w:rsid w:val="00006604"/>
    <w:rsid w:val="00006D48"/>
    <w:rsid w:val="000070BD"/>
    <w:rsid w:val="000078B9"/>
    <w:rsid w:val="00007F43"/>
    <w:rsid w:val="00011C72"/>
    <w:rsid w:val="000120B6"/>
    <w:rsid w:val="0001270E"/>
    <w:rsid w:val="00012CCF"/>
    <w:rsid w:val="00013059"/>
    <w:rsid w:val="00013082"/>
    <w:rsid w:val="00013338"/>
    <w:rsid w:val="00014A41"/>
    <w:rsid w:val="0001561F"/>
    <w:rsid w:val="00015ACE"/>
    <w:rsid w:val="00015CC0"/>
    <w:rsid w:val="00015DCE"/>
    <w:rsid w:val="00016158"/>
    <w:rsid w:val="000162A3"/>
    <w:rsid w:val="00016472"/>
    <w:rsid w:val="00016575"/>
    <w:rsid w:val="00016A63"/>
    <w:rsid w:val="000172A3"/>
    <w:rsid w:val="00017465"/>
    <w:rsid w:val="00017474"/>
    <w:rsid w:val="00017D50"/>
    <w:rsid w:val="000200C0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D6D"/>
    <w:rsid w:val="0003105F"/>
    <w:rsid w:val="000310C5"/>
    <w:rsid w:val="0003148C"/>
    <w:rsid w:val="000319D9"/>
    <w:rsid w:val="00031B09"/>
    <w:rsid w:val="00031BC4"/>
    <w:rsid w:val="00031F58"/>
    <w:rsid w:val="0003302D"/>
    <w:rsid w:val="000330D7"/>
    <w:rsid w:val="00033268"/>
    <w:rsid w:val="000336CE"/>
    <w:rsid w:val="00033C4E"/>
    <w:rsid w:val="0003403A"/>
    <w:rsid w:val="000340C2"/>
    <w:rsid w:val="000340E9"/>
    <w:rsid w:val="000341E0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CBB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509"/>
    <w:rsid w:val="000417A1"/>
    <w:rsid w:val="00042097"/>
    <w:rsid w:val="0004286B"/>
    <w:rsid w:val="00043073"/>
    <w:rsid w:val="00043A79"/>
    <w:rsid w:val="00043C7C"/>
    <w:rsid w:val="00043D65"/>
    <w:rsid w:val="00044541"/>
    <w:rsid w:val="000446DD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8BA"/>
    <w:rsid w:val="00052ABB"/>
    <w:rsid w:val="00052C4E"/>
    <w:rsid w:val="0005324F"/>
    <w:rsid w:val="00053396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6A3B"/>
    <w:rsid w:val="00056B5E"/>
    <w:rsid w:val="0005787F"/>
    <w:rsid w:val="00057A16"/>
    <w:rsid w:val="00057D41"/>
    <w:rsid w:val="00057E3D"/>
    <w:rsid w:val="0006018C"/>
    <w:rsid w:val="00060342"/>
    <w:rsid w:val="000607A9"/>
    <w:rsid w:val="00060840"/>
    <w:rsid w:val="00060E3B"/>
    <w:rsid w:val="00061250"/>
    <w:rsid w:val="00061517"/>
    <w:rsid w:val="0006191C"/>
    <w:rsid w:val="0006199A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1BAF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E15"/>
    <w:rsid w:val="00086FA9"/>
    <w:rsid w:val="0008700C"/>
    <w:rsid w:val="00087656"/>
    <w:rsid w:val="0008797B"/>
    <w:rsid w:val="00087E58"/>
    <w:rsid w:val="00090AFF"/>
    <w:rsid w:val="00090C17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34A"/>
    <w:rsid w:val="000943D1"/>
    <w:rsid w:val="000945DE"/>
    <w:rsid w:val="000955B1"/>
    <w:rsid w:val="00095E15"/>
    <w:rsid w:val="00095EDF"/>
    <w:rsid w:val="0009645C"/>
    <w:rsid w:val="00096A2D"/>
    <w:rsid w:val="00096C09"/>
    <w:rsid w:val="0009754E"/>
    <w:rsid w:val="00097BA8"/>
    <w:rsid w:val="000A08AD"/>
    <w:rsid w:val="000A0AD2"/>
    <w:rsid w:val="000A10E2"/>
    <w:rsid w:val="000A1974"/>
    <w:rsid w:val="000A1BEC"/>
    <w:rsid w:val="000A2563"/>
    <w:rsid w:val="000A2A89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7849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928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B6"/>
    <w:rsid w:val="000B6DAF"/>
    <w:rsid w:val="000B6F7B"/>
    <w:rsid w:val="000B7A2B"/>
    <w:rsid w:val="000C0D31"/>
    <w:rsid w:val="000C0DDD"/>
    <w:rsid w:val="000C1053"/>
    <w:rsid w:val="000C160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4B38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26A"/>
    <w:rsid w:val="000D0A77"/>
    <w:rsid w:val="000D0FC4"/>
    <w:rsid w:val="000D1179"/>
    <w:rsid w:val="000D1416"/>
    <w:rsid w:val="000D1729"/>
    <w:rsid w:val="000D1FFB"/>
    <w:rsid w:val="000D28CC"/>
    <w:rsid w:val="000D2E93"/>
    <w:rsid w:val="000D3856"/>
    <w:rsid w:val="000D4551"/>
    <w:rsid w:val="000D4735"/>
    <w:rsid w:val="000D52B3"/>
    <w:rsid w:val="000D556B"/>
    <w:rsid w:val="000D579E"/>
    <w:rsid w:val="000D5826"/>
    <w:rsid w:val="000D582E"/>
    <w:rsid w:val="000D5FD2"/>
    <w:rsid w:val="000D6653"/>
    <w:rsid w:val="000D69CA"/>
    <w:rsid w:val="000D69D4"/>
    <w:rsid w:val="000D6F91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28AD"/>
    <w:rsid w:val="000E2C24"/>
    <w:rsid w:val="000E2C8D"/>
    <w:rsid w:val="000E2D19"/>
    <w:rsid w:val="000E2F8C"/>
    <w:rsid w:val="000E33F9"/>
    <w:rsid w:val="000E3508"/>
    <w:rsid w:val="000E3EA1"/>
    <w:rsid w:val="000E56DE"/>
    <w:rsid w:val="000E70F4"/>
    <w:rsid w:val="000E721D"/>
    <w:rsid w:val="000E75C8"/>
    <w:rsid w:val="000E7A90"/>
    <w:rsid w:val="000E7B73"/>
    <w:rsid w:val="000E7BE6"/>
    <w:rsid w:val="000F009B"/>
    <w:rsid w:val="000F0184"/>
    <w:rsid w:val="000F04D3"/>
    <w:rsid w:val="000F085A"/>
    <w:rsid w:val="000F09C0"/>
    <w:rsid w:val="000F0F7B"/>
    <w:rsid w:val="000F1B2A"/>
    <w:rsid w:val="000F1C53"/>
    <w:rsid w:val="000F1D3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1BD"/>
    <w:rsid w:val="000F550A"/>
    <w:rsid w:val="000F59F0"/>
    <w:rsid w:val="000F5D5C"/>
    <w:rsid w:val="000F6AAD"/>
    <w:rsid w:val="000F73FE"/>
    <w:rsid w:val="000F7461"/>
    <w:rsid w:val="00100001"/>
    <w:rsid w:val="0010029F"/>
    <w:rsid w:val="00100A51"/>
    <w:rsid w:val="00100A73"/>
    <w:rsid w:val="00100F71"/>
    <w:rsid w:val="00101124"/>
    <w:rsid w:val="0010179C"/>
    <w:rsid w:val="0010180C"/>
    <w:rsid w:val="00101BC0"/>
    <w:rsid w:val="00101D91"/>
    <w:rsid w:val="00101E07"/>
    <w:rsid w:val="001021B6"/>
    <w:rsid w:val="0010230A"/>
    <w:rsid w:val="0010264B"/>
    <w:rsid w:val="00102703"/>
    <w:rsid w:val="0010273B"/>
    <w:rsid w:val="001027D3"/>
    <w:rsid w:val="00102A0A"/>
    <w:rsid w:val="00102E79"/>
    <w:rsid w:val="00102E91"/>
    <w:rsid w:val="00102F7F"/>
    <w:rsid w:val="0010362D"/>
    <w:rsid w:val="0010371B"/>
    <w:rsid w:val="0010372A"/>
    <w:rsid w:val="001037A0"/>
    <w:rsid w:val="001037B7"/>
    <w:rsid w:val="0010392A"/>
    <w:rsid w:val="00103FE9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725"/>
    <w:rsid w:val="00107952"/>
    <w:rsid w:val="00107F7E"/>
    <w:rsid w:val="00110548"/>
    <w:rsid w:val="001105B9"/>
    <w:rsid w:val="00110A9C"/>
    <w:rsid w:val="00110D56"/>
    <w:rsid w:val="00110E7E"/>
    <w:rsid w:val="0011171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365"/>
    <w:rsid w:val="001138BB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7E1"/>
    <w:rsid w:val="00116AC4"/>
    <w:rsid w:val="00117028"/>
    <w:rsid w:val="00117174"/>
    <w:rsid w:val="00117228"/>
    <w:rsid w:val="001177BA"/>
    <w:rsid w:val="00117BDF"/>
    <w:rsid w:val="00120E4A"/>
    <w:rsid w:val="00121765"/>
    <w:rsid w:val="00121D5C"/>
    <w:rsid w:val="001221AD"/>
    <w:rsid w:val="0012233E"/>
    <w:rsid w:val="0012255A"/>
    <w:rsid w:val="001228E5"/>
    <w:rsid w:val="001230C2"/>
    <w:rsid w:val="00123125"/>
    <w:rsid w:val="00123703"/>
    <w:rsid w:val="0012388B"/>
    <w:rsid w:val="00123904"/>
    <w:rsid w:val="00123CCE"/>
    <w:rsid w:val="0012405A"/>
    <w:rsid w:val="0012421B"/>
    <w:rsid w:val="00124228"/>
    <w:rsid w:val="00124330"/>
    <w:rsid w:val="00124466"/>
    <w:rsid w:val="0012470E"/>
    <w:rsid w:val="00124A6A"/>
    <w:rsid w:val="00124C18"/>
    <w:rsid w:val="00124E37"/>
    <w:rsid w:val="00125066"/>
    <w:rsid w:val="00125344"/>
    <w:rsid w:val="001253E0"/>
    <w:rsid w:val="00125408"/>
    <w:rsid w:val="0012559A"/>
    <w:rsid w:val="0012573B"/>
    <w:rsid w:val="00126407"/>
    <w:rsid w:val="00126AD1"/>
    <w:rsid w:val="00126BDD"/>
    <w:rsid w:val="00127023"/>
    <w:rsid w:val="00127122"/>
    <w:rsid w:val="0012712E"/>
    <w:rsid w:val="00127D9E"/>
    <w:rsid w:val="001300BE"/>
    <w:rsid w:val="00130189"/>
    <w:rsid w:val="001304D2"/>
    <w:rsid w:val="00130A1E"/>
    <w:rsid w:val="00130B61"/>
    <w:rsid w:val="00130B66"/>
    <w:rsid w:val="00130BF3"/>
    <w:rsid w:val="00130D50"/>
    <w:rsid w:val="00130F6C"/>
    <w:rsid w:val="001310F1"/>
    <w:rsid w:val="00131628"/>
    <w:rsid w:val="001317FA"/>
    <w:rsid w:val="0013197E"/>
    <w:rsid w:val="00132C35"/>
    <w:rsid w:val="00132D6B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64CD"/>
    <w:rsid w:val="00137497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8BB"/>
    <w:rsid w:val="001442B2"/>
    <w:rsid w:val="00144CDC"/>
    <w:rsid w:val="0014512B"/>
    <w:rsid w:val="00145251"/>
    <w:rsid w:val="00145DF0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1AB"/>
    <w:rsid w:val="0015348A"/>
    <w:rsid w:val="00153D82"/>
    <w:rsid w:val="00153FB9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401"/>
    <w:rsid w:val="0015775E"/>
    <w:rsid w:val="001579F7"/>
    <w:rsid w:val="00157AC8"/>
    <w:rsid w:val="00157DF1"/>
    <w:rsid w:val="00157FCC"/>
    <w:rsid w:val="00160DE4"/>
    <w:rsid w:val="001612CA"/>
    <w:rsid w:val="00161667"/>
    <w:rsid w:val="00161C12"/>
    <w:rsid w:val="00161FDB"/>
    <w:rsid w:val="00162403"/>
    <w:rsid w:val="001624B2"/>
    <w:rsid w:val="001624F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39A"/>
    <w:rsid w:val="001655C2"/>
    <w:rsid w:val="00165A69"/>
    <w:rsid w:val="00165A8F"/>
    <w:rsid w:val="00165C32"/>
    <w:rsid w:val="00166483"/>
    <w:rsid w:val="00166EA3"/>
    <w:rsid w:val="00167429"/>
    <w:rsid w:val="0017073A"/>
    <w:rsid w:val="001707E9"/>
    <w:rsid w:val="00170A42"/>
    <w:rsid w:val="00170AB4"/>
    <w:rsid w:val="0017184B"/>
    <w:rsid w:val="001718F7"/>
    <w:rsid w:val="00171A56"/>
    <w:rsid w:val="00171C82"/>
    <w:rsid w:val="001721D3"/>
    <w:rsid w:val="001723F7"/>
    <w:rsid w:val="001726E0"/>
    <w:rsid w:val="0017293C"/>
    <w:rsid w:val="00173D38"/>
    <w:rsid w:val="00173D45"/>
    <w:rsid w:val="00174221"/>
    <w:rsid w:val="001745CD"/>
    <w:rsid w:val="001749E8"/>
    <w:rsid w:val="00174E0F"/>
    <w:rsid w:val="0017535F"/>
    <w:rsid w:val="001759FE"/>
    <w:rsid w:val="00175A13"/>
    <w:rsid w:val="00175DCF"/>
    <w:rsid w:val="0017605F"/>
    <w:rsid w:val="001766F1"/>
    <w:rsid w:val="00176B3F"/>
    <w:rsid w:val="00176F6A"/>
    <w:rsid w:val="00177297"/>
    <w:rsid w:val="0017793C"/>
    <w:rsid w:val="00177A51"/>
    <w:rsid w:val="00177AC6"/>
    <w:rsid w:val="00177C96"/>
    <w:rsid w:val="00177ECD"/>
    <w:rsid w:val="001803B8"/>
    <w:rsid w:val="00180DE5"/>
    <w:rsid w:val="00181679"/>
    <w:rsid w:val="00181834"/>
    <w:rsid w:val="00181C04"/>
    <w:rsid w:val="0018228F"/>
    <w:rsid w:val="00182535"/>
    <w:rsid w:val="00182694"/>
    <w:rsid w:val="00182E09"/>
    <w:rsid w:val="00183152"/>
    <w:rsid w:val="00183457"/>
    <w:rsid w:val="00183775"/>
    <w:rsid w:val="00183AEA"/>
    <w:rsid w:val="001841AA"/>
    <w:rsid w:val="001843F4"/>
    <w:rsid w:val="00184F1C"/>
    <w:rsid w:val="00185B5F"/>
    <w:rsid w:val="00185E05"/>
    <w:rsid w:val="00186808"/>
    <w:rsid w:val="0018686B"/>
    <w:rsid w:val="00186B7A"/>
    <w:rsid w:val="00186FCE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76"/>
    <w:rsid w:val="00193D27"/>
    <w:rsid w:val="001941C9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510"/>
    <w:rsid w:val="00196B7A"/>
    <w:rsid w:val="00196E0C"/>
    <w:rsid w:val="00197796"/>
    <w:rsid w:val="00197D17"/>
    <w:rsid w:val="00197D8E"/>
    <w:rsid w:val="00197E78"/>
    <w:rsid w:val="00197F8E"/>
    <w:rsid w:val="001A00BD"/>
    <w:rsid w:val="001A02B9"/>
    <w:rsid w:val="001A02D1"/>
    <w:rsid w:val="001A1246"/>
    <w:rsid w:val="001A1427"/>
    <w:rsid w:val="001A1476"/>
    <w:rsid w:val="001A14F5"/>
    <w:rsid w:val="001A180C"/>
    <w:rsid w:val="001A18BF"/>
    <w:rsid w:val="001A2082"/>
    <w:rsid w:val="001A22B7"/>
    <w:rsid w:val="001A22F8"/>
    <w:rsid w:val="001A2483"/>
    <w:rsid w:val="001A268A"/>
    <w:rsid w:val="001A2751"/>
    <w:rsid w:val="001A2773"/>
    <w:rsid w:val="001A35DF"/>
    <w:rsid w:val="001A3747"/>
    <w:rsid w:val="001A3DCD"/>
    <w:rsid w:val="001A426D"/>
    <w:rsid w:val="001A4A68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B8C"/>
    <w:rsid w:val="001B1BAC"/>
    <w:rsid w:val="001B1E02"/>
    <w:rsid w:val="001B20FF"/>
    <w:rsid w:val="001B2584"/>
    <w:rsid w:val="001B25B4"/>
    <w:rsid w:val="001B2D1F"/>
    <w:rsid w:val="001B2D87"/>
    <w:rsid w:val="001B3448"/>
    <w:rsid w:val="001B347A"/>
    <w:rsid w:val="001B4406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289"/>
    <w:rsid w:val="001C1558"/>
    <w:rsid w:val="001C17B3"/>
    <w:rsid w:val="001C1B89"/>
    <w:rsid w:val="001C2319"/>
    <w:rsid w:val="001C23FD"/>
    <w:rsid w:val="001C27E9"/>
    <w:rsid w:val="001C2AD5"/>
    <w:rsid w:val="001C2B40"/>
    <w:rsid w:val="001C3274"/>
    <w:rsid w:val="001C3770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8C"/>
    <w:rsid w:val="001C68E8"/>
    <w:rsid w:val="001C69DF"/>
    <w:rsid w:val="001C7543"/>
    <w:rsid w:val="001C7583"/>
    <w:rsid w:val="001C76C2"/>
    <w:rsid w:val="001C7BB7"/>
    <w:rsid w:val="001D0036"/>
    <w:rsid w:val="001D01F6"/>
    <w:rsid w:val="001D036D"/>
    <w:rsid w:val="001D04C0"/>
    <w:rsid w:val="001D0726"/>
    <w:rsid w:val="001D09B0"/>
    <w:rsid w:val="001D0EAC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4B6"/>
    <w:rsid w:val="001D572B"/>
    <w:rsid w:val="001D5DB6"/>
    <w:rsid w:val="001D652F"/>
    <w:rsid w:val="001D6555"/>
    <w:rsid w:val="001D711A"/>
    <w:rsid w:val="001D7524"/>
    <w:rsid w:val="001D7592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D5B"/>
    <w:rsid w:val="001E1DBF"/>
    <w:rsid w:val="001E2B14"/>
    <w:rsid w:val="001E3D2E"/>
    <w:rsid w:val="001E3EBE"/>
    <w:rsid w:val="001E41A7"/>
    <w:rsid w:val="001E5088"/>
    <w:rsid w:val="001E5485"/>
    <w:rsid w:val="001E5F06"/>
    <w:rsid w:val="001E65D3"/>
    <w:rsid w:val="001E6A2D"/>
    <w:rsid w:val="001E6A51"/>
    <w:rsid w:val="001E7130"/>
    <w:rsid w:val="001E7816"/>
    <w:rsid w:val="001E7B55"/>
    <w:rsid w:val="001E7E7E"/>
    <w:rsid w:val="001F0B04"/>
    <w:rsid w:val="001F0B17"/>
    <w:rsid w:val="001F0C85"/>
    <w:rsid w:val="001F126D"/>
    <w:rsid w:val="001F13CA"/>
    <w:rsid w:val="001F28A6"/>
    <w:rsid w:val="001F2E3A"/>
    <w:rsid w:val="001F330E"/>
    <w:rsid w:val="001F340F"/>
    <w:rsid w:val="001F388A"/>
    <w:rsid w:val="001F4585"/>
    <w:rsid w:val="001F4721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39F"/>
    <w:rsid w:val="001F75A9"/>
    <w:rsid w:val="001F78AA"/>
    <w:rsid w:val="001F7FA2"/>
    <w:rsid w:val="002002F8"/>
    <w:rsid w:val="00200BA9"/>
    <w:rsid w:val="00200C7D"/>
    <w:rsid w:val="002010BA"/>
    <w:rsid w:val="00201B10"/>
    <w:rsid w:val="00202514"/>
    <w:rsid w:val="00202A4D"/>
    <w:rsid w:val="00202ACB"/>
    <w:rsid w:val="00202B24"/>
    <w:rsid w:val="002037FC"/>
    <w:rsid w:val="0020392A"/>
    <w:rsid w:val="00203BB6"/>
    <w:rsid w:val="00204029"/>
    <w:rsid w:val="00204417"/>
    <w:rsid w:val="00204880"/>
    <w:rsid w:val="00204902"/>
    <w:rsid w:val="00204D02"/>
    <w:rsid w:val="0020503B"/>
    <w:rsid w:val="002050B7"/>
    <w:rsid w:val="002051C4"/>
    <w:rsid w:val="00205821"/>
    <w:rsid w:val="002059A5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08F7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C1"/>
    <w:rsid w:val="002148ED"/>
    <w:rsid w:val="00214D97"/>
    <w:rsid w:val="0021519E"/>
    <w:rsid w:val="002159D6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A9A"/>
    <w:rsid w:val="00225721"/>
    <w:rsid w:val="00225947"/>
    <w:rsid w:val="00225A16"/>
    <w:rsid w:val="002266E3"/>
    <w:rsid w:val="00226ADB"/>
    <w:rsid w:val="00226C5E"/>
    <w:rsid w:val="00226D07"/>
    <w:rsid w:val="00230059"/>
    <w:rsid w:val="00230938"/>
    <w:rsid w:val="00230CE1"/>
    <w:rsid w:val="00230FC1"/>
    <w:rsid w:val="00231B2B"/>
    <w:rsid w:val="00231EC0"/>
    <w:rsid w:val="002323DE"/>
    <w:rsid w:val="0023318A"/>
    <w:rsid w:val="002348D4"/>
    <w:rsid w:val="00234D1B"/>
    <w:rsid w:val="00234DD8"/>
    <w:rsid w:val="00235794"/>
    <w:rsid w:val="00235DC3"/>
    <w:rsid w:val="00235E7D"/>
    <w:rsid w:val="002368A0"/>
    <w:rsid w:val="00236994"/>
    <w:rsid w:val="00236DC8"/>
    <w:rsid w:val="00240919"/>
    <w:rsid w:val="002410FB"/>
    <w:rsid w:val="002414A3"/>
    <w:rsid w:val="00241A9F"/>
    <w:rsid w:val="00241AC6"/>
    <w:rsid w:val="00241CED"/>
    <w:rsid w:val="00242977"/>
    <w:rsid w:val="00242BD8"/>
    <w:rsid w:val="00243179"/>
    <w:rsid w:val="00243326"/>
    <w:rsid w:val="00243511"/>
    <w:rsid w:val="0024400B"/>
    <w:rsid w:val="00244B53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88"/>
    <w:rsid w:val="002535E8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57C0D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67522"/>
    <w:rsid w:val="00267A86"/>
    <w:rsid w:val="00270B1D"/>
    <w:rsid w:val="00270F70"/>
    <w:rsid w:val="0027103F"/>
    <w:rsid w:val="00271601"/>
    <w:rsid w:val="002717AD"/>
    <w:rsid w:val="00272188"/>
    <w:rsid w:val="00272546"/>
    <w:rsid w:val="00272610"/>
    <w:rsid w:val="00272875"/>
    <w:rsid w:val="00272882"/>
    <w:rsid w:val="00272990"/>
    <w:rsid w:val="002738C6"/>
    <w:rsid w:val="00273973"/>
    <w:rsid w:val="002748DD"/>
    <w:rsid w:val="00274D62"/>
    <w:rsid w:val="00274FE7"/>
    <w:rsid w:val="002750B5"/>
    <w:rsid w:val="00275F0E"/>
    <w:rsid w:val="00276319"/>
    <w:rsid w:val="00276A98"/>
    <w:rsid w:val="00276FDA"/>
    <w:rsid w:val="002778C2"/>
    <w:rsid w:val="002779F9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727D"/>
    <w:rsid w:val="00287581"/>
    <w:rsid w:val="002904F0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7E8"/>
    <w:rsid w:val="00293B06"/>
    <w:rsid w:val="00293BAC"/>
    <w:rsid w:val="00293D00"/>
    <w:rsid w:val="0029420F"/>
    <w:rsid w:val="0029434D"/>
    <w:rsid w:val="00294362"/>
    <w:rsid w:val="002943C9"/>
    <w:rsid w:val="002946A5"/>
    <w:rsid w:val="002953D1"/>
    <w:rsid w:val="0029550F"/>
    <w:rsid w:val="0029622E"/>
    <w:rsid w:val="00296A34"/>
    <w:rsid w:val="00296EF5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67B"/>
    <w:rsid w:val="002A1D19"/>
    <w:rsid w:val="002A1F20"/>
    <w:rsid w:val="002A214C"/>
    <w:rsid w:val="002A2834"/>
    <w:rsid w:val="002A2901"/>
    <w:rsid w:val="002A2BAE"/>
    <w:rsid w:val="002A38D9"/>
    <w:rsid w:val="002A40B8"/>
    <w:rsid w:val="002A429A"/>
    <w:rsid w:val="002A4D39"/>
    <w:rsid w:val="002A4E3F"/>
    <w:rsid w:val="002A51FD"/>
    <w:rsid w:val="002A5911"/>
    <w:rsid w:val="002A5E3E"/>
    <w:rsid w:val="002A6440"/>
    <w:rsid w:val="002A6A2C"/>
    <w:rsid w:val="002A6B91"/>
    <w:rsid w:val="002A7029"/>
    <w:rsid w:val="002A70A8"/>
    <w:rsid w:val="002A74EC"/>
    <w:rsid w:val="002A74F0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74C"/>
    <w:rsid w:val="002B28CA"/>
    <w:rsid w:val="002B2CB2"/>
    <w:rsid w:val="002B3636"/>
    <w:rsid w:val="002B3761"/>
    <w:rsid w:val="002B379E"/>
    <w:rsid w:val="002B3CBD"/>
    <w:rsid w:val="002B3D4B"/>
    <w:rsid w:val="002B3F83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BB"/>
    <w:rsid w:val="002B6AF5"/>
    <w:rsid w:val="002B6D36"/>
    <w:rsid w:val="002B6F9F"/>
    <w:rsid w:val="002B7598"/>
    <w:rsid w:val="002B7690"/>
    <w:rsid w:val="002B7E43"/>
    <w:rsid w:val="002C0098"/>
    <w:rsid w:val="002C04D9"/>
    <w:rsid w:val="002C0B0A"/>
    <w:rsid w:val="002C0F0A"/>
    <w:rsid w:val="002C177B"/>
    <w:rsid w:val="002C21A5"/>
    <w:rsid w:val="002C280D"/>
    <w:rsid w:val="002C2AF0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D7D"/>
    <w:rsid w:val="002C7E8C"/>
    <w:rsid w:val="002C7FA6"/>
    <w:rsid w:val="002D0D99"/>
    <w:rsid w:val="002D1ACA"/>
    <w:rsid w:val="002D1FAD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D7B55"/>
    <w:rsid w:val="002E1022"/>
    <w:rsid w:val="002E1045"/>
    <w:rsid w:val="002E17D8"/>
    <w:rsid w:val="002E18AE"/>
    <w:rsid w:val="002E2BB9"/>
    <w:rsid w:val="002E2C22"/>
    <w:rsid w:val="002E3216"/>
    <w:rsid w:val="002E3581"/>
    <w:rsid w:val="002E3DCA"/>
    <w:rsid w:val="002E3E01"/>
    <w:rsid w:val="002E42B8"/>
    <w:rsid w:val="002E46A7"/>
    <w:rsid w:val="002E49B2"/>
    <w:rsid w:val="002E507E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3B"/>
    <w:rsid w:val="002F17E7"/>
    <w:rsid w:val="002F1DAE"/>
    <w:rsid w:val="002F1E04"/>
    <w:rsid w:val="002F1FD1"/>
    <w:rsid w:val="002F21A3"/>
    <w:rsid w:val="002F2902"/>
    <w:rsid w:val="002F2966"/>
    <w:rsid w:val="002F3DDB"/>
    <w:rsid w:val="002F401E"/>
    <w:rsid w:val="002F410F"/>
    <w:rsid w:val="002F45B0"/>
    <w:rsid w:val="002F4DB7"/>
    <w:rsid w:val="002F4DC9"/>
    <w:rsid w:val="002F4E8F"/>
    <w:rsid w:val="002F514E"/>
    <w:rsid w:val="002F586B"/>
    <w:rsid w:val="002F5B78"/>
    <w:rsid w:val="002F6024"/>
    <w:rsid w:val="002F6144"/>
    <w:rsid w:val="002F6890"/>
    <w:rsid w:val="002F7115"/>
    <w:rsid w:val="002F7233"/>
    <w:rsid w:val="002F7ADE"/>
    <w:rsid w:val="002F7D2E"/>
    <w:rsid w:val="0030071A"/>
    <w:rsid w:val="00300946"/>
    <w:rsid w:val="00300C83"/>
    <w:rsid w:val="003010D0"/>
    <w:rsid w:val="00301269"/>
    <w:rsid w:val="003012DC"/>
    <w:rsid w:val="00301589"/>
    <w:rsid w:val="00301654"/>
    <w:rsid w:val="00301CDF"/>
    <w:rsid w:val="00302229"/>
    <w:rsid w:val="003025AE"/>
    <w:rsid w:val="00302B8C"/>
    <w:rsid w:val="0030312E"/>
    <w:rsid w:val="003031CA"/>
    <w:rsid w:val="003032AC"/>
    <w:rsid w:val="00303AAA"/>
    <w:rsid w:val="003040C4"/>
    <w:rsid w:val="0030431C"/>
    <w:rsid w:val="003043CB"/>
    <w:rsid w:val="00304B92"/>
    <w:rsid w:val="00304F12"/>
    <w:rsid w:val="00305F61"/>
    <w:rsid w:val="00306103"/>
    <w:rsid w:val="00306197"/>
    <w:rsid w:val="00306A54"/>
    <w:rsid w:val="00306BE5"/>
    <w:rsid w:val="0030749F"/>
    <w:rsid w:val="003074A0"/>
    <w:rsid w:val="00307663"/>
    <w:rsid w:val="0030784D"/>
    <w:rsid w:val="00307C0C"/>
    <w:rsid w:val="00307CB5"/>
    <w:rsid w:val="003100DD"/>
    <w:rsid w:val="0031033B"/>
    <w:rsid w:val="00310481"/>
    <w:rsid w:val="00310D24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48C"/>
    <w:rsid w:val="00314621"/>
    <w:rsid w:val="0031474D"/>
    <w:rsid w:val="00314AF7"/>
    <w:rsid w:val="00314D1B"/>
    <w:rsid w:val="00314DF1"/>
    <w:rsid w:val="00314E65"/>
    <w:rsid w:val="00314E7A"/>
    <w:rsid w:val="00315261"/>
    <w:rsid w:val="00315336"/>
    <w:rsid w:val="00315C37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6AF"/>
    <w:rsid w:val="00321FF6"/>
    <w:rsid w:val="00322149"/>
    <w:rsid w:val="00322217"/>
    <w:rsid w:val="003224B0"/>
    <w:rsid w:val="00322C4A"/>
    <w:rsid w:val="00322DC8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32B"/>
    <w:rsid w:val="0033145F"/>
    <w:rsid w:val="003314D5"/>
    <w:rsid w:val="0033230D"/>
    <w:rsid w:val="00332B3D"/>
    <w:rsid w:val="00333797"/>
    <w:rsid w:val="00333F57"/>
    <w:rsid w:val="00334352"/>
    <w:rsid w:val="00334360"/>
    <w:rsid w:val="0033469D"/>
    <w:rsid w:val="003348A0"/>
    <w:rsid w:val="00334ADC"/>
    <w:rsid w:val="00334DE9"/>
    <w:rsid w:val="0033532B"/>
    <w:rsid w:val="0033586C"/>
    <w:rsid w:val="00335B20"/>
    <w:rsid w:val="00335DED"/>
    <w:rsid w:val="003362FE"/>
    <w:rsid w:val="00336438"/>
    <w:rsid w:val="00336448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19"/>
    <w:rsid w:val="0034273C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DA0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2299"/>
    <w:rsid w:val="003536F7"/>
    <w:rsid w:val="00353917"/>
    <w:rsid w:val="00353939"/>
    <w:rsid w:val="00354255"/>
    <w:rsid w:val="003548C8"/>
    <w:rsid w:val="0035497F"/>
    <w:rsid w:val="003556F8"/>
    <w:rsid w:val="003558CD"/>
    <w:rsid w:val="00355CF0"/>
    <w:rsid w:val="00355D6C"/>
    <w:rsid w:val="00355F49"/>
    <w:rsid w:val="003562C7"/>
    <w:rsid w:val="003563DF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19B1"/>
    <w:rsid w:val="0036271F"/>
    <w:rsid w:val="003632BC"/>
    <w:rsid w:val="00363AAF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2F0"/>
    <w:rsid w:val="003718AD"/>
    <w:rsid w:val="00371DB9"/>
    <w:rsid w:val="003724FA"/>
    <w:rsid w:val="003726DA"/>
    <w:rsid w:val="003729CA"/>
    <w:rsid w:val="00372E97"/>
    <w:rsid w:val="00372EE6"/>
    <w:rsid w:val="003730DD"/>
    <w:rsid w:val="00373537"/>
    <w:rsid w:val="0037368C"/>
    <w:rsid w:val="003743D8"/>
    <w:rsid w:val="0037463D"/>
    <w:rsid w:val="003755B7"/>
    <w:rsid w:val="0037578A"/>
    <w:rsid w:val="003757AF"/>
    <w:rsid w:val="00375B57"/>
    <w:rsid w:val="00376EF1"/>
    <w:rsid w:val="003771C6"/>
    <w:rsid w:val="003774BA"/>
    <w:rsid w:val="00377711"/>
    <w:rsid w:val="00377C4E"/>
    <w:rsid w:val="00377FB6"/>
    <w:rsid w:val="00380180"/>
    <w:rsid w:val="00380682"/>
    <w:rsid w:val="00380FC9"/>
    <w:rsid w:val="00381207"/>
    <w:rsid w:val="00381777"/>
    <w:rsid w:val="003819E2"/>
    <w:rsid w:val="003822F4"/>
    <w:rsid w:val="0038249D"/>
    <w:rsid w:val="0038278F"/>
    <w:rsid w:val="00382E12"/>
    <w:rsid w:val="0038377F"/>
    <w:rsid w:val="0038383F"/>
    <w:rsid w:val="003839B6"/>
    <w:rsid w:val="003839E0"/>
    <w:rsid w:val="003844DC"/>
    <w:rsid w:val="00384A43"/>
    <w:rsid w:val="00385358"/>
    <w:rsid w:val="003857C7"/>
    <w:rsid w:val="00385813"/>
    <w:rsid w:val="00385816"/>
    <w:rsid w:val="003859CD"/>
    <w:rsid w:val="00385E8D"/>
    <w:rsid w:val="00385EC9"/>
    <w:rsid w:val="0038689A"/>
    <w:rsid w:val="00386DF3"/>
    <w:rsid w:val="00387161"/>
    <w:rsid w:val="003875C8"/>
    <w:rsid w:val="00387C1D"/>
    <w:rsid w:val="00390324"/>
    <w:rsid w:val="003903F8"/>
    <w:rsid w:val="00390413"/>
    <w:rsid w:val="00390672"/>
    <w:rsid w:val="00390B18"/>
    <w:rsid w:val="00390B2C"/>
    <w:rsid w:val="00390D90"/>
    <w:rsid w:val="00391056"/>
    <w:rsid w:val="00391C1E"/>
    <w:rsid w:val="00392103"/>
    <w:rsid w:val="003931AD"/>
    <w:rsid w:val="003933FE"/>
    <w:rsid w:val="00393711"/>
    <w:rsid w:val="0039499C"/>
    <w:rsid w:val="00394CF8"/>
    <w:rsid w:val="00395744"/>
    <w:rsid w:val="00395B50"/>
    <w:rsid w:val="00395ED3"/>
    <w:rsid w:val="003964A7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682"/>
    <w:rsid w:val="003A392E"/>
    <w:rsid w:val="003A4C40"/>
    <w:rsid w:val="003A5138"/>
    <w:rsid w:val="003A51C1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A46"/>
    <w:rsid w:val="003A7D04"/>
    <w:rsid w:val="003B02BF"/>
    <w:rsid w:val="003B0374"/>
    <w:rsid w:val="003B07D0"/>
    <w:rsid w:val="003B1575"/>
    <w:rsid w:val="003B1651"/>
    <w:rsid w:val="003B1756"/>
    <w:rsid w:val="003B19EE"/>
    <w:rsid w:val="003B21DF"/>
    <w:rsid w:val="003B23F6"/>
    <w:rsid w:val="003B316A"/>
    <w:rsid w:val="003B317E"/>
    <w:rsid w:val="003B36C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0C34"/>
    <w:rsid w:val="003C10B3"/>
    <w:rsid w:val="003C12CE"/>
    <w:rsid w:val="003C146E"/>
    <w:rsid w:val="003C1948"/>
    <w:rsid w:val="003C1F75"/>
    <w:rsid w:val="003C274A"/>
    <w:rsid w:val="003C2930"/>
    <w:rsid w:val="003C2C5B"/>
    <w:rsid w:val="003C3815"/>
    <w:rsid w:val="003C3CF1"/>
    <w:rsid w:val="003C460C"/>
    <w:rsid w:val="003C460F"/>
    <w:rsid w:val="003C497C"/>
    <w:rsid w:val="003C4C73"/>
    <w:rsid w:val="003C54F8"/>
    <w:rsid w:val="003C5831"/>
    <w:rsid w:val="003C58D7"/>
    <w:rsid w:val="003C5A20"/>
    <w:rsid w:val="003C5CBD"/>
    <w:rsid w:val="003C5D49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6235"/>
    <w:rsid w:val="003D66EC"/>
    <w:rsid w:val="003D770D"/>
    <w:rsid w:val="003E0788"/>
    <w:rsid w:val="003E07B7"/>
    <w:rsid w:val="003E0B8D"/>
    <w:rsid w:val="003E0BBA"/>
    <w:rsid w:val="003E0FF0"/>
    <w:rsid w:val="003E150A"/>
    <w:rsid w:val="003E15E1"/>
    <w:rsid w:val="003E1714"/>
    <w:rsid w:val="003E1A49"/>
    <w:rsid w:val="003E1E9B"/>
    <w:rsid w:val="003E29B4"/>
    <w:rsid w:val="003E2C2B"/>
    <w:rsid w:val="003E2D15"/>
    <w:rsid w:val="003E2DEE"/>
    <w:rsid w:val="003E30B5"/>
    <w:rsid w:val="003E3109"/>
    <w:rsid w:val="003E3154"/>
    <w:rsid w:val="003E351D"/>
    <w:rsid w:val="003E43F9"/>
    <w:rsid w:val="003E4B22"/>
    <w:rsid w:val="003E4F75"/>
    <w:rsid w:val="003E4FD8"/>
    <w:rsid w:val="003E5344"/>
    <w:rsid w:val="003E58D9"/>
    <w:rsid w:val="003E63C4"/>
    <w:rsid w:val="003E715D"/>
    <w:rsid w:val="003E748D"/>
    <w:rsid w:val="003E76B2"/>
    <w:rsid w:val="003E76DC"/>
    <w:rsid w:val="003F0800"/>
    <w:rsid w:val="003F0D57"/>
    <w:rsid w:val="003F0FC4"/>
    <w:rsid w:val="003F100C"/>
    <w:rsid w:val="003F148D"/>
    <w:rsid w:val="003F1498"/>
    <w:rsid w:val="003F16F7"/>
    <w:rsid w:val="003F1803"/>
    <w:rsid w:val="003F1D4A"/>
    <w:rsid w:val="003F1E09"/>
    <w:rsid w:val="003F217B"/>
    <w:rsid w:val="003F242F"/>
    <w:rsid w:val="003F25B8"/>
    <w:rsid w:val="003F290F"/>
    <w:rsid w:val="003F3204"/>
    <w:rsid w:val="003F3B0A"/>
    <w:rsid w:val="003F3B50"/>
    <w:rsid w:val="003F3D5D"/>
    <w:rsid w:val="003F3DF7"/>
    <w:rsid w:val="003F3F48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276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07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21C"/>
    <w:rsid w:val="004106C0"/>
    <w:rsid w:val="004109B6"/>
    <w:rsid w:val="00410BD6"/>
    <w:rsid w:val="0041135C"/>
    <w:rsid w:val="0041135E"/>
    <w:rsid w:val="004117A6"/>
    <w:rsid w:val="00411C34"/>
    <w:rsid w:val="00411CFF"/>
    <w:rsid w:val="004121A4"/>
    <w:rsid w:val="004123D6"/>
    <w:rsid w:val="00412AD5"/>
    <w:rsid w:val="00412BCD"/>
    <w:rsid w:val="004132C1"/>
    <w:rsid w:val="00413425"/>
    <w:rsid w:val="004138A3"/>
    <w:rsid w:val="00413F4F"/>
    <w:rsid w:val="00414724"/>
    <w:rsid w:val="0041485E"/>
    <w:rsid w:val="00414D03"/>
    <w:rsid w:val="00416A5D"/>
    <w:rsid w:val="00416FCE"/>
    <w:rsid w:val="00417273"/>
    <w:rsid w:val="00417CBE"/>
    <w:rsid w:val="004201E2"/>
    <w:rsid w:val="0042050F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4C23"/>
    <w:rsid w:val="00425089"/>
    <w:rsid w:val="004254BA"/>
    <w:rsid w:val="00425B10"/>
    <w:rsid w:val="00425BD8"/>
    <w:rsid w:val="00425F40"/>
    <w:rsid w:val="004263F8"/>
    <w:rsid w:val="00426427"/>
    <w:rsid w:val="00426890"/>
    <w:rsid w:val="00426ED4"/>
    <w:rsid w:val="00427560"/>
    <w:rsid w:val="004279D6"/>
    <w:rsid w:val="004313A4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AAC"/>
    <w:rsid w:val="004349D0"/>
    <w:rsid w:val="00434A2B"/>
    <w:rsid w:val="00435213"/>
    <w:rsid w:val="004357D2"/>
    <w:rsid w:val="00436C59"/>
    <w:rsid w:val="00436DDF"/>
    <w:rsid w:val="00436F79"/>
    <w:rsid w:val="00436FA6"/>
    <w:rsid w:val="00436FDA"/>
    <w:rsid w:val="004374AB"/>
    <w:rsid w:val="004374D5"/>
    <w:rsid w:val="0043776A"/>
    <w:rsid w:val="00437A60"/>
    <w:rsid w:val="00437F3E"/>
    <w:rsid w:val="004400A1"/>
    <w:rsid w:val="0044035B"/>
    <w:rsid w:val="00441070"/>
    <w:rsid w:val="0044191C"/>
    <w:rsid w:val="004421FE"/>
    <w:rsid w:val="00442DC7"/>
    <w:rsid w:val="00442FD0"/>
    <w:rsid w:val="0044312A"/>
    <w:rsid w:val="0044356A"/>
    <w:rsid w:val="00443EEA"/>
    <w:rsid w:val="004441EE"/>
    <w:rsid w:val="00444D48"/>
    <w:rsid w:val="00444EFE"/>
    <w:rsid w:val="004451D2"/>
    <w:rsid w:val="0044522C"/>
    <w:rsid w:val="004453B9"/>
    <w:rsid w:val="004455BD"/>
    <w:rsid w:val="00445AE5"/>
    <w:rsid w:val="00445BF2"/>
    <w:rsid w:val="00445C8B"/>
    <w:rsid w:val="004460C6"/>
    <w:rsid w:val="00446FFF"/>
    <w:rsid w:val="00447052"/>
    <w:rsid w:val="004470CB"/>
    <w:rsid w:val="004476A3"/>
    <w:rsid w:val="00447860"/>
    <w:rsid w:val="004503EC"/>
    <w:rsid w:val="004505F5"/>
    <w:rsid w:val="004508A1"/>
    <w:rsid w:val="004508EB"/>
    <w:rsid w:val="00450E42"/>
    <w:rsid w:val="0045104B"/>
    <w:rsid w:val="004515FF"/>
    <w:rsid w:val="0045189E"/>
    <w:rsid w:val="00451CBB"/>
    <w:rsid w:val="00451D37"/>
    <w:rsid w:val="00451ED3"/>
    <w:rsid w:val="004523C7"/>
    <w:rsid w:val="0045275E"/>
    <w:rsid w:val="00453303"/>
    <w:rsid w:val="0045366F"/>
    <w:rsid w:val="00453F7B"/>
    <w:rsid w:val="00454067"/>
    <w:rsid w:val="0045415C"/>
    <w:rsid w:val="004545A0"/>
    <w:rsid w:val="004545F2"/>
    <w:rsid w:val="00454ABB"/>
    <w:rsid w:val="00455035"/>
    <w:rsid w:val="004550E5"/>
    <w:rsid w:val="004553C4"/>
    <w:rsid w:val="0045576D"/>
    <w:rsid w:val="004560E0"/>
    <w:rsid w:val="004563C8"/>
    <w:rsid w:val="00456536"/>
    <w:rsid w:val="0045678D"/>
    <w:rsid w:val="00456977"/>
    <w:rsid w:val="004569A7"/>
    <w:rsid w:val="00456E26"/>
    <w:rsid w:val="0046123A"/>
    <w:rsid w:val="0046190C"/>
    <w:rsid w:val="00461B6B"/>
    <w:rsid w:val="004623AC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4783"/>
    <w:rsid w:val="00464DCB"/>
    <w:rsid w:val="00465957"/>
    <w:rsid w:val="00465D93"/>
    <w:rsid w:val="00465E7F"/>
    <w:rsid w:val="00465EEF"/>
    <w:rsid w:val="00467373"/>
    <w:rsid w:val="00467499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5E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579"/>
    <w:rsid w:val="00476844"/>
    <w:rsid w:val="00476F97"/>
    <w:rsid w:val="00477BDE"/>
    <w:rsid w:val="00477CB5"/>
    <w:rsid w:val="00477D59"/>
    <w:rsid w:val="0048084A"/>
    <w:rsid w:val="00480C71"/>
    <w:rsid w:val="0048117C"/>
    <w:rsid w:val="0048276D"/>
    <w:rsid w:val="00482B3D"/>
    <w:rsid w:val="00482C92"/>
    <w:rsid w:val="00482CC6"/>
    <w:rsid w:val="00482E93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6299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DC"/>
    <w:rsid w:val="004932FB"/>
    <w:rsid w:val="00493DD4"/>
    <w:rsid w:val="00494317"/>
    <w:rsid w:val="00494D9A"/>
    <w:rsid w:val="00494E62"/>
    <w:rsid w:val="004953DD"/>
    <w:rsid w:val="0049558F"/>
    <w:rsid w:val="00495939"/>
    <w:rsid w:val="00496910"/>
    <w:rsid w:val="004971DF"/>
    <w:rsid w:val="00497371"/>
    <w:rsid w:val="004973B3"/>
    <w:rsid w:val="004977F4"/>
    <w:rsid w:val="00497933"/>
    <w:rsid w:val="00497BF2"/>
    <w:rsid w:val="004A0143"/>
    <w:rsid w:val="004A0900"/>
    <w:rsid w:val="004A0A82"/>
    <w:rsid w:val="004A0B68"/>
    <w:rsid w:val="004A0C4E"/>
    <w:rsid w:val="004A12DF"/>
    <w:rsid w:val="004A1A74"/>
    <w:rsid w:val="004A1AAA"/>
    <w:rsid w:val="004A1ECA"/>
    <w:rsid w:val="004A2A36"/>
    <w:rsid w:val="004A2F07"/>
    <w:rsid w:val="004A3A77"/>
    <w:rsid w:val="004A4003"/>
    <w:rsid w:val="004A40F1"/>
    <w:rsid w:val="004A41DC"/>
    <w:rsid w:val="004A448F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761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B44"/>
    <w:rsid w:val="004B1F18"/>
    <w:rsid w:val="004B2525"/>
    <w:rsid w:val="004B2778"/>
    <w:rsid w:val="004B29ED"/>
    <w:rsid w:val="004B2B96"/>
    <w:rsid w:val="004B306A"/>
    <w:rsid w:val="004B3683"/>
    <w:rsid w:val="004B3837"/>
    <w:rsid w:val="004B3D35"/>
    <w:rsid w:val="004B3EF8"/>
    <w:rsid w:val="004B40B2"/>
    <w:rsid w:val="004B4DE1"/>
    <w:rsid w:val="004B4EBC"/>
    <w:rsid w:val="004B550F"/>
    <w:rsid w:val="004B572D"/>
    <w:rsid w:val="004B5864"/>
    <w:rsid w:val="004B5E3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C9D"/>
    <w:rsid w:val="004D716A"/>
    <w:rsid w:val="004D7263"/>
    <w:rsid w:val="004D7391"/>
    <w:rsid w:val="004D7512"/>
    <w:rsid w:val="004D7D47"/>
    <w:rsid w:val="004D7DE0"/>
    <w:rsid w:val="004E0116"/>
    <w:rsid w:val="004E02FB"/>
    <w:rsid w:val="004E05A8"/>
    <w:rsid w:val="004E0671"/>
    <w:rsid w:val="004E0680"/>
    <w:rsid w:val="004E1C0D"/>
    <w:rsid w:val="004E1E22"/>
    <w:rsid w:val="004E1FCA"/>
    <w:rsid w:val="004E2723"/>
    <w:rsid w:val="004E3200"/>
    <w:rsid w:val="004E38F4"/>
    <w:rsid w:val="004E3CF7"/>
    <w:rsid w:val="004E4309"/>
    <w:rsid w:val="004E4396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C7A"/>
    <w:rsid w:val="004E6D07"/>
    <w:rsid w:val="004E6E07"/>
    <w:rsid w:val="004E7465"/>
    <w:rsid w:val="004E7A4E"/>
    <w:rsid w:val="004F04C6"/>
    <w:rsid w:val="004F11B5"/>
    <w:rsid w:val="004F11E7"/>
    <w:rsid w:val="004F180C"/>
    <w:rsid w:val="004F206E"/>
    <w:rsid w:val="004F2C4C"/>
    <w:rsid w:val="004F3018"/>
    <w:rsid w:val="004F3019"/>
    <w:rsid w:val="004F34A3"/>
    <w:rsid w:val="004F3690"/>
    <w:rsid w:val="004F392F"/>
    <w:rsid w:val="004F398F"/>
    <w:rsid w:val="004F3CE8"/>
    <w:rsid w:val="004F40A1"/>
    <w:rsid w:val="004F49B2"/>
    <w:rsid w:val="004F49E7"/>
    <w:rsid w:val="004F4A07"/>
    <w:rsid w:val="004F4A69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09F"/>
    <w:rsid w:val="00502276"/>
    <w:rsid w:val="00502991"/>
    <w:rsid w:val="00502ADB"/>
    <w:rsid w:val="00502F72"/>
    <w:rsid w:val="00503C73"/>
    <w:rsid w:val="00503D77"/>
    <w:rsid w:val="0050469B"/>
    <w:rsid w:val="00504C9A"/>
    <w:rsid w:val="005057AD"/>
    <w:rsid w:val="00505804"/>
    <w:rsid w:val="00505841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CB5"/>
    <w:rsid w:val="00507EDD"/>
    <w:rsid w:val="00510195"/>
    <w:rsid w:val="00510283"/>
    <w:rsid w:val="005102D4"/>
    <w:rsid w:val="00510533"/>
    <w:rsid w:val="0051084D"/>
    <w:rsid w:val="00510E02"/>
    <w:rsid w:val="005113A8"/>
    <w:rsid w:val="0051141F"/>
    <w:rsid w:val="0051147C"/>
    <w:rsid w:val="00511E27"/>
    <w:rsid w:val="00511FD2"/>
    <w:rsid w:val="005121C0"/>
    <w:rsid w:val="00512404"/>
    <w:rsid w:val="00512CE6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2E4"/>
    <w:rsid w:val="00515481"/>
    <w:rsid w:val="00515E15"/>
    <w:rsid w:val="0051652B"/>
    <w:rsid w:val="00516700"/>
    <w:rsid w:val="00517995"/>
    <w:rsid w:val="00517EC4"/>
    <w:rsid w:val="00520247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E3D"/>
    <w:rsid w:val="00524365"/>
    <w:rsid w:val="00524FA4"/>
    <w:rsid w:val="0052576B"/>
    <w:rsid w:val="00525CCD"/>
    <w:rsid w:val="0052671F"/>
    <w:rsid w:val="00526720"/>
    <w:rsid w:val="0052695F"/>
    <w:rsid w:val="005269BC"/>
    <w:rsid w:val="00526A34"/>
    <w:rsid w:val="00526B9F"/>
    <w:rsid w:val="00526C0A"/>
    <w:rsid w:val="00526DFC"/>
    <w:rsid w:val="005273A9"/>
    <w:rsid w:val="00527661"/>
    <w:rsid w:val="00527864"/>
    <w:rsid w:val="00527B59"/>
    <w:rsid w:val="00530274"/>
    <w:rsid w:val="00530297"/>
    <w:rsid w:val="005302B4"/>
    <w:rsid w:val="005303C4"/>
    <w:rsid w:val="00530C16"/>
    <w:rsid w:val="00530C5B"/>
    <w:rsid w:val="0053135B"/>
    <w:rsid w:val="00531643"/>
    <w:rsid w:val="005319A9"/>
    <w:rsid w:val="00531F15"/>
    <w:rsid w:val="00532056"/>
    <w:rsid w:val="0053209B"/>
    <w:rsid w:val="00532461"/>
    <w:rsid w:val="00532553"/>
    <w:rsid w:val="005327C6"/>
    <w:rsid w:val="00532A31"/>
    <w:rsid w:val="00532D44"/>
    <w:rsid w:val="00532F29"/>
    <w:rsid w:val="00532F34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021F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4674"/>
    <w:rsid w:val="005454F9"/>
    <w:rsid w:val="005457BF"/>
    <w:rsid w:val="00545941"/>
    <w:rsid w:val="0054613C"/>
    <w:rsid w:val="005461B3"/>
    <w:rsid w:val="00547084"/>
    <w:rsid w:val="005471CE"/>
    <w:rsid w:val="005472CB"/>
    <w:rsid w:val="005475E7"/>
    <w:rsid w:val="00547884"/>
    <w:rsid w:val="00547AC4"/>
    <w:rsid w:val="00547C25"/>
    <w:rsid w:val="00547DAB"/>
    <w:rsid w:val="00547DB5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35D"/>
    <w:rsid w:val="00552973"/>
    <w:rsid w:val="00552C06"/>
    <w:rsid w:val="00552DDA"/>
    <w:rsid w:val="0055376C"/>
    <w:rsid w:val="0055383D"/>
    <w:rsid w:val="00553859"/>
    <w:rsid w:val="005538FA"/>
    <w:rsid w:val="00553BCA"/>
    <w:rsid w:val="00553F1B"/>
    <w:rsid w:val="00553F61"/>
    <w:rsid w:val="00554060"/>
    <w:rsid w:val="005544D1"/>
    <w:rsid w:val="005549A9"/>
    <w:rsid w:val="00554D84"/>
    <w:rsid w:val="00554F93"/>
    <w:rsid w:val="00555191"/>
    <w:rsid w:val="00555338"/>
    <w:rsid w:val="00555C25"/>
    <w:rsid w:val="005561DE"/>
    <w:rsid w:val="005566CC"/>
    <w:rsid w:val="00556756"/>
    <w:rsid w:val="00556D71"/>
    <w:rsid w:val="00556D9A"/>
    <w:rsid w:val="00556EC5"/>
    <w:rsid w:val="00556ECE"/>
    <w:rsid w:val="00556EF1"/>
    <w:rsid w:val="00557590"/>
    <w:rsid w:val="00557A9B"/>
    <w:rsid w:val="00557AC5"/>
    <w:rsid w:val="00557C35"/>
    <w:rsid w:val="00557DDD"/>
    <w:rsid w:val="005608D7"/>
    <w:rsid w:val="00560B19"/>
    <w:rsid w:val="00560E2F"/>
    <w:rsid w:val="00560F84"/>
    <w:rsid w:val="0056142B"/>
    <w:rsid w:val="00561C5B"/>
    <w:rsid w:val="0056204F"/>
    <w:rsid w:val="0056213F"/>
    <w:rsid w:val="00562573"/>
    <w:rsid w:val="00562B30"/>
    <w:rsid w:val="00563526"/>
    <w:rsid w:val="005637A4"/>
    <w:rsid w:val="005639ED"/>
    <w:rsid w:val="00563A42"/>
    <w:rsid w:val="00563CB9"/>
    <w:rsid w:val="00563E3D"/>
    <w:rsid w:val="00563F03"/>
    <w:rsid w:val="00564530"/>
    <w:rsid w:val="00564D72"/>
    <w:rsid w:val="0056520E"/>
    <w:rsid w:val="00565212"/>
    <w:rsid w:val="00565746"/>
    <w:rsid w:val="0056576A"/>
    <w:rsid w:val="005658D8"/>
    <w:rsid w:val="00565B9C"/>
    <w:rsid w:val="005664DD"/>
    <w:rsid w:val="005665E7"/>
    <w:rsid w:val="00566899"/>
    <w:rsid w:val="00566EA0"/>
    <w:rsid w:val="00567119"/>
    <w:rsid w:val="00567543"/>
    <w:rsid w:val="005677F6"/>
    <w:rsid w:val="005711D2"/>
    <w:rsid w:val="005714A9"/>
    <w:rsid w:val="00571902"/>
    <w:rsid w:val="005726EE"/>
    <w:rsid w:val="00572A89"/>
    <w:rsid w:val="00572BF2"/>
    <w:rsid w:val="00572EBD"/>
    <w:rsid w:val="005737CF"/>
    <w:rsid w:val="00573834"/>
    <w:rsid w:val="00574193"/>
    <w:rsid w:val="005745EF"/>
    <w:rsid w:val="005748AC"/>
    <w:rsid w:val="00574A42"/>
    <w:rsid w:val="00574D9E"/>
    <w:rsid w:val="00574F5D"/>
    <w:rsid w:val="0057508B"/>
    <w:rsid w:val="00575737"/>
    <w:rsid w:val="005760C1"/>
    <w:rsid w:val="00577638"/>
    <w:rsid w:val="00577E25"/>
    <w:rsid w:val="00581423"/>
    <w:rsid w:val="00581BAE"/>
    <w:rsid w:val="00581F60"/>
    <w:rsid w:val="005825DB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A2E"/>
    <w:rsid w:val="00591CBC"/>
    <w:rsid w:val="00591FE1"/>
    <w:rsid w:val="0059213C"/>
    <w:rsid w:val="005929F2"/>
    <w:rsid w:val="00592A90"/>
    <w:rsid w:val="00592AFA"/>
    <w:rsid w:val="00592B53"/>
    <w:rsid w:val="00593028"/>
    <w:rsid w:val="005930B4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B7F"/>
    <w:rsid w:val="005970BE"/>
    <w:rsid w:val="0059731E"/>
    <w:rsid w:val="00597485"/>
    <w:rsid w:val="005976F1"/>
    <w:rsid w:val="00597968"/>
    <w:rsid w:val="00597BCC"/>
    <w:rsid w:val="00597C0B"/>
    <w:rsid w:val="005A0843"/>
    <w:rsid w:val="005A0AF3"/>
    <w:rsid w:val="005A0BC7"/>
    <w:rsid w:val="005A0D8E"/>
    <w:rsid w:val="005A14E2"/>
    <w:rsid w:val="005A17B5"/>
    <w:rsid w:val="005A18F7"/>
    <w:rsid w:val="005A1AD2"/>
    <w:rsid w:val="005A2351"/>
    <w:rsid w:val="005A26D1"/>
    <w:rsid w:val="005A2A9C"/>
    <w:rsid w:val="005A3D3B"/>
    <w:rsid w:val="005A3E90"/>
    <w:rsid w:val="005A49D3"/>
    <w:rsid w:val="005A5074"/>
    <w:rsid w:val="005A5802"/>
    <w:rsid w:val="005A5973"/>
    <w:rsid w:val="005A5BE4"/>
    <w:rsid w:val="005A6253"/>
    <w:rsid w:val="005A641F"/>
    <w:rsid w:val="005A6619"/>
    <w:rsid w:val="005A7238"/>
    <w:rsid w:val="005A77BC"/>
    <w:rsid w:val="005A7850"/>
    <w:rsid w:val="005A7E24"/>
    <w:rsid w:val="005B037A"/>
    <w:rsid w:val="005B089F"/>
    <w:rsid w:val="005B140E"/>
    <w:rsid w:val="005B189D"/>
    <w:rsid w:val="005B1913"/>
    <w:rsid w:val="005B1BAE"/>
    <w:rsid w:val="005B246D"/>
    <w:rsid w:val="005B2CAC"/>
    <w:rsid w:val="005B2CB3"/>
    <w:rsid w:val="005B311D"/>
    <w:rsid w:val="005B4080"/>
    <w:rsid w:val="005B40A7"/>
    <w:rsid w:val="005B4A5A"/>
    <w:rsid w:val="005B4FDD"/>
    <w:rsid w:val="005B50C3"/>
    <w:rsid w:val="005B520C"/>
    <w:rsid w:val="005B524A"/>
    <w:rsid w:val="005B53EA"/>
    <w:rsid w:val="005B58B0"/>
    <w:rsid w:val="005B58C7"/>
    <w:rsid w:val="005B5D66"/>
    <w:rsid w:val="005B61BB"/>
    <w:rsid w:val="005B67C2"/>
    <w:rsid w:val="005B7E00"/>
    <w:rsid w:val="005C0040"/>
    <w:rsid w:val="005C07D9"/>
    <w:rsid w:val="005C08D3"/>
    <w:rsid w:val="005C0990"/>
    <w:rsid w:val="005C0E8C"/>
    <w:rsid w:val="005C1022"/>
    <w:rsid w:val="005C105C"/>
    <w:rsid w:val="005C1174"/>
    <w:rsid w:val="005C120A"/>
    <w:rsid w:val="005C1330"/>
    <w:rsid w:val="005C18AB"/>
    <w:rsid w:val="005C19F1"/>
    <w:rsid w:val="005C2344"/>
    <w:rsid w:val="005C24F4"/>
    <w:rsid w:val="005C2BB9"/>
    <w:rsid w:val="005C2F3A"/>
    <w:rsid w:val="005C2FF8"/>
    <w:rsid w:val="005C3045"/>
    <w:rsid w:val="005C32A1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E7F"/>
    <w:rsid w:val="005D0397"/>
    <w:rsid w:val="005D1105"/>
    <w:rsid w:val="005D1427"/>
    <w:rsid w:val="005D2126"/>
    <w:rsid w:val="005D2F80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726"/>
    <w:rsid w:val="005D7C9A"/>
    <w:rsid w:val="005E0247"/>
    <w:rsid w:val="005E0445"/>
    <w:rsid w:val="005E06B5"/>
    <w:rsid w:val="005E15A2"/>
    <w:rsid w:val="005E194E"/>
    <w:rsid w:val="005E1975"/>
    <w:rsid w:val="005E1AE0"/>
    <w:rsid w:val="005E1D27"/>
    <w:rsid w:val="005E1E62"/>
    <w:rsid w:val="005E2305"/>
    <w:rsid w:val="005E4018"/>
    <w:rsid w:val="005E4119"/>
    <w:rsid w:val="005E43DD"/>
    <w:rsid w:val="005E5007"/>
    <w:rsid w:val="005E5A21"/>
    <w:rsid w:val="005E5B30"/>
    <w:rsid w:val="005E5C8B"/>
    <w:rsid w:val="005E6DF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213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64A"/>
    <w:rsid w:val="006011B4"/>
    <w:rsid w:val="00601C86"/>
    <w:rsid w:val="00601D75"/>
    <w:rsid w:val="0060232C"/>
    <w:rsid w:val="00602391"/>
    <w:rsid w:val="0060249A"/>
    <w:rsid w:val="00603006"/>
    <w:rsid w:val="00603163"/>
    <w:rsid w:val="0060316D"/>
    <w:rsid w:val="006033BE"/>
    <w:rsid w:val="00603902"/>
    <w:rsid w:val="00603A7C"/>
    <w:rsid w:val="00603F28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BA"/>
    <w:rsid w:val="00610DB4"/>
    <w:rsid w:val="00610EB9"/>
    <w:rsid w:val="006114BC"/>
    <w:rsid w:val="006117EA"/>
    <w:rsid w:val="00612080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BA7"/>
    <w:rsid w:val="00615E8F"/>
    <w:rsid w:val="0061611A"/>
    <w:rsid w:val="00616126"/>
    <w:rsid w:val="00616231"/>
    <w:rsid w:val="00616978"/>
    <w:rsid w:val="00616BD7"/>
    <w:rsid w:val="00616D39"/>
    <w:rsid w:val="00616D56"/>
    <w:rsid w:val="00616F19"/>
    <w:rsid w:val="00617A80"/>
    <w:rsid w:val="00617BDE"/>
    <w:rsid w:val="00617F5C"/>
    <w:rsid w:val="00620526"/>
    <w:rsid w:val="00620737"/>
    <w:rsid w:val="0062152A"/>
    <w:rsid w:val="006218A0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3E7"/>
    <w:rsid w:val="00633AA3"/>
    <w:rsid w:val="00634CCD"/>
    <w:rsid w:val="00634D8A"/>
    <w:rsid w:val="00634DE8"/>
    <w:rsid w:val="00634FEA"/>
    <w:rsid w:val="006353D0"/>
    <w:rsid w:val="0063658E"/>
    <w:rsid w:val="00636CBF"/>
    <w:rsid w:val="00636D74"/>
    <w:rsid w:val="00636D9D"/>
    <w:rsid w:val="00636E84"/>
    <w:rsid w:val="00636F4A"/>
    <w:rsid w:val="0063709D"/>
    <w:rsid w:val="00637B1C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3843"/>
    <w:rsid w:val="00644157"/>
    <w:rsid w:val="006442CF"/>
    <w:rsid w:val="00644438"/>
    <w:rsid w:val="0064463A"/>
    <w:rsid w:val="006447F8"/>
    <w:rsid w:val="00644A7A"/>
    <w:rsid w:val="00644C25"/>
    <w:rsid w:val="00644DFB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A72"/>
    <w:rsid w:val="00647CD9"/>
    <w:rsid w:val="00647E34"/>
    <w:rsid w:val="006500A2"/>
    <w:rsid w:val="00650871"/>
    <w:rsid w:val="00650C81"/>
    <w:rsid w:val="006511F0"/>
    <w:rsid w:val="006517D5"/>
    <w:rsid w:val="0065245C"/>
    <w:rsid w:val="00652619"/>
    <w:rsid w:val="00653745"/>
    <w:rsid w:val="00653830"/>
    <w:rsid w:val="006541C7"/>
    <w:rsid w:val="006549CD"/>
    <w:rsid w:val="00654CF3"/>
    <w:rsid w:val="00654D75"/>
    <w:rsid w:val="006558A6"/>
    <w:rsid w:val="00655BF2"/>
    <w:rsid w:val="00655E31"/>
    <w:rsid w:val="00656173"/>
    <w:rsid w:val="006561F2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18FA"/>
    <w:rsid w:val="00662004"/>
    <w:rsid w:val="0066253C"/>
    <w:rsid w:val="0066356B"/>
    <w:rsid w:val="00663DB0"/>
    <w:rsid w:val="00663DB7"/>
    <w:rsid w:val="00664117"/>
    <w:rsid w:val="0066412A"/>
    <w:rsid w:val="0066420B"/>
    <w:rsid w:val="0066445A"/>
    <w:rsid w:val="006646A4"/>
    <w:rsid w:val="00665055"/>
    <w:rsid w:val="006653E5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38F"/>
    <w:rsid w:val="0066739E"/>
    <w:rsid w:val="00667A88"/>
    <w:rsid w:val="00667B63"/>
    <w:rsid w:val="00667F00"/>
    <w:rsid w:val="00670155"/>
    <w:rsid w:val="00670164"/>
    <w:rsid w:val="006706CD"/>
    <w:rsid w:val="0067184C"/>
    <w:rsid w:val="00671EB2"/>
    <w:rsid w:val="00672392"/>
    <w:rsid w:val="0067269B"/>
    <w:rsid w:val="00672768"/>
    <w:rsid w:val="0067285C"/>
    <w:rsid w:val="00672CEE"/>
    <w:rsid w:val="00672D2F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BB5"/>
    <w:rsid w:val="00682D12"/>
    <w:rsid w:val="006836FC"/>
    <w:rsid w:val="0068482B"/>
    <w:rsid w:val="00685268"/>
    <w:rsid w:val="00685451"/>
    <w:rsid w:val="00685550"/>
    <w:rsid w:val="00685AE7"/>
    <w:rsid w:val="00686042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7D5"/>
    <w:rsid w:val="006942F0"/>
    <w:rsid w:val="00694396"/>
    <w:rsid w:val="00694BCA"/>
    <w:rsid w:val="00695220"/>
    <w:rsid w:val="006955F9"/>
    <w:rsid w:val="00695B87"/>
    <w:rsid w:val="00696406"/>
    <w:rsid w:val="00696B88"/>
    <w:rsid w:val="00696F86"/>
    <w:rsid w:val="0069761A"/>
    <w:rsid w:val="00697A02"/>
    <w:rsid w:val="006A01A4"/>
    <w:rsid w:val="006A0711"/>
    <w:rsid w:val="006A0778"/>
    <w:rsid w:val="006A0C1D"/>
    <w:rsid w:val="006A14F2"/>
    <w:rsid w:val="006A1EED"/>
    <w:rsid w:val="006A1F88"/>
    <w:rsid w:val="006A204E"/>
    <w:rsid w:val="006A216D"/>
    <w:rsid w:val="006A24FD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A7EF1"/>
    <w:rsid w:val="006B11B5"/>
    <w:rsid w:val="006B11BB"/>
    <w:rsid w:val="006B170C"/>
    <w:rsid w:val="006B1FCB"/>
    <w:rsid w:val="006B247B"/>
    <w:rsid w:val="006B271A"/>
    <w:rsid w:val="006B2C42"/>
    <w:rsid w:val="006B2CB0"/>
    <w:rsid w:val="006B2FA8"/>
    <w:rsid w:val="006B3BAB"/>
    <w:rsid w:val="006B3C09"/>
    <w:rsid w:val="006B3EF4"/>
    <w:rsid w:val="006B3F11"/>
    <w:rsid w:val="006B405E"/>
    <w:rsid w:val="006B4F0E"/>
    <w:rsid w:val="006B5C1D"/>
    <w:rsid w:val="006B5EF0"/>
    <w:rsid w:val="006B5F87"/>
    <w:rsid w:val="006B622D"/>
    <w:rsid w:val="006B6422"/>
    <w:rsid w:val="006B6E99"/>
    <w:rsid w:val="006B737B"/>
    <w:rsid w:val="006B7B7E"/>
    <w:rsid w:val="006B7CDF"/>
    <w:rsid w:val="006B7F40"/>
    <w:rsid w:val="006B7F4E"/>
    <w:rsid w:val="006C058F"/>
    <w:rsid w:val="006C0659"/>
    <w:rsid w:val="006C1002"/>
    <w:rsid w:val="006C1024"/>
    <w:rsid w:val="006C12AB"/>
    <w:rsid w:val="006C12C1"/>
    <w:rsid w:val="006C14FC"/>
    <w:rsid w:val="006C182B"/>
    <w:rsid w:val="006C1CD6"/>
    <w:rsid w:val="006C1F38"/>
    <w:rsid w:val="006C23AD"/>
    <w:rsid w:val="006C2943"/>
    <w:rsid w:val="006C2A40"/>
    <w:rsid w:val="006C31C7"/>
    <w:rsid w:val="006C3537"/>
    <w:rsid w:val="006C389C"/>
    <w:rsid w:val="006C3D4C"/>
    <w:rsid w:val="006C437F"/>
    <w:rsid w:val="006C4575"/>
    <w:rsid w:val="006C5214"/>
    <w:rsid w:val="006C538A"/>
    <w:rsid w:val="006C5451"/>
    <w:rsid w:val="006C55DC"/>
    <w:rsid w:val="006C5928"/>
    <w:rsid w:val="006C5CF5"/>
    <w:rsid w:val="006C5E05"/>
    <w:rsid w:val="006C5FEB"/>
    <w:rsid w:val="006C601E"/>
    <w:rsid w:val="006C6390"/>
    <w:rsid w:val="006C6532"/>
    <w:rsid w:val="006C66A7"/>
    <w:rsid w:val="006C6730"/>
    <w:rsid w:val="006C69D0"/>
    <w:rsid w:val="006C6C11"/>
    <w:rsid w:val="006C7C41"/>
    <w:rsid w:val="006D0258"/>
    <w:rsid w:val="006D05E3"/>
    <w:rsid w:val="006D06DB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6A6"/>
    <w:rsid w:val="006D484C"/>
    <w:rsid w:val="006D4DF0"/>
    <w:rsid w:val="006D5496"/>
    <w:rsid w:val="006D57DD"/>
    <w:rsid w:val="006D59E7"/>
    <w:rsid w:val="006D5C21"/>
    <w:rsid w:val="006D610A"/>
    <w:rsid w:val="006D6848"/>
    <w:rsid w:val="006D6A7A"/>
    <w:rsid w:val="006D6BC6"/>
    <w:rsid w:val="006D720F"/>
    <w:rsid w:val="006D753F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459"/>
    <w:rsid w:val="006E4743"/>
    <w:rsid w:val="006E4A68"/>
    <w:rsid w:val="006E4AAC"/>
    <w:rsid w:val="006E5120"/>
    <w:rsid w:val="006E5395"/>
    <w:rsid w:val="006E5E4D"/>
    <w:rsid w:val="006E5F80"/>
    <w:rsid w:val="006E771B"/>
    <w:rsid w:val="006E7C05"/>
    <w:rsid w:val="006E7DBE"/>
    <w:rsid w:val="006F0467"/>
    <w:rsid w:val="006F049D"/>
    <w:rsid w:val="006F051E"/>
    <w:rsid w:val="006F0E39"/>
    <w:rsid w:val="006F15DA"/>
    <w:rsid w:val="006F1991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571E"/>
    <w:rsid w:val="006F616E"/>
    <w:rsid w:val="006F6BD2"/>
    <w:rsid w:val="006F7301"/>
    <w:rsid w:val="006F7F5D"/>
    <w:rsid w:val="006F7F66"/>
    <w:rsid w:val="006F7F67"/>
    <w:rsid w:val="006F7FA6"/>
    <w:rsid w:val="0070016C"/>
    <w:rsid w:val="00700B8C"/>
    <w:rsid w:val="00700D9C"/>
    <w:rsid w:val="00701F8C"/>
    <w:rsid w:val="00702041"/>
    <w:rsid w:val="00702327"/>
    <w:rsid w:val="00702488"/>
    <w:rsid w:val="00702941"/>
    <w:rsid w:val="00702954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6C2"/>
    <w:rsid w:val="0070674D"/>
    <w:rsid w:val="0070693B"/>
    <w:rsid w:val="00706B99"/>
    <w:rsid w:val="00707607"/>
    <w:rsid w:val="0070790E"/>
    <w:rsid w:val="00707A27"/>
    <w:rsid w:val="00707B59"/>
    <w:rsid w:val="00707F2B"/>
    <w:rsid w:val="00707F4D"/>
    <w:rsid w:val="007105D1"/>
    <w:rsid w:val="0071072F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5D17"/>
    <w:rsid w:val="007169BA"/>
    <w:rsid w:val="00717463"/>
    <w:rsid w:val="007179FF"/>
    <w:rsid w:val="00717E3B"/>
    <w:rsid w:val="00717F79"/>
    <w:rsid w:val="007204E4"/>
    <w:rsid w:val="00720541"/>
    <w:rsid w:val="00721876"/>
    <w:rsid w:val="00721986"/>
    <w:rsid w:val="00721F39"/>
    <w:rsid w:val="00721FAE"/>
    <w:rsid w:val="0072282D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D03"/>
    <w:rsid w:val="00725D0D"/>
    <w:rsid w:val="00726017"/>
    <w:rsid w:val="007262B6"/>
    <w:rsid w:val="0072743A"/>
    <w:rsid w:val="00730258"/>
    <w:rsid w:val="00730CDE"/>
    <w:rsid w:val="00730EC8"/>
    <w:rsid w:val="0073109F"/>
    <w:rsid w:val="0073111B"/>
    <w:rsid w:val="00731183"/>
    <w:rsid w:val="007313C0"/>
    <w:rsid w:val="0073161F"/>
    <w:rsid w:val="007316FD"/>
    <w:rsid w:val="007317B6"/>
    <w:rsid w:val="007318DD"/>
    <w:rsid w:val="00731ED4"/>
    <w:rsid w:val="007323FA"/>
    <w:rsid w:val="0073268E"/>
    <w:rsid w:val="00732BAE"/>
    <w:rsid w:val="00732C64"/>
    <w:rsid w:val="00732FB3"/>
    <w:rsid w:val="007332D0"/>
    <w:rsid w:val="00733388"/>
    <w:rsid w:val="00733604"/>
    <w:rsid w:val="007336EF"/>
    <w:rsid w:val="00733A85"/>
    <w:rsid w:val="00733AE3"/>
    <w:rsid w:val="00733B06"/>
    <w:rsid w:val="00733B54"/>
    <w:rsid w:val="00733BE6"/>
    <w:rsid w:val="007342B4"/>
    <w:rsid w:val="00734341"/>
    <w:rsid w:val="00734BA2"/>
    <w:rsid w:val="00734DCC"/>
    <w:rsid w:val="0073519E"/>
    <w:rsid w:val="0073599F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2004"/>
    <w:rsid w:val="00743188"/>
    <w:rsid w:val="00743457"/>
    <w:rsid w:val="0074352E"/>
    <w:rsid w:val="007435BE"/>
    <w:rsid w:val="00743986"/>
    <w:rsid w:val="00743AA8"/>
    <w:rsid w:val="007440D5"/>
    <w:rsid w:val="00744186"/>
    <w:rsid w:val="00744A6A"/>
    <w:rsid w:val="00744C19"/>
    <w:rsid w:val="00744ED3"/>
    <w:rsid w:val="007452EB"/>
    <w:rsid w:val="00745448"/>
    <w:rsid w:val="00745806"/>
    <w:rsid w:val="00745AA0"/>
    <w:rsid w:val="00745F95"/>
    <w:rsid w:val="00745FEF"/>
    <w:rsid w:val="007461B6"/>
    <w:rsid w:val="00746E9F"/>
    <w:rsid w:val="007502C1"/>
    <w:rsid w:val="007503EB"/>
    <w:rsid w:val="00750644"/>
    <w:rsid w:val="00750AB6"/>
    <w:rsid w:val="00750DC2"/>
    <w:rsid w:val="00750E19"/>
    <w:rsid w:val="0075121A"/>
    <w:rsid w:val="007512DE"/>
    <w:rsid w:val="00751E69"/>
    <w:rsid w:val="00753043"/>
    <w:rsid w:val="0075374E"/>
    <w:rsid w:val="00753C50"/>
    <w:rsid w:val="00753E8E"/>
    <w:rsid w:val="00753FE0"/>
    <w:rsid w:val="00754C8E"/>
    <w:rsid w:val="00754EBA"/>
    <w:rsid w:val="00755516"/>
    <w:rsid w:val="00755917"/>
    <w:rsid w:val="00755A54"/>
    <w:rsid w:val="00755FC7"/>
    <w:rsid w:val="00756DD0"/>
    <w:rsid w:val="00756E0D"/>
    <w:rsid w:val="00756EB2"/>
    <w:rsid w:val="00756FD2"/>
    <w:rsid w:val="00757986"/>
    <w:rsid w:val="00757E05"/>
    <w:rsid w:val="00760344"/>
    <w:rsid w:val="00760507"/>
    <w:rsid w:val="00760E75"/>
    <w:rsid w:val="00760F32"/>
    <w:rsid w:val="00761026"/>
    <w:rsid w:val="007614CC"/>
    <w:rsid w:val="007618BB"/>
    <w:rsid w:val="0076197F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95C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83D"/>
    <w:rsid w:val="00770EDA"/>
    <w:rsid w:val="00771356"/>
    <w:rsid w:val="00771741"/>
    <w:rsid w:val="00772558"/>
    <w:rsid w:val="0077263B"/>
    <w:rsid w:val="00772643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7322"/>
    <w:rsid w:val="0077744B"/>
    <w:rsid w:val="00777C67"/>
    <w:rsid w:val="00777CF4"/>
    <w:rsid w:val="00780211"/>
    <w:rsid w:val="007809F2"/>
    <w:rsid w:val="00780C1F"/>
    <w:rsid w:val="00781015"/>
    <w:rsid w:val="007812B0"/>
    <w:rsid w:val="00781A0D"/>
    <w:rsid w:val="00781EA9"/>
    <w:rsid w:val="00781FD3"/>
    <w:rsid w:val="00781FF5"/>
    <w:rsid w:val="007821DE"/>
    <w:rsid w:val="00782374"/>
    <w:rsid w:val="00782F64"/>
    <w:rsid w:val="007833CC"/>
    <w:rsid w:val="007842D7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7B0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35"/>
    <w:rsid w:val="0079236E"/>
    <w:rsid w:val="00792688"/>
    <w:rsid w:val="007930BB"/>
    <w:rsid w:val="0079362A"/>
    <w:rsid w:val="00793872"/>
    <w:rsid w:val="00793C6B"/>
    <w:rsid w:val="00793CB6"/>
    <w:rsid w:val="0079408F"/>
    <w:rsid w:val="0079434B"/>
    <w:rsid w:val="00794648"/>
    <w:rsid w:val="007949DD"/>
    <w:rsid w:val="00794B0C"/>
    <w:rsid w:val="00795548"/>
    <w:rsid w:val="00796386"/>
    <w:rsid w:val="007963C8"/>
    <w:rsid w:val="007976DF"/>
    <w:rsid w:val="00797F41"/>
    <w:rsid w:val="007A00F0"/>
    <w:rsid w:val="007A0262"/>
    <w:rsid w:val="007A04E5"/>
    <w:rsid w:val="007A089B"/>
    <w:rsid w:val="007A0E98"/>
    <w:rsid w:val="007A134D"/>
    <w:rsid w:val="007A1BF0"/>
    <w:rsid w:val="007A1C89"/>
    <w:rsid w:val="007A2680"/>
    <w:rsid w:val="007A2D96"/>
    <w:rsid w:val="007A33E8"/>
    <w:rsid w:val="007A37AD"/>
    <w:rsid w:val="007A39A9"/>
    <w:rsid w:val="007A3B65"/>
    <w:rsid w:val="007A3BD2"/>
    <w:rsid w:val="007A597C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D2"/>
    <w:rsid w:val="007B34F3"/>
    <w:rsid w:val="007B360E"/>
    <w:rsid w:val="007B3F54"/>
    <w:rsid w:val="007B40E3"/>
    <w:rsid w:val="007B43A9"/>
    <w:rsid w:val="007B4B0E"/>
    <w:rsid w:val="007B56E7"/>
    <w:rsid w:val="007B59F5"/>
    <w:rsid w:val="007B5E51"/>
    <w:rsid w:val="007B6835"/>
    <w:rsid w:val="007B6B8E"/>
    <w:rsid w:val="007B6C8F"/>
    <w:rsid w:val="007B70FB"/>
    <w:rsid w:val="007B717F"/>
    <w:rsid w:val="007B7263"/>
    <w:rsid w:val="007B7464"/>
    <w:rsid w:val="007B7679"/>
    <w:rsid w:val="007B7A44"/>
    <w:rsid w:val="007B7BE7"/>
    <w:rsid w:val="007C07D1"/>
    <w:rsid w:val="007C088E"/>
    <w:rsid w:val="007C1435"/>
    <w:rsid w:val="007C17C5"/>
    <w:rsid w:val="007C1A59"/>
    <w:rsid w:val="007C28E4"/>
    <w:rsid w:val="007C2FA0"/>
    <w:rsid w:val="007C3632"/>
    <w:rsid w:val="007C39B3"/>
    <w:rsid w:val="007C50C8"/>
    <w:rsid w:val="007C584D"/>
    <w:rsid w:val="007C5969"/>
    <w:rsid w:val="007C5E2F"/>
    <w:rsid w:val="007C640E"/>
    <w:rsid w:val="007C65C4"/>
    <w:rsid w:val="007C684C"/>
    <w:rsid w:val="007C6D24"/>
    <w:rsid w:val="007C6DA7"/>
    <w:rsid w:val="007C7043"/>
    <w:rsid w:val="007C7154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30B1"/>
    <w:rsid w:val="007D34F6"/>
    <w:rsid w:val="007D370B"/>
    <w:rsid w:val="007D39C0"/>
    <w:rsid w:val="007D3C78"/>
    <w:rsid w:val="007D4127"/>
    <w:rsid w:val="007D4523"/>
    <w:rsid w:val="007D56CF"/>
    <w:rsid w:val="007D5767"/>
    <w:rsid w:val="007D5A2B"/>
    <w:rsid w:val="007D632F"/>
    <w:rsid w:val="007D647C"/>
    <w:rsid w:val="007D651F"/>
    <w:rsid w:val="007D6837"/>
    <w:rsid w:val="007D6FA9"/>
    <w:rsid w:val="007D7066"/>
    <w:rsid w:val="007D717A"/>
    <w:rsid w:val="007D7359"/>
    <w:rsid w:val="007D739A"/>
    <w:rsid w:val="007D73DF"/>
    <w:rsid w:val="007D7610"/>
    <w:rsid w:val="007D76C3"/>
    <w:rsid w:val="007D796E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308B"/>
    <w:rsid w:val="007E309D"/>
    <w:rsid w:val="007E4034"/>
    <w:rsid w:val="007E49CB"/>
    <w:rsid w:val="007E56C6"/>
    <w:rsid w:val="007E5842"/>
    <w:rsid w:val="007E6670"/>
    <w:rsid w:val="007E7046"/>
    <w:rsid w:val="007E7A0F"/>
    <w:rsid w:val="007E7F65"/>
    <w:rsid w:val="007F0305"/>
    <w:rsid w:val="007F06F0"/>
    <w:rsid w:val="007F0E7C"/>
    <w:rsid w:val="007F103A"/>
    <w:rsid w:val="007F1537"/>
    <w:rsid w:val="007F1606"/>
    <w:rsid w:val="007F1B5E"/>
    <w:rsid w:val="007F1BA0"/>
    <w:rsid w:val="007F2DD6"/>
    <w:rsid w:val="007F2FB7"/>
    <w:rsid w:val="007F3799"/>
    <w:rsid w:val="007F50FF"/>
    <w:rsid w:val="007F56F0"/>
    <w:rsid w:val="007F58E8"/>
    <w:rsid w:val="007F5B49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1356"/>
    <w:rsid w:val="0080150D"/>
    <w:rsid w:val="00801903"/>
    <w:rsid w:val="00801D42"/>
    <w:rsid w:val="00801F09"/>
    <w:rsid w:val="00802470"/>
    <w:rsid w:val="0080278B"/>
    <w:rsid w:val="00802D7D"/>
    <w:rsid w:val="008035B7"/>
    <w:rsid w:val="00803D29"/>
    <w:rsid w:val="00804BC7"/>
    <w:rsid w:val="00804E01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765"/>
    <w:rsid w:val="00811850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69E"/>
    <w:rsid w:val="008156C7"/>
    <w:rsid w:val="008157CB"/>
    <w:rsid w:val="00815850"/>
    <w:rsid w:val="00815D53"/>
    <w:rsid w:val="00815D6C"/>
    <w:rsid w:val="00816E96"/>
    <w:rsid w:val="00817301"/>
    <w:rsid w:val="0081768F"/>
    <w:rsid w:val="00820231"/>
    <w:rsid w:val="00820581"/>
    <w:rsid w:val="008206E2"/>
    <w:rsid w:val="00820781"/>
    <w:rsid w:val="00821B07"/>
    <w:rsid w:val="008223D9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4FA0"/>
    <w:rsid w:val="00825D22"/>
    <w:rsid w:val="00826151"/>
    <w:rsid w:val="00826196"/>
    <w:rsid w:val="008261A7"/>
    <w:rsid w:val="008267EE"/>
    <w:rsid w:val="00826946"/>
    <w:rsid w:val="008275E2"/>
    <w:rsid w:val="00827935"/>
    <w:rsid w:val="00827EC4"/>
    <w:rsid w:val="00830013"/>
    <w:rsid w:val="0083011F"/>
    <w:rsid w:val="008306C4"/>
    <w:rsid w:val="00830A36"/>
    <w:rsid w:val="00830FA1"/>
    <w:rsid w:val="00831027"/>
    <w:rsid w:val="008316AA"/>
    <w:rsid w:val="00831B49"/>
    <w:rsid w:val="00831D85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62AA"/>
    <w:rsid w:val="00836450"/>
    <w:rsid w:val="008365F4"/>
    <w:rsid w:val="0083665D"/>
    <w:rsid w:val="00836C2E"/>
    <w:rsid w:val="00836E5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F37"/>
    <w:rsid w:val="00847FF5"/>
    <w:rsid w:val="008500E2"/>
    <w:rsid w:val="0085089A"/>
    <w:rsid w:val="00850999"/>
    <w:rsid w:val="008517CE"/>
    <w:rsid w:val="00851E8A"/>
    <w:rsid w:val="00852EA9"/>
    <w:rsid w:val="00853090"/>
    <w:rsid w:val="008533AA"/>
    <w:rsid w:val="00853889"/>
    <w:rsid w:val="0085394A"/>
    <w:rsid w:val="0085412F"/>
    <w:rsid w:val="008545E2"/>
    <w:rsid w:val="00854619"/>
    <w:rsid w:val="008547E7"/>
    <w:rsid w:val="0085483F"/>
    <w:rsid w:val="0085506E"/>
    <w:rsid w:val="0085518D"/>
    <w:rsid w:val="008553AA"/>
    <w:rsid w:val="008553BD"/>
    <w:rsid w:val="008556B5"/>
    <w:rsid w:val="0085570A"/>
    <w:rsid w:val="00855AC7"/>
    <w:rsid w:val="00855DB0"/>
    <w:rsid w:val="008565AC"/>
    <w:rsid w:val="00856BE7"/>
    <w:rsid w:val="00856D79"/>
    <w:rsid w:val="0085781F"/>
    <w:rsid w:val="00857978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59F7"/>
    <w:rsid w:val="00865C4E"/>
    <w:rsid w:val="00865CF1"/>
    <w:rsid w:val="0086632E"/>
    <w:rsid w:val="0086652B"/>
    <w:rsid w:val="008666FA"/>
    <w:rsid w:val="00866970"/>
    <w:rsid w:val="00866BC0"/>
    <w:rsid w:val="00867347"/>
    <w:rsid w:val="008674D2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598"/>
    <w:rsid w:val="008775E5"/>
    <w:rsid w:val="00877B54"/>
    <w:rsid w:val="00880082"/>
    <w:rsid w:val="008801ED"/>
    <w:rsid w:val="0088029A"/>
    <w:rsid w:val="008802DD"/>
    <w:rsid w:val="008804E0"/>
    <w:rsid w:val="00880803"/>
    <w:rsid w:val="008809A3"/>
    <w:rsid w:val="00881314"/>
    <w:rsid w:val="00881D3F"/>
    <w:rsid w:val="008821A0"/>
    <w:rsid w:val="00882428"/>
    <w:rsid w:val="00882625"/>
    <w:rsid w:val="0088308E"/>
    <w:rsid w:val="008833C0"/>
    <w:rsid w:val="0088349F"/>
    <w:rsid w:val="008837CF"/>
    <w:rsid w:val="00883F40"/>
    <w:rsid w:val="00884459"/>
    <w:rsid w:val="0088534F"/>
    <w:rsid w:val="00885A83"/>
    <w:rsid w:val="00886481"/>
    <w:rsid w:val="008864F9"/>
    <w:rsid w:val="00887890"/>
    <w:rsid w:val="008908C5"/>
    <w:rsid w:val="00890E73"/>
    <w:rsid w:val="0089103A"/>
    <w:rsid w:val="00891160"/>
    <w:rsid w:val="008917DF"/>
    <w:rsid w:val="00891CE9"/>
    <w:rsid w:val="00892101"/>
    <w:rsid w:val="0089265B"/>
    <w:rsid w:val="00892A46"/>
    <w:rsid w:val="00892C17"/>
    <w:rsid w:val="00893315"/>
    <w:rsid w:val="00893453"/>
    <w:rsid w:val="008937FB"/>
    <w:rsid w:val="00893AE8"/>
    <w:rsid w:val="00893EAC"/>
    <w:rsid w:val="00894606"/>
    <w:rsid w:val="0089482F"/>
    <w:rsid w:val="00894CFD"/>
    <w:rsid w:val="0089502E"/>
    <w:rsid w:val="00895339"/>
    <w:rsid w:val="0089560F"/>
    <w:rsid w:val="00895A36"/>
    <w:rsid w:val="00895BA4"/>
    <w:rsid w:val="00895E11"/>
    <w:rsid w:val="00895F79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85D"/>
    <w:rsid w:val="008A094C"/>
    <w:rsid w:val="008A0D65"/>
    <w:rsid w:val="008A0ECF"/>
    <w:rsid w:val="008A146B"/>
    <w:rsid w:val="008A23BF"/>
    <w:rsid w:val="008A23C7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5770"/>
    <w:rsid w:val="008A582B"/>
    <w:rsid w:val="008A6B12"/>
    <w:rsid w:val="008A70B1"/>
    <w:rsid w:val="008A7414"/>
    <w:rsid w:val="008A7534"/>
    <w:rsid w:val="008A769A"/>
    <w:rsid w:val="008A7797"/>
    <w:rsid w:val="008A7814"/>
    <w:rsid w:val="008A78C7"/>
    <w:rsid w:val="008A7BB7"/>
    <w:rsid w:val="008B0000"/>
    <w:rsid w:val="008B0763"/>
    <w:rsid w:val="008B07DE"/>
    <w:rsid w:val="008B098E"/>
    <w:rsid w:val="008B0F10"/>
    <w:rsid w:val="008B1068"/>
    <w:rsid w:val="008B1372"/>
    <w:rsid w:val="008B13C4"/>
    <w:rsid w:val="008B2C5C"/>
    <w:rsid w:val="008B2E00"/>
    <w:rsid w:val="008B2FB8"/>
    <w:rsid w:val="008B3123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5D1E"/>
    <w:rsid w:val="008B6441"/>
    <w:rsid w:val="008B695A"/>
    <w:rsid w:val="008B72CB"/>
    <w:rsid w:val="008B745E"/>
    <w:rsid w:val="008B761E"/>
    <w:rsid w:val="008B7BB3"/>
    <w:rsid w:val="008B7E87"/>
    <w:rsid w:val="008C0048"/>
    <w:rsid w:val="008C00E3"/>
    <w:rsid w:val="008C04FE"/>
    <w:rsid w:val="008C0503"/>
    <w:rsid w:val="008C0DF0"/>
    <w:rsid w:val="008C1645"/>
    <w:rsid w:val="008C17E5"/>
    <w:rsid w:val="008C18CA"/>
    <w:rsid w:val="008C2454"/>
    <w:rsid w:val="008C2490"/>
    <w:rsid w:val="008C2B8D"/>
    <w:rsid w:val="008C2D51"/>
    <w:rsid w:val="008C37EA"/>
    <w:rsid w:val="008C39B6"/>
    <w:rsid w:val="008C4511"/>
    <w:rsid w:val="008C46CA"/>
    <w:rsid w:val="008C46F0"/>
    <w:rsid w:val="008C4798"/>
    <w:rsid w:val="008C47D2"/>
    <w:rsid w:val="008C4966"/>
    <w:rsid w:val="008C4DB3"/>
    <w:rsid w:val="008C5213"/>
    <w:rsid w:val="008C52D2"/>
    <w:rsid w:val="008C5946"/>
    <w:rsid w:val="008C5A96"/>
    <w:rsid w:val="008C5BF8"/>
    <w:rsid w:val="008C60B8"/>
    <w:rsid w:val="008C67A0"/>
    <w:rsid w:val="008C6DF8"/>
    <w:rsid w:val="008C723B"/>
    <w:rsid w:val="008C7656"/>
    <w:rsid w:val="008D0275"/>
    <w:rsid w:val="008D02DC"/>
    <w:rsid w:val="008D03CF"/>
    <w:rsid w:val="008D0670"/>
    <w:rsid w:val="008D0765"/>
    <w:rsid w:val="008D0A15"/>
    <w:rsid w:val="008D0C18"/>
    <w:rsid w:val="008D0CCB"/>
    <w:rsid w:val="008D0D74"/>
    <w:rsid w:val="008D0F8E"/>
    <w:rsid w:val="008D1538"/>
    <w:rsid w:val="008D1558"/>
    <w:rsid w:val="008D20C5"/>
    <w:rsid w:val="008D2D2D"/>
    <w:rsid w:val="008D3261"/>
    <w:rsid w:val="008D3CD8"/>
    <w:rsid w:val="008D3DB2"/>
    <w:rsid w:val="008D42CB"/>
    <w:rsid w:val="008D466D"/>
    <w:rsid w:val="008D4813"/>
    <w:rsid w:val="008D4C6D"/>
    <w:rsid w:val="008D4F13"/>
    <w:rsid w:val="008D5120"/>
    <w:rsid w:val="008D5352"/>
    <w:rsid w:val="008D584E"/>
    <w:rsid w:val="008D5B45"/>
    <w:rsid w:val="008D5C0D"/>
    <w:rsid w:val="008D5CE7"/>
    <w:rsid w:val="008D5D80"/>
    <w:rsid w:val="008D60D7"/>
    <w:rsid w:val="008D6B8E"/>
    <w:rsid w:val="008D77DF"/>
    <w:rsid w:val="008E0044"/>
    <w:rsid w:val="008E12F1"/>
    <w:rsid w:val="008E13C8"/>
    <w:rsid w:val="008E1B9C"/>
    <w:rsid w:val="008E1CCA"/>
    <w:rsid w:val="008E20E3"/>
    <w:rsid w:val="008E23A4"/>
    <w:rsid w:val="008E2A0D"/>
    <w:rsid w:val="008E2AA5"/>
    <w:rsid w:val="008E2B74"/>
    <w:rsid w:val="008E2E77"/>
    <w:rsid w:val="008E34CE"/>
    <w:rsid w:val="008E4B3B"/>
    <w:rsid w:val="008E4DEC"/>
    <w:rsid w:val="008E5106"/>
    <w:rsid w:val="008E5569"/>
    <w:rsid w:val="008E5710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3110"/>
    <w:rsid w:val="008F31CD"/>
    <w:rsid w:val="008F3A50"/>
    <w:rsid w:val="008F3AE9"/>
    <w:rsid w:val="008F3B83"/>
    <w:rsid w:val="008F4411"/>
    <w:rsid w:val="008F44F4"/>
    <w:rsid w:val="008F4572"/>
    <w:rsid w:val="008F4D18"/>
    <w:rsid w:val="008F5171"/>
    <w:rsid w:val="008F5521"/>
    <w:rsid w:val="008F5617"/>
    <w:rsid w:val="008F5E37"/>
    <w:rsid w:val="008F61F0"/>
    <w:rsid w:val="008F6E7B"/>
    <w:rsid w:val="008F6EF3"/>
    <w:rsid w:val="008F7BB9"/>
    <w:rsid w:val="008F7D4F"/>
    <w:rsid w:val="008F7D87"/>
    <w:rsid w:val="008F7F88"/>
    <w:rsid w:val="00900615"/>
    <w:rsid w:val="00900624"/>
    <w:rsid w:val="00900760"/>
    <w:rsid w:val="00900C8C"/>
    <w:rsid w:val="00900CE9"/>
    <w:rsid w:val="0090116F"/>
    <w:rsid w:val="009016C6"/>
    <w:rsid w:val="00901FA8"/>
    <w:rsid w:val="00902469"/>
    <w:rsid w:val="0090251E"/>
    <w:rsid w:val="00902A18"/>
    <w:rsid w:val="00902EF8"/>
    <w:rsid w:val="00902F9D"/>
    <w:rsid w:val="00903132"/>
    <w:rsid w:val="00903645"/>
    <w:rsid w:val="00903ADC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E4"/>
    <w:rsid w:val="00913A8B"/>
    <w:rsid w:val="00913DEF"/>
    <w:rsid w:val="009140DB"/>
    <w:rsid w:val="00915A2C"/>
    <w:rsid w:val="00915BCC"/>
    <w:rsid w:val="00915CF4"/>
    <w:rsid w:val="00915DAC"/>
    <w:rsid w:val="00915E5C"/>
    <w:rsid w:val="00915EA3"/>
    <w:rsid w:val="00916118"/>
    <w:rsid w:val="009169CE"/>
    <w:rsid w:val="00916BB1"/>
    <w:rsid w:val="00916C86"/>
    <w:rsid w:val="00917475"/>
    <w:rsid w:val="00917765"/>
    <w:rsid w:val="00917809"/>
    <w:rsid w:val="009179BC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1AB5"/>
    <w:rsid w:val="0092241F"/>
    <w:rsid w:val="009227BB"/>
    <w:rsid w:val="009229E8"/>
    <w:rsid w:val="00922D82"/>
    <w:rsid w:val="00923109"/>
    <w:rsid w:val="00923369"/>
    <w:rsid w:val="009243FC"/>
    <w:rsid w:val="009248F6"/>
    <w:rsid w:val="00924BAB"/>
    <w:rsid w:val="0092562D"/>
    <w:rsid w:val="00925B31"/>
    <w:rsid w:val="00926FB0"/>
    <w:rsid w:val="009270CF"/>
    <w:rsid w:val="00927787"/>
    <w:rsid w:val="00927E57"/>
    <w:rsid w:val="00930107"/>
    <w:rsid w:val="009301B8"/>
    <w:rsid w:val="0093033A"/>
    <w:rsid w:val="009304C3"/>
    <w:rsid w:val="00930C68"/>
    <w:rsid w:val="00931221"/>
    <w:rsid w:val="0093164A"/>
    <w:rsid w:val="009318FD"/>
    <w:rsid w:val="009319A6"/>
    <w:rsid w:val="00931DE1"/>
    <w:rsid w:val="009321CF"/>
    <w:rsid w:val="009321F6"/>
    <w:rsid w:val="009322BF"/>
    <w:rsid w:val="00932A03"/>
    <w:rsid w:val="00932A8E"/>
    <w:rsid w:val="00932CA4"/>
    <w:rsid w:val="00932D46"/>
    <w:rsid w:val="009331BF"/>
    <w:rsid w:val="00933753"/>
    <w:rsid w:val="0093412C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378FB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63A"/>
    <w:rsid w:val="0094290B"/>
    <w:rsid w:val="00942C01"/>
    <w:rsid w:val="00942D9A"/>
    <w:rsid w:val="00943A20"/>
    <w:rsid w:val="00943C96"/>
    <w:rsid w:val="009442F7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C48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3959"/>
    <w:rsid w:val="0095489F"/>
    <w:rsid w:val="00955B67"/>
    <w:rsid w:val="00955BA4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27E"/>
    <w:rsid w:val="0096283B"/>
    <w:rsid w:val="0096297E"/>
    <w:rsid w:val="00963311"/>
    <w:rsid w:val="009633CB"/>
    <w:rsid w:val="00963578"/>
    <w:rsid w:val="009635FF"/>
    <w:rsid w:val="0096371B"/>
    <w:rsid w:val="00964A51"/>
    <w:rsid w:val="00964D06"/>
    <w:rsid w:val="00965729"/>
    <w:rsid w:val="009661D1"/>
    <w:rsid w:val="0096645F"/>
    <w:rsid w:val="0096678D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0C2"/>
    <w:rsid w:val="009721AB"/>
    <w:rsid w:val="00972B0A"/>
    <w:rsid w:val="00972F3C"/>
    <w:rsid w:val="00973BDC"/>
    <w:rsid w:val="00974744"/>
    <w:rsid w:val="00975579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2048"/>
    <w:rsid w:val="009822CD"/>
    <w:rsid w:val="009825F2"/>
    <w:rsid w:val="00982C74"/>
    <w:rsid w:val="00982F6A"/>
    <w:rsid w:val="009832CB"/>
    <w:rsid w:val="00983E79"/>
    <w:rsid w:val="0098454B"/>
    <w:rsid w:val="0098481C"/>
    <w:rsid w:val="00984C75"/>
    <w:rsid w:val="0098538C"/>
    <w:rsid w:val="00985A4C"/>
    <w:rsid w:val="009860CB"/>
    <w:rsid w:val="009862E8"/>
    <w:rsid w:val="0098660A"/>
    <w:rsid w:val="00986D2B"/>
    <w:rsid w:val="00986E21"/>
    <w:rsid w:val="00986FE7"/>
    <w:rsid w:val="009873C9"/>
    <w:rsid w:val="00987EAD"/>
    <w:rsid w:val="00987EF4"/>
    <w:rsid w:val="00990BDA"/>
    <w:rsid w:val="0099109A"/>
    <w:rsid w:val="009910D3"/>
    <w:rsid w:val="00991239"/>
    <w:rsid w:val="0099183C"/>
    <w:rsid w:val="00991D34"/>
    <w:rsid w:val="00992707"/>
    <w:rsid w:val="00992917"/>
    <w:rsid w:val="00992BC7"/>
    <w:rsid w:val="00992DC7"/>
    <w:rsid w:val="00993129"/>
    <w:rsid w:val="00993DA1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F40"/>
    <w:rsid w:val="00996F5E"/>
    <w:rsid w:val="0099787C"/>
    <w:rsid w:val="009A01B0"/>
    <w:rsid w:val="009A02D2"/>
    <w:rsid w:val="009A07EA"/>
    <w:rsid w:val="009A0C9B"/>
    <w:rsid w:val="009A0F19"/>
    <w:rsid w:val="009A18D1"/>
    <w:rsid w:val="009A1935"/>
    <w:rsid w:val="009A19E3"/>
    <w:rsid w:val="009A1AD7"/>
    <w:rsid w:val="009A22A9"/>
    <w:rsid w:val="009A27BA"/>
    <w:rsid w:val="009A2944"/>
    <w:rsid w:val="009A2A51"/>
    <w:rsid w:val="009A36EB"/>
    <w:rsid w:val="009A3B2D"/>
    <w:rsid w:val="009A3CD2"/>
    <w:rsid w:val="009A400D"/>
    <w:rsid w:val="009A42FD"/>
    <w:rsid w:val="009A4376"/>
    <w:rsid w:val="009A4464"/>
    <w:rsid w:val="009A4DA9"/>
    <w:rsid w:val="009A4EBF"/>
    <w:rsid w:val="009A5387"/>
    <w:rsid w:val="009A5594"/>
    <w:rsid w:val="009A57EC"/>
    <w:rsid w:val="009A6557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2ADB"/>
    <w:rsid w:val="009B31A5"/>
    <w:rsid w:val="009B31C2"/>
    <w:rsid w:val="009B3876"/>
    <w:rsid w:val="009B40DD"/>
    <w:rsid w:val="009B48CC"/>
    <w:rsid w:val="009B4CB6"/>
    <w:rsid w:val="009B5427"/>
    <w:rsid w:val="009B54EC"/>
    <w:rsid w:val="009B5FBC"/>
    <w:rsid w:val="009B5FDE"/>
    <w:rsid w:val="009B627B"/>
    <w:rsid w:val="009B71E7"/>
    <w:rsid w:val="009B73DE"/>
    <w:rsid w:val="009B78FE"/>
    <w:rsid w:val="009C09A8"/>
    <w:rsid w:val="009C0D84"/>
    <w:rsid w:val="009C11E2"/>
    <w:rsid w:val="009C1783"/>
    <w:rsid w:val="009C2002"/>
    <w:rsid w:val="009C24B0"/>
    <w:rsid w:val="009C2AD4"/>
    <w:rsid w:val="009C2BE2"/>
    <w:rsid w:val="009C3678"/>
    <w:rsid w:val="009C3897"/>
    <w:rsid w:val="009C3A71"/>
    <w:rsid w:val="009C3BE7"/>
    <w:rsid w:val="009C3E14"/>
    <w:rsid w:val="009C41AA"/>
    <w:rsid w:val="009C4A12"/>
    <w:rsid w:val="009C4A55"/>
    <w:rsid w:val="009C4FFC"/>
    <w:rsid w:val="009C6799"/>
    <w:rsid w:val="009C6E85"/>
    <w:rsid w:val="009C735F"/>
    <w:rsid w:val="009D0050"/>
    <w:rsid w:val="009D0640"/>
    <w:rsid w:val="009D0690"/>
    <w:rsid w:val="009D09E0"/>
    <w:rsid w:val="009D1700"/>
    <w:rsid w:val="009D1BD1"/>
    <w:rsid w:val="009D20A4"/>
    <w:rsid w:val="009D2475"/>
    <w:rsid w:val="009D287D"/>
    <w:rsid w:val="009D5970"/>
    <w:rsid w:val="009D5E94"/>
    <w:rsid w:val="009D647F"/>
    <w:rsid w:val="009D6A48"/>
    <w:rsid w:val="009D6D39"/>
    <w:rsid w:val="009D75CD"/>
    <w:rsid w:val="009D7828"/>
    <w:rsid w:val="009E0016"/>
    <w:rsid w:val="009E055E"/>
    <w:rsid w:val="009E06AD"/>
    <w:rsid w:val="009E0918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5A"/>
    <w:rsid w:val="009E278C"/>
    <w:rsid w:val="009E2CC5"/>
    <w:rsid w:val="009E2FE7"/>
    <w:rsid w:val="009E313D"/>
    <w:rsid w:val="009E37B9"/>
    <w:rsid w:val="009E3992"/>
    <w:rsid w:val="009E3B73"/>
    <w:rsid w:val="009E3D6A"/>
    <w:rsid w:val="009E420B"/>
    <w:rsid w:val="009E4B68"/>
    <w:rsid w:val="009E4B9B"/>
    <w:rsid w:val="009E4F3A"/>
    <w:rsid w:val="009E4F50"/>
    <w:rsid w:val="009E56D7"/>
    <w:rsid w:val="009E5985"/>
    <w:rsid w:val="009E5A67"/>
    <w:rsid w:val="009E6116"/>
    <w:rsid w:val="009E6679"/>
    <w:rsid w:val="009E66C9"/>
    <w:rsid w:val="009E6CE8"/>
    <w:rsid w:val="009E77DC"/>
    <w:rsid w:val="009E79FD"/>
    <w:rsid w:val="009E7FC3"/>
    <w:rsid w:val="009F065B"/>
    <w:rsid w:val="009F0A46"/>
    <w:rsid w:val="009F0C5B"/>
    <w:rsid w:val="009F0FBA"/>
    <w:rsid w:val="009F378C"/>
    <w:rsid w:val="009F3A63"/>
    <w:rsid w:val="009F3E7C"/>
    <w:rsid w:val="009F472F"/>
    <w:rsid w:val="009F4A7E"/>
    <w:rsid w:val="009F4DC5"/>
    <w:rsid w:val="009F4F36"/>
    <w:rsid w:val="009F54E7"/>
    <w:rsid w:val="009F5C3B"/>
    <w:rsid w:val="009F6154"/>
    <w:rsid w:val="009F6A5F"/>
    <w:rsid w:val="009F6BD3"/>
    <w:rsid w:val="009F6CF4"/>
    <w:rsid w:val="009F7057"/>
    <w:rsid w:val="009F7C9D"/>
    <w:rsid w:val="00A000D5"/>
    <w:rsid w:val="00A0060B"/>
    <w:rsid w:val="00A00937"/>
    <w:rsid w:val="00A00AC7"/>
    <w:rsid w:val="00A01333"/>
    <w:rsid w:val="00A02318"/>
    <w:rsid w:val="00A02442"/>
    <w:rsid w:val="00A02477"/>
    <w:rsid w:val="00A0247D"/>
    <w:rsid w:val="00A026F4"/>
    <w:rsid w:val="00A027E7"/>
    <w:rsid w:val="00A02FFA"/>
    <w:rsid w:val="00A03E41"/>
    <w:rsid w:val="00A0462D"/>
    <w:rsid w:val="00A04B94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044"/>
    <w:rsid w:val="00A12A11"/>
    <w:rsid w:val="00A12D29"/>
    <w:rsid w:val="00A13433"/>
    <w:rsid w:val="00A13759"/>
    <w:rsid w:val="00A1377F"/>
    <w:rsid w:val="00A139F9"/>
    <w:rsid w:val="00A1406F"/>
    <w:rsid w:val="00A14662"/>
    <w:rsid w:val="00A15078"/>
    <w:rsid w:val="00A15121"/>
    <w:rsid w:val="00A153F8"/>
    <w:rsid w:val="00A156FD"/>
    <w:rsid w:val="00A15984"/>
    <w:rsid w:val="00A15B23"/>
    <w:rsid w:val="00A15B50"/>
    <w:rsid w:val="00A15D53"/>
    <w:rsid w:val="00A15F32"/>
    <w:rsid w:val="00A16571"/>
    <w:rsid w:val="00A16ACA"/>
    <w:rsid w:val="00A16E0A"/>
    <w:rsid w:val="00A171BB"/>
    <w:rsid w:val="00A17A42"/>
    <w:rsid w:val="00A17B6F"/>
    <w:rsid w:val="00A20774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515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B70"/>
    <w:rsid w:val="00A31B00"/>
    <w:rsid w:val="00A31E52"/>
    <w:rsid w:val="00A33FD3"/>
    <w:rsid w:val="00A3415F"/>
    <w:rsid w:val="00A35904"/>
    <w:rsid w:val="00A35F96"/>
    <w:rsid w:val="00A3640E"/>
    <w:rsid w:val="00A3782A"/>
    <w:rsid w:val="00A41149"/>
    <w:rsid w:val="00A41343"/>
    <w:rsid w:val="00A416DF"/>
    <w:rsid w:val="00A41A4C"/>
    <w:rsid w:val="00A41B14"/>
    <w:rsid w:val="00A41C41"/>
    <w:rsid w:val="00A41F47"/>
    <w:rsid w:val="00A4294B"/>
    <w:rsid w:val="00A4305B"/>
    <w:rsid w:val="00A431E4"/>
    <w:rsid w:val="00A43711"/>
    <w:rsid w:val="00A439C7"/>
    <w:rsid w:val="00A43B17"/>
    <w:rsid w:val="00A43B2F"/>
    <w:rsid w:val="00A4404F"/>
    <w:rsid w:val="00A44085"/>
    <w:rsid w:val="00A44BB6"/>
    <w:rsid w:val="00A44C6E"/>
    <w:rsid w:val="00A476F7"/>
    <w:rsid w:val="00A477A7"/>
    <w:rsid w:val="00A47C2F"/>
    <w:rsid w:val="00A47C3F"/>
    <w:rsid w:val="00A47F4C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2C05"/>
    <w:rsid w:val="00A534E8"/>
    <w:rsid w:val="00A53CAB"/>
    <w:rsid w:val="00A53D75"/>
    <w:rsid w:val="00A54857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057"/>
    <w:rsid w:val="00A63320"/>
    <w:rsid w:val="00A63656"/>
    <w:rsid w:val="00A6379B"/>
    <w:rsid w:val="00A63A40"/>
    <w:rsid w:val="00A648C1"/>
    <w:rsid w:val="00A64C4F"/>
    <w:rsid w:val="00A64D0E"/>
    <w:rsid w:val="00A64E54"/>
    <w:rsid w:val="00A65296"/>
    <w:rsid w:val="00A658CA"/>
    <w:rsid w:val="00A65D08"/>
    <w:rsid w:val="00A66040"/>
    <w:rsid w:val="00A668D8"/>
    <w:rsid w:val="00A6765A"/>
    <w:rsid w:val="00A678C6"/>
    <w:rsid w:val="00A67FB1"/>
    <w:rsid w:val="00A7027E"/>
    <w:rsid w:val="00A70290"/>
    <w:rsid w:val="00A70E0C"/>
    <w:rsid w:val="00A7133D"/>
    <w:rsid w:val="00A71F5A"/>
    <w:rsid w:val="00A7252A"/>
    <w:rsid w:val="00A728EF"/>
    <w:rsid w:val="00A7366F"/>
    <w:rsid w:val="00A73874"/>
    <w:rsid w:val="00A738B8"/>
    <w:rsid w:val="00A73956"/>
    <w:rsid w:val="00A73CF4"/>
    <w:rsid w:val="00A73F06"/>
    <w:rsid w:val="00A746E5"/>
    <w:rsid w:val="00A748E6"/>
    <w:rsid w:val="00A749DD"/>
    <w:rsid w:val="00A74B0C"/>
    <w:rsid w:val="00A74C87"/>
    <w:rsid w:val="00A758AF"/>
    <w:rsid w:val="00A759D1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0F85"/>
    <w:rsid w:val="00A8174F"/>
    <w:rsid w:val="00A82161"/>
    <w:rsid w:val="00A8223F"/>
    <w:rsid w:val="00A823F3"/>
    <w:rsid w:val="00A82CE5"/>
    <w:rsid w:val="00A83503"/>
    <w:rsid w:val="00A84815"/>
    <w:rsid w:val="00A84972"/>
    <w:rsid w:val="00A84EEF"/>
    <w:rsid w:val="00A85027"/>
    <w:rsid w:val="00A8503B"/>
    <w:rsid w:val="00A85943"/>
    <w:rsid w:val="00A85C49"/>
    <w:rsid w:val="00A85F2A"/>
    <w:rsid w:val="00A861A1"/>
    <w:rsid w:val="00A865D5"/>
    <w:rsid w:val="00A8676B"/>
    <w:rsid w:val="00A86F17"/>
    <w:rsid w:val="00A8716D"/>
    <w:rsid w:val="00A87821"/>
    <w:rsid w:val="00A8787E"/>
    <w:rsid w:val="00A87A77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3CE"/>
    <w:rsid w:val="00A9347C"/>
    <w:rsid w:val="00A93CAA"/>
    <w:rsid w:val="00A94C3B"/>
    <w:rsid w:val="00A95236"/>
    <w:rsid w:val="00A95447"/>
    <w:rsid w:val="00A954EE"/>
    <w:rsid w:val="00A96564"/>
    <w:rsid w:val="00A9678D"/>
    <w:rsid w:val="00A97D08"/>
    <w:rsid w:val="00AA0016"/>
    <w:rsid w:val="00AA0255"/>
    <w:rsid w:val="00AA05CE"/>
    <w:rsid w:val="00AA07BA"/>
    <w:rsid w:val="00AA0AD7"/>
    <w:rsid w:val="00AA0AD8"/>
    <w:rsid w:val="00AA0E18"/>
    <w:rsid w:val="00AA130F"/>
    <w:rsid w:val="00AA1FB8"/>
    <w:rsid w:val="00AA26C2"/>
    <w:rsid w:val="00AA26FC"/>
    <w:rsid w:val="00AA35AD"/>
    <w:rsid w:val="00AA3992"/>
    <w:rsid w:val="00AA39BD"/>
    <w:rsid w:val="00AA3C7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616"/>
    <w:rsid w:val="00AB2D40"/>
    <w:rsid w:val="00AB31C7"/>
    <w:rsid w:val="00AB397D"/>
    <w:rsid w:val="00AB3DEF"/>
    <w:rsid w:val="00AB4CCA"/>
    <w:rsid w:val="00AB4E55"/>
    <w:rsid w:val="00AB52B3"/>
    <w:rsid w:val="00AB557D"/>
    <w:rsid w:val="00AB6093"/>
    <w:rsid w:val="00AB6581"/>
    <w:rsid w:val="00AB6C05"/>
    <w:rsid w:val="00AB72C0"/>
    <w:rsid w:val="00AB77CF"/>
    <w:rsid w:val="00AB7ED8"/>
    <w:rsid w:val="00AB7EE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73B"/>
    <w:rsid w:val="00AC2A3B"/>
    <w:rsid w:val="00AC2FF0"/>
    <w:rsid w:val="00AC31BA"/>
    <w:rsid w:val="00AC3F82"/>
    <w:rsid w:val="00AC47E5"/>
    <w:rsid w:val="00AC47EE"/>
    <w:rsid w:val="00AC485C"/>
    <w:rsid w:val="00AC5474"/>
    <w:rsid w:val="00AC6175"/>
    <w:rsid w:val="00AC6442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30DB"/>
    <w:rsid w:val="00AD33E3"/>
    <w:rsid w:val="00AD340D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D9E"/>
    <w:rsid w:val="00AE4EA1"/>
    <w:rsid w:val="00AE5245"/>
    <w:rsid w:val="00AE52AF"/>
    <w:rsid w:val="00AE5329"/>
    <w:rsid w:val="00AE5FBA"/>
    <w:rsid w:val="00AE67C4"/>
    <w:rsid w:val="00AE7D2F"/>
    <w:rsid w:val="00AF0185"/>
    <w:rsid w:val="00AF034A"/>
    <w:rsid w:val="00AF0D9C"/>
    <w:rsid w:val="00AF10CE"/>
    <w:rsid w:val="00AF1601"/>
    <w:rsid w:val="00AF1625"/>
    <w:rsid w:val="00AF1D4C"/>
    <w:rsid w:val="00AF1D79"/>
    <w:rsid w:val="00AF204F"/>
    <w:rsid w:val="00AF2475"/>
    <w:rsid w:val="00AF27D9"/>
    <w:rsid w:val="00AF2C03"/>
    <w:rsid w:val="00AF2CE9"/>
    <w:rsid w:val="00AF3884"/>
    <w:rsid w:val="00AF39DC"/>
    <w:rsid w:val="00AF4068"/>
    <w:rsid w:val="00AF4619"/>
    <w:rsid w:val="00AF4CC3"/>
    <w:rsid w:val="00AF5075"/>
    <w:rsid w:val="00AF5289"/>
    <w:rsid w:val="00AF5352"/>
    <w:rsid w:val="00AF5D38"/>
    <w:rsid w:val="00AF5EF2"/>
    <w:rsid w:val="00AF6129"/>
    <w:rsid w:val="00AF622B"/>
    <w:rsid w:val="00AF6482"/>
    <w:rsid w:val="00AF65FC"/>
    <w:rsid w:val="00AF69B4"/>
    <w:rsid w:val="00AF7310"/>
    <w:rsid w:val="00AF7B58"/>
    <w:rsid w:val="00B008A9"/>
    <w:rsid w:val="00B00A9D"/>
    <w:rsid w:val="00B00B23"/>
    <w:rsid w:val="00B020D8"/>
    <w:rsid w:val="00B02BB8"/>
    <w:rsid w:val="00B03191"/>
    <w:rsid w:val="00B031EF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A90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9D7"/>
    <w:rsid w:val="00B11BBA"/>
    <w:rsid w:val="00B11D5E"/>
    <w:rsid w:val="00B12532"/>
    <w:rsid w:val="00B125AF"/>
    <w:rsid w:val="00B12BEB"/>
    <w:rsid w:val="00B12EE6"/>
    <w:rsid w:val="00B1310F"/>
    <w:rsid w:val="00B137AE"/>
    <w:rsid w:val="00B13918"/>
    <w:rsid w:val="00B13AB7"/>
    <w:rsid w:val="00B13D59"/>
    <w:rsid w:val="00B1421B"/>
    <w:rsid w:val="00B144BC"/>
    <w:rsid w:val="00B14969"/>
    <w:rsid w:val="00B14B92"/>
    <w:rsid w:val="00B14C95"/>
    <w:rsid w:val="00B14D7A"/>
    <w:rsid w:val="00B15284"/>
    <w:rsid w:val="00B15579"/>
    <w:rsid w:val="00B15D08"/>
    <w:rsid w:val="00B15F84"/>
    <w:rsid w:val="00B16050"/>
    <w:rsid w:val="00B1612E"/>
    <w:rsid w:val="00B1678D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26E9"/>
    <w:rsid w:val="00B233F0"/>
    <w:rsid w:val="00B237A0"/>
    <w:rsid w:val="00B2395C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6E5B"/>
    <w:rsid w:val="00B27178"/>
    <w:rsid w:val="00B274DA"/>
    <w:rsid w:val="00B279E5"/>
    <w:rsid w:val="00B27C14"/>
    <w:rsid w:val="00B30987"/>
    <w:rsid w:val="00B30B86"/>
    <w:rsid w:val="00B3159F"/>
    <w:rsid w:val="00B31678"/>
    <w:rsid w:val="00B31D9E"/>
    <w:rsid w:val="00B31EDB"/>
    <w:rsid w:val="00B3272F"/>
    <w:rsid w:val="00B32E60"/>
    <w:rsid w:val="00B32EF7"/>
    <w:rsid w:val="00B336C1"/>
    <w:rsid w:val="00B33722"/>
    <w:rsid w:val="00B33ABA"/>
    <w:rsid w:val="00B3485E"/>
    <w:rsid w:val="00B34ECC"/>
    <w:rsid w:val="00B35200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8C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C25"/>
    <w:rsid w:val="00B42DB6"/>
    <w:rsid w:val="00B43495"/>
    <w:rsid w:val="00B43C8E"/>
    <w:rsid w:val="00B443AD"/>
    <w:rsid w:val="00B4445F"/>
    <w:rsid w:val="00B4502B"/>
    <w:rsid w:val="00B45418"/>
    <w:rsid w:val="00B4546F"/>
    <w:rsid w:val="00B454C2"/>
    <w:rsid w:val="00B4559D"/>
    <w:rsid w:val="00B456F7"/>
    <w:rsid w:val="00B45BC1"/>
    <w:rsid w:val="00B46539"/>
    <w:rsid w:val="00B4670D"/>
    <w:rsid w:val="00B4747D"/>
    <w:rsid w:val="00B476E1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1E65"/>
    <w:rsid w:val="00B529B8"/>
    <w:rsid w:val="00B530D6"/>
    <w:rsid w:val="00B530DC"/>
    <w:rsid w:val="00B531AC"/>
    <w:rsid w:val="00B5325C"/>
    <w:rsid w:val="00B53621"/>
    <w:rsid w:val="00B537F7"/>
    <w:rsid w:val="00B53EE3"/>
    <w:rsid w:val="00B54062"/>
    <w:rsid w:val="00B540C1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600AE"/>
    <w:rsid w:val="00B6054A"/>
    <w:rsid w:val="00B608C7"/>
    <w:rsid w:val="00B60A40"/>
    <w:rsid w:val="00B61002"/>
    <w:rsid w:val="00B61018"/>
    <w:rsid w:val="00B61247"/>
    <w:rsid w:val="00B6178B"/>
    <w:rsid w:val="00B6184E"/>
    <w:rsid w:val="00B623F0"/>
    <w:rsid w:val="00B62AD7"/>
    <w:rsid w:val="00B62C24"/>
    <w:rsid w:val="00B62C6B"/>
    <w:rsid w:val="00B62CDE"/>
    <w:rsid w:val="00B63595"/>
    <w:rsid w:val="00B63B95"/>
    <w:rsid w:val="00B63E2A"/>
    <w:rsid w:val="00B63E49"/>
    <w:rsid w:val="00B64311"/>
    <w:rsid w:val="00B64682"/>
    <w:rsid w:val="00B647BF"/>
    <w:rsid w:val="00B6590F"/>
    <w:rsid w:val="00B65970"/>
    <w:rsid w:val="00B66022"/>
    <w:rsid w:val="00B660F0"/>
    <w:rsid w:val="00B66EA1"/>
    <w:rsid w:val="00B6713A"/>
    <w:rsid w:val="00B676CA"/>
    <w:rsid w:val="00B67F2B"/>
    <w:rsid w:val="00B70E8B"/>
    <w:rsid w:val="00B70F6A"/>
    <w:rsid w:val="00B71127"/>
    <w:rsid w:val="00B7167F"/>
    <w:rsid w:val="00B716B8"/>
    <w:rsid w:val="00B71760"/>
    <w:rsid w:val="00B71845"/>
    <w:rsid w:val="00B71AC4"/>
    <w:rsid w:val="00B71E43"/>
    <w:rsid w:val="00B7221F"/>
    <w:rsid w:val="00B7269E"/>
    <w:rsid w:val="00B727B2"/>
    <w:rsid w:val="00B72EF3"/>
    <w:rsid w:val="00B739D2"/>
    <w:rsid w:val="00B746CC"/>
    <w:rsid w:val="00B749FE"/>
    <w:rsid w:val="00B74B9A"/>
    <w:rsid w:val="00B74C1D"/>
    <w:rsid w:val="00B74D2C"/>
    <w:rsid w:val="00B7502B"/>
    <w:rsid w:val="00B75459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630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19"/>
    <w:rsid w:val="00B85EB3"/>
    <w:rsid w:val="00B869B1"/>
    <w:rsid w:val="00B86AD4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61FE"/>
    <w:rsid w:val="00B96527"/>
    <w:rsid w:val="00B96B62"/>
    <w:rsid w:val="00B97471"/>
    <w:rsid w:val="00B9773A"/>
    <w:rsid w:val="00B977AB"/>
    <w:rsid w:val="00B97A0A"/>
    <w:rsid w:val="00B97E95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264D"/>
    <w:rsid w:val="00BA27FA"/>
    <w:rsid w:val="00BA3EE3"/>
    <w:rsid w:val="00BA40DC"/>
    <w:rsid w:val="00BA422C"/>
    <w:rsid w:val="00BA4EB9"/>
    <w:rsid w:val="00BA52E6"/>
    <w:rsid w:val="00BA557D"/>
    <w:rsid w:val="00BA58C2"/>
    <w:rsid w:val="00BA59A1"/>
    <w:rsid w:val="00BA5A12"/>
    <w:rsid w:val="00BA5C0C"/>
    <w:rsid w:val="00BA5C16"/>
    <w:rsid w:val="00BA6853"/>
    <w:rsid w:val="00BA6E10"/>
    <w:rsid w:val="00BA714B"/>
    <w:rsid w:val="00BA7194"/>
    <w:rsid w:val="00BA76FA"/>
    <w:rsid w:val="00BA792D"/>
    <w:rsid w:val="00BA7E37"/>
    <w:rsid w:val="00BA7F4C"/>
    <w:rsid w:val="00BA7FD6"/>
    <w:rsid w:val="00BB0008"/>
    <w:rsid w:val="00BB07FB"/>
    <w:rsid w:val="00BB0B99"/>
    <w:rsid w:val="00BB0F07"/>
    <w:rsid w:val="00BB10AB"/>
    <w:rsid w:val="00BB128C"/>
    <w:rsid w:val="00BB13C2"/>
    <w:rsid w:val="00BB1816"/>
    <w:rsid w:val="00BB1879"/>
    <w:rsid w:val="00BB1C44"/>
    <w:rsid w:val="00BB2AA7"/>
    <w:rsid w:val="00BB2B49"/>
    <w:rsid w:val="00BB31E7"/>
    <w:rsid w:val="00BB42D6"/>
    <w:rsid w:val="00BB438D"/>
    <w:rsid w:val="00BB51BD"/>
    <w:rsid w:val="00BB550F"/>
    <w:rsid w:val="00BB6516"/>
    <w:rsid w:val="00BB65D9"/>
    <w:rsid w:val="00BB69FE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896"/>
    <w:rsid w:val="00BC20E8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E4"/>
    <w:rsid w:val="00BC472D"/>
    <w:rsid w:val="00BC5340"/>
    <w:rsid w:val="00BC56A4"/>
    <w:rsid w:val="00BC5813"/>
    <w:rsid w:val="00BC5ED5"/>
    <w:rsid w:val="00BC62FF"/>
    <w:rsid w:val="00BC634B"/>
    <w:rsid w:val="00BC6EDC"/>
    <w:rsid w:val="00BC7088"/>
    <w:rsid w:val="00BC71B1"/>
    <w:rsid w:val="00BC788E"/>
    <w:rsid w:val="00BC7BA5"/>
    <w:rsid w:val="00BC7D0E"/>
    <w:rsid w:val="00BD041D"/>
    <w:rsid w:val="00BD0535"/>
    <w:rsid w:val="00BD06A0"/>
    <w:rsid w:val="00BD091E"/>
    <w:rsid w:val="00BD1896"/>
    <w:rsid w:val="00BD21A8"/>
    <w:rsid w:val="00BD222B"/>
    <w:rsid w:val="00BD2DD0"/>
    <w:rsid w:val="00BD3527"/>
    <w:rsid w:val="00BD37BF"/>
    <w:rsid w:val="00BD48EF"/>
    <w:rsid w:val="00BD5187"/>
    <w:rsid w:val="00BD5226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2DA"/>
    <w:rsid w:val="00BE039D"/>
    <w:rsid w:val="00BE055A"/>
    <w:rsid w:val="00BE0780"/>
    <w:rsid w:val="00BE090B"/>
    <w:rsid w:val="00BE0C9A"/>
    <w:rsid w:val="00BE1189"/>
    <w:rsid w:val="00BE1627"/>
    <w:rsid w:val="00BE16FD"/>
    <w:rsid w:val="00BE1843"/>
    <w:rsid w:val="00BE1CE7"/>
    <w:rsid w:val="00BE1E42"/>
    <w:rsid w:val="00BE260F"/>
    <w:rsid w:val="00BE3103"/>
    <w:rsid w:val="00BE3316"/>
    <w:rsid w:val="00BE3E2E"/>
    <w:rsid w:val="00BE4A98"/>
    <w:rsid w:val="00BE4E82"/>
    <w:rsid w:val="00BE5409"/>
    <w:rsid w:val="00BE58C7"/>
    <w:rsid w:val="00BE620A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EEF"/>
    <w:rsid w:val="00BE7F70"/>
    <w:rsid w:val="00BF01B4"/>
    <w:rsid w:val="00BF05CB"/>
    <w:rsid w:val="00BF0809"/>
    <w:rsid w:val="00BF0CF2"/>
    <w:rsid w:val="00BF0E07"/>
    <w:rsid w:val="00BF18C5"/>
    <w:rsid w:val="00BF1D5C"/>
    <w:rsid w:val="00BF1E7F"/>
    <w:rsid w:val="00BF1FF0"/>
    <w:rsid w:val="00BF2688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1233"/>
    <w:rsid w:val="00C013E0"/>
    <w:rsid w:val="00C0140C"/>
    <w:rsid w:val="00C01611"/>
    <w:rsid w:val="00C016F9"/>
    <w:rsid w:val="00C01DB6"/>
    <w:rsid w:val="00C02A4E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51D4"/>
    <w:rsid w:val="00C058B9"/>
    <w:rsid w:val="00C05901"/>
    <w:rsid w:val="00C059CE"/>
    <w:rsid w:val="00C0633B"/>
    <w:rsid w:val="00C06E05"/>
    <w:rsid w:val="00C07585"/>
    <w:rsid w:val="00C075EE"/>
    <w:rsid w:val="00C0760F"/>
    <w:rsid w:val="00C076E8"/>
    <w:rsid w:val="00C10701"/>
    <w:rsid w:val="00C107FA"/>
    <w:rsid w:val="00C10C24"/>
    <w:rsid w:val="00C10E17"/>
    <w:rsid w:val="00C11B86"/>
    <w:rsid w:val="00C11F42"/>
    <w:rsid w:val="00C11F7D"/>
    <w:rsid w:val="00C1217C"/>
    <w:rsid w:val="00C122BD"/>
    <w:rsid w:val="00C124EC"/>
    <w:rsid w:val="00C125FE"/>
    <w:rsid w:val="00C126BF"/>
    <w:rsid w:val="00C1283A"/>
    <w:rsid w:val="00C1372A"/>
    <w:rsid w:val="00C13C28"/>
    <w:rsid w:val="00C13FBF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4B3"/>
    <w:rsid w:val="00C2099E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176"/>
    <w:rsid w:val="00C2441D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A71"/>
    <w:rsid w:val="00C27D0C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551"/>
    <w:rsid w:val="00C32985"/>
    <w:rsid w:val="00C32C27"/>
    <w:rsid w:val="00C32C51"/>
    <w:rsid w:val="00C32DEE"/>
    <w:rsid w:val="00C32E63"/>
    <w:rsid w:val="00C3301E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0EB"/>
    <w:rsid w:val="00C42584"/>
    <w:rsid w:val="00C42D96"/>
    <w:rsid w:val="00C43F29"/>
    <w:rsid w:val="00C4411C"/>
    <w:rsid w:val="00C44C96"/>
    <w:rsid w:val="00C45253"/>
    <w:rsid w:val="00C45713"/>
    <w:rsid w:val="00C4599E"/>
    <w:rsid w:val="00C45C9B"/>
    <w:rsid w:val="00C45EB3"/>
    <w:rsid w:val="00C45EE1"/>
    <w:rsid w:val="00C474E2"/>
    <w:rsid w:val="00C50390"/>
    <w:rsid w:val="00C5087E"/>
    <w:rsid w:val="00C50F4C"/>
    <w:rsid w:val="00C51362"/>
    <w:rsid w:val="00C51E22"/>
    <w:rsid w:val="00C52104"/>
    <w:rsid w:val="00C52125"/>
    <w:rsid w:val="00C523B6"/>
    <w:rsid w:val="00C52FAE"/>
    <w:rsid w:val="00C52FFC"/>
    <w:rsid w:val="00C545BA"/>
    <w:rsid w:val="00C54630"/>
    <w:rsid w:val="00C54FAC"/>
    <w:rsid w:val="00C55222"/>
    <w:rsid w:val="00C55452"/>
    <w:rsid w:val="00C55BC8"/>
    <w:rsid w:val="00C55E81"/>
    <w:rsid w:val="00C55F4E"/>
    <w:rsid w:val="00C55FC1"/>
    <w:rsid w:val="00C567E1"/>
    <w:rsid w:val="00C5684C"/>
    <w:rsid w:val="00C56DB1"/>
    <w:rsid w:val="00C570C8"/>
    <w:rsid w:val="00C573A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33AD"/>
    <w:rsid w:val="00C63732"/>
    <w:rsid w:val="00C63871"/>
    <w:rsid w:val="00C63EFC"/>
    <w:rsid w:val="00C64143"/>
    <w:rsid w:val="00C64366"/>
    <w:rsid w:val="00C64456"/>
    <w:rsid w:val="00C64761"/>
    <w:rsid w:val="00C651E6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67A50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58D3"/>
    <w:rsid w:val="00C75C8A"/>
    <w:rsid w:val="00C76B2D"/>
    <w:rsid w:val="00C7716F"/>
    <w:rsid w:val="00C77452"/>
    <w:rsid w:val="00C77B04"/>
    <w:rsid w:val="00C77E5E"/>
    <w:rsid w:val="00C80448"/>
    <w:rsid w:val="00C805C8"/>
    <w:rsid w:val="00C81490"/>
    <w:rsid w:val="00C81664"/>
    <w:rsid w:val="00C81AD2"/>
    <w:rsid w:val="00C82C4D"/>
    <w:rsid w:val="00C83116"/>
    <w:rsid w:val="00C833D4"/>
    <w:rsid w:val="00C8438F"/>
    <w:rsid w:val="00C84446"/>
    <w:rsid w:val="00C8449B"/>
    <w:rsid w:val="00C845BB"/>
    <w:rsid w:val="00C848DD"/>
    <w:rsid w:val="00C852F2"/>
    <w:rsid w:val="00C85480"/>
    <w:rsid w:val="00C85A87"/>
    <w:rsid w:val="00C85B12"/>
    <w:rsid w:val="00C85C6A"/>
    <w:rsid w:val="00C85CF5"/>
    <w:rsid w:val="00C85D10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254B"/>
    <w:rsid w:val="00C930CF"/>
    <w:rsid w:val="00C9312B"/>
    <w:rsid w:val="00C94546"/>
    <w:rsid w:val="00C94680"/>
    <w:rsid w:val="00C9469A"/>
    <w:rsid w:val="00C94744"/>
    <w:rsid w:val="00C94992"/>
    <w:rsid w:val="00C94B1A"/>
    <w:rsid w:val="00C94D49"/>
    <w:rsid w:val="00C95039"/>
    <w:rsid w:val="00C95077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475"/>
    <w:rsid w:val="00CA267C"/>
    <w:rsid w:val="00CA2BC6"/>
    <w:rsid w:val="00CA2D7D"/>
    <w:rsid w:val="00CA37B6"/>
    <w:rsid w:val="00CA3A36"/>
    <w:rsid w:val="00CA3BCF"/>
    <w:rsid w:val="00CA4130"/>
    <w:rsid w:val="00CA4254"/>
    <w:rsid w:val="00CA48C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73D"/>
    <w:rsid w:val="00CB2FF9"/>
    <w:rsid w:val="00CB316E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0F4"/>
    <w:rsid w:val="00CC1618"/>
    <w:rsid w:val="00CC1B04"/>
    <w:rsid w:val="00CC1C0D"/>
    <w:rsid w:val="00CC24B9"/>
    <w:rsid w:val="00CC253B"/>
    <w:rsid w:val="00CC2A4B"/>
    <w:rsid w:val="00CC2E93"/>
    <w:rsid w:val="00CC2FC3"/>
    <w:rsid w:val="00CC3431"/>
    <w:rsid w:val="00CC35B3"/>
    <w:rsid w:val="00CC3618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0E3"/>
    <w:rsid w:val="00CD26C4"/>
    <w:rsid w:val="00CD2A9E"/>
    <w:rsid w:val="00CD2C47"/>
    <w:rsid w:val="00CD3030"/>
    <w:rsid w:val="00CD360C"/>
    <w:rsid w:val="00CD3A58"/>
    <w:rsid w:val="00CD3E3D"/>
    <w:rsid w:val="00CD51A1"/>
    <w:rsid w:val="00CD5804"/>
    <w:rsid w:val="00CD5DD0"/>
    <w:rsid w:val="00CD61AB"/>
    <w:rsid w:val="00CD6271"/>
    <w:rsid w:val="00CD66E1"/>
    <w:rsid w:val="00CD727E"/>
    <w:rsid w:val="00CD72F9"/>
    <w:rsid w:val="00CD756F"/>
    <w:rsid w:val="00CD7A38"/>
    <w:rsid w:val="00CE0080"/>
    <w:rsid w:val="00CE060A"/>
    <w:rsid w:val="00CE097D"/>
    <w:rsid w:val="00CE0992"/>
    <w:rsid w:val="00CE0B15"/>
    <w:rsid w:val="00CE0F62"/>
    <w:rsid w:val="00CE1031"/>
    <w:rsid w:val="00CE110C"/>
    <w:rsid w:val="00CE1190"/>
    <w:rsid w:val="00CE13B9"/>
    <w:rsid w:val="00CE165F"/>
    <w:rsid w:val="00CE1A2C"/>
    <w:rsid w:val="00CE2A44"/>
    <w:rsid w:val="00CE2C88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5156"/>
    <w:rsid w:val="00CE55BF"/>
    <w:rsid w:val="00CE562A"/>
    <w:rsid w:val="00CE5688"/>
    <w:rsid w:val="00CE57C9"/>
    <w:rsid w:val="00CE620A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74"/>
    <w:rsid w:val="00CF4B7E"/>
    <w:rsid w:val="00CF5628"/>
    <w:rsid w:val="00CF5C9C"/>
    <w:rsid w:val="00CF5CFF"/>
    <w:rsid w:val="00CF65D2"/>
    <w:rsid w:val="00CF674C"/>
    <w:rsid w:val="00CF6845"/>
    <w:rsid w:val="00CF6ED3"/>
    <w:rsid w:val="00CF729B"/>
    <w:rsid w:val="00CF7323"/>
    <w:rsid w:val="00D00A8B"/>
    <w:rsid w:val="00D00E81"/>
    <w:rsid w:val="00D00E8A"/>
    <w:rsid w:val="00D00EBF"/>
    <w:rsid w:val="00D013A7"/>
    <w:rsid w:val="00D0152F"/>
    <w:rsid w:val="00D01BF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4DC0"/>
    <w:rsid w:val="00D0506D"/>
    <w:rsid w:val="00D05453"/>
    <w:rsid w:val="00D05BAA"/>
    <w:rsid w:val="00D05C0A"/>
    <w:rsid w:val="00D05C5F"/>
    <w:rsid w:val="00D06249"/>
    <w:rsid w:val="00D06490"/>
    <w:rsid w:val="00D06672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26BC"/>
    <w:rsid w:val="00D12DA1"/>
    <w:rsid w:val="00D12DF8"/>
    <w:rsid w:val="00D12E8E"/>
    <w:rsid w:val="00D1370C"/>
    <w:rsid w:val="00D14D38"/>
    <w:rsid w:val="00D1520E"/>
    <w:rsid w:val="00D15B2F"/>
    <w:rsid w:val="00D15D7C"/>
    <w:rsid w:val="00D15E89"/>
    <w:rsid w:val="00D161B8"/>
    <w:rsid w:val="00D162E2"/>
    <w:rsid w:val="00D165A9"/>
    <w:rsid w:val="00D16646"/>
    <w:rsid w:val="00D166F4"/>
    <w:rsid w:val="00D1673A"/>
    <w:rsid w:val="00D1673E"/>
    <w:rsid w:val="00D16C73"/>
    <w:rsid w:val="00D171E3"/>
    <w:rsid w:val="00D173DD"/>
    <w:rsid w:val="00D177B9"/>
    <w:rsid w:val="00D17A38"/>
    <w:rsid w:val="00D17BED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2A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3F04"/>
    <w:rsid w:val="00D340F2"/>
    <w:rsid w:val="00D34304"/>
    <w:rsid w:val="00D346F8"/>
    <w:rsid w:val="00D35221"/>
    <w:rsid w:val="00D35534"/>
    <w:rsid w:val="00D355F9"/>
    <w:rsid w:val="00D35CC6"/>
    <w:rsid w:val="00D360C4"/>
    <w:rsid w:val="00D36846"/>
    <w:rsid w:val="00D3694D"/>
    <w:rsid w:val="00D36CA7"/>
    <w:rsid w:val="00D371D7"/>
    <w:rsid w:val="00D37B18"/>
    <w:rsid w:val="00D409EF"/>
    <w:rsid w:val="00D410BB"/>
    <w:rsid w:val="00D41292"/>
    <w:rsid w:val="00D42D92"/>
    <w:rsid w:val="00D42F63"/>
    <w:rsid w:val="00D43268"/>
    <w:rsid w:val="00D4498F"/>
    <w:rsid w:val="00D44EB6"/>
    <w:rsid w:val="00D45241"/>
    <w:rsid w:val="00D45672"/>
    <w:rsid w:val="00D456B2"/>
    <w:rsid w:val="00D4573E"/>
    <w:rsid w:val="00D45DF5"/>
    <w:rsid w:val="00D45F7E"/>
    <w:rsid w:val="00D45F84"/>
    <w:rsid w:val="00D46444"/>
    <w:rsid w:val="00D473CC"/>
    <w:rsid w:val="00D473D3"/>
    <w:rsid w:val="00D47638"/>
    <w:rsid w:val="00D47770"/>
    <w:rsid w:val="00D50218"/>
    <w:rsid w:val="00D50C20"/>
    <w:rsid w:val="00D50EA1"/>
    <w:rsid w:val="00D51419"/>
    <w:rsid w:val="00D51A2B"/>
    <w:rsid w:val="00D51F4C"/>
    <w:rsid w:val="00D5288A"/>
    <w:rsid w:val="00D52A1A"/>
    <w:rsid w:val="00D52A1B"/>
    <w:rsid w:val="00D53F97"/>
    <w:rsid w:val="00D5414F"/>
    <w:rsid w:val="00D5422B"/>
    <w:rsid w:val="00D547E7"/>
    <w:rsid w:val="00D557A0"/>
    <w:rsid w:val="00D55A96"/>
    <w:rsid w:val="00D55E6E"/>
    <w:rsid w:val="00D56368"/>
    <w:rsid w:val="00D568E5"/>
    <w:rsid w:val="00D5703F"/>
    <w:rsid w:val="00D571E9"/>
    <w:rsid w:val="00D57B85"/>
    <w:rsid w:val="00D60196"/>
    <w:rsid w:val="00D60E3F"/>
    <w:rsid w:val="00D60FFA"/>
    <w:rsid w:val="00D61265"/>
    <w:rsid w:val="00D613FB"/>
    <w:rsid w:val="00D6145F"/>
    <w:rsid w:val="00D61657"/>
    <w:rsid w:val="00D6215B"/>
    <w:rsid w:val="00D62D8C"/>
    <w:rsid w:val="00D6312F"/>
    <w:rsid w:val="00D6329D"/>
    <w:rsid w:val="00D63D01"/>
    <w:rsid w:val="00D642A5"/>
    <w:rsid w:val="00D643C1"/>
    <w:rsid w:val="00D645AC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33A"/>
    <w:rsid w:val="00D71815"/>
    <w:rsid w:val="00D71C6A"/>
    <w:rsid w:val="00D71F6C"/>
    <w:rsid w:val="00D727BA"/>
    <w:rsid w:val="00D7291C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122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C2"/>
    <w:rsid w:val="00D800A0"/>
    <w:rsid w:val="00D80619"/>
    <w:rsid w:val="00D80A23"/>
    <w:rsid w:val="00D80F72"/>
    <w:rsid w:val="00D811A9"/>
    <w:rsid w:val="00D81525"/>
    <w:rsid w:val="00D81DE1"/>
    <w:rsid w:val="00D81E4F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1F"/>
    <w:rsid w:val="00D832D0"/>
    <w:rsid w:val="00D8372B"/>
    <w:rsid w:val="00D84091"/>
    <w:rsid w:val="00D84137"/>
    <w:rsid w:val="00D84763"/>
    <w:rsid w:val="00D847C9"/>
    <w:rsid w:val="00D84C5E"/>
    <w:rsid w:val="00D85193"/>
    <w:rsid w:val="00D8535C"/>
    <w:rsid w:val="00D8542F"/>
    <w:rsid w:val="00D85C89"/>
    <w:rsid w:val="00D85E6F"/>
    <w:rsid w:val="00D8610B"/>
    <w:rsid w:val="00D86434"/>
    <w:rsid w:val="00D86478"/>
    <w:rsid w:val="00D86504"/>
    <w:rsid w:val="00D86B1C"/>
    <w:rsid w:val="00D86C6A"/>
    <w:rsid w:val="00D86EF8"/>
    <w:rsid w:val="00D86FCD"/>
    <w:rsid w:val="00D871A8"/>
    <w:rsid w:val="00D878E3"/>
    <w:rsid w:val="00D90256"/>
    <w:rsid w:val="00D9067C"/>
    <w:rsid w:val="00D90A2D"/>
    <w:rsid w:val="00D90C70"/>
    <w:rsid w:val="00D90C8F"/>
    <w:rsid w:val="00D9128E"/>
    <w:rsid w:val="00D915A9"/>
    <w:rsid w:val="00D91729"/>
    <w:rsid w:val="00D91761"/>
    <w:rsid w:val="00D917DB"/>
    <w:rsid w:val="00D920DC"/>
    <w:rsid w:val="00D922DF"/>
    <w:rsid w:val="00D9238B"/>
    <w:rsid w:val="00D92673"/>
    <w:rsid w:val="00D92D13"/>
    <w:rsid w:val="00D9309F"/>
    <w:rsid w:val="00D93440"/>
    <w:rsid w:val="00D93854"/>
    <w:rsid w:val="00D93B2B"/>
    <w:rsid w:val="00D93D0D"/>
    <w:rsid w:val="00D93E83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DF0"/>
    <w:rsid w:val="00D97579"/>
    <w:rsid w:val="00D975A5"/>
    <w:rsid w:val="00D9791B"/>
    <w:rsid w:val="00D97E5B"/>
    <w:rsid w:val="00D97FC2"/>
    <w:rsid w:val="00DA013A"/>
    <w:rsid w:val="00DA0AE4"/>
    <w:rsid w:val="00DA0D5A"/>
    <w:rsid w:val="00DA1745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044"/>
    <w:rsid w:val="00DA571A"/>
    <w:rsid w:val="00DA5A57"/>
    <w:rsid w:val="00DA63C8"/>
    <w:rsid w:val="00DA658E"/>
    <w:rsid w:val="00DA69A6"/>
    <w:rsid w:val="00DA75EF"/>
    <w:rsid w:val="00DA77E8"/>
    <w:rsid w:val="00DA7A22"/>
    <w:rsid w:val="00DA7BA4"/>
    <w:rsid w:val="00DA7D83"/>
    <w:rsid w:val="00DA7DA2"/>
    <w:rsid w:val="00DA7EA6"/>
    <w:rsid w:val="00DB0217"/>
    <w:rsid w:val="00DB04BE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6CD3"/>
    <w:rsid w:val="00DB755A"/>
    <w:rsid w:val="00DB7999"/>
    <w:rsid w:val="00DC0104"/>
    <w:rsid w:val="00DC020A"/>
    <w:rsid w:val="00DC0453"/>
    <w:rsid w:val="00DC136D"/>
    <w:rsid w:val="00DC1854"/>
    <w:rsid w:val="00DC186A"/>
    <w:rsid w:val="00DC1937"/>
    <w:rsid w:val="00DC1F7F"/>
    <w:rsid w:val="00DC210C"/>
    <w:rsid w:val="00DC21BC"/>
    <w:rsid w:val="00DC21BF"/>
    <w:rsid w:val="00DC2810"/>
    <w:rsid w:val="00DC2886"/>
    <w:rsid w:val="00DC28FC"/>
    <w:rsid w:val="00DC31CE"/>
    <w:rsid w:val="00DC3460"/>
    <w:rsid w:val="00DC3555"/>
    <w:rsid w:val="00DC3765"/>
    <w:rsid w:val="00DC3C15"/>
    <w:rsid w:val="00DC3D52"/>
    <w:rsid w:val="00DC44B5"/>
    <w:rsid w:val="00DC4A6F"/>
    <w:rsid w:val="00DC4C73"/>
    <w:rsid w:val="00DC4C8D"/>
    <w:rsid w:val="00DC54C9"/>
    <w:rsid w:val="00DC5766"/>
    <w:rsid w:val="00DC5A19"/>
    <w:rsid w:val="00DC6098"/>
    <w:rsid w:val="00DC66A2"/>
    <w:rsid w:val="00DC66D1"/>
    <w:rsid w:val="00DC69D9"/>
    <w:rsid w:val="00DC72C7"/>
    <w:rsid w:val="00DC798F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E7B"/>
    <w:rsid w:val="00DD4001"/>
    <w:rsid w:val="00DD431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3593"/>
    <w:rsid w:val="00DE3B9B"/>
    <w:rsid w:val="00DE3DDB"/>
    <w:rsid w:val="00DE3FDE"/>
    <w:rsid w:val="00DE454C"/>
    <w:rsid w:val="00DE4926"/>
    <w:rsid w:val="00DE4DA3"/>
    <w:rsid w:val="00DE54D0"/>
    <w:rsid w:val="00DE55EE"/>
    <w:rsid w:val="00DE5782"/>
    <w:rsid w:val="00DE5BE7"/>
    <w:rsid w:val="00DE5C0B"/>
    <w:rsid w:val="00DE6A2E"/>
    <w:rsid w:val="00DE6DDB"/>
    <w:rsid w:val="00DE6F6D"/>
    <w:rsid w:val="00DE719A"/>
    <w:rsid w:val="00DE77B1"/>
    <w:rsid w:val="00DE7C09"/>
    <w:rsid w:val="00DE7F53"/>
    <w:rsid w:val="00DF069A"/>
    <w:rsid w:val="00DF12E8"/>
    <w:rsid w:val="00DF15C0"/>
    <w:rsid w:val="00DF17BB"/>
    <w:rsid w:val="00DF1BCC"/>
    <w:rsid w:val="00DF25C2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6E8D"/>
    <w:rsid w:val="00DF73A5"/>
    <w:rsid w:val="00DF73CD"/>
    <w:rsid w:val="00DF7CD8"/>
    <w:rsid w:val="00E001B3"/>
    <w:rsid w:val="00E0032B"/>
    <w:rsid w:val="00E003CA"/>
    <w:rsid w:val="00E005B3"/>
    <w:rsid w:val="00E0133D"/>
    <w:rsid w:val="00E01835"/>
    <w:rsid w:val="00E01872"/>
    <w:rsid w:val="00E018D2"/>
    <w:rsid w:val="00E01921"/>
    <w:rsid w:val="00E01995"/>
    <w:rsid w:val="00E01DC0"/>
    <w:rsid w:val="00E01FA4"/>
    <w:rsid w:val="00E024F2"/>
    <w:rsid w:val="00E029A8"/>
    <w:rsid w:val="00E02DE9"/>
    <w:rsid w:val="00E02EF6"/>
    <w:rsid w:val="00E03B66"/>
    <w:rsid w:val="00E03E11"/>
    <w:rsid w:val="00E042A8"/>
    <w:rsid w:val="00E04415"/>
    <w:rsid w:val="00E04509"/>
    <w:rsid w:val="00E052D9"/>
    <w:rsid w:val="00E05445"/>
    <w:rsid w:val="00E06104"/>
    <w:rsid w:val="00E06C98"/>
    <w:rsid w:val="00E07019"/>
    <w:rsid w:val="00E07521"/>
    <w:rsid w:val="00E07678"/>
    <w:rsid w:val="00E07F39"/>
    <w:rsid w:val="00E10150"/>
    <w:rsid w:val="00E101D2"/>
    <w:rsid w:val="00E10641"/>
    <w:rsid w:val="00E10EF1"/>
    <w:rsid w:val="00E11058"/>
    <w:rsid w:val="00E119E0"/>
    <w:rsid w:val="00E11AFC"/>
    <w:rsid w:val="00E11DC0"/>
    <w:rsid w:val="00E126D7"/>
    <w:rsid w:val="00E12ACF"/>
    <w:rsid w:val="00E14373"/>
    <w:rsid w:val="00E145EF"/>
    <w:rsid w:val="00E14FBE"/>
    <w:rsid w:val="00E14FE6"/>
    <w:rsid w:val="00E153BE"/>
    <w:rsid w:val="00E15DD7"/>
    <w:rsid w:val="00E15E7D"/>
    <w:rsid w:val="00E16246"/>
    <w:rsid w:val="00E171E2"/>
    <w:rsid w:val="00E17502"/>
    <w:rsid w:val="00E1753B"/>
    <w:rsid w:val="00E17C44"/>
    <w:rsid w:val="00E202E4"/>
    <w:rsid w:val="00E20371"/>
    <w:rsid w:val="00E207B0"/>
    <w:rsid w:val="00E20974"/>
    <w:rsid w:val="00E20B18"/>
    <w:rsid w:val="00E2161B"/>
    <w:rsid w:val="00E219F9"/>
    <w:rsid w:val="00E21DB0"/>
    <w:rsid w:val="00E22A0D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27E37"/>
    <w:rsid w:val="00E30158"/>
    <w:rsid w:val="00E30AA4"/>
    <w:rsid w:val="00E31A9B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D66"/>
    <w:rsid w:val="00E34FC5"/>
    <w:rsid w:val="00E3500E"/>
    <w:rsid w:val="00E351FF"/>
    <w:rsid w:val="00E352C0"/>
    <w:rsid w:val="00E35A6B"/>
    <w:rsid w:val="00E35ECF"/>
    <w:rsid w:val="00E36649"/>
    <w:rsid w:val="00E36A0F"/>
    <w:rsid w:val="00E36A81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249D"/>
    <w:rsid w:val="00E428C6"/>
    <w:rsid w:val="00E43201"/>
    <w:rsid w:val="00E43412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47F17"/>
    <w:rsid w:val="00E50A18"/>
    <w:rsid w:val="00E50B2F"/>
    <w:rsid w:val="00E51105"/>
    <w:rsid w:val="00E511FC"/>
    <w:rsid w:val="00E51382"/>
    <w:rsid w:val="00E51629"/>
    <w:rsid w:val="00E521BA"/>
    <w:rsid w:val="00E52B00"/>
    <w:rsid w:val="00E52FA3"/>
    <w:rsid w:val="00E534BE"/>
    <w:rsid w:val="00E53895"/>
    <w:rsid w:val="00E53F35"/>
    <w:rsid w:val="00E53F5C"/>
    <w:rsid w:val="00E541F8"/>
    <w:rsid w:val="00E54B14"/>
    <w:rsid w:val="00E54CD8"/>
    <w:rsid w:val="00E556C1"/>
    <w:rsid w:val="00E5593A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1114"/>
    <w:rsid w:val="00E616D1"/>
    <w:rsid w:val="00E6292B"/>
    <w:rsid w:val="00E635F5"/>
    <w:rsid w:val="00E638DA"/>
    <w:rsid w:val="00E63BB5"/>
    <w:rsid w:val="00E63FA0"/>
    <w:rsid w:val="00E64542"/>
    <w:rsid w:val="00E648EB"/>
    <w:rsid w:val="00E6492B"/>
    <w:rsid w:val="00E64C7F"/>
    <w:rsid w:val="00E64CDF"/>
    <w:rsid w:val="00E64D1D"/>
    <w:rsid w:val="00E652A8"/>
    <w:rsid w:val="00E65AF1"/>
    <w:rsid w:val="00E65FCF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18F3"/>
    <w:rsid w:val="00E72303"/>
    <w:rsid w:val="00E73A43"/>
    <w:rsid w:val="00E73DD3"/>
    <w:rsid w:val="00E73E4D"/>
    <w:rsid w:val="00E73F20"/>
    <w:rsid w:val="00E748A9"/>
    <w:rsid w:val="00E74B97"/>
    <w:rsid w:val="00E75196"/>
    <w:rsid w:val="00E75F06"/>
    <w:rsid w:val="00E761A7"/>
    <w:rsid w:val="00E762A3"/>
    <w:rsid w:val="00E77177"/>
    <w:rsid w:val="00E773A7"/>
    <w:rsid w:val="00E77E32"/>
    <w:rsid w:val="00E77EBE"/>
    <w:rsid w:val="00E805DF"/>
    <w:rsid w:val="00E81AC5"/>
    <w:rsid w:val="00E82227"/>
    <w:rsid w:val="00E82596"/>
    <w:rsid w:val="00E8314E"/>
    <w:rsid w:val="00E83CE9"/>
    <w:rsid w:val="00E84489"/>
    <w:rsid w:val="00E846A8"/>
    <w:rsid w:val="00E8476E"/>
    <w:rsid w:val="00E8571A"/>
    <w:rsid w:val="00E857F3"/>
    <w:rsid w:val="00E858FE"/>
    <w:rsid w:val="00E85968"/>
    <w:rsid w:val="00E85A2A"/>
    <w:rsid w:val="00E85A4F"/>
    <w:rsid w:val="00E85C6E"/>
    <w:rsid w:val="00E861AD"/>
    <w:rsid w:val="00E862E3"/>
    <w:rsid w:val="00E8696F"/>
    <w:rsid w:val="00E869D1"/>
    <w:rsid w:val="00E87028"/>
    <w:rsid w:val="00E874C3"/>
    <w:rsid w:val="00E878A9"/>
    <w:rsid w:val="00E87DF7"/>
    <w:rsid w:val="00E904A8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5D7B"/>
    <w:rsid w:val="00E962CE"/>
    <w:rsid w:val="00E963E2"/>
    <w:rsid w:val="00E96BDB"/>
    <w:rsid w:val="00E97119"/>
    <w:rsid w:val="00E9733B"/>
    <w:rsid w:val="00E976DC"/>
    <w:rsid w:val="00E97D1A"/>
    <w:rsid w:val="00E97D6B"/>
    <w:rsid w:val="00EA0137"/>
    <w:rsid w:val="00EA1496"/>
    <w:rsid w:val="00EA14CB"/>
    <w:rsid w:val="00EA17EF"/>
    <w:rsid w:val="00EA18F2"/>
    <w:rsid w:val="00EA1B98"/>
    <w:rsid w:val="00EA1C9B"/>
    <w:rsid w:val="00EA2A40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4D20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F6D"/>
    <w:rsid w:val="00EB28B1"/>
    <w:rsid w:val="00EB2B78"/>
    <w:rsid w:val="00EB2F9D"/>
    <w:rsid w:val="00EB2FDB"/>
    <w:rsid w:val="00EB32E6"/>
    <w:rsid w:val="00EB341C"/>
    <w:rsid w:val="00EB3A71"/>
    <w:rsid w:val="00EB3DDD"/>
    <w:rsid w:val="00EB3EE5"/>
    <w:rsid w:val="00EB445D"/>
    <w:rsid w:val="00EB45D2"/>
    <w:rsid w:val="00EB467A"/>
    <w:rsid w:val="00EB4A43"/>
    <w:rsid w:val="00EB4E7B"/>
    <w:rsid w:val="00EB528A"/>
    <w:rsid w:val="00EB5A6E"/>
    <w:rsid w:val="00EB6267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22EB"/>
    <w:rsid w:val="00EC2766"/>
    <w:rsid w:val="00EC2AE5"/>
    <w:rsid w:val="00EC2BCE"/>
    <w:rsid w:val="00EC2CE5"/>
    <w:rsid w:val="00EC2EBA"/>
    <w:rsid w:val="00EC2F18"/>
    <w:rsid w:val="00EC4A0C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6665"/>
    <w:rsid w:val="00ED73E2"/>
    <w:rsid w:val="00ED745B"/>
    <w:rsid w:val="00ED761E"/>
    <w:rsid w:val="00ED7886"/>
    <w:rsid w:val="00ED7F70"/>
    <w:rsid w:val="00EE0090"/>
    <w:rsid w:val="00EE0140"/>
    <w:rsid w:val="00EE01FB"/>
    <w:rsid w:val="00EE06D9"/>
    <w:rsid w:val="00EE0FDE"/>
    <w:rsid w:val="00EE22E0"/>
    <w:rsid w:val="00EE2990"/>
    <w:rsid w:val="00EE2F03"/>
    <w:rsid w:val="00EE31A9"/>
    <w:rsid w:val="00EE4022"/>
    <w:rsid w:val="00EE4B02"/>
    <w:rsid w:val="00EE4CC2"/>
    <w:rsid w:val="00EE5365"/>
    <w:rsid w:val="00EE585F"/>
    <w:rsid w:val="00EE5AFD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E59"/>
    <w:rsid w:val="00EF373F"/>
    <w:rsid w:val="00EF3FAC"/>
    <w:rsid w:val="00EF43F4"/>
    <w:rsid w:val="00EF445A"/>
    <w:rsid w:val="00EF466C"/>
    <w:rsid w:val="00EF4D95"/>
    <w:rsid w:val="00EF4DE0"/>
    <w:rsid w:val="00EF5321"/>
    <w:rsid w:val="00EF5404"/>
    <w:rsid w:val="00EF546B"/>
    <w:rsid w:val="00EF551B"/>
    <w:rsid w:val="00EF5616"/>
    <w:rsid w:val="00EF581B"/>
    <w:rsid w:val="00EF5B9D"/>
    <w:rsid w:val="00EF5FD4"/>
    <w:rsid w:val="00EF6264"/>
    <w:rsid w:val="00EF6FA0"/>
    <w:rsid w:val="00EF7B70"/>
    <w:rsid w:val="00EF7B7C"/>
    <w:rsid w:val="00EF7F7B"/>
    <w:rsid w:val="00F000F6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9B9"/>
    <w:rsid w:val="00F04F72"/>
    <w:rsid w:val="00F04FC4"/>
    <w:rsid w:val="00F0508A"/>
    <w:rsid w:val="00F056FD"/>
    <w:rsid w:val="00F05821"/>
    <w:rsid w:val="00F05A45"/>
    <w:rsid w:val="00F05AB2"/>
    <w:rsid w:val="00F05B36"/>
    <w:rsid w:val="00F05C99"/>
    <w:rsid w:val="00F0639B"/>
    <w:rsid w:val="00F06D80"/>
    <w:rsid w:val="00F07026"/>
    <w:rsid w:val="00F070A6"/>
    <w:rsid w:val="00F0787C"/>
    <w:rsid w:val="00F07ACD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3F07"/>
    <w:rsid w:val="00F1404B"/>
    <w:rsid w:val="00F14251"/>
    <w:rsid w:val="00F14AC9"/>
    <w:rsid w:val="00F15665"/>
    <w:rsid w:val="00F16132"/>
    <w:rsid w:val="00F16299"/>
    <w:rsid w:val="00F1630F"/>
    <w:rsid w:val="00F17717"/>
    <w:rsid w:val="00F177CE"/>
    <w:rsid w:val="00F17FB7"/>
    <w:rsid w:val="00F20287"/>
    <w:rsid w:val="00F202A4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301F5"/>
    <w:rsid w:val="00F3124D"/>
    <w:rsid w:val="00F31312"/>
    <w:rsid w:val="00F3146E"/>
    <w:rsid w:val="00F31FF3"/>
    <w:rsid w:val="00F3217D"/>
    <w:rsid w:val="00F325BC"/>
    <w:rsid w:val="00F32A6C"/>
    <w:rsid w:val="00F32C3A"/>
    <w:rsid w:val="00F32CD3"/>
    <w:rsid w:val="00F32F59"/>
    <w:rsid w:val="00F33240"/>
    <w:rsid w:val="00F33AE6"/>
    <w:rsid w:val="00F33C4C"/>
    <w:rsid w:val="00F34FAA"/>
    <w:rsid w:val="00F35301"/>
    <w:rsid w:val="00F35386"/>
    <w:rsid w:val="00F35EF2"/>
    <w:rsid w:val="00F36068"/>
    <w:rsid w:val="00F36639"/>
    <w:rsid w:val="00F36774"/>
    <w:rsid w:val="00F36A96"/>
    <w:rsid w:val="00F3752B"/>
    <w:rsid w:val="00F37A7A"/>
    <w:rsid w:val="00F37A7E"/>
    <w:rsid w:val="00F37AC5"/>
    <w:rsid w:val="00F37CDF"/>
    <w:rsid w:val="00F37FF9"/>
    <w:rsid w:val="00F41518"/>
    <w:rsid w:val="00F41726"/>
    <w:rsid w:val="00F41C75"/>
    <w:rsid w:val="00F43487"/>
    <w:rsid w:val="00F438B2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8A2"/>
    <w:rsid w:val="00F558FE"/>
    <w:rsid w:val="00F559BC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BF6"/>
    <w:rsid w:val="00F60C24"/>
    <w:rsid w:val="00F60D0A"/>
    <w:rsid w:val="00F614AB"/>
    <w:rsid w:val="00F61738"/>
    <w:rsid w:val="00F623F5"/>
    <w:rsid w:val="00F624B4"/>
    <w:rsid w:val="00F62D34"/>
    <w:rsid w:val="00F62DBA"/>
    <w:rsid w:val="00F634E1"/>
    <w:rsid w:val="00F64690"/>
    <w:rsid w:val="00F6470D"/>
    <w:rsid w:val="00F64DE1"/>
    <w:rsid w:val="00F65013"/>
    <w:rsid w:val="00F6572F"/>
    <w:rsid w:val="00F659C6"/>
    <w:rsid w:val="00F65E47"/>
    <w:rsid w:val="00F66282"/>
    <w:rsid w:val="00F66CDC"/>
    <w:rsid w:val="00F66D4B"/>
    <w:rsid w:val="00F66F64"/>
    <w:rsid w:val="00F678EE"/>
    <w:rsid w:val="00F67968"/>
    <w:rsid w:val="00F67A26"/>
    <w:rsid w:val="00F67C30"/>
    <w:rsid w:val="00F67D63"/>
    <w:rsid w:val="00F70960"/>
    <w:rsid w:val="00F71403"/>
    <w:rsid w:val="00F7174F"/>
    <w:rsid w:val="00F7176C"/>
    <w:rsid w:val="00F71B6F"/>
    <w:rsid w:val="00F72303"/>
    <w:rsid w:val="00F72316"/>
    <w:rsid w:val="00F72BB1"/>
    <w:rsid w:val="00F72CCE"/>
    <w:rsid w:val="00F72ED0"/>
    <w:rsid w:val="00F7302C"/>
    <w:rsid w:val="00F73237"/>
    <w:rsid w:val="00F738BA"/>
    <w:rsid w:val="00F7397A"/>
    <w:rsid w:val="00F739CA"/>
    <w:rsid w:val="00F73AB5"/>
    <w:rsid w:val="00F73EE0"/>
    <w:rsid w:val="00F74398"/>
    <w:rsid w:val="00F74A91"/>
    <w:rsid w:val="00F755DB"/>
    <w:rsid w:val="00F7649E"/>
    <w:rsid w:val="00F766DA"/>
    <w:rsid w:val="00F76A71"/>
    <w:rsid w:val="00F76D05"/>
    <w:rsid w:val="00F76EC7"/>
    <w:rsid w:val="00F777E9"/>
    <w:rsid w:val="00F7797C"/>
    <w:rsid w:val="00F77E77"/>
    <w:rsid w:val="00F801CD"/>
    <w:rsid w:val="00F80339"/>
    <w:rsid w:val="00F809E7"/>
    <w:rsid w:val="00F810C5"/>
    <w:rsid w:val="00F81451"/>
    <w:rsid w:val="00F81B4B"/>
    <w:rsid w:val="00F81FFB"/>
    <w:rsid w:val="00F82127"/>
    <w:rsid w:val="00F82165"/>
    <w:rsid w:val="00F82D25"/>
    <w:rsid w:val="00F82ECE"/>
    <w:rsid w:val="00F8332A"/>
    <w:rsid w:val="00F83EE2"/>
    <w:rsid w:val="00F8425E"/>
    <w:rsid w:val="00F847B0"/>
    <w:rsid w:val="00F85C92"/>
    <w:rsid w:val="00F85D0B"/>
    <w:rsid w:val="00F86767"/>
    <w:rsid w:val="00F86BA4"/>
    <w:rsid w:val="00F872ED"/>
    <w:rsid w:val="00F87871"/>
    <w:rsid w:val="00F878C9"/>
    <w:rsid w:val="00F87C2B"/>
    <w:rsid w:val="00F87F26"/>
    <w:rsid w:val="00F87F85"/>
    <w:rsid w:val="00F907A4"/>
    <w:rsid w:val="00F909CB"/>
    <w:rsid w:val="00F912E9"/>
    <w:rsid w:val="00F912EA"/>
    <w:rsid w:val="00F915E4"/>
    <w:rsid w:val="00F915F2"/>
    <w:rsid w:val="00F91933"/>
    <w:rsid w:val="00F91E21"/>
    <w:rsid w:val="00F92108"/>
    <w:rsid w:val="00F924B7"/>
    <w:rsid w:val="00F92E72"/>
    <w:rsid w:val="00F92EC1"/>
    <w:rsid w:val="00F93509"/>
    <w:rsid w:val="00F9388F"/>
    <w:rsid w:val="00F93B1A"/>
    <w:rsid w:val="00F93DFD"/>
    <w:rsid w:val="00F93F4A"/>
    <w:rsid w:val="00F94C28"/>
    <w:rsid w:val="00F95226"/>
    <w:rsid w:val="00F953B8"/>
    <w:rsid w:val="00F95582"/>
    <w:rsid w:val="00F959AB"/>
    <w:rsid w:val="00F95F94"/>
    <w:rsid w:val="00F966DF"/>
    <w:rsid w:val="00F96990"/>
    <w:rsid w:val="00F96C3E"/>
    <w:rsid w:val="00F96D57"/>
    <w:rsid w:val="00F96DAB"/>
    <w:rsid w:val="00F97086"/>
    <w:rsid w:val="00F978AB"/>
    <w:rsid w:val="00F979FB"/>
    <w:rsid w:val="00FA01F6"/>
    <w:rsid w:val="00FA041C"/>
    <w:rsid w:val="00FA07B1"/>
    <w:rsid w:val="00FA0E22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3480"/>
    <w:rsid w:val="00FA4397"/>
    <w:rsid w:val="00FA4D3D"/>
    <w:rsid w:val="00FA4D42"/>
    <w:rsid w:val="00FA5576"/>
    <w:rsid w:val="00FA6053"/>
    <w:rsid w:val="00FA6054"/>
    <w:rsid w:val="00FA60D3"/>
    <w:rsid w:val="00FA62BD"/>
    <w:rsid w:val="00FA6496"/>
    <w:rsid w:val="00FA69F5"/>
    <w:rsid w:val="00FA6A2D"/>
    <w:rsid w:val="00FA6AB3"/>
    <w:rsid w:val="00FA6E26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2AC7"/>
    <w:rsid w:val="00FB32F9"/>
    <w:rsid w:val="00FB3559"/>
    <w:rsid w:val="00FB3ADD"/>
    <w:rsid w:val="00FB3EB7"/>
    <w:rsid w:val="00FB41A9"/>
    <w:rsid w:val="00FB4249"/>
    <w:rsid w:val="00FB51A0"/>
    <w:rsid w:val="00FB64C3"/>
    <w:rsid w:val="00FB6709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C27"/>
    <w:rsid w:val="00FC2D30"/>
    <w:rsid w:val="00FC3249"/>
    <w:rsid w:val="00FC338F"/>
    <w:rsid w:val="00FC3926"/>
    <w:rsid w:val="00FC423D"/>
    <w:rsid w:val="00FC47EA"/>
    <w:rsid w:val="00FC48D1"/>
    <w:rsid w:val="00FC498B"/>
    <w:rsid w:val="00FC4CC0"/>
    <w:rsid w:val="00FC5580"/>
    <w:rsid w:val="00FC5CD1"/>
    <w:rsid w:val="00FC5EDD"/>
    <w:rsid w:val="00FC5F03"/>
    <w:rsid w:val="00FC608B"/>
    <w:rsid w:val="00FC6C9C"/>
    <w:rsid w:val="00FC7D1E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60D"/>
    <w:rsid w:val="00FD5D40"/>
    <w:rsid w:val="00FD5F89"/>
    <w:rsid w:val="00FD740C"/>
    <w:rsid w:val="00FD7834"/>
    <w:rsid w:val="00FD7A22"/>
    <w:rsid w:val="00FD7B1D"/>
    <w:rsid w:val="00FE0101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2919"/>
    <w:rsid w:val="00FE3050"/>
    <w:rsid w:val="00FE373E"/>
    <w:rsid w:val="00FE383A"/>
    <w:rsid w:val="00FE3B0E"/>
    <w:rsid w:val="00FE4043"/>
    <w:rsid w:val="00FE4652"/>
    <w:rsid w:val="00FE4974"/>
    <w:rsid w:val="00FE4DB0"/>
    <w:rsid w:val="00FE531D"/>
    <w:rsid w:val="00FE58FD"/>
    <w:rsid w:val="00FE5C37"/>
    <w:rsid w:val="00FE6990"/>
    <w:rsid w:val="00FE6A41"/>
    <w:rsid w:val="00FE6F9B"/>
    <w:rsid w:val="00FE720C"/>
    <w:rsid w:val="00FE76CD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E08"/>
    <w:rsid w:val="00FF4174"/>
    <w:rsid w:val="00FF42B1"/>
    <w:rsid w:val="00FF4961"/>
    <w:rsid w:val="00FF4A60"/>
    <w:rsid w:val="00FF5220"/>
    <w:rsid w:val="00FF5472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881F18"/>
  <w15:docId w15:val="{EBF8492F-908A-4B03-AC39-8E3E718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7">
    <w:name w:val="Table Grid7"/>
    <w:basedOn w:val="TableNormal"/>
    <w:next w:val="TableGrid"/>
    <w:uiPriority w:val="39"/>
    <w:rsid w:val="00411C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F3CD-DF1E-4C25-BCED-7CF68FE6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</TotalTime>
  <Pages>6</Pages>
  <Words>2063</Words>
  <Characters>8058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creator>AA</dc:creator>
  <cp:lastModifiedBy>Kornsiri, Chongaksorn</cp:lastModifiedBy>
  <cp:revision>11</cp:revision>
  <cp:lastPrinted>2023-02-14T08:35:00Z</cp:lastPrinted>
  <dcterms:created xsi:type="dcterms:W3CDTF">2023-02-14T07:49:00Z</dcterms:created>
  <dcterms:modified xsi:type="dcterms:W3CDTF">2023-02-23T09:38:00Z</dcterms:modified>
</cp:coreProperties>
</file>