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2"/>
        <w:gridCol w:w="479"/>
        <w:gridCol w:w="7854"/>
      </w:tblGrid>
      <w:tr w:rsidR="00145251" w:rsidRPr="00824968" w14:paraId="048E07AB" w14:textId="77777777" w:rsidTr="00547C25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75D8F35D" w14:textId="21A72513" w:rsidR="00145251" w:rsidRPr="00B31678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1EFD2B27" w14:textId="77777777" w:rsidR="00145251" w:rsidRPr="00824968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4" w:type="dxa"/>
            <w:tcBorders>
              <w:top w:val="nil"/>
              <w:left w:val="nil"/>
              <w:bottom w:val="nil"/>
              <w:right w:val="nil"/>
            </w:tcBorders>
          </w:tcPr>
          <w:p w14:paraId="716D2E16" w14:textId="77777777" w:rsidR="00145251" w:rsidRPr="00824968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A63057" w:rsidRPr="00824968" w14:paraId="693041E0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46499118" w14:textId="77777777" w:rsidR="00A63057" w:rsidRPr="001F0B17" w:rsidRDefault="00A6305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79" w:type="dxa"/>
          </w:tcPr>
          <w:p w14:paraId="0F502B66" w14:textId="77777777" w:rsidR="00A63057" w:rsidRPr="00824968" w:rsidRDefault="00A6305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119DAE31" w14:textId="77777777" w:rsidR="00A63057" w:rsidRPr="00824968" w:rsidRDefault="00A6305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45251" w:rsidRPr="00824968" w14:paraId="4F5A4700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3395C977" w14:textId="58B955C3" w:rsidR="00145251" w:rsidRPr="001F0B17" w:rsidRDefault="00145251" w:rsidP="000B5A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450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479" w:type="dxa"/>
          </w:tcPr>
          <w:p w14:paraId="145EAA7B" w14:textId="77777777" w:rsidR="00145251" w:rsidRPr="00824968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EBEF8C5" w14:textId="77777777" w:rsidR="00145251" w:rsidRPr="00824968" w:rsidRDefault="00C523B6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145251"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145251" w:rsidRPr="00824968" w14:paraId="765B2A3B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5562B5FF" w14:textId="1F85B5B7" w:rsidR="00145251" w:rsidRPr="001F0B17" w:rsidRDefault="00145251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479" w:type="dxa"/>
          </w:tcPr>
          <w:p w14:paraId="46ECE029" w14:textId="77777777" w:rsidR="00145251" w:rsidRPr="00824968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8606DA6" w14:textId="77777777" w:rsidR="00145251" w:rsidRPr="00824968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6312F" w:rsidRPr="00824968" w14:paraId="4AF3AC41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2E60C367" w14:textId="6FDB1E96" w:rsidR="00D6312F" w:rsidRPr="001F0B17" w:rsidRDefault="00D6312F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79" w:type="dxa"/>
          </w:tcPr>
          <w:p w14:paraId="5134FFAA" w14:textId="7777777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7940EDE7" w14:textId="5870E74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0760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672D2F" w:rsidRPr="00824968" w14:paraId="585F08F3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7F026757" w14:textId="33187847" w:rsidR="00672D2F" w:rsidRPr="001F0B17" w:rsidRDefault="00672D2F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79" w:type="dxa"/>
          </w:tcPr>
          <w:p w14:paraId="1A436287" w14:textId="77777777" w:rsidR="00672D2F" w:rsidRPr="00824968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26279A81" w14:textId="3438C983" w:rsidR="00672D2F" w:rsidRPr="00991239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0274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72D2F" w:rsidRPr="00824968" w14:paraId="277BBDAE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50E7340F" w14:textId="4CCB085F" w:rsidR="00672D2F" w:rsidRPr="001F0B17" w:rsidRDefault="00672D2F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79" w:type="dxa"/>
          </w:tcPr>
          <w:p w14:paraId="50C4FEDC" w14:textId="77777777" w:rsidR="00672D2F" w:rsidRPr="00824968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30722ED7" w14:textId="2A71E14B" w:rsidR="00672D2F" w:rsidRPr="00991239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672D2F" w:rsidRPr="00824968" w14:paraId="4501A7B7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5128924E" w14:textId="240CF06B" w:rsidR="00672D2F" w:rsidRPr="001F0B17" w:rsidRDefault="00672D2F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479" w:type="dxa"/>
          </w:tcPr>
          <w:p w14:paraId="1C8188DD" w14:textId="77777777" w:rsidR="00672D2F" w:rsidRPr="00824968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306C478D" w14:textId="47D31A6E" w:rsidR="00672D2F" w:rsidRPr="00824968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</w:tr>
      <w:tr w:rsidR="00672D2F" w:rsidRPr="00824968" w14:paraId="7B02B964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6B8BF9DC" w14:textId="1F6FEC6D" w:rsidR="00672D2F" w:rsidRPr="001F0B17" w:rsidRDefault="00672D2F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479" w:type="dxa"/>
          </w:tcPr>
          <w:p w14:paraId="73FD59B7" w14:textId="77777777" w:rsidR="00672D2F" w:rsidRPr="00824968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5967B7CB" w14:textId="7434D736" w:rsidR="00672D2F" w:rsidRPr="00824968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เงินทุน</w:t>
            </w:r>
          </w:p>
        </w:tc>
      </w:tr>
      <w:tr w:rsidR="005D2F80" w:rsidRPr="00824968" w14:paraId="770BF383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328F1895" w14:textId="23CDC3E0" w:rsidR="005D2F80" w:rsidRPr="001F0B17" w:rsidRDefault="005D2F80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479" w:type="dxa"/>
          </w:tcPr>
          <w:p w14:paraId="36AECB4B" w14:textId="77777777" w:rsidR="005D2F80" w:rsidRPr="00824968" w:rsidRDefault="005D2F80" w:rsidP="005D2F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6AB9DACE" w14:textId="15E959E4" w:rsidR="005D2F80" w:rsidRPr="00824968" w:rsidRDefault="005D2F80" w:rsidP="005D2F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</w:tr>
      <w:tr w:rsidR="005D2F80" w:rsidRPr="00824968" w14:paraId="0EBDC67B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2089F143" w14:textId="27E03DA5" w:rsidR="005D2F80" w:rsidRPr="001F0B17" w:rsidRDefault="005D2F80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479" w:type="dxa"/>
          </w:tcPr>
          <w:p w14:paraId="66F956CD" w14:textId="77777777" w:rsidR="005D2F80" w:rsidRPr="00824968" w:rsidRDefault="005D2F80" w:rsidP="005D2F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683F0E9" w14:textId="5116337C" w:rsidR="005D2F80" w:rsidRPr="00824968" w:rsidRDefault="005D2F80" w:rsidP="005D2F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1037B7" w:rsidRPr="00824968" w14:paraId="1E823F85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21741A21" w14:textId="60A9B18A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479" w:type="dxa"/>
          </w:tcPr>
          <w:p w14:paraId="7E1B155D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854" w:type="dxa"/>
          </w:tcPr>
          <w:p w14:paraId="700F8585" w14:textId="3FB07EA5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1037B7" w:rsidRPr="00824968" w14:paraId="1EA4FD8F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05CBA311" w14:textId="690CE9BA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479" w:type="dxa"/>
          </w:tcPr>
          <w:p w14:paraId="703B7D2B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353DCB17" w14:textId="70F74493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037B7" w:rsidRPr="00824968" w14:paraId="057A735D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3AA02660" w14:textId="2F6F624F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479" w:type="dxa"/>
          </w:tcPr>
          <w:p w14:paraId="2CECF908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1A1A7EAD" w14:textId="21B3A3ED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1037B7" w:rsidRPr="00824968" w14:paraId="159F9FD1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45A87952" w14:textId="5F1B2D17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79" w:type="dxa"/>
          </w:tcPr>
          <w:p w14:paraId="6B432404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9C99682" w14:textId="56DC6771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1037B7" w:rsidRPr="00824968" w14:paraId="3957DC67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16A613BE" w14:textId="309DB4A2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79" w:type="dxa"/>
          </w:tcPr>
          <w:p w14:paraId="7C500B41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25CCB566" w14:textId="2885B870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1037B7" w:rsidRPr="00824968" w14:paraId="6053CEA4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30106342" w14:textId="2D276632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79" w:type="dxa"/>
          </w:tcPr>
          <w:p w14:paraId="7FBC9A5D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17AD541" w14:textId="2845B294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ทุนสำรองตามกฎหมาย</w:t>
            </w: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1037B7" w:rsidRPr="00824968" w14:paraId="2BD8AAC6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0A2B53FB" w14:textId="5B88609B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479" w:type="dxa"/>
          </w:tcPr>
          <w:p w14:paraId="3B41806D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5AE8B0EF" w14:textId="05A976EE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1037B7" w:rsidRPr="00824968" w14:paraId="3DB9D9D3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321C41A0" w14:textId="19EF0F59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479" w:type="dxa"/>
          </w:tcPr>
          <w:p w14:paraId="010E6CD9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21726C84" w14:textId="4448BA81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1037B7" w:rsidRPr="00824968" w14:paraId="0647C3F2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1DE638C7" w14:textId="032C9889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479" w:type="dxa"/>
          </w:tcPr>
          <w:p w14:paraId="241CE03E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2D37BF9" w14:textId="4ED10551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1037B7" w:rsidRPr="00824968" w14:paraId="6882B4C9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0A34CF25" w14:textId="60E47305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479" w:type="dxa"/>
          </w:tcPr>
          <w:p w14:paraId="26FB79B4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1878AC9D" w14:textId="155905F5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1037B7" w:rsidRPr="00824968" w14:paraId="233CF547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47CDF137" w14:textId="371D69F3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479" w:type="dxa"/>
          </w:tcPr>
          <w:p w14:paraId="42ABA7E4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4E54B8A8" w14:textId="09EE7DA4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1037B7" w:rsidRPr="00824968" w14:paraId="53ED8716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749A5C03" w14:textId="7E7665AB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479" w:type="dxa"/>
          </w:tcPr>
          <w:p w14:paraId="60C8DA45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146A7A96" w14:textId="233C68C9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037B7" w:rsidRPr="00824968" w14:paraId="64667C38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5A64327A" w14:textId="1F273B86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479" w:type="dxa"/>
          </w:tcPr>
          <w:p w14:paraId="50F16A34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58843EB5" w14:textId="1D98460D" w:rsidR="001037B7" w:rsidRPr="00824968" w:rsidRDefault="00F76EC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การบริหารความเสี่ยงและ</w:t>
            </w:r>
            <w:r w:rsidR="001037B7"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037B7" w:rsidRPr="00824968" w14:paraId="2A12C630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4AB861B6" w14:textId="3F233475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79" w:type="dxa"/>
          </w:tcPr>
          <w:p w14:paraId="1E895624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15BA6073" w14:textId="36F18DF6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6312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1037B7" w:rsidRPr="00824968" w14:paraId="09ACDE1F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2D49F1EF" w14:textId="44A04FDC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79" w:type="dxa"/>
          </w:tcPr>
          <w:p w14:paraId="08D33724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29F72756" w14:textId="08E3D4DF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037B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1037B7" w:rsidRPr="00824968" w14:paraId="2B6E56C4" w14:textId="77777777" w:rsidTr="00547C25">
        <w:trPr>
          <w:trHeight w:val="68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47D1F080" w14:textId="55247F37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5C0442E7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  <w:tcBorders>
              <w:top w:val="nil"/>
              <w:left w:val="nil"/>
              <w:bottom w:val="nil"/>
              <w:right w:val="nil"/>
            </w:tcBorders>
          </w:tcPr>
          <w:p w14:paraId="2A87810B" w14:textId="2B6F8177" w:rsidR="001037B7" w:rsidRPr="00D6312F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4753A64F" w14:textId="77777777" w:rsidR="00B42830" w:rsidRPr="002B2CB2" w:rsidRDefault="007E273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b/>
          <w:bCs/>
        </w:rPr>
        <w:br w:type="page"/>
      </w:r>
      <w:r w:rsidR="00B42830" w:rsidRPr="002B2CB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F2010E5" w14:textId="77777777" w:rsidR="00B42830" w:rsidRPr="00DE7F53" w:rsidRDefault="00B4283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35061F" w14:textId="03E27179" w:rsidR="00F20287" w:rsidRPr="002B2CB2" w:rsidRDefault="00EC2AE5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="00B42830" w:rsidRPr="002B2CB2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59731E" w:rsidRPr="002B2CB2">
        <w:rPr>
          <w:rFonts w:asciiTheme="majorBidi" w:hAnsiTheme="majorBidi" w:cstheme="majorBidi"/>
          <w:sz w:val="30"/>
          <w:szCs w:val="30"/>
          <w:cs/>
        </w:rPr>
        <w:t>ติ</w:t>
      </w:r>
      <w:r w:rsidR="004024DE" w:rsidRPr="002B2CB2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="0059731E" w:rsidRPr="002B2CB2">
        <w:rPr>
          <w:rFonts w:asciiTheme="majorBidi" w:hAnsiTheme="majorBidi" w:cstheme="majorBidi"/>
          <w:sz w:val="30"/>
          <w:szCs w:val="30"/>
          <w:cs/>
        </w:rPr>
        <w:t>จาก</w:t>
      </w:r>
      <w:r w:rsidR="00F93509" w:rsidRPr="002B2CB2">
        <w:rPr>
          <w:rFonts w:asciiTheme="majorBidi" w:hAnsiTheme="majorBidi" w:cstheme="majorBidi"/>
          <w:sz w:val="30"/>
          <w:szCs w:val="30"/>
          <w:cs/>
        </w:rPr>
        <w:t>คณะ</w:t>
      </w:r>
      <w:r w:rsidR="0059731E" w:rsidRPr="002B2CB2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59731E" w:rsidRPr="00B75459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AB72C0" w:rsidRPr="00B75459">
        <w:rPr>
          <w:rFonts w:asciiTheme="majorBidi" w:hAnsiTheme="majorBidi" w:cstheme="majorBidi"/>
          <w:sz w:val="30"/>
          <w:szCs w:val="30"/>
        </w:rPr>
        <w:t xml:space="preserve"> </w:t>
      </w:r>
      <w:r w:rsidR="006C538A">
        <w:rPr>
          <w:rFonts w:asciiTheme="majorBidi" w:hAnsiTheme="majorBidi" w:cstheme="majorBidi"/>
          <w:sz w:val="30"/>
          <w:szCs w:val="30"/>
        </w:rPr>
        <w:t>23</w:t>
      </w:r>
      <w:r w:rsidR="00AB72C0" w:rsidRPr="00B75459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</w:t>
      </w:r>
      <w:r w:rsidR="00AB72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B72C0">
        <w:rPr>
          <w:rFonts w:asciiTheme="majorBidi" w:hAnsiTheme="majorBidi" w:cstheme="majorBidi"/>
          <w:sz w:val="30"/>
          <w:szCs w:val="30"/>
        </w:rPr>
        <w:t>256</w:t>
      </w:r>
      <w:r w:rsidR="00637B1C">
        <w:rPr>
          <w:rFonts w:asciiTheme="majorBidi" w:hAnsiTheme="majorBidi" w:cstheme="majorBidi" w:hint="cs"/>
          <w:sz w:val="30"/>
          <w:szCs w:val="30"/>
          <w:cs/>
        </w:rPr>
        <w:t>6</w:t>
      </w:r>
    </w:p>
    <w:p w14:paraId="5938A083" w14:textId="77777777" w:rsidR="00B274DA" w:rsidRPr="00DE7F53" w:rsidRDefault="00B274D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C72A5D7" w14:textId="77777777" w:rsidR="003B1575" w:rsidRPr="002B2CB2" w:rsidRDefault="00F20287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rPr>
          <w:rFonts w:asciiTheme="majorBidi" w:hAnsiTheme="majorBidi" w:cstheme="majorBidi"/>
          <w:b/>
          <w:bCs/>
          <w:sz w:val="30"/>
          <w:szCs w:val="30"/>
        </w:rPr>
      </w:pPr>
      <w:r w:rsidRPr="002B2CB2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B1575" w:rsidRPr="002B2CB2">
        <w:rPr>
          <w:rFonts w:asciiTheme="majorBidi" w:hAnsiTheme="majorBidi" w:cstheme="majorBidi"/>
          <w:b/>
          <w:bCs/>
          <w:sz w:val="30"/>
          <w:szCs w:val="30"/>
        </w:rPr>
        <w:tab/>
      </w:r>
      <w:r w:rsidR="00C523B6" w:rsidRPr="00547C25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="002F3DDB" w:rsidRPr="00547C25">
        <w:rPr>
          <w:rFonts w:asciiTheme="majorBidi" w:hAnsiTheme="majorBidi" w:cstheme="majorBidi"/>
          <w:b/>
          <w:bCs/>
          <w:sz w:val="30"/>
          <w:szCs w:val="30"/>
          <w:cs/>
        </w:rPr>
        <w:t>ทั่วไป</w:t>
      </w:r>
    </w:p>
    <w:p w14:paraId="05512AA9" w14:textId="77777777" w:rsidR="005912C9" w:rsidRPr="00DE7F53" w:rsidRDefault="005912C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5DE4B1F" w14:textId="28B42AC8" w:rsidR="005912C9" w:rsidRPr="00C7716F" w:rsidRDefault="005912C9" w:rsidP="00B4269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บริษัท ภัทรลิสซิ่ง จำกัด </w:t>
      </w:r>
      <w:r w:rsidRPr="00C7716F">
        <w:rPr>
          <w:rFonts w:asciiTheme="majorBidi" w:hAnsiTheme="majorBidi" w:cstheme="majorBidi"/>
          <w:spacing w:val="-4"/>
          <w:sz w:val="30"/>
          <w:szCs w:val="30"/>
          <w:rtl/>
          <w:cs/>
          <w:lang w:val="en-US"/>
        </w:rPr>
        <w:t>(</w:t>
      </w:r>
      <w:r w:rsidRPr="00C7716F">
        <w:rPr>
          <w:rFonts w:asciiTheme="majorBidi" w:hAnsiTheme="majorBidi" w:cstheme="majorBidi"/>
          <w:spacing w:val="-4"/>
          <w:sz w:val="30"/>
          <w:szCs w:val="30"/>
          <w:rtl/>
          <w:cs/>
          <w:lang w:val="en-US" w:bidi="th-TH"/>
        </w:rPr>
        <w:t>มหาชน</w:t>
      </w:r>
      <w:r w:rsidRPr="00C7716F">
        <w:rPr>
          <w:rFonts w:asciiTheme="majorBidi" w:hAnsiTheme="majorBidi" w:cstheme="majorBidi"/>
          <w:spacing w:val="-4"/>
          <w:sz w:val="30"/>
          <w:szCs w:val="30"/>
          <w:rtl/>
          <w:cs/>
          <w:lang w:val="en-US"/>
        </w:rPr>
        <w:t>)</w:t>
      </w:r>
      <w:r w:rsidR="003A2F1F"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“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บริษัท</w:t>
      </w:r>
      <w:r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”</w:t>
      </w:r>
      <w:r w:rsidR="00204880" w:rsidRPr="00C7716F">
        <w:rPr>
          <w:rFonts w:asciiTheme="majorBidi" w:hAnsiTheme="majorBidi" w:cstheme="majorBidi"/>
          <w:spacing w:val="-4"/>
          <w:sz w:val="30"/>
          <w:szCs w:val="30"/>
          <w:rtl/>
          <w:cs/>
          <w:lang w:val="en-US"/>
        </w:rPr>
        <w:t xml:space="preserve"> 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เป็นนิติ</w:t>
      </w:r>
      <w:r w:rsidR="003A2F1F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บุคคลที่จัดตั้งขึ้นในประเทศไทย </w:t>
      </w:r>
      <w:r w:rsidR="00777322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และจดทะเบียนกับ</w:t>
      </w:r>
      <w:r w:rsidR="00E02EF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                               </w:t>
      </w:r>
      <w:r w:rsidR="00777322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ตลาดหลักทรัพย์แห่งประเทศไทยเมื่อวันที่ </w:t>
      </w:r>
      <w:r w:rsidR="00777322"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15</w:t>
      </w:r>
      <w:r w:rsidR="00777322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สิงหาคม </w:t>
      </w:r>
      <w:r w:rsidR="002B2CB2"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2539 </w:t>
      </w:r>
      <w:r w:rsidR="00777322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โดย</w:t>
      </w:r>
      <w:r w:rsidR="00A668D8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มี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ที่อยู่จดทะเบียน</w:t>
      </w:r>
      <w:r w:rsidR="006062D3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ของ</w:t>
      </w:r>
      <w:r w:rsidR="00777322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บริษัท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ตั้งอยู่เลขที่ </w:t>
      </w:r>
      <w:r w:rsidR="006D484C"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252/6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  <w:r w:rsidR="00E02EF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              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อาคารสำนักงานเม</w:t>
      </w:r>
      <w:r w:rsidR="006D484C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ืองไทยภัทรคอมเพล็กซ์ ชั้น </w:t>
      </w:r>
      <w:r w:rsidR="006D484C"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29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ถนนรัชดา</w:t>
      </w:r>
      <w:r w:rsidR="006D484C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ภิเษก เขตห้วยขวาง กรุงเทพฯ </w:t>
      </w:r>
      <w:r w:rsidR="006D484C"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10320</w:t>
      </w:r>
    </w:p>
    <w:p w14:paraId="0BF4A0CF" w14:textId="77777777" w:rsidR="005912C9" w:rsidRPr="00DE7F53" w:rsidRDefault="005912C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C9CFAF" w14:textId="55621AAA" w:rsidR="00044541" w:rsidRPr="00C7716F" w:rsidRDefault="00044541" w:rsidP="00B4269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ผู้ถือหุ้นรายใหญ่ในระหว่างปีได้แก่ บริษัท </w:t>
      </w:r>
      <w:r w:rsidR="00AA05CE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เมืองไทยประกันชีวิต</w:t>
      </w:r>
      <w:r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จำกัด</w:t>
      </w:r>
      <w:r w:rsidR="00A802B0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  <w:r w:rsidR="00A802B0" w:rsidRPr="00C7716F">
        <w:rPr>
          <w:rFonts w:asciiTheme="majorBidi" w:hAnsiTheme="majorBidi" w:cstheme="majorBidi"/>
          <w:spacing w:val="-4"/>
          <w:sz w:val="30"/>
          <w:szCs w:val="30"/>
          <w:rtl/>
          <w:cs/>
        </w:rPr>
        <w:t>(</w:t>
      </w:r>
      <w:r w:rsidR="00A802B0" w:rsidRPr="00C7716F">
        <w:rPr>
          <w:rFonts w:asciiTheme="majorBidi" w:hAnsiTheme="majorBidi" w:cstheme="majorBidi"/>
          <w:spacing w:val="-4"/>
          <w:sz w:val="30"/>
          <w:szCs w:val="30"/>
          <w:rtl/>
          <w:cs/>
          <w:lang w:bidi="th-TH"/>
        </w:rPr>
        <w:t>มหาชน</w:t>
      </w:r>
      <w:r w:rsidR="00A802B0" w:rsidRPr="00C7716F">
        <w:rPr>
          <w:rFonts w:asciiTheme="majorBidi" w:hAnsiTheme="majorBidi" w:cstheme="majorBidi"/>
          <w:spacing w:val="-4"/>
          <w:sz w:val="30"/>
          <w:szCs w:val="30"/>
          <w:rtl/>
          <w:cs/>
        </w:rPr>
        <w:t>)</w:t>
      </w:r>
      <w:r w:rsidR="00A802B0" w:rsidRPr="00C7716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(ถือหุ้นร้อยละ </w:t>
      </w:r>
      <w:r w:rsidR="00B32E60"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10</w:t>
      </w:r>
      <w:r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) 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ซึ่งเป็นนิติบุคคล</w:t>
      </w:r>
      <w:r w:rsidRPr="00C7716F">
        <w:rPr>
          <w:rFonts w:asciiTheme="majorBidi" w:hAnsiTheme="majorBidi" w:cstheme="majorBidi"/>
          <w:sz w:val="30"/>
          <w:szCs w:val="30"/>
          <w:cs/>
          <w:lang w:bidi="th-TH"/>
        </w:rPr>
        <w:t>ที่จัดตั้งขึ้นในประเทศไทย</w:t>
      </w:r>
    </w:p>
    <w:p w14:paraId="5331460A" w14:textId="77777777" w:rsidR="003F3D5D" w:rsidRPr="00DE7F53" w:rsidRDefault="003F3D5D" w:rsidP="00B4269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458C2D4" w14:textId="77777777" w:rsidR="003F3D5D" w:rsidRPr="002B2CB2" w:rsidRDefault="003F3D5D" w:rsidP="00B4269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7716F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บริษัทดำเนินธุรกิจหลักเกี่ยวกับการให้เช่าทรัพย์สินแบบลิสซิ่ง ซึ่งเป็นการให้บริการในรูปแบบการให้เช่าทรัพย์สินกับผู้ประกอบการที่เป็นนิติบุคคลเป็นหลัก</w:t>
      </w:r>
    </w:p>
    <w:p w14:paraId="7C3706A5" w14:textId="77777777" w:rsidR="009140DB" w:rsidRPr="00DE7F53" w:rsidRDefault="009140DB" w:rsidP="00B4269E">
      <w:pPr>
        <w:pStyle w:val="block"/>
        <w:spacing w:after="0" w:line="240" w:lineRule="auto"/>
        <w:ind w:left="540" w:right="-45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6606DAA8" w14:textId="77777777" w:rsidR="003B1575" w:rsidRPr="002B2CB2" w:rsidRDefault="00B42830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rPr>
          <w:rFonts w:asciiTheme="majorBidi" w:hAnsiTheme="majorBidi" w:cstheme="majorBidi"/>
          <w:b/>
          <w:bCs/>
          <w:sz w:val="30"/>
          <w:szCs w:val="30"/>
        </w:rPr>
      </w:pPr>
      <w:r w:rsidRPr="002B2CB2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3B1575" w:rsidRPr="002B2CB2">
        <w:rPr>
          <w:rFonts w:asciiTheme="majorBidi" w:hAnsiTheme="majorBidi" w:cstheme="majorBidi"/>
          <w:b/>
          <w:bCs/>
          <w:sz w:val="30"/>
          <w:szCs w:val="30"/>
        </w:rPr>
        <w:tab/>
      </w:r>
      <w:r w:rsidR="002F3DDB" w:rsidRPr="00547C25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2FFF3C78" w14:textId="77777777" w:rsidR="00BC7088" w:rsidRPr="00DE7F53" w:rsidRDefault="00BC708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DBF8E79" w14:textId="77777777" w:rsidR="00BC7088" w:rsidRPr="002B2CB2" w:rsidRDefault="00BC7088" w:rsidP="00B316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B2CB2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2B2CB2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14:paraId="68C9B1B7" w14:textId="77777777" w:rsidR="00F02353" w:rsidRPr="00DE7F53" w:rsidRDefault="00F02353" w:rsidP="00212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CB399C4" w14:textId="15C3D2A1" w:rsidR="00F02353" w:rsidRPr="00547C25" w:rsidRDefault="00F02353" w:rsidP="00A35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547C25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</w:t>
      </w:r>
      <w:r w:rsidR="00EF5321" w:rsidRPr="00547C25">
        <w:rPr>
          <w:rFonts w:ascii="Angsana New" w:hAnsi="Angsana New"/>
          <w:sz w:val="30"/>
          <w:szCs w:val="30"/>
          <w:cs/>
        </w:rPr>
        <w:t>รายงานทางการเงิน</w:t>
      </w:r>
      <w:r w:rsidR="00B41D53">
        <w:rPr>
          <w:rFonts w:ascii="Angsana New" w:hAnsi="Angsana New"/>
          <w:sz w:val="30"/>
          <w:szCs w:val="30"/>
        </w:rPr>
        <w:t xml:space="preserve"> </w:t>
      </w:r>
      <w:r w:rsidRPr="00547C2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D81525" w:rsidRPr="00547C25">
        <w:rPr>
          <w:rFonts w:ascii="Angsana New" w:hAnsi="Angsana New"/>
          <w:sz w:val="30"/>
          <w:szCs w:val="30"/>
          <w:cs/>
        </w:rPr>
        <w:br/>
      </w:r>
      <w:r w:rsidRPr="00547C25">
        <w:rPr>
          <w:rFonts w:ascii="Angsana New" w:hAnsi="Angsana New"/>
          <w:sz w:val="30"/>
          <w:szCs w:val="30"/>
          <w:cs/>
        </w:rPr>
        <w:t>สภาวิชาชีพบัญชีฯ</w:t>
      </w:r>
      <w:r w:rsidRPr="00547C25">
        <w:rPr>
          <w:rFonts w:ascii="Angsana New" w:hAnsi="Angsana New"/>
          <w:sz w:val="30"/>
          <w:szCs w:val="30"/>
        </w:rPr>
        <w:t xml:space="preserve"> </w:t>
      </w:r>
      <w:r w:rsidRPr="00547C2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7316FD">
        <w:rPr>
          <w:rFonts w:ascii="Angsana New" w:hAnsi="Angsana New"/>
          <w:sz w:val="30"/>
          <w:szCs w:val="30"/>
        </w:rPr>
        <w:br/>
      </w:r>
      <w:r w:rsidR="007316FD" w:rsidRPr="003C3CF1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3C3CF1">
        <w:rPr>
          <w:rFonts w:ascii="Angsana New" w:hAnsi="Angsana New"/>
          <w:sz w:val="30"/>
          <w:szCs w:val="30"/>
        </w:rPr>
        <w:t xml:space="preserve"> </w:t>
      </w:r>
      <w:r w:rsidR="00D6312F">
        <w:rPr>
          <w:rFonts w:ascii="Angsana New" w:hAnsi="Angsana New"/>
          <w:sz w:val="30"/>
          <w:szCs w:val="30"/>
        </w:rPr>
        <w:t>3</w:t>
      </w:r>
      <w:r w:rsidR="003C3CF1">
        <w:rPr>
          <w:rFonts w:ascii="Angsana New" w:hAnsi="Angsana New"/>
          <w:sz w:val="30"/>
          <w:szCs w:val="30"/>
        </w:rPr>
        <w:t xml:space="preserve"> </w:t>
      </w:r>
      <w:r w:rsidR="007316FD" w:rsidRPr="003C3CF1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36529727" w14:textId="77777777" w:rsidR="00DE7F53" w:rsidRPr="00DE7F53" w:rsidRDefault="00DE7F53" w:rsidP="00B64682">
      <w:pPr>
        <w:tabs>
          <w:tab w:val="clear" w:pos="227"/>
          <w:tab w:val="clear" w:pos="454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28"/>
          <w:szCs w:val="28"/>
        </w:rPr>
      </w:pPr>
    </w:p>
    <w:p w14:paraId="5FBE3945" w14:textId="634C7D72" w:rsidR="003D025E" w:rsidRPr="00492C3A" w:rsidRDefault="003D025E" w:rsidP="00DE7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2C3A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ในการจัดทำงบการเงิน</w:t>
      </w:r>
      <w:r w:rsidR="000A10E2" w:rsidRPr="00492C3A">
        <w:rPr>
          <w:rFonts w:asciiTheme="majorBidi" w:hAnsiTheme="majorBidi" w:cstheme="majorBidi"/>
          <w:spacing w:val="2"/>
          <w:sz w:val="30"/>
          <w:szCs w:val="30"/>
          <w:cs/>
        </w:rPr>
        <w:t>ให้</w:t>
      </w:r>
      <w:r w:rsidRPr="00492C3A">
        <w:rPr>
          <w:rFonts w:asciiTheme="majorBidi" w:hAnsiTheme="majorBidi" w:cstheme="majorBidi"/>
          <w:spacing w:val="2"/>
          <w:sz w:val="30"/>
          <w:szCs w:val="30"/>
          <w:cs/>
        </w:rPr>
        <w:t>เป็นไปตามมาตรฐานการรายงานทางการเงิน ผู้บริหารใช้วิจารณญาณ การประมาณ</w:t>
      </w:r>
      <w:r w:rsidR="00DA658E" w:rsidRPr="00492C3A">
        <w:rPr>
          <w:rFonts w:asciiTheme="majorBidi" w:hAnsiTheme="majorBidi" w:cstheme="majorBidi"/>
          <w:spacing w:val="2"/>
          <w:sz w:val="30"/>
          <w:szCs w:val="30"/>
          <w:cs/>
        </w:rPr>
        <w:t>การ</w:t>
      </w:r>
      <w:r w:rsidRPr="00492C3A">
        <w:rPr>
          <w:rFonts w:asciiTheme="majorBidi" w:hAnsiTheme="majorBidi" w:cstheme="majorBidi"/>
          <w:spacing w:val="2"/>
          <w:sz w:val="30"/>
          <w:szCs w:val="30"/>
          <w:cs/>
        </w:rPr>
        <w:t>และข้อสมมติหลายประการ ซึ่งมีผลกระทบต่อการ</w:t>
      </w:r>
      <w:r w:rsidR="002B3CBD" w:rsidRPr="00492C3A">
        <w:rPr>
          <w:rFonts w:asciiTheme="majorBidi" w:hAnsiTheme="majorBidi" w:cstheme="majorBidi"/>
          <w:spacing w:val="2"/>
          <w:sz w:val="30"/>
          <w:szCs w:val="30"/>
          <w:cs/>
        </w:rPr>
        <w:t>ปฏิบัติตาม</w:t>
      </w:r>
      <w:r w:rsidRPr="00492C3A">
        <w:rPr>
          <w:rFonts w:asciiTheme="majorBidi" w:hAnsiTheme="majorBidi" w:cstheme="majorBidi"/>
          <w:spacing w:val="2"/>
          <w:sz w:val="30"/>
          <w:szCs w:val="30"/>
          <w:cs/>
        </w:rPr>
        <w:t>นโยบายการบัญชี</w:t>
      </w:r>
      <w:r w:rsidR="00445C8B" w:rsidRPr="00492C3A">
        <w:rPr>
          <w:rFonts w:asciiTheme="majorBidi" w:hAnsiTheme="majorBidi" w:cstheme="majorBidi"/>
          <w:spacing w:val="2"/>
          <w:sz w:val="30"/>
          <w:szCs w:val="30"/>
          <w:cs/>
        </w:rPr>
        <w:t xml:space="preserve">ของบริษัท </w:t>
      </w:r>
      <w:r w:rsidR="00003E0A" w:rsidRPr="00492C3A">
        <w:rPr>
          <w:rFonts w:asciiTheme="majorBidi" w:hAnsiTheme="majorBidi" w:cstheme="majorBidi"/>
          <w:spacing w:val="2"/>
          <w:sz w:val="30"/>
          <w:szCs w:val="30"/>
          <w:cs/>
        </w:rPr>
        <w:t>ทั้งนี้ผลที่เกิดขึ้นจริงอาจแตกต่างจากที่ประมาณ</w:t>
      </w:r>
      <w:r w:rsidR="000A7849">
        <w:rPr>
          <w:rFonts w:asciiTheme="majorBidi" w:hAnsiTheme="majorBidi" w:cstheme="majorBidi" w:hint="cs"/>
          <w:spacing w:val="2"/>
          <w:sz w:val="30"/>
          <w:szCs w:val="30"/>
          <w:cs/>
        </w:rPr>
        <w:t>การ</w:t>
      </w:r>
      <w:r w:rsidR="00003E0A" w:rsidRPr="00492C3A">
        <w:rPr>
          <w:rFonts w:asciiTheme="majorBidi" w:hAnsiTheme="majorBidi" w:cstheme="majorBidi"/>
          <w:spacing w:val="2"/>
          <w:sz w:val="30"/>
          <w:szCs w:val="30"/>
          <w:cs/>
        </w:rPr>
        <w:t>ไว้</w:t>
      </w:r>
      <w:r w:rsidR="00170A42" w:rsidRPr="00492C3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003E0A" w:rsidRPr="00492C3A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="00DE7F5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129A54" w14:textId="0CFDD84C" w:rsidR="00682D12" w:rsidRPr="0099486F" w:rsidRDefault="008D4813" w:rsidP="00B22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 w:hanging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B917B0" w:rsidRPr="0099486F">
        <w:rPr>
          <w:rFonts w:asciiTheme="majorBidi" w:hAnsiTheme="majorBidi" w:cstheme="majorBidi"/>
          <w:b/>
          <w:bCs/>
          <w:sz w:val="30"/>
          <w:szCs w:val="30"/>
        </w:rPr>
        <w:tab/>
      </w:r>
      <w:r w:rsidR="003137D3" w:rsidRPr="0099486F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04B740B7" w14:textId="77777777" w:rsidR="00EC1453" w:rsidRPr="0099486F" w:rsidRDefault="00EC145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659EAE9" w14:textId="4186FD96" w:rsidR="00EF4D95" w:rsidRPr="0051652B" w:rsidRDefault="00217C03" w:rsidP="00B4269E">
      <w:pPr>
        <w:pStyle w:val="AccPolicyalternative"/>
        <w:rPr>
          <w:rFonts w:asciiTheme="majorBidi" w:hAnsiTheme="majorBidi" w:cstheme="majorBidi"/>
          <w:lang w:val="en-US"/>
        </w:rPr>
      </w:pPr>
      <w:r w:rsidRPr="0099486F">
        <w:rPr>
          <w:rFonts w:asciiTheme="majorBidi" w:hAnsiTheme="majorBidi" w:cstheme="majorBidi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33C77B6B" w14:textId="77777777" w:rsidR="00EF4D95" w:rsidRPr="00B31678" w:rsidRDefault="00EF4D95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06D67B29" w14:textId="77777777" w:rsidR="00EF4D95" w:rsidRPr="00B31678" w:rsidRDefault="00EF4D95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B31678">
        <w:rPr>
          <w:rFonts w:asciiTheme="majorBidi" w:hAnsiTheme="majorBidi" w:cstheme="majorBidi"/>
          <w:b/>
          <w:bCs/>
          <w:i/>
          <w:iCs/>
          <w:cs/>
        </w:rPr>
        <w:t>เครื่องมือทางการเงิน</w:t>
      </w:r>
    </w:p>
    <w:p w14:paraId="52F9C6BD" w14:textId="01B8756F" w:rsidR="00EF4D95" w:rsidRDefault="00EF4D95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3E638B9E" w14:textId="1DBE57C8" w:rsidR="00C51E22" w:rsidRPr="00D85E6F" w:rsidRDefault="00C51E22" w:rsidP="00C51E22">
      <w:pPr>
        <w:pStyle w:val="BodyText2"/>
        <w:numPr>
          <w:ilvl w:val="0"/>
          <w:numId w:val="34"/>
        </w:numPr>
        <w:tabs>
          <w:tab w:val="left" w:pos="540"/>
        </w:tabs>
        <w:ind w:right="43"/>
        <w:jc w:val="thaiDistribute"/>
        <w:rPr>
          <w:rFonts w:asciiTheme="majorBidi" w:hAnsiTheme="majorBidi" w:cs="Angsana New"/>
          <w:i/>
          <w:iCs/>
        </w:rPr>
      </w:pPr>
      <w:r w:rsidRPr="00D85E6F">
        <w:rPr>
          <w:rFonts w:asciiTheme="majorBidi" w:hAnsiTheme="majorBidi" w:cs="Angsana New"/>
          <w:i/>
          <w:iCs/>
          <w:cs/>
        </w:rPr>
        <w:t xml:space="preserve">การจัดประเภทและการวัดมูลค่า </w:t>
      </w:r>
    </w:p>
    <w:p w14:paraId="2D11C4F9" w14:textId="77777777" w:rsidR="00C51E22" w:rsidRPr="00C51E22" w:rsidRDefault="00C51E22" w:rsidP="00C51E22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</w:p>
    <w:p w14:paraId="3A2D1A79" w14:textId="5CE86EFA" w:rsidR="00C51E22" w:rsidRDefault="00A63656" w:rsidP="00A63656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  <w:r w:rsidRPr="00381207">
        <w:rPr>
          <w:rFonts w:asciiTheme="majorBidi" w:hAnsiTheme="majorBidi" w:cs="Angsana New"/>
          <w:cs/>
        </w:rPr>
        <w:t>ตราสารหนี้</w:t>
      </w:r>
      <w:r w:rsidR="00D14D38">
        <w:rPr>
          <w:rFonts w:asciiTheme="majorBidi" w:hAnsiTheme="majorBidi" w:cs="Angsana New" w:hint="cs"/>
          <w:cs/>
        </w:rPr>
        <w:t>ที่ออกโดย</w:t>
      </w:r>
      <w:r w:rsidRPr="00381207">
        <w:rPr>
          <w:rFonts w:asciiTheme="majorBidi" w:hAnsiTheme="majorBidi" w:cs="Angsana New"/>
          <w:cs/>
        </w:rPr>
        <w:t>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</w:t>
      </w:r>
      <w:r w:rsidR="004B1B44" w:rsidRPr="00381207">
        <w:rPr>
          <w:rFonts w:asciiTheme="majorBidi" w:hAnsiTheme="majorBidi" w:cs="Angsana New" w:hint="cs"/>
          <w:cs/>
        </w:rPr>
        <w:t>อื่นๆ</w:t>
      </w:r>
      <w:r w:rsidRPr="00381207">
        <w:rPr>
          <w:rFonts w:asciiTheme="majorBidi" w:hAnsiTheme="majorBidi" w:cs="Angsana New"/>
          <w:cs/>
        </w:rPr>
        <w:t xml:space="preserve"> รับรู้รายการเมื่อเริ่มแรกเมื่อบริษัทเป็นคู่สัญญาตามข้อกำหนดของเครื่องมือทางการเงินนั้น </w:t>
      </w:r>
      <w:r w:rsidR="00D85E6F" w:rsidRPr="00381207">
        <w:rPr>
          <w:rFonts w:asciiTheme="majorBidi" w:hAnsiTheme="majorBidi" w:cs="Angsana New"/>
          <w:cs/>
        </w:rPr>
        <w:br/>
      </w:r>
      <w:r w:rsidRPr="00381207">
        <w:rPr>
          <w:rFonts w:asciiTheme="majorBidi" w:hAnsiTheme="majorBidi" w:cs="Angsana New"/>
          <w:cs/>
        </w:rPr>
        <w:t>และวัดมูลค่า</w:t>
      </w:r>
      <w:r w:rsidR="009F6BD3" w:rsidRPr="00381207">
        <w:rPr>
          <w:rFonts w:asciiTheme="majorBidi" w:hAnsiTheme="majorBidi" w:cs="Angsana New"/>
          <w:cs/>
        </w:rPr>
        <w:t>เมื่อเริ่มแรก</w:t>
      </w:r>
      <w:r w:rsidRPr="00381207">
        <w:rPr>
          <w:rFonts w:asciiTheme="majorBidi" w:hAnsiTheme="majorBidi" w:cs="Angsana New"/>
          <w:cs/>
        </w:rPr>
        <w:t>ด้วยมูลค่ายุติธรรม</w:t>
      </w:r>
      <w:r w:rsidR="009F6BD3" w:rsidRPr="00381207">
        <w:rPr>
          <w:rFonts w:asciiTheme="majorBidi" w:hAnsiTheme="majorBidi" w:cs="Angsana New"/>
        </w:rPr>
        <w:t xml:space="preserve"> </w:t>
      </w:r>
      <w:r w:rsidR="009F6BD3" w:rsidRPr="00381207">
        <w:rPr>
          <w:rFonts w:asciiTheme="majorBidi" w:hAnsiTheme="majorBidi" w:cs="Angsana New"/>
          <w:cs/>
        </w:rPr>
        <w:t>ทั้งนี้ สินทรัพย์ทางการเงิน</w:t>
      </w:r>
      <w:r w:rsidR="009F6BD3" w:rsidRPr="00381207">
        <w:rPr>
          <w:rFonts w:asciiTheme="majorBidi" w:hAnsiTheme="majorBidi" w:cs="Angsana New" w:hint="cs"/>
          <w:cs/>
        </w:rPr>
        <w:t>แ</w:t>
      </w:r>
      <w:r w:rsidR="009F6BD3" w:rsidRPr="00381207">
        <w:rPr>
          <w:rFonts w:asciiTheme="majorBidi" w:hAnsiTheme="majorBidi" w:cs="Angsana New"/>
          <w:cs/>
        </w:rPr>
        <w:t>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  <w:r w:rsidRPr="00A63656">
        <w:rPr>
          <w:rFonts w:asciiTheme="majorBidi" w:hAnsiTheme="majorBidi" w:cs="Angsana New"/>
          <w:cs/>
        </w:rPr>
        <w:t xml:space="preserve"> </w:t>
      </w:r>
    </w:p>
    <w:p w14:paraId="20DFDBA7" w14:textId="35C2A325" w:rsidR="00C51E22" w:rsidRDefault="00C51E22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06F98475" w14:textId="5EC17617" w:rsidR="00A63656" w:rsidRDefault="00A63656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="Angsana New"/>
        </w:rPr>
      </w:pPr>
      <w:r w:rsidRPr="00A63656">
        <w:rPr>
          <w:rFonts w:asciiTheme="majorBidi" w:hAnsiTheme="majorBidi" w:cs="Angsana New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EDC4445" w14:textId="2333E4D5" w:rsidR="00C56DB1" w:rsidRDefault="00C56DB1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="Angsana New"/>
        </w:rPr>
      </w:pPr>
    </w:p>
    <w:p w14:paraId="2B9B46EE" w14:textId="194DB537" w:rsidR="00C56DB1" w:rsidRPr="00C56DB1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  <w:r w:rsidRPr="00C56DB1">
        <w:rPr>
          <w:rFonts w:asciiTheme="majorBidi" w:hAnsiTheme="majorBidi" w:cs="Angsana New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7EFCDA8B" w14:textId="77777777" w:rsidR="00C56DB1" w:rsidRPr="00C56DB1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</w:p>
    <w:p w14:paraId="04938512" w14:textId="7FEC95A3" w:rsidR="008D4813" w:rsidRDefault="00C56DB1" w:rsidP="00DE7F53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  <w:r w:rsidRPr="00C56DB1">
        <w:rPr>
          <w:rFonts w:asciiTheme="majorBidi" w:hAnsiTheme="majorBidi" w:cs="Angsana New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="008D4813">
        <w:rPr>
          <w:rFonts w:asciiTheme="majorBidi" w:hAnsiTheme="majorBidi" w:cstheme="majorBidi"/>
        </w:rPr>
        <w:br w:type="page"/>
      </w:r>
    </w:p>
    <w:p w14:paraId="574F51C9" w14:textId="3D93ACD7" w:rsidR="00C56DB1" w:rsidRPr="00F177CE" w:rsidRDefault="00C56DB1" w:rsidP="00C56DB1">
      <w:pPr>
        <w:pStyle w:val="BodyText2"/>
        <w:numPr>
          <w:ilvl w:val="0"/>
          <w:numId w:val="34"/>
        </w:numPr>
        <w:tabs>
          <w:tab w:val="left" w:pos="540"/>
        </w:tabs>
        <w:ind w:right="43"/>
        <w:jc w:val="thaiDistribute"/>
        <w:rPr>
          <w:rFonts w:asciiTheme="majorBidi" w:hAnsiTheme="majorBidi" w:cstheme="majorBidi"/>
          <w:i/>
          <w:iCs/>
        </w:rPr>
      </w:pPr>
      <w:r w:rsidRPr="00F177CE">
        <w:rPr>
          <w:rFonts w:asciiTheme="majorBidi" w:hAnsiTheme="majorBidi" w:cs="Angsana New"/>
          <w:i/>
          <w:iCs/>
          <w:cs/>
        </w:rPr>
        <w:lastRenderedPageBreak/>
        <w:t>การตัดรายการออกจากบัญชีและการหักกลบ</w:t>
      </w:r>
    </w:p>
    <w:p w14:paraId="655A8FF7" w14:textId="77777777" w:rsidR="00C56DB1" w:rsidRPr="00C56DB1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</w:p>
    <w:p w14:paraId="19016915" w14:textId="32BA340C" w:rsidR="00C56DB1" w:rsidRPr="00C56DB1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  <w:r w:rsidRPr="00C56DB1">
        <w:rPr>
          <w:rFonts w:asciiTheme="majorBidi" w:hAnsiTheme="majorBidi" w:cs="Angsana New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</w:t>
      </w:r>
      <w:r w:rsidR="00F177CE">
        <w:rPr>
          <w:rFonts w:asciiTheme="majorBidi" w:hAnsiTheme="majorBidi" w:cs="Angsana New"/>
          <w:cs/>
        </w:rPr>
        <w:br/>
      </w:r>
      <w:r w:rsidRPr="00C56DB1">
        <w:rPr>
          <w:rFonts w:asciiTheme="majorBidi" w:hAnsiTheme="majorBidi" w:cs="Angsana New"/>
          <w:cs/>
        </w:rPr>
        <w:t>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</w:t>
      </w:r>
      <w:r w:rsidR="00F177CE">
        <w:rPr>
          <w:rFonts w:asciiTheme="majorBidi" w:hAnsiTheme="majorBidi" w:cs="Angsana New"/>
          <w:cs/>
        </w:rPr>
        <w:br/>
      </w:r>
      <w:r w:rsidRPr="00C56DB1">
        <w:rPr>
          <w:rFonts w:asciiTheme="majorBidi" w:hAnsiTheme="majorBidi" w:cs="Angsana New"/>
          <w:cs/>
        </w:rPr>
        <w:t>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6291508" w14:textId="77777777" w:rsidR="00C56DB1" w:rsidRPr="00C56DB1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</w:p>
    <w:p w14:paraId="5118BBE8" w14:textId="4B49BF10" w:rsidR="00C56DB1" w:rsidRPr="00C56DB1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  <w:r w:rsidRPr="00C56DB1">
        <w:rPr>
          <w:rFonts w:asciiTheme="majorBidi" w:hAnsiTheme="majorBidi" w:cs="Angsana New"/>
          <w:cs/>
        </w:rPr>
        <w:t xml:space="preserve"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F177CE">
        <w:rPr>
          <w:rFonts w:asciiTheme="majorBidi" w:hAnsiTheme="majorBidi" w:cs="Angsana New"/>
          <w:cs/>
        </w:rPr>
        <w:br/>
      </w:r>
      <w:r w:rsidRPr="00C56DB1">
        <w:rPr>
          <w:rFonts w:asciiTheme="majorBidi" w:hAnsiTheme="majorBidi" w:cs="Angsana New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F177CE">
        <w:rPr>
          <w:rFonts w:asciiTheme="majorBidi" w:hAnsiTheme="majorBidi" w:cs="Angsana New"/>
          <w:cs/>
        </w:rPr>
        <w:br/>
      </w:r>
      <w:r w:rsidRPr="00C56DB1">
        <w:rPr>
          <w:rFonts w:asciiTheme="majorBidi" w:hAnsiTheme="majorBidi" w:cs="Angsana New"/>
          <w:cs/>
        </w:rPr>
        <w:t>ที่สะท้อนเงื่อนไขที่เปลี่ยนแปลงแล้ว</w:t>
      </w:r>
    </w:p>
    <w:p w14:paraId="3CED919E" w14:textId="77777777" w:rsidR="00C56DB1" w:rsidRPr="00C56DB1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</w:p>
    <w:p w14:paraId="00F8282E" w14:textId="4D3C1A27" w:rsidR="00C56DB1" w:rsidRPr="00C56DB1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  <w:r w:rsidRPr="00C56DB1">
        <w:rPr>
          <w:rFonts w:asciiTheme="majorBidi" w:hAnsiTheme="majorBidi" w:cs="Angsana New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B2A0EA7" w14:textId="77777777" w:rsidR="00C56DB1" w:rsidRPr="00C56DB1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</w:p>
    <w:p w14:paraId="5D476E7F" w14:textId="36881569" w:rsidR="00C56DB1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="Angsana New"/>
        </w:rPr>
      </w:pPr>
      <w:r w:rsidRPr="00C56DB1">
        <w:rPr>
          <w:rFonts w:asciiTheme="majorBidi" w:hAnsiTheme="majorBidi" w:cs="Angsana New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F177CE">
        <w:rPr>
          <w:rFonts w:asciiTheme="majorBidi" w:hAnsiTheme="majorBidi" w:cs="Angsana New"/>
          <w:cs/>
        </w:rPr>
        <w:br/>
      </w:r>
      <w:r w:rsidRPr="00C56DB1">
        <w:rPr>
          <w:rFonts w:asciiTheme="majorBidi" w:hAnsiTheme="majorBidi" w:cs="Angsana New"/>
          <w:cs/>
        </w:rPr>
        <w:t>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</w:t>
      </w:r>
      <w:r w:rsidR="00F177CE">
        <w:rPr>
          <w:rFonts w:asciiTheme="majorBidi" w:hAnsiTheme="majorBidi" w:cs="Angsana New"/>
          <w:cs/>
        </w:rPr>
        <w:br/>
      </w:r>
      <w:r w:rsidRPr="00C56DB1">
        <w:rPr>
          <w:rFonts w:asciiTheme="majorBidi" w:hAnsiTheme="majorBidi" w:cs="Angsana New"/>
          <w:cs/>
        </w:rPr>
        <w:t>จำนวนเงินสุทธิ หรือตั้งใจที่จะรับสินทรัพย์และชำระหนี้สินพร้อมกัน</w:t>
      </w:r>
    </w:p>
    <w:p w14:paraId="4F3EB9B9" w14:textId="4AE5DC1C" w:rsidR="00781EA9" w:rsidRDefault="0078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44D3DE4" w14:textId="259A95B6" w:rsidR="003137D3" w:rsidRPr="007D30B1" w:rsidRDefault="003137D3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D30B1">
        <w:rPr>
          <w:rFonts w:asciiTheme="majorBidi" w:hAnsiTheme="majorBidi" w:cstheme="majorBidi"/>
          <w:b/>
          <w:bCs/>
          <w:i/>
          <w:iCs/>
          <w:cs/>
        </w:rPr>
        <w:t>เงินสดและรายการเทียบเท่าเงินสด</w:t>
      </w:r>
    </w:p>
    <w:p w14:paraId="124C15EB" w14:textId="77777777" w:rsidR="003B0374" w:rsidRPr="007D30B1" w:rsidRDefault="003B0374" w:rsidP="00B4269E">
      <w:pPr>
        <w:pStyle w:val="BodyText2"/>
        <w:rPr>
          <w:rFonts w:asciiTheme="majorBidi" w:hAnsiTheme="majorBidi" w:cstheme="majorBidi"/>
          <w:strike/>
        </w:rPr>
      </w:pPr>
    </w:p>
    <w:p w14:paraId="0BF193CB" w14:textId="3FAE1E37" w:rsidR="003137D3" w:rsidRPr="007D30B1" w:rsidRDefault="003137D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AE32F4" w:rsidRPr="007D30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6150" w:rsidRPr="007D30B1">
        <w:rPr>
          <w:rFonts w:asciiTheme="majorBidi" w:hAnsiTheme="majorBidi" w:cstheme="majorBidi"/>
          <w:sz w:val="30"/>
          <w:szCs w:val="30"/>
          <w:cs/>
        </w:rPr>
        <w:t>และ</w:t>
      </w:r>
      <w:r w:rsidRPr="007D30B1">
        <w:rPr>
          <w:rFonts w:asciiTheme="majorBidi" w:hAnsiTheme="majorBidi" w:cstheme="majorBidi"/>
          <w:sz w:val="30"/>
          <w:szCs w:val="30"/>
          <w:cs/>
        </w:rPr>
        <w:t xml:space="preserve">ยอดเงินฝากธนาคารประเภทเผื่อเรียก </w:t>
      </w:r>
    </w:p>
    <w:p w14:paraId="7340577D" w14:textId="77777777" w:rsidR="00C35498" w:rsidRPr="007D30B1" w:rsidRDefault="00C3549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814E89" w14:textId="3D5778D8" w:rsidR="002F0B6E" w:rsidRPr="007D30B1" w:rsidRDefault="002F0B6E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7D30B1">
        <w:rPr>
          <w:rFonts w:asciiTheme="majorBidi" w:hAnsiTheme="majorBidi" w:cstheme="majorBidi"/>
          <w:b/>
          <w:bCs/>
          <w:i/>
          <w:iCs/>
          <w:cs/>
        </w:rPr>
        <w:t>สินค้าคงเหลือ</w:t>
      </w:r>
    </w:p>
    <w:p w14:paraId="3BAEBF1A" w14:textId="77777777" w:rsidR="002F0B6E" w:rsidRPr="007D30B1" w:rsidRDefault="002F0B6E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E62069" w14:textId="6E82BCE8" w:rsidR="00055246" w:rsidRPr="007D30B1" w:rsidRDefault="0040102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สินทรัพย์ให้เช่าตามสัญญาเช่าดำเนินงาน</w:t>
      </w:r>
      <w:r w:rsidR="0016539A" w:rsidRPr="007D30B1">
        <w:rPr>
          <w:rFonts w:asciiTheme="majorBidi" w:hAnsiTheme="majorBidi" w:cstheme="majorBidi"/>
          <w:sz w:val="30"/>
          <w:szCs w:val="30"/>
          <w:cs/>
        </w:rPr>
        <w:t>ถูกโอนเป็นสินค้าคงเหลือ</w:t>
      </w:r>
      <w:r w:rsidR="00350B96" w:rsidRPr="007D30B1">
        <w:rPr>
          <w:rFonts w:asciiTheme="majorBidi" w:hAnsiTheme="majorBidi" w:cstheme="majorBidi"/>
          <w:sz w:val="30"/>
          <w:szCs w:val="30"/>
          <w:cs/>
        </w:rPr>
        <w:t>เมื่อวัน</w:t>
      </w:r>
      <w:r w:rsidRPr="007D30B1">
        <w:rPr>
          <w:rFonts w:asciiTheme="majorBidi" w:hAnsiTheme="majorBidi" w:cstheme="majorBidi"/>
          <w:sz w:val="30"/>
          <w:szCs w:val="30"/>
          <w:cs/>
        </w:rPr>
        <w:t>ที่ได้หยุดการให้เช่าและถือไว้เพื่อขาย</w:t>
      </w:r>
      <w:r w:rsidR="0035497F" w:rsidRPr="007D30B1">
        <w:rPr>
          <w:rFonts w:asciiTheme="majorBidi" w:hAnsiTheme="majorBidi" w:cstheme="majorBidi"/>
          <w:sz w:val="30"/>
          <w:szCs w:val="30"/>
        </w:rPr>
        <w:t xml:space="preserve">   </w:t>
      </w:r>
      <w:r w:rsidR="00047AB1" w:rsidRPr="007D30B1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="002F0B6E" w:rsidRPr="007D30B1">
        <w:rPr>
          <w:rFonts w:asciiTheme="majorBidi" w:hAnsiTheme="majorBidi" w:cstheme="majorBidi"/>
          <w:sz w:val="30"/>
          <w:szCs w:val="30"/>
          <w:cs/>
        </w:rPr>
        <w:t>ราคา</w:t>
      </w:r>
      <w:r w:rsidRPr="007D30B1">
        <w:rPr>
          <w:rFonts w:asciiTheme="majorBidi" w:hAnsiTheme="majorBidi" w:cstheme="majorBidi"/>
          <w:sz w:val="30"/>
          <w:szCs w:val="30"/>
          <w:cs/>
        </w:rPr>
        <w:t>ตามบัญชี ณ วันที่สินทรัพย์ดังกล่าว</w:t>
      </w:r>
      <w:r w:rsidR="00350B96" w:rsidRPr="007D30B1">
        <w:rPr>
          <w:rFonts w:asciiTheme="majorBidi" w:hAnsiTheme="majorBidi" w:cstheme="majorBidi"/>
          <w:sz w:val="30"/>
          <w:szCs w:val="30"/>
          <w:cs/>
        </w:rPr>
        <w:t>ได้</w:t>
      </w:r>
      <w:r w:rsidRPr="007D30B1">
        <w:rPr>
          <w:rFonts w:asciiTheme="majorBidi" w:hAnsiTheme="majorBidi" w:cstheme="majorBidi"/>
          <w:sz w:val="30"/>
          <w:szCs w:val="30"/>
          <w:cs/>
        </w:rPr>
        <w:t>หยุดการให้เช่า</w:t>
      </w:r>
      <w:r w:rsidR="007332D0" w:rsidRPr="007D30B1">
        <w:rPr>
          <w:rFonts w:asciiTheme="majorBidi" w:hAnsiTheme="majorBidi" w:cstheme="majorBidi"/>
          <w:sz w:val="30"/>
          <w:szCs w:val="30"/>
          <w:cs/>
        </w:rPr>
        <w:t>หรือมูลค่าสุทธิที่จะได้รับแล้วแต่ราคาใด</w:t>
      </w:r>
      <w:r w:rsidR="0079408F">
        <w:rPr>
          <w:rFonts w:asciiTheme="majorBidi" w:hAnsiTheme="majorBidi" w:cstheme="majorBidi"/>
          <w:sz w:val="30"/>
          <w:szCs w:val="30"/>
          <w:cs/>
        </w:rPr>
        <w:br/>
      </w:r>
      <w:r w:rsidR="007332D0" w:rsidRPr="007D30B1">
        <w:rPr>
          <w:rFonts w:asciiTheme="majorBidi" w:hAnsiTheme="majorBidi" w:cstheme="majorBidi"/>
          <w:sz w:val="30"/>
          <w:szCs w:val="30"/>
          <w:cs/>
        </w:rPr>
        <w:t>จะต่ำกว่า</w:t>
      </w:r>
    </w:p>
    <w:p w14:paraId="1E2C19F6" w14:textId="77777777" w:rsidR="00401029" w:rsidRPr="007D30B1" w:rsidRDefault="0040102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E49458F" w14:textId="05CA6094" w:rsidR="0051147C" w:rsidRPr="007D30B1" w:rsidRDefault="0051147C" w:rsidP="00511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สินค้าคงเหลือวัดด้วยมูลค่าราคาทุนหรือ</w:t>
      </w:r>
      <w:r w:rsidR="00055246" w:rsidRPr="007D30B1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</w:t>
      </w:r>
      <w:r>
        <w:rPr>
          <w:rFonts w:asciiTheme="majorBidi" w:hAnsiTheme="majorBidi" w:cstheme="majorBidi" w:hint="cs"/>
          <w:sz w:val="30"/>
          <w:szCs w:val="30"/>
          <w:cs/>
        </w:rPr>
        <w:t>แล้วแต่ราคาใดจะต่ำกว่า ทั้งนี้มูลค่าสุทธิที่จะได้รับ</w:t>
      </w:r>
      <w:r w:rsidR="00055246" w:rsidRPr="007D30B1">
        <w:rPr>
          <w:rFonts w:asciiTheme="majorBidi" w:hAnsiTheme="majorBidi" w:cstheme="majorBidi"/>
          <w:sz w:val="30"/>
          <w:szCs w:val="30"/>
          <w:cs/>
        </w:rPr>
        <w:t>เป็นการประมาณราคาที่จะขายได้จากการดำเนินธุรกิจปกติ หักด้วยค่าใช้จ่ายที่จำเป็นโดยประมาณในการขาย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4648">
        <w:rPr>
          <w:rFonts w:asciiTheme="majorBidi" w:hAnsiTheme="majorBidi" w:cstheme="majorBidi"/>
          <w:sz w:val="30"/>
          <w:szCs w:val="30"/>
          <w:cs/>
        </w:rPr>
        <w:br/>
      </w:r>
      <w:r w:rsidRPr="007D30B1">
        <w:rPr>
          <w:rFonts w:asciiTheme="majorBidi" w:hAnsiTheme="majorBidi" w:cstheme="majorBidi"/>
          <w:sz w:val="30"/>
          <w:szCs w:val="30"/>
          <w:cs/>
        </w:rPr>
        <w:t>ต้นทุนของสินค้าคงเหลือคำนวณโดยใช้วิธีราคาเจาะจง</w:t>
      </w:r>
    </w:p>
    <w:p w14:paraId="6CA352C1" w14:textId="446C80E6" w:rsidR="00CB273D" w:rsidRPr="007D30B1" w:rsidRDefault="004476A3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7D30B1">
        <w:rPr>
          <w:rFonts w:asciiTheme="majorBidi" w:hAnsiTheme="majorBidi" w:cstheme="majorBidi"/>
          <w:b/>
          <w:bCs/>
          <w:i/>
          <w:iCs/>
          <w:cs/>
        </w:rPr>
        <w:lastRenderedPageBreak/>
        <w:t>สินทรัพย์ที่ถือไว้เพื่อขาย</w:t>
      </w:r>
    </w:p>
    <w:p w14:paraId="50AAB557" w14:textId="77777777" w:rsidR="00CB273D" w:rsidRPr="00B31678" w:rsidRDefault="00CB273D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FBB4EE" w14:textId="3CB232F0" w:rsidR="00CB273D" w:rsidRPr="007D30B1" w:rsidRDefault="004476A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สินทรัพย์ที่ถือไว้เพื่อ</w:t>
      </w:r>
      <w:r w:rsidR="00CB273D" w:rsidRPr="007D30B1">
        <w:rPr>
          <w:rFonts w:asciiTheme="majorBidi" w:hAnsiTheme="majorBidi" w:cstheme="majorBidi"/>
          <w:spacing w:val="-6"/>
          <w:sz w:val="30"/>
          <w:szCs w:val="30"/>
          <w:cs/>
        </w:rPr>
        <w:t>ขาย ประกอบด้วยสังหาริมทรัพย์ที่ถือไว้เพื่อขายภายใต้สัญญาเช่า</w:t>
      </w:r>
      <w:r w:rsidR="00510533">
        <w:rPr>
          <w:rFonts w:asciiTheme="majorBidi" w:hAnsiTheme="majorBidi" w:cstheme="majorBidi" w:hint="cs"/>
          <w:spacing w:val="-6"/>
          <w:sz w:val="30"/>
          <w:szCs w:val="30"/>
          <w:cs/>
        </w:rPr>
        <w:t>เงินทุน</w:t>
      </w:r>
      <w:r w:rsidRPr="007D30B1">
        <w:rPr>
          <w:rFonts w:asciiTheme="majorBidi" w:hAnsiTheme="majorBidi" w:cstheme="majorBidi"/>
          <w:spacing w:val="-6"/>
          <w:sz w:val="30"/>
          <w:szCs w:val="30"/>
          <w:cs/>
        </w:rPr>
        <w:t>ที่บริษัทคาดว่าจะขายภายใน</w:t>
      </w:r>
      <w:r w:rsidR="00E616D1" w:rsidRPr="007D30B1">
        <w:rPr>
          <w:rFonts w:asciiTheme="majorBidi" w:hAnsiTheme="majorBidi" w:cstheme="majorBidi"/>
          <w:spacing w:val="-6"/>
          <w:sz w:val="30"/>
          <w:szCs w:val="30"/>
        </w:rPr>
        <w:t xml:space="preserve"> 1 </w:t>
      </w:r>
      <w:r w:rsidRPr="007D30B1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 </w:t>
      </w:r>
      <w:r w:rsidR="00CB273D" w:rsidRPr="007D30B1">
        <w:rPr>
          <w:rFonts w:asciiTheme="majorBidi" w:hAnsiTheme="majorBidi" w:cstheme="majorBidi"/>
          <w:sz w:val="30"/>
          <w:szCs w:val="30"/>
          <w:cs/>
        </w:rPr>
        <w:t>วัดมูลค่าราคาด้วยจำนวนที่ต่ำกว่าระหว่างมูลค่าตามบัญชีกับ</w:t>
      </w:r>
      <w:r w:rsidR="0064463A" w:rsidRPr="007D30B1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="00CB273D" w:rsidRPr="007D30B1">
        <w:rPr>
          <w:rFonts w:asciiTheme="majorBidi" w:hAnsiTheme="majorBidi" w:cstheme="majorBidi"/>
          <w:sz w:val="30"/>
          <w:szCs w:val="30"/>
          <w:cs/>
        </w:rPr>
        <w:t xml:space="preserve">หักต้นทุนในการขาย </w:t>
      </w:r>
      <w:r w:rsidR="000F1D3A" w:rsidRPr="007D30B1">
        <w:rPr>
          <w:rFonts w:asciiTheme="majorBidi" w:hAnsiTheme="majorBidi" w:cstheme="majorBidi"/>
          <w:sz w:val="30"/>
          <w:szCs w:val="30"/>
        </w:rPr>
        <w:t xml:space="preserve">            </w:t>
      </w:r>
      <w:r w:rsidR="00CB273D" w:rsidRPr="007D30B1">
        <w:rPr>
          <w:rFonts w:asciiTheme="majorBidi" w:hAnsiTheme="majorBidi" w:cstheme="majorBidi"/>
          <w:sz w:val="30"/>
          <w:szCs w:val="30"/>
          <w:cs/>
        </w:rPr>
        <w:t>ผลขาดทุนจากการด้อยค่าสำหรับการลดมูลค่าในครั้งแรกและผลกำไรและขาดทุนจากการวัดมูลค่าในภายหลังรับรู้ในกำไรหรือขาดทุน ผลกำไรรับรู้ไม่เกินยอดผลขาดทุนจากการด้อยค่าสะสมที่เคยรับรู้</w:t>
      </w:r>
    </w:p>
    <w:p w14:paraId="7EB6CC92" w14:textId="0763369A" w:rsidR="0079408F" w:rsidRDefault="00794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8022DA5" w14:textId="0513EBEA" w:rsidR="00A563A2" w:rsidRPr="007D30B1" w:rsidRDefault="00A563A2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7D30B1">
        <w:rPr>
          <w:rFonts w:asciiTheme="majorBidi" w:hAnsiTheme="majorBidi" w:cstheme="majorBidi"/>
          <w:b/>
          <w:bCs/>
          <w:i/>
          <w:iCs/>
          <w:cs/>
        </w:rPr>
        <w:t>อาคารและอุปกรณ์</w:t>
      </w:r>
    </w:p>
    <w:p w14:paraId="7002598B" w14:textId="77777777" w:rsidR="00A563A2" w:rsidRPr="00B31678" w:rsidRDefault="00A563A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3FEC29" w14:textId="164739A8" w:rsidR="00AC6EFA" w:rsidRPr="007D30B1" w:rsidRDefault="003D3DE4" w:rsidP="00AC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อาคารและอุปกรณ์วัดมูลค่า</w:t>
      </w:r>
      <w:r w:rsidR="00A563A2" w:rsidRPr="007D30B1">
        <w:rPr>
          <w:rFonts w:asciiTheme="majorBidi" w:hAnsiTheme="majorBidi" w:cstheme="majorBidi"/>
          <w:sz w:val="30"/>
          <w:szCs w:val="30"/>
          <w:cs/>
        </w:rPr>
        <w:t xml:space="preserve">ด้วยราคาทุนหักค่าเสื่อมราคาสะสมและขาดทุนจากการด้อยค่า </w:t>
      </w:r>
    </w:p>
    <w:p w14:paraId="6648A9F2" w14:textId="3F09DF85" w:rsidR="008A582B" w:rsidRPr="007D30B1" w:rsidRDefault="008A5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49AF03E" w14:textId="5D83C942" w:rsidR="00D00E81" w:rsidRPr="007D30B1" w:rsidRDefault="00D00E81" w:rsidP="00A35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</w:t>
      </w:r>
      <w:r w:rsidR="0051147C" w:rsidRPr="0051147C">
        <w:rPr>
          <w:rFonts w:asciiTheme="majorBidi" w:hAnsiTheme="majorBidi"/>
          <w:sz w:val="30"/>
          <w:szCs w:val="30"/>
          <w:cs/>
        </w:rPr>
        <w:t>และต้นทุนในการรื้อถอน การขนย้าย การบูรณะสถานที่ตั้งของสินทรัพย์</w:t>
      </w:r>
      <w:r w:rsidR="00C35498" w:rsidRPr="007D30B1">
        <w:rPr>
          <w:rFonts w:asciiTheme="majorBidi" w:hAnsiTheme="majorBidi" w:cstheme="majorBidi"/>
          <w:sz w:val="30"/>
          <w:szCs w:val="30"/>
        </w:rPr>
        <w:t xml:space="preserve"> </w:t>
      </w:r>
      <w:r w:rsidRPr="007D30B1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</w:t>
      </w:r>
      <w:r w:rsidR="00A4294B" w:rsidRPr="007D30B1">
        <w:rPr>
          <w:rFonts w:asciiTheme="majorBidi" w:hAnsiTheme="majorBidi" w:cstheme="majorBidi"/>
          <w:sz w:val="30"/>
          <w:szCs w:val="30"/>
          <w:cs/>
        </w:rPr>
        <w:t>ลิขสิทธิ์ซอฟต์แวร์</w:t>
      </w:r>
      <w:r w:rsidRPr="007D30B1">
        <w:rPr>
          <w:rFonts w:asciiTheme="majorBidi" w:hAnsiTheme="majorBidi" w:cstheme="majorBidi"/>
          <w:sz w:val="30"/>
          <w:szCs w:val="30"/>
          <w:cs/>
        </w:rPr>
        <w:t>ซึ่งไม่สามารถทำงานได้โดยปราศจาก</w:t>
      </w:r>
      <w:r w:rsidR="00A4294B" w:rsidRPr="007D30B1">
        <w:rPr>
          <w:rFonts w:asciiTheme="majorBidi" w:hAnsiTheme="majorBidi" w:cstheme="majorBidi"/>
          <w:sz w:val="30"/>
          <w:szCs w:val="30"/>
          <w:cs/>
        </w:rPr>
        <w:t>ลิขสิทธิ์ซอฟต์แวร์</w:t>
      </w:r>
      <w:r w:rsidRPr="007D30B1">
        <w:rPr>
          <w:rFonts w:asciiTheme="majorBidi" w:hAnsiTheme="majorBidi" w:cstheme="majorBidi"/>
          <w:sz w:val="30"/>
          <w:szCs w:val="30"/>
          <w:cs/>
        </w:rPr>
        <w:t>นั้นให้ถือว่า</w:t>
      </w:r>
      <w:r w:rsidR="00A4294B" w:rsidRPr="007D30B1">
        <w:rPr>
          <w:rFonts w:asciiTheme="majorBidi" w:hAnsiTheme="majorBidi" w:cstheme="majorBidi"/>
          <w:sz w:val="30"/>
          <w:szCs w:val="30"/>
          <w:cs/>
        </w:rPr>
        <w:t>ลิขสิทธิ์ซอฟต์แวร์</w:t>
      </w:r>
      <w:r w:rsidRPr="007D30B1">
        <w:rPr>
          <w:rFonts w:asciiTheme="majorBidi" w:hAnsiTheme="majorBidi" w:cstheme="majorBidi"/>
          <w:sz w:val="30"/>
          <w:szCs w:val="30"/>
          <w:cs/>
        </w:rPr>
        <w:t>ดังกล่าวเป็นส่วนหนึ่งของอุปกรณ์</w:t>
      </w:r>
      <w:r w:rsidRPr="007D30B1">
        <w:rPr>
          <w:rFonts w:asciiTheme="majorBidi" w:hAnsiTheme="majorBidi" w:cstheme="majorBidi"/>
          <w:sz w:val="30"/>
          <w:szCs w:val="30"/>
        </w:rPr>
        <w:t xml:space="preserve"> </w:t>
      </w:r>
    </w:p>
    <w:p w14:paraId="2E83D054" w14:textId="6F3A00ED" w:rsidR="00D00E81" w:rsidRPr="00B31678" w:rsidRDefault="00D00E81" w:rsidP="0078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8E50C1" w14:textId="2DD8D7BC" w:rsidR="00D00E81" w:rsidRPr="007D30B1" w:rsidRDefault="004A0900" w:rsidP="00B4269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  <w:r w:rsidRPr="004A0900">
        <w:rPr>
          <w:rFonts w:asciiTheme="majorBidi" w:hAnsiTheme="majorBidi" w:cs="Angsana New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ผลต่างระหว่างสิ่งตอบแทนสุทธิที่ได้รับจากการจำหน่ายกับมูลค่าตามบัญชีของอาคาร และอุปกรณ์ รับรู้ในกำไรหรือขาดทุน</w:t>
      </w:r>
      <w:r w:rsidR="00D00E81" w:rsidRPr="007D30B1">
        <w:rPr>
          <w:rFonts w:asciiTheme="majorBidi" w:hAnsiTheme="majorBidi" w:cstheme="majorBidi"/>
          <w:color w:val="auto"/>
          <w:sz w:val="30"/>
          <w:szCs w:val="30"/>
          <w:cs/>
        </w:rPr>
        <w:t xml:space="preserve"> </w:t>
      </w:r>
    </w:p>
    <w:p w14:paraId="09BCCF36" w14:textId="77777777" w:rsidR="00217C03" w:rsidRPr="00B31678" w:rsidRDefault="00217C0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14:paraId="2B660EF4" w14:textId="77777777" w:rsidR="00E73DD3" w:rsidRPr="007D30B1" w:rsidRDefault="00E73DD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D30B1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0558734C" w14:textId="77777777" w:rsidR="00E73DD3" w:rsidRPr="00B31678" w:rsidRDefault="00E73DD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14:paraId="2D4BD71E" w14:textId="37290A44" w:rsidR="00226C5E" w:rsidRPr="007D30B1" w:rsidRDefault="00E73DD3" w:rsidP="00B4269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7D30B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ต้นทุนในการเปลี่ยนแทนส่วนประกอบรับรู้เป็นส่วนหนึ่งของมูลค่าตามบัญชีของรายการอาคารและอุปกรณ์  </w:t>
      </w:r>
      <w:r w:rsidR="00EB528A" w:rsidRPr="007D30B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            </w:t>
      </w:r>
      <w:r w:rsidR="004A0900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เมื่อบริษัท</w:t>
      </w:r>
      <w:r w:rsidRPr="007D30B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="00CE69AA" w:rsidRPr="007D30B1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D30B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ต้นทุนที่เกิดขึ้น</w:t>
      </w:r>
      <w:r w:rsidR="0051147C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เป็นประจำ</w:t>
      </w:r>
      <w:r w:rsidRPr="007D30B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ในการ</w:t>
      </w:r>
      <w:r w:rsidR="00794648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br/>
      </w:r>
      <w:r w:rsidRPr="007D30B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ซ่อมบำรุงอาคารและอุปกรณ์จะรับรู้ในกำไรหรือขาดทุนเมื่อเกิดขึ้น</w:t>
      </w:r>
    </w:p>
    <w:p w14:paraId="1D4EFF0E" w14:textId="3BA8470A" w:rsidR="0051147C" w:rsidRDefault="00511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26AB74B" w14:textId="77777777" w:rsidR="008D4813" w:rsidRDefault="008D4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A31B250" w14:textId="1F426D60" w:rsidR="00EB528A" w:rsidRPr="007D30B1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D30B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5F929F2C" w14:textId="77777777" w:rsidR="00EB528A" w:rsidRPr="001647C4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eastAsia="en-GB"/>
        </w:rPr>
      </w:pPr>
    </w:p>
    <w:p w14:paraId="16F13B6B" w14:textId="3D625A8F" w:rsidR="00EB528A" w:rsidRPr="007D30B1" w:rsidRDefault="00EB528A" w:rsidP="00B4269E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7D30B1">
        <w:rPr>
          <w:rFonts w:asciiTheme="majorBidi" w:hAnsiTheme="majorBidi" w:cstheme="majorBidi"/>
          <w:color w:val="auto"/>
          <w:sz w:val="30"/>
          <w:szCs w:val="30"/>
          <w:cs/>
        </w:rPr>
        <w:t>ค่าเสื่อมราคาคำนวณจา</w:t>
      </w:r>
      <w:r w:rsidR="002A0C52" w:rsidRPr="007D30B1">
        <w:rPr>
          <w:rFonts w:asciiTheme="majorBidi" w:hAnsiTheme="majorBidi" w:cstheme="majorBidi"/>
          <w:color w:val="auto"/>
          <w:sz w:val="30"/>
          <w:szCs w:val="30"/>
          <w:cs/>
        </w:rPr>
        <w:t>กมูลค่าเสื่อมสภาพของรายการอาคาร</w:t>
      </w:r>
      <w:r w:rsidRPr="007D30B1">
        <w:rPr>
          <w:rFonts w:asciiTheme="majorBidi" w:hAnsiTheme="majorBidi" w:cstheme="majorBidi"/>
          <w:color w:val="auto"/>
          <w:sz w:val="30"/>
          <w:szCs w:val="30"/>
          <w:cs/>
        </w:rPr>
        <w:t>และอุปกรณ์ ซึ่งประกอบด้วยราคาทุนของสินทรัพย์หรือต้นทุนในการเปลี่ยนแทนอื่น</w:t>
      </w:r>
      <w:r w:rsidRPr="007D30B1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7D30B1">
        <w:rPr>
          <w:rFonts w:asciiTheme="majorBidi" w:hAnsiTheme="majorBidi" w:cstheme="majorBidi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0138F11A" w14:textId="77777777" w:rsidR="00C35498" w:rsidRPr="001647C4" w:rsidRDefault="00C35498" w:rsidP="00B4269E">
      <w:pPr>
        <w:pStyle w:val="Default"/>
        <w:ind w:left="540"/>
        <w:jc w:val="thaiDistribute"/>
        <w:rPr>
          <w:rFonts w:asciiTheme="majorBidi" w:hAnsiTheme="majorBidi" w:cstheme="majorBidi"/>
          <w:color w:val="auto"/>
        </w:rPr>
      </w:pPr>
    </w:p>
    <w:p w14:paraId="47C1F282" w14:textId="3C7BB0F7" w:rsidR="003E4B22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</w:t>
      </w:r>
      <w:r w:rsidR="008E5106" w:rsidRPr="007D30B1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7D30B1">
        <w:rPr>
          <w:rFonts w:asciiTheme="majorBidi" w:hAnsiTheme="majorBidi" w:cstheme="majorBidi"/>
          <w:sz w:val="30"/>
          <w:szCs w:val="30"/>
          <w:cs/>
        </w:rPr>
        <w:t>โดยประมาณของ</w:t>
      </w:r>
      <w:r w:rsidR="0051147C">
        <w:rPr>
          <w:rFonts w:asciiTheme="majorBidi" w:hAnsiTheme="majorBidi" w:cstheme="majorBidi" w:hint="cs"/>
          <w:sz w:val="30"/>
          <w:szCs w:val="30"/>
          <w:cs/>
        </w:rPr>
        <w:t>แต่ละ</w:t>
      </w:r>
      <w:r w:rsidRPr="007D30B1">
        <w:rPr>
          <w:rFonts w:asciiTheme="majorBidi" w:hAnsiTheme="majorBidi" w:cstheme="majorBidi"/>
          <w:sz w:val="30"/>
          <w:szCs w:val="30"/>
          <w:cs/>
        </w:rPr>
        <w:t>ส่วนประกอบของ</w:t>
      </w:r>
      <w:r w:rsidR="008E5106" w:rsidRPr="007D30B1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="003E4B22">
        <w:rPr>
          <w:rFonts w:asciiTheme="majorBidi" w:hAnsiTheme="majorBidi" w:cstheme="majorBidi" w:hint="cs"/>
          <w:sz w:val="30"/>
          <w:szCs w:val="30"/>
          <w:cs/>
        </w:rPr>
        <w:t>และรับรู้ในกำไรหรือขาดทุน ทั้งนี้บริษัทไม่คิดค่าเสื่อมราคาสำหรับสินทรัพย์ที่อยู่ระหว่างการก่อสร้าง</w:t>
      </w:r>
      <w:r w:rsidR="008E5106" w:rsidRPr="007D30B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9E123E1" w14:textId="77777777" w:rsidR="003E4B22" w:rsidRDefault="003E4B2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91AF68" w14:textId="55F8A5E6" w:rsidR="00186B7A" w:rsidRDefault="00EB528A" w:rsidP="003E4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ประมาณการอายุการ</w:t>
      </w:r>
      <w:r w:rsidR="008E5106" w:rsidRPr="007D30B1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7D30B1">
        <w:rPr>
          <w:rFonts w:asciiTheme="majorBidi" w:hAnsiTheme="majorBidi" w:cstheme="majorBidi"/>
          <w:sz w:val="30"/>
          <w:szCs w:val="30"/>
          <w:cs/>
        </w:rPr>
        <w:t>ของสินทรัพย์แสดงได้ดังนี้</w:t>
      </w:r>
    </w:p>
    <w:p w14:paraId="3F01502E" w14:textId="77777777" w:rsidR="00186B7A" w:rsidRPr="000B5A4C" w:rsidRDefault="00186B7A" w:rsidP="000B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1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800"/>
        <w:gridCol w:w="540"/>
      </w:tblGrid>
      <w:tr w:rsidR="008E5106" w:rsidRPr="007D30B1" w14:paraId="2CEFD0B1" w14:textId="77777777" w:rsidTr="001647C4">
        <w:tc>
          <w:tcPr>
            <w:tcW w:w="5760" w:type="dxa"/>
          </w:tcPr>
          <w:p w14:paraId="1B05D01D" w14:textId="70E76F0A" w:rsidR="008E5106" w:rsidRPr="007D30B1" w:rsidRDefault="008E5106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D30B1">
              <w:rPr>
                <w:rFonts w:asciiTheme="majorBidi" w:hAnsiTheme="majorBidi" w:cstheme="majorBidi"/>
                <w:cs/>
                <w:lang w:val="en-US"/>
              </w:rPr>
              <w:t>สินทรัพย์ให้เช่าตามสัญญาเช่าดำเนินงาน</w:t>
            </w:r>
          </w:p>
        </w:tc>
        <w:tc>
          <w:tcPr>
            <w:tcW w:w="2340" w:type="dxa"/>
            <w:gridSpan w:val="2"/>
          </w:tcPr>
          <w:p w14:paraId="490DAE98" w14:textId="77777777" w:rsidR="008E5106" w:rsidRPr="007D30B1" w:rsidRDefault="008E5106" w:rsidP="00B4269E">
            <w:pPr>
              <w:tabs>
                <w:tab w:val="clear" w:pos="1644"/>
                <w:tab w:val="clear" w:pos="1871"/>
                <w:tab w:val="left" w:pos="1962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ตามอายุสัญญาเช่า</w:t>
            </w:r>
          </w:p>
        </w:tc>
      </w:tr>
      <w:tr w:rsidR="00EB528A" w:rsidRPr="007D30B1" w14:paraId="6DA26894" w14:textId="77777777" w:rsidTr="001647C4">
        <w:tc>
          <w:tcPr>
            <w:tcW w:w="5760" w:type="dxa"/>
          </w:tcPr>
          <w:p w14:paraId="0725D71E" w14:textId="77777777" w:rsidR="00EB528A" w:rsidRPr="007D30B1" w:rsidRDefault="00EB528A" w:rsidP="00B4269E">
            <w:pPr>
              <w:pStyle w:val="a"/>
              <w:tabs>
                <w:tab w:val="clear" w:pos="1080"/>
              </w:tabs>
              <w:rPr>
                <w:rFonts w:asciiTheme="majorBidi" w:eastAsia="Cordia New" w:hAnsiTheme="majorBidi" w:cstheme="majorBidi"/>
                <w:cs/>
              </w:rPr>
            </w:pPr>
            <w:r w:rsidRPr="007D30B1">
              <w:rPr>
                <w:rFonts w:asciiTheme="majorBidi" w:eastAsia="Cordia New" w:hAnsiTheme="majorBidi" w:cstheme="majorBidi"/>
                <w:cs/>
              </w:rPr>
              <w:t>อาคารชุดสำนักงานและระบบสาธารณูปโภค</w:t>
            </w:r>
          </w:p>
        </w:tc>
        <w:tc>
          <w:tcPr>
            <w:tcW w:w="1800" w:type="dxa"/>
          </w:tcPr>
          <w:p w14:paraId="51BA51F2" w14:textId="146679D7" w:rsidR="00EB528A" w:rsidRPr="007D30B1" w:rsidRDefault="00EB528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EE4022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EE40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E616D1" w:rsidRPr="007D30B1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540" w:type="dxa"/>
          </w:tcPr>
          <w:p w14:paraId="73E685A8" w14:textId="77777777" w:rsidR="00EB528A" w:rsidRPr="007D30B1" w:rsidRDefault="00EB528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B528A" w:rsidRPr="007D30B1" w14:paraId="01936A58" w14:textId="77777777" w:rsidTr="001647C4">
        <w:tc>
          <w:tcPr>
            <w:tcW w:w="5760" w:type="dxa"/>
          </w:tcPr>
          <w:p w14:paraId="0A92DAFF" w14:textId="77777777" w:rsidR="00EB528A" w:rsidRPr="007D30B1" w:rsidRDefault="00EB528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7D30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800" w:type="dxa"/>
          </w:tcPr>
          <w:p w14:paraId="3EE82B66" w14:textId="1EE194CB" w:rsidR="00EB528A" w:rsidRPr="007D30B1" w:rsidRDefault="00EB528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7D30B1">
              <w:rPr>
                <w:rFonts w:asciiTheme="majorBidi" w:hAnsiTheme="majorBidi" w:cstheme="majorBidi"/>
                <w:sz w:val="30"/>
                <w:szCs w:val="30"/>
              </w:rPr>
              <w:t xml:space="preserve"> 7</w:t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</w:t>
            </w:r>
            <w:r w:rsidR="00E616D1"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616D1" w:rsidRPr="007D30B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</w:tcPr>
          <w:p w14:paraId="6BD5BBD2" w14:textId="77777777" w:rsidR="00EB528A" w:rsidRPr="007D30B1" w:rsidRDefault="00EB528A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B528A" w:rsidRPr="007D30B1" w14:paraId="37F5030D" w14:textId="77777777" w:rsidTr="001647C4">
        <w:tc>
          <w:tcPr>
            <w:tcW w:w="5760" w:type="dxa"/>
          </w:tcPr>
          <w:p w14:paraId="0F63599C" w14:textId="77777777" w:rsidR="00EB528A" w:rsidRPr="007D30B1" w:rsidRDefault="00EB528A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7D30B1">
              <w:rPr>
                <w:rFonts w:asciiTheme="majorBidi" w:hAnsiTheme="majorBidi" w:cstheme="majorBidi"/>
                <w:cs/>
                <w:lang w:val="en-US"/>
              </w:rPr>
              <w:t>ยานพาหนะ</w:t>
            </w:r>
          </w:p>
        </w:tc>
        <w:tc>
          <w:tcPr>
            <w:tcW w:w="1800" w:type="dxa"/>
          </w:tcPr>
          <w:p w14:paraId="71716C85" w14:textId="77777777" w:rsidR="00EB528A" w:rsidRPr="007D30B1" w:rsidRDefault="00EB528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   5</w:t>
            </w:r>
          </w:p>
        </w:tc>
        <w:tc>
          <w:tcPr>
            <w:tcW w:w="540" w:type="dxa"/>
          </w:tcPr>
          <w:p w14:paraId="275D0E29" w14:textId="77777777" w:rsidR="00EB528A" w:rsidRPr="007D30B1" w:rsidRDefault="00EB528A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D82E07D" w14:textId="77777777" w:rsidR="0029550F" w:rsidRPr="001647C4" w:rsidRDefault="0029550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0EB024A" w14:textId="77777777" w:rsidR="00EB528A" w:rsidRPr="007D30B1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สินทรัพย์รอให้เช่าจะคิดค่าเสื่อมราคาเมื่อเริ่มมีการเช่า</w:t>
      </w:r>
    </w:p>
    <w:p w14:paraId="42C3936B" w14:textId="77777777" w:rsidR="00EB528A" w:rsidRPr="007D30B1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25AA27" w14:textId="05CF61F2" w:rsidR="00EB528A" w:rsidRPr="007D30B1" w:rsidRDefault="00EB528A" w:rsidP="00EC4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</w:t>
      </w:r>
      <w:r w:rsidR="002A0C52" w:rsidRPr="007D30B1">
        <w:rPr>
          <w:rFonts w:asciiTheme="majorBidi" w:hAnsiTheme="majorBidi" w:cstheme="majorBidi"/>
          <w:sz w:val="30"/>
          <w:szCs w:val="30"/>
          <w:cs/>
        </w:rPr>
        <w:t xml:space="preserve"> อายุการให้ประโยชน์ของสินทรัพย์</w:t>
      </w:r>
      <w:r w:rsidRPr="007D30B1">
        <w:rPr>
          <w:rFonts w:asciiTheme="majorBidi" w:hAnsiTheme="majorBidi" w:cstheme="majorBidi"/>
          <w:sz w:val="30"/>
          <w:szCs w:val="30"/>
          <w:cs/>
        </w:rPr>
        <w:t>และมูลค่าคงเหลือ ถูกทบทวนอย่างน้อยที่สุดทุก</w:t>
      </w:r>
      <w:r w:rsidR="004E7465" w:rsidRPr="007D30B1">
        <w:rPr>
          <w:rFonts w:asciiTheme="majorBidi" w:hAnsiTheme="majorBidi" w:cstheme="majorBidi"/>
          <w:sz w:val="30"/>
          <w:szCs w:val="30"/>
        </w:rPr>
        <w:br/>
      </w:r>
      <w:r w:rsidRPr="007D30B1">
        <w:rPr>
          <w:rFonts w:asciiTheme="majorBidi" w:hAnsiTheme="majorBidi" w:cstheme="majorBidi"/>
          <w:sz w:val="30"/>
          <w:szCs w:val="30"/>
          <w:cs/>
        </w:rPr>
        <w:t>สิ้นรอบปีบัญชี และปรับปรุงตามความเหมาะสม</w:t>
      </w:r>
    </w:p>
    <w:p w14:paraId="6EA47972" w14:textId="630693A8" w:rsidR="00AC6EFA" w:rsidRPr="001647C4" w:rsidRDefault="00AC6EFA" w:rsidP="0078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32132A6" w14:textId="6072AFD1" w:rsidR="00EB528A" w:rsidRPr="007D30B1" w:rsidRDefault="00EB528A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7D30B1">
        <w:rPr>
          <w:rFonts w:asciiTheme="majorBidi" w:hAnsiTheme="majorBidi" w:cstheme="majorBidi"/>
          <w:b/>
          <w:bCs/>
          <w:i/>
          <w:iCs/>
          <w:cs/>
        </w:rPr>
        <w:t>ทรัพย์สินรอการขาย</w:t>
      </w:r>
    </w:p>
    <w:p w14:paraId="2BA0CF64" w14:textId="77777777" w:rsidR="00EB528A" w:rsidRPr="001647C4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340F4F0" w14:textId="0387C0D2" w:rsidR="00EB528A" w:rsidRPr="007D30B1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pacing w:val="-6"/>
          <w:sz w:val="30"/>
          <w:szCs w:val="30"/>
          <w:cs/>
        </w:rPr>
        <w:t>ทรัพย์สินรอการขาย ประกอบด้วยอสังหาริมทรัพย์รอการขายที่บริษัทคาดว่าจะขายเกินกว่า</w:t>
      </w:r>
      <w:r w:rsidR="004E7465" w:rsidRPr="007D30B1">
        <w:rPr>
          <w:rFonts w:asciiTheme="majorBidi" w:hAnsiTheme="majorBidi" w:cstheme="majorBidi"/>
          <w:spacing w:val="-6"/>
          <w:sz w:val="30"/>
          <w:szCs w:val="30"/>
        </w:rPr>
        <w:t xml:space="preserve"> 1 </w:t>
      </w:r>
      <w:r w:rsidRPr="007D30B1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 </w:t>
      </w:r>
      <w:r w:rsidRPr="007D30B1">
        <w:rPr>
          <w:rFonts w:asciiTheme="majorBidi" w:hAnsiTheme="majorBidi" w:cstheme="majorBidi"/>
          <w:sz w:val="30"/>
          <w:szCs w:val="30"/>
          <w:cs/>
        </w:rPr>
        <w:t xml:space="preserve">วัดมูลค่าราคาด้วยจำนวนที่ต่ำกว่าระหว่างมูลค่าตามบัญชีกับราคาประเมินที่คาดว่าจะจำหน่ายได้หักต้นทุนในการขาย </w:t>
      </w:r>
      <w:r w:rsidR="002A0C52" w:rsidRPr="007D30B1">
        <w:rPr>
          <w:rFonts w:asciiTheme="majorBidi" w:hAnsiTheme="majorBidi" w:cstheme="majorBidi"/>
          <w:sz w:val="30"/>
          <w:szCs w:val="30"/>
          <w:cs/>
        </w:rPr>
        <w:t>และ</w:t>
      </w:r>
      <w:r w:rsidRPr="007D30B1">
        <w:rPr>
          <w:rFonts w:asciiTheme="majorBidi" w:hAnsiTheme="majorBidi" w:cstheme="majorBidi"/>
          <w:sz w:val="30"/>
          <w:szCs w:val="30"/>
          <w:cs/>
        </w:rPr>
        <w:t>จัดประเภทเป็นสินทรัพย์ไม่หมุนเวียน</w:t>
      </w:r>
      <w:r w:rsidRPr="007D30B1">
        <w:rPr>
          <w:rFonts w:asciiTheme="majorBidi" w:hAnsiTheme="majorBidi" w:cstheme="majorBidi"/>
          <w:sz w:val="30"/>
          <w:szCs w:val="30"/>
        </w:rPr>
        <w:t xml:space="preserve"> </w:t>
      </w:r>
      <w:r w:rsidRPr="007D30B1">
        <w:rPr>
          <w:rFonts w:asciiTheme="majorBidi" w:hAnsiTheme="majorBidi" w:cstheme="majorBidi"/>
          <w:sz w:val="30"/>
          <w:szCs w:val="30"/>
          <w:cs/>
        </w:rPr>
        <w:t>ผลขาดทุนจากการด้อยค่าสำหรับการลดมูลค่าในครั้งแรกและผลกำไรและขาดทุนจากการวัดมูลค่าในภายหลังรับรู้ในกำไรหรือขาดทุน ผลกำไรรับรู้ไม่เกินยอดผลขาดทุนจากการด้อยค่าสะสมที่เคยรับรู้</w:t>
      </w:r>
    </w:p>
    <w:p w14:paraId="7E018236" w14:textId="78D0CB61" w:rsidR="00C35498" w:rsidRPr="001647C4" w:rsidRDefault="00C35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C016747" w14:textId="33F8BF5A" w:rsidR="003F4440" w:rsidRPr="007D30B1" w:rsidRDefault="003F4440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7D30B1">
        <w:rPr>
          <w:rFonts w:asciiTheme="majorBidi" w:hAnsiTheme="majorBidi" w:cstheme="majorBidi"/>
          <w:b/>
          <w:bCs/>
          <w:i/>
          <w:iCs/>
          <w:cs/>
        </w:rPr>
        <w:t>สินทรัพย์ไม่มีตัวตน</w:t>
      </w:r>
    </w:p>
    <w:p w14:paraId="7CE3E029" w14:textId="77777777" w:rsidR="003F4440" w:rsidRPr="001647C4" w:rsidRDefault="003F444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D1B8F23" w14:textId="77777777" w:rsidR="003F4440" w:rsidRPr="007D30B1" w:rsidRDefault="00053D0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7D30B1">
        <w:rPr>
          <w:rFonts w:asciiTheme="majorBidi" w:hAnsiTheme="majorBidi" w:cstheme="majorBidi"/>
          <w:i/>
          <w:iCs/>
          <w:sz w:val="30"/>
          <w:szCs w:val="30"/>
          <w:cs/>
        </w:rPr>
        <w:t>ค่า</w:t>
      </w:r>
      <w:r w:rsidR="00515481" w:rsidRPr="007D30B1">
        <w:rPr>
          <w:rFonts w:asciiTheme="majorBidi" w:hAnsiTheme="majorBidi" w:cstheme="majorBidi"/>
          <w:i/>
          <w:iCs/>
          <w:sz w:val="30"/>
          <w:szCs w:val="30"/>
          <w:cs/>
        </w:rPr>
        <w:t>ลิขสิทธิ์ซอฟต์แวร์</w:t>
      </w:r>
    </w:p>
    <w:p w14:paraId="354F1080" w14:textId="77777777" w:rsidR="003F4440" w:rsidRPr="001647C4" w:rsidRDefault="003F444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5E66FC6" w14:textId="6F9670A1" w:rsidR="00DD6EFD" w:rsidRPr="00B31678" w:rsidRDefault="00053D08" w:rsidP="004563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ค่า</w:t>
      </w:r>
      <w:r w:rsidR="00515481" w:rsidRPr="007D30B1">
        <w:rPr>
          <w:rFonts w:asciiTheme="majorBidi" w:hAnsiTheme="majorBidi" w:cstheme="majorBidi"/>
          <w:sz w:val="30"/>
          <w:szCs w:val="30"/>
          <w:cs/>
        </w:rPr>
        <w:t>ลิขสิทธิ์ซอฟต์แวร์</w:t>
      </w:r>
      <w:r w:rsidR="00B2090C" w:rsidRPr="007D30B1">
        <w:rPr>
          <w:rFonts w:asciiTheme="majorBidi" w:hAnsiTheme="majorBidi" w:cstheme="majorBidi"/>
          <w:sz w:val="30"/>
          <w:szCs w:val="30"/>
          <w:cs/>
        </w:rPr>
        <w:t>ที่บริษัทซื้อมา</w:t>
      </w:r>
      <w:r w:rsidR="00950D93" w:rsidRPr="007D30B1">
        <w:rPr>
          <w:rFonts w:asciiTheme="majorBidi" w:hAnsiTheme="majorBidi" w:cstheme="majorBidi"/>
          <w:sz w:val="30"/>
          <w:szCs w:val="30"/>
          <w:cs/>
        </w:rPr>
        <w:t xml:space="preserve">และมีอายุการใช้งานจำกัด </w:t>
      </w:r>
      <w:r w:rsidR="0028727D" w:rsidRPr="007D30B1">
        <w:rPr>
          <w:rFonts w:asciiTheme="majorBidi" w:hAnsiTheme="majorBidi" w:cstheme="majorBidi"/>
          <w:sz w:val="30"/>
          <w:szCs w:val="30"/>
          <w:cs/>
          <w:lang w:val="en-US"/>
        </w:rPr>
        <w:t>วัดมูลค่าด้วย</w:t>
      </w:r>
      <w:r w:rsidR="00B2090C" w:rsidRPr="007D30B1">
        <w:rPr>
          <w:rFonts w:asciiTheme="majorBidi" w:hAnsiTheme="majorBidi" w:cstheme="majorBidi"/>
          <w:sz w:val="30"/>
          <w:szCs w:val="30"/>
          <w:cs/>
        </w:rPr>
        <w:t>ราคาทุน</w:t>
      </w:r>
      <w:r w:rsidR="003F4440" w:rsidRPr="007D30B1">
        <w:rPr>
          <w:rFonts w:asciiTheme="majorBidi" w:hAnsiTheme="majorBidi" w:cstheme="majorBidi"/>
          <w:sz w:val="30"/>
          <w:szCs w:val="30"/>
          <w:cs/>
        </w:rPr>
        <w:t>หักค่าตัดจำหน่ายสะสมและ</w:t>
      </w:r>
      <w:r w:rsidR="00F96C3E" w:rsidRPr="007D30B1">
        <w:rPr>
          <w:rFonts w:asciiTheme="majorBidi" w:hAnsiTheme="majorBidi" w:cstheme="majorBidi"/>
          <w:sz w:val="30"/>
          <w:szCs w:val="30"/>
          <w:cs/>
        </w:rPr>
        <w:br/>
      </w:r>
      <w:r w:rsidR="003F4440" w:rsidRPr="007D30B1">
        <w:rPr>
          <w:rFonts w:asciiTheme="majorBidi" w:hAnsiTheme="majorBidi" w:cstheme="majorBidi"/>
          <w:sz w:val="30"/>
          <w:szCs w:val="30"/>
          <w:cs/>
        </w:rPr>
        <w:t>ขาดทุนจากการด้อยค่</w:t>
      </w:r>
      <w:r w:rsidR="004563C8">
        <w:rPr>
          <w:rFonts w:asciiTheme="majorBidi" w:hAnsiTheme="majorBidi" w:cstheme="majorBidi" w:hint="cs"/>
          <w:sz w:val="30"/>
          <w:szCs w:val="30"/>
          <w:cs/>
        </w:rPr>
        <w:t>า</w:t>
      </w:r>
      <w:r w:rsidR="004563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930F9" w:rsidRPr="007D30B1">
        <w:rPr>
          <w:rFonts w:asciiTheme="majorBidi" w:hAnsiTheme="majorBid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="001A5132" w:rsidRPr="007D30B1">
        <w:rPr>
          <w:rFonts w:asciiTheme="majorBidi" w:hAnsiTheme="majorBidi" w:cstheme="majorBidi"/>
          <w:sz w:val="30"/>
          <w:szCs w:val="30"/>
          <w:cs/>
        </w:rPr>
        <w:t>ค่าตัดจำหน่ายคำนวณ</w:t>
      </w:r>
      <w:r w:rsidR="004563C8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794648">
        <w:rPr>
          <w:rFonts w:asciiTheme="majorBidi" w:hAnsiTheme="majorBidi" w:cstheme="majorBidi" w:hint="cs"/>
          <w:sz w:val="30"/>
          <w:szCs w:val="30"/>
          <w:cs/>
        </w:rPr>
        <w:t>วิธี</w:t>
      </w:r>
      <w:r w:rsidR="004563C8">
        <w:rPr>
          <w:rFonts w:asciiTheme="majorBidi" w:hAnsiTheme="majorBidi" w:cstheme="majorBidi" w:hint="cs"/>
          <w:sz w:val="30"/>
          <w:szCs w:val="30"/>
          <w:cs/>
        </w:rPr>
        <w:t>เส้นตรงตามระยะเวลา</w:t>
      </w:r>
      <w:r w:rsidR="004563C8" w:rsidRPr="004563C8">
        <w:rPr>
          <w:rFonts w:asciiTheme="majorBidi" w:hAnsiTheme="majorBidi"/>
          <w:sz w:val="30"/>
          <w:szCs w:val="30"/>
          <w:cs/>
        </w:rPr>
        <w:t xml:space="preserve">ที่คาดว่าจะได้รับประโยชน์จากสินทรัพย์ไม่มีตัวตนและรับรู้ในกำไรหรือขาดทุน </w:t>
      </w:r>
    </w:p>
    <w:tbl>
      <w:tblPr>
        <w:tblpPr w:leftFromText="180" w:rightFromText="180" w:vertAnchor="text" w:horzAnchor="margin" w:tblpXSpec="center" w:tblpY="-5"/>
        <w:tblW w:w="8640" w:type="dxa"/>
        <w:tblLayout w:type="fixed"/>
        <w:tblLook w:val="0000" w:firstRow="0" w:lastRow="0" w:firstColumn="0" w:lastColumn="0" w:noHBand="0" w:noVBand="0"/>
      </w:tblPr>
      <w:tblGrid>
        <w:gridCol w:w="5688"/>
        <w:gridCol w:w="1800"/>
        <w:gridCol w:w="1152"/>
      </w:tblGrid>
      <w:tr w:rsidR="00794648" w:rsidRPr="007D30B1" w14:paraId="43C76674" w14:textId="77777777" w:rsidTr="003B19EE">
        <w:tc>
          <w:tcPr>
            <w:tcW w:w="8640" w:type="dxa"/>
            <w:gridSpan w:val="3"/>
          </w:tcPr>
          <w:p w14:paraId="4979E686" w14:textId="77777777" w:rsidR="00186B7A" w:rsidRDefault="00794648" w:rsidP="0018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ind w:hanging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ประมาณการระยะเวลาที่คาดว่าจะได้รับประโยชน์แสดงได้ดังนี้</w:t>
            </w:r>
          </w:p>
          <w:p w14:paraId="66E39491" w14:textId="5FC952CA" w:rsidR="00186B7A" w:rsidRPr="007D30B1" w:rsidRDefault="00186B7A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120" w:lineRule="auto"/>
              <w:ind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D6EFD" w:rsidRPr="007D30B1" w14:paraId="024918D5" w14:textId="77777777" w:rsidTr="001647C4">
        <w:tc>
          <w:tcPr>
            <w:tcW w:w="5688" w:type="dxa"/>
          </w:tcPr>
          <w:p w14:paraId="445AACF0" w14:textId="77777777" w:rsidR="00DD6EFD" w:rsidRPr="007D30B1" w:rsidRDefault="00DD6EFD" w:rsidP="000B5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7380"/>
              </w:tabs>
              <w:spacing w:after="0" w:line="240" w:lineRule="auto"/>
              <w:ind w:right="43" w:hanging="2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ค่าลิขสิทธิ์ซอฟต์แวร์</w:t>
            </w:r>
          </w:p>
        </w:tc>
        <w:tc>
          <w:tcPr>
            <w:tcW w:w="1800" w:type="dxa"/>
          </w:tcPr>
          <w:p w14:paraId="65A93AE4" w14:textId="77777777" w:rsidR="00DD6EFD" w:rsidRPr="007D30B1" w:rsidRDefault="00DD6EFD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7D30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D30B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D30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</w:p>
        </w:tc>
        <w:tc>
          <w:tcPr>
            <w:tcW w:w="1152" w:type="dxa"/>
          </w:tcPr>
          <w:p w14:paraId="28453683" w14:textId="77777777" w:rsidR="00DD6EFD" w:rsidRPr="007D30B1" w:rsidRDefault="00DD6EFD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0974C53" w14:textId="77777777" w:rsidR="004563C8" w:rsidRDefault="004563C8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0C04022" w14:textId="7F9EF7D9" w:rsidR="000F3160" w:rsidRPr="007D30B1" w:rsidRDefault="00F2540A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วิธีการตัดจำหน่าย ระ</w:t>
      </w:r>
      <w:r w:rsidR="002A0C52" w:rsidRPr="007D30B1">
        <w:rPr>
          <w:rFonts w:asciiTheme="majorBidi" w:hAnsiTheme="majorBidi" w:cstheme="majorBidi"/>
          <w:sz w:val="30"/>
          <w:szCs w:val="30"/>
          <w:cs/>
        </w:rPr>
        <w:t>ยะเ</w:t>
      </w:r>
      <w:r w:rsidR="00EA1B98" w:rsidRPr="007D30B1">
        <w:rPr>
          <w:rFonts w:asciiTheme="majorBidi" w:hAnsiTheme="majorBidi" w:cstheme="majorBidi"/>
          <w:sz w:val="30"/>
          <w:szCs w:val="30"/>
          <w:cs/>
        </w:rPr>
        <w:t>วลาที่คาดว่าจะได้รับประโยชน์</w:t>
      </w:r>
      <w:r w:rsidR="00F96C3E" w:rsidRPr="007D30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A1B98" w:rsidRPr="007D30B1">
        <w:rPr>
          <w:rFonts w:asciiTheme="majorBidi" w:hAnsiTheme="majorBidi" w:cstheme="majorBidi"/>
          <w:sz w:val="30"/>
          <w:szCs w:val="30"/>
          <w:cs/>
        </w:rPr>
        <w:t>และ</w:t>
      </w:r>
      <w:r w:rsidR="002A0C52" w:rsidRPr="007D30B1">
        <w:rPr>
          <w:rFonts w:asciiTheme="majorBidi" w:hAnsiTheme="majorBidi" w:cstheme="majorBidi"/>
          <w:sz w:val="30"/>
          <w:szCs w:val="30"/>
          <w:cs/>
        </w:rPr>
        <w:t>มูลค่าคงเหลือ</w:t>
      </w:r>
      <w:r w:rsidR="00F96C3E" w:rsidRPr="007D30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D30B1">
        <w:rPr>
          <w:rFonts w:asciiTheme="majorBidi" w:hAnsiTheme="majorBidi" w:cstheme="majorBidi"/>
          <w:sz w:val="30"/>
          <w:szCs w:val="30"/>
          <w:cs/>
        </w:rPr>
        <w:t>จะได้รับการทบทวนทุกสิ้นรอบปีบัญชีและปรับปรุงตามความเหมาะสม</w:t>
      </w:r>
      <w:r w:rsidRPr="007D30B1" w:rsidDel="00E44C55">
        <w:rPr>
          <w:rFonts w:asciiTheme="majorBidi" w:hAnsiTheme="majorBidi" w:cstheme="majorBidi"/>
          <w:sz w:val="30"/>
          <w:szCs w:val="30"/>
        </w:rPr>
        <w:t xml:space="preserve"> </w:t>
      </w:r>
    </w:p>
    <w:p w14:paraId="7967950D" w14:textId="653D57B5" w:rsidR="007B0790" w:rsidRPr="00B31678" w:rsidRDefault="007B0790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1B07FDA4" w14:textId="11B76C39" w:rsidR="007B0790" w:rsidRPr="007D30B1" w:rsidRDefault="007B0790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B31678">
        <w:rPr>
          <w:rFonts w:asciiTheme="majorBidi" w:hAnsiTheme="majorBidi" w:cstheme="majorBidi"/>
          <w:b/>
          <w:bCs/>
          <w:i/>
          <w:iCs/>
          <w:cs/>
        </w:rPr>
        <w:t>สัญญาเช่า</w:t>
      </w:r>
    </w:p>
    <w:p w14:paraId="44BF8F9D" w14:textId="5D5DF082" w:rsidR="007B0790" w:rsidRPr="00B31678" w:rsidRDefault="007B0790" w:rsidP="007B0790">
      <w:pPr>
        <w:pStyle w:val="a"/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</w:p>
    <w:p w14:paraId="3878F61D" w14:textId="45418818" w:rsidR="007B0790" w:rsidRPr="00B31678" w:rsidRDefault="007B0790" w:rsidP="007B079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678">
        <w:rPr>
          <w:rFonts w:ascii="Angsana New" w:hAnsi="Angsana New"/>
          <w:sz w:val="30"/>
          <w:szCs w:val="30"/>
          <w:cs/>
        </w:rPr>
        <w:t>ณ วันเริ่มต้นของสัญญา บริษัท</w:t>
      </w:r>
      <w:r w:rsidR="00435213" w:rsidRPr="00B31678">
        <w:rPr>
          <w:rFonts w:ascii="Angsana New" w:hAnsi="Angsana New"/>
          <w:sz w:val="30"/>
          <w:szCs w:val="30"/>
          <w:cs/>
        </w:rPr>
        <w:t>จ</w:t>
      </w:r>
      <w:r w:rsidRPr="00B31678">
        <w:rPr>
          <w:rFonts w:ascii="Angsana New" w:hAnsi="Angsana New"/>
          <w:sz w:val="30"/>
          <w:szCs w:val="30"/>
          <w:cs/>
        </w:rPr>
        <w:t>ะประเมินว่าสัญญาเป็นสัญญาเช่าหรือประกอบด้วยสัญญาเช่า</w:t>
      </w:r>
      <w:r w:rsidR="004A0900">
        <w:rPr>
          <w:rFonts w:ascii="Angsana New" w:hAnsi="Angsana New" w:hint="cs"/>
          <w:sz w:val="30"/>
          <w:szCs w:val="30"/>
          <w:cs/>
        </w:rPr>
        <w:t xml:space="preserve"> </w:t>
      </w:r>
      <w:r w:rsidR="004A0900" w:rsidRPr="004A0900">
        <w:rPr>
          <w:rFonts w:ascii="Angsana New" w:hAnsi="Angsana New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  <w:r w:rsidR="004A090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FBB812A" w14:textId="5FB8763F" w:rsidR="00800188" w:rsidRPr="00B31678" w:rsidRDefault="007B0790" w:rsidP="00B31678">
      <w:pPr>
        <w:tabs>
          <w:tab w:val="clear" w:pos="680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  <w:r w:rsidRPr="00B31678" w:rsidDel="005868E9">
        <w:rPr>
          <w:rFonts w:ascii="Angsana New" w:hAnsi="Angsana New"/>
          <w:sz w:val="30"/>
          <w:szCs w:val="30"/>
          <w:shd w:val="clear" w:color="auto" w:fill="CCCCCC"/>
        </w:rPr>
        <w:t xml:space="preserve"> </w:t>
      </w:r>
    </w:p>
    <w:p w14:paraId="2D9116B6" w14:textId="77777777" w:rsidR="007B0790" w:rsidRPr="00B31678" w:rsidRDefault="007B0790" w:rsidP="007B0790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1678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32210A8D" w14:textId="77777777" w:rsidR="007B0790" w:rsidRPr="00B31678" w:rsidRDefault="007B0790" w:rsidP="007B079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89E932C" w14:textId="06A21C7A" w:rsidR="007B0790" w:rsidRPr="00B31678" w:rsidRDefault="007B0790" w:rsidP="007B079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31678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บริษัทจะปันส่วนสิ่งตอบแทนที่ต้องจ่ายตามสัญญาให้กับแต่ละส่วนประกอบของสัญญาเช่าตามราค</w:t>
      </w:r>
      <w:r w:rsidR="00794648">
        <w:rPr>
          <w:rFonts w:ascii="Angsana New" w:hAnsi="Angsana New" w:hint="cs"/>
          <w:sz w:val="30"/>
          <w:szCs w:val="30"/>
          <w:cs/>
        </w:rPr>
        <w:t>า</w:t>
      </w:r>
      <w:r w:rsidRPr="00B31678">
        <w:rPr>
          <w:rFonts w:ascii="Angsana New" w:hAnsi="Angsana New"/>
          <w:sz w:val="30"/>
          <w:szCs w:val="30"/>
          <w:cs/>
        </w:rPr>
        <w:t>เอกเทศ</w:t>
      </w:r>
      <w:r w:rsidR="004563C8" w:rsidRPr="004563C8">
        <w:rPr>
          <w:rFonts w:ascii="Angsana New" w:hAnsi="Angsana New"/>
          <w:sz w:val="30"/>
          <w:szCs w:val="30"/>
          <w:cs/>
        </w:rPr>
        <w:t>ของแต่ละส่วนประกอบ</w:t>
      </w:r>
      <w:r w:rsidRPr="00B31678">
        <w:rPr>
          <w:rFonts w:ascii="Angsana New" w:hAnsi="Angsana New"/>
          <w:sz w:val="30"/>
          <w:szCs w:val="30"/>
          <w:cs/>
        </w:rPr>
        <w:t xml:space="preserve"> สำหรับสัญญาเช่าอสังหาริมทรัพย์</w:t>
      </w:r>
      <w:r w:rsidR="00AB2616">
        <w:rPr>
          <w:rFonts w:ascii="Angsana New" w:hAnsi="Angsana New" w:hint="cs"/>
          <w:sz w:val="30"/>
          <w:szCs w:val="30"/>
          <w:cs/>
        </w:rPr>
        <w:t xml:space="preserve"> </w:t>
      </w:r>
      <w:r w:rsidRPr="00B31678">
        <w:rPr>
          <w:rFonts w:ascii="Angsana New" w:hAnsi="Angsana New"/>
          <w:sz w:val="30"/>
          <w:szCs w:val="3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</w:t>
      </w:r>
      <w:r w:rsidR="00794648">
        <w:rPr>
          <w:rFonts w:ascii="Angsana New" w:hAnsi="Angsana New"/>
          <w:sz w:val="30"/>
          <w:szCs w:val="30"/>
          <w:cs/>
        </w:rPr>
        <w:br/>
      </w:r>
      <w:r w:rsidRPr="00B31678">
        <w:rPr>
          <w:rFonts w:ascii="Angsana New" w:hAnsi="Angsana New"/>
          <w:sz w:val="30"/>
          <w:szCs w:val="30"/>
          <w:cs/>
        </w:rPr>
        <w:t>เป็นสัญญาเช่า</w:t>
      </w:r>
      <w:r w:rsidR="004563C8">
        <w:rPr>
          <w:rFonts w:ascii="Angsana New" w:hAnsi="Angsana New" w:hint="cs"/>
          <w:sz w:val="30"/>
          <w:szCs w:val="30"/>
          <w:cs/>
        </w:rPr>
        <w:t>ทั้งหมด</w:t>
      </w:r>
    </w:p>
    <w:p w14:paraId="3680D18E" w14:textId="77777777" w:rsidR="007B0790" w:rsidRPr="00B31678" w:rsidRDefault="007B0790" w:rsidP="007B0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</w:p>
    <w:p w14:paraId="06F414DF" w14:textId="670ED6DD" w:rsidR="007B0790" w:rsidRPr="00B31678" w:rsidRDefault="007B0790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31678">
        <w:rPr>
          <w:rFonts w:ascii="Angsana New" w:hAnsi="Angsana New"/>
          <w:sz w:val="30"/>
          <w:szCs w:val="30"/>
          <w:cs/>
          <w:lang w:val="en-US" w:eastAsia="en-US"/>
        </w:rPr>
        <w:t>บริษัทรับรู้สินทรัพย์</w:t>
      </w:r>
      <w:r w:rsidRPr="00B31678">
        <w:rPr>
          <w:rFonts w:asciiTheme="majorBidi" w:hAnsiTheme="majorBidi" w:cstheme="majorBidi"/>
          <w:b/>
          <w:sz w:val="30"/>
          <w:szCs w:val="30"/>
          <w:cs/>
        </w:rPr>
        <w:t>สิทธิการใช้และหนี้สินตามสัญญาเช่า ณ วันที่สัญญาเช่าเริ่มมีผล</w:t>
      </w:r>
      <w:r w:rsidR="00F95F94" w:rsidRPr="00B3167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95F94" w:rsidRPr="00B31678">
        <w:rPr>
          <w:rFonts w:asciiTheme="majorBidi" w:hAnsiTheme="majorBidi" w:cstheme="majorBidi"/>
          <w:b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CD17225" w14:textId="575727C9" w:rsidR="00095EDF" w:rsidRDefault="00095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</w:p>
    <w:p w14:paraId="6A14EC0D" w14:textId="09F1393D" w:rsidR="007B0790" w:rsidRPr="00B31678" w:rsidRDefault="007B0790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</w:t>
      </w:r>
      <w:r w:rsidR="003010D0" w:rsidRPr="003010D0">
        <w:rPr>
          <w:rFonts w:asciiTheme="majorBidi" w:hAnsiTheme="majorBidi"/>
          <w:b/>
          <w:sz w:val="30"/>
          <w:szCs w:val="30"/>
          <w:cs/>
        </w:rPr>
        <w:t xml:space="preserve">ปรับปรุงด้วยเงินจ่ายล่วงหน้ารวมกับต้นทุนทางตรงเริ่มแรก </w:t>
      </w:r>
      <w:r w:rsidRPr="00B31678">
        <w:rPr>
          <w:rFonts w:ascii="Angsana New" w:hAnsi="Angsana New"/>
          <w:sz w:val="30"/>
          <w:szCs w:val="30"/>
          <w:cs/>
          <w:lang w:val="en-US" w:eastAsia="en-US"/>
        </w:rPr>
        <w:t>และประมาณการต้นทุนในการบูรณะและสุทธิจากสิ่งจูงใจในสัญญาเช่าที่ได้รับ</w:t>
      </w:r>
      <w:r w:rsidR="00AF5289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B31678">
        <w:rPr>
          <w:rFonts w:ascii="Angsana New" w:hAnsi="Angsana New"/>
          <w:sz w:val="30"/>
          <w:szCs w:val="30"/>
          <w:cs/>
          <w:lang w:val="en-US" w:eastAsia="en-US"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เว้นแต่สัญญา</w:t>
      </w:r>
      <w:r w:rsidR="00D14D38">
        <w:rPr>
          <w:rFonts w:ascii="Angsana New" w:hAnsi="Angsana New" w:hint="cs"/>
          <w:sz w:val="30"/>
          <w:szCs w:val="30"/>
          <w:cs/>
          <w:lang w:val="en-US" w:eastAsia="en-US"/>
        </w:rPr>
        <w:t>ที่</w:t>
      </w:r>
      <w:r w:rsidRPr="00B31678">
        <w:rPr>
          <w:rFonts w:ascii="Angsana New" w:hAnsi="Angsana New"/>
          <w:sz w:val="30"/>
          <w:szCs w:val="30"/>
          <w:cs/>
          <w:lang w:val="en-US" w:eastAsia="en-US"/>
        </w:rPr>
        <w:t>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</w:t>
      </w:r>
      <w:r w:rsidRPr="00B31678">
        <w:rPr>
          <w:rFonts w:asciiTheme="majorBidi" w:hAnsiTheme="majorBidi" w:cstheme="majorBidi"/>
          <w:b/>
          <w:sz w:val="30"/>
          <w:szCs w:val="30"/>
          <w:cs/>
        </w:rPr>
        <w:t>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E8F5F8D" w14:textId="6D51761E" w:rsidR="00435213" w:rsidRPr="00B31678" w:rsidRDefault="00435213" w:rsidP="007B0790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066A1769" w14:textId="2F10D869" w:rsidR="008D4813" w:rsidRDefault="00435213" w:rsidP="008D481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3010D0">
        <w:rPr>
          <w:rFonts w:asciiTheme="majorBidi" w:hAnsiTheme="majorBidi" w:cstheme="majorBidi" w:hint="cs"/>
          <w:b/>
          <w:sz w:val="30"/>
          <w:szCs w:val="30"/>
          <w:cs/>
        </w:rPr>
        <w:t xml:space="preserve">ต้องจ่ายทั้งหมดตามสัญญา </w:t>
      </w:r>
      <w:r w:rsidR="003010D0" w:rsidRPr="003010D0">
        <w:rPr>
          <w:rFonts w:asciiTheme="majorBidi" w:hAnsiTheme="majorBidi"/>
          <w:b/>
          <w:sz w:val="30"/>
          <w:szCs w:val="30"/>
          <w:cs/>
        </w:rPr>
        <w:t>ทั้งนี้บริษัทใช้อัตราดอกเบี้ยเงินกู้ยืมส่วนเพิ่มของบริษัทในการคิดลดเป็นมูลค่าปัจจุบัน</w:t>
      </w:r>
      <w:r w:rsidR="00315336"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="007B0790" w:rsidRPr="00B31678">
        <w:rPr>
          <w:rFonts w:asciiTheme="majorBidi" w:hAnsiTheme="majorBidi" w:cstheme="majorBidi"/>
          <w:b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="008D4813"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1FCE0197" w14:textId="6285A93D" w:rsidR="007B0790" w:rsidRPr="00B31678" w:rsidRDefault="00315336" w:rsidP="0031533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5336">
        <w:rPr>
          <w:rFonts w:asciiTheme="majorBidi" w:hAnsiTheme="majorBidi"/>
          <w:b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Pr="00315336">
        <w:rPr>
          <w:rFonts w:asciiTheme="majorBidi" w:hAnsiTheme="majorBidi"/>
          <w:b/>
          <w:sz w:val="30"/>
          <w:szCs w:val="30"/>
          <w:cs/>
        </w:rPr>
        <w:t>หรือมีการเปลี่ยนแปลงการประเมินการเลือกใช้สิทธิที่ระบุใน</w:t>
      </w:r>
      <w:r w:rsidR="00755FC7">
        <w:rPr>
          <w:rFonts w:asciiTheme="majorBidi" w:hAnsiTheme="majorBidi"/>
          <w:b/>
          <w:sz w:val="30"/>
          <w:szCs w:val="30"/>
          <w:cs/>
        </w:rPr>
        <w:br/>
      </w:r>
      <w:r w:rsidRPr="00315336">
        <w:rPr>
          <w:rFonts w:asciiTheme="majorBidi" w:hAnsiTheme="majorBidi"/>
          <w:b/>
          <w:sz w:val="30"/>
          <w:szCs w:val="30"/>
          <w:cs/>
        </w:rPr>
        <w:t xml:space="preserve">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743D696B" w14:textId="73021891" w:rsidR="00800188" w:rsidRDefault="00800188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7B329B9" w14:textId="77777777" w:rsidR="007B0790" w:rsidRPr="00B31678" w:rsidRDefault="007B0790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B31678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2F549A97" w14:textId="77777777" w:rsidR="007B0790" w:rsidRPr="00B31678" w:rsidRDefault="007B0790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BBB5A69" w14:textId="3CBA6ACB" w:rsidR="007B0790" w:rsidRPr="00B31678" w:rsidRDefault="007B0790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บริษัทจะปันส่วนสิ่งตอบแทนที่จะได้รับตามสัญญาให้กับ แต่ละส่วนประกอบ</w:t>
      </w:r>
      <w:r w:rsidR="00315336">
        <w:rPr>
          <w:rFonts w:asciiTheme="majorBidi" w:hAnsiTheme="majorBidi" w:cstheme="majorBidi" w:hint="cs"/>
          <w:b/>
          <w:sz w:val="30"/>
          <w:szCs w:val="30"/>
          <w:cs/>
        </w:rPr>
        <w:t>ขอ</w:t>
      </w:r>
      <w:r w:rsidR="00755FC7">
        <w:rPr>
          <w:rFonts w:asciiTheme="majorBidi" w:hAnsiTheme="majorBidi" w:cstheme="majorBidi" w:hint="cs"/>
          <w:b/>
          <w:sz w:val="30"/>
          <w:szCs w:val="30"/>
          <w:cs/>
        </w:rPr>
        <w:t>ง</w:t>
      </w:r>
      <w:r w:rsidR="00315336">
        <w:rPr>
          <w:rFonts w:asciiTheme="majorBidi" w:hAnsiTheme="majorBidi" w:cstheme="majorBidi" w:hint="cs"/>
          <w:b/>
          <w:sz w:val="30"/>
          <w:szCs w:val="30"/>
          <w:cs/>
        </w:rPr>
        <w:t>สัญญา</w:t>
      </w:r>
      <w:r w:rsidRPr="00B31678">
        <w:rPr>
          <w:rFonts w:asciiTheme="majorBidi" w:hAnsiTheme="majorBidi" w:cstheme="majorBidi"/>
          <w:b/>
          <w:sz w:val="30"/>
          <w:szCs w:val="30"/>
          <w:cs/>
        </w:rPr>
        <w:t>ตามเกณฑ์ราคาขายที่เป็นเอกเทศ</w:t>
      </w:r>
    </w:p>
    <w:p w14:paraId="3D8859E4" w14:textId="77777777" w:rsidR="007B0790" w:rsidRPr="00B31678" w:rsidRDefault="007B0790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32ED6150" w14:textId="1F429B81" w:rsidR="007B0790" w:rsidRPr="0010371B" w:rsidRDefault="007B0790" w:rsidP="0010371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ณ วันเริ่มต้นของสัญญา</w:t>
      </w:r>
      <w:r w:rsidR="00BE620A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ให้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เช่า</w:t>
      </w:r>
      <w:r w:rsidR="0010371B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 xml:space="preserve"> บริษัทพิจารณาจัดประเภทของสัญญาเช่าที่ไ</w:t>
      </w:r>
      <w:r w:rsidRPr="0010371B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ด้โอนความเสี่ยงและผลตอบแทนทั้งหมดหรือเกือบทั้งหมดที่ผู้เป็นเจ้าของพึงได้รับจากสินทรัพย์</w:t>
      </w:r>
      <w:r w:rsidRPr="0010371B">
        <w:rPr>
          <w:rFonts w:asciiTheme="majorBidi" w:hAnsiTheme="majorBidi" w:cstheme="majorBidi"/>
          <w:b/>
          <w:sz w:val="30"/>
          <w:szCs w:val="30"/>
          <w:cs/>
        </w:rPr>
        <w:t>อ้างอิงไปให้แก่ผู้เช่าเป็นสัญญาเช่าเงินทุน สัญญ</w:t>
      </w:r>
      <w:r w:rsidR="0010371B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าที่ไม่เข้าเงื่อนไข</w:t>
      </w:r>
      <w:r w:rsidRPr="0010371B">
        <w:rPr>
          <w:rFonts w:asciiTheme="majorBidi" w:hAnsiTheme="majorBidi" w:cstheme="majorBidi"/>
          <w:b/>
          <w:sz w:val="30"/>
          <w:szCs w:val="30"/>
          <w:cs/>
        </w:rPr>
        <w:t>ดังกล่าวจะจัดประเภทเป็นสัญญาเช่าดำเนินงาน</w:t>
      </w:r>
    </w:p>
    <w:p w14:paraId="77DDBC6E" w14:textId="77777777" w:rsidR="00435213" w:rsidRPr="00B31678" w:rsidRDefault="00435213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06EA34D9" w14:textId="1A46E5F7" w:rsidR="007B0790" w:rsidRPr="00B31678" w:rsidRDefault="007B0790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บริษัทที่ได้จากเงินลงทุนสุทธิคงเหลือตามสัญญาเช่า</w:t>
      </w:r>
    </w:p>
    <w:p w14:paraId="6AB3963F" w14:textId="77777777" w:rsidR="0010371B" w:rsidRPr="00B31678" w:rsidRDefault="0010371B" w:rsidP="0010371B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0697EE6B" w14:textId="569FBB39" w:rsidR="0010371B" w:rsidRPr="00B31678" w:rsidRDefault="0010371B" w:rsidP="0010371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บริษัทรับรู้ค่าเช่ารับจากสัญญาเช่าดำเนินงาน</w:t>
      </w:r>
      <w:r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ในกำไรหรือขาดทุน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ด้วยวิธีเส้นตรงตลอดอายุสัญญาเช่า และแสดงเป็นส่วนหนึ่งของรายได้ค่าเช่า</w:t>
      </w:r>
      <w:r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 xml:space="preserve"> 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ต้นทุนทางตรงเริ่มแรกที่เกิดขึ้นเพื่อการได้มาซึ่งสัญญาเช่าดำเนินงานจะรวมเป็น</w:t>
      </w:r>
      <w:r w:rsidR="00755FC7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br/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B31678">
        <w:rPr>
          <w:rFonts w:asciiTheme="majorBidi" w:hAnsiTheme="majorBidi" w:cstheme="majorBidi"/>
          <w:b/>
          <w:sz w:val="30"/>
          <w:szCs w:val="30"/>
          <w:lang w:val="x-none" w:eastAsia="x-none"/>
        </w:rPr>
        <w:t xml:space="preserve"> 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ค่าเช่าที่อาจเกิดขึ้นรับรู้เป็นรายได้</w:t>
      </w:r>
      <w:r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ค่าเช่า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ในรอบระยะเวลา</w:t>
      </w:r>
      <w:r w:rsidRPr="00B31678">
        <w:rPr>
          <w:rFonts w:asciiTheme="majorBidi" w:hAnsiTheme="majorBidi" w:cstheme="majorBidi"/>
          <w:b/>
          <w:sz w:val="30"/>
          <w:szCs w:val="30"/>
          <w:cs/>
        </w:rPr>
        <w:t xml:space="preserve">บัญชีที่ได้รับ </w:t>
      </w:r>
    </w:p>
    <w:p w14:paraId="61FA2991" w14:textId="77777777" w:rsidR="007B0790" w:rsidRPr="00B31678" w:rsidRDefault="007B0790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5199D7B" w14:textId="4F15E7DE" w:rsidR="007B0790" w:rsidRDefault="007B0790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บริษัทตัดรายการและ</w:t>
      </w:r>
      <w:r w:rsidR="0010371B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พิจารณา</w:t>
      </w:r>
      <w:r w:rsidR="00B96527">
        <w:rPr>
          <w:rFonts w:asciiTheme="majorBidi" w:hAnsiTheme="majorBidi" w:cstheme="majorBidi" w:hint="cs"/>
          <w:b/>
          <w:sz w:val="30"/>
          <w:szCs w:val="30"/>
          <w:cs/>
          <w:lang w:eastAsia="x-none"/>
        </w:rPr>
        <w:t>ผลขาดทุนด้านเครดิตที่คาดว่าจะเกิดขึ้น</w:t>
      </w:r>
      <w:r w:rsidR="0010371B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ของลูกหนี้สัญญาเช่าตามที่เปิดเผยใน</w:t>
      </w:r>
      <w:r w:rsidR="00B96527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="0010371B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 xml:space="preserve">หมายเหตุข้อ </w:t>
      </w:r>
      <w:r w:rsidR="00781EA9">
        <w:rPr>
          <w:rFonts w:asciiTheme="majorBidi" w:hAnsiTheme="majorBidi" w:cstheme="majorBidi"/>
          <w:bCs/>
          <w:sz w:val="30"/>
          <w:szCs w:val="30"/>
          <w:lang w:eastAsia="x-none"/>
        </w:rPr>
        <w:t>3</w:t>
      </w:r>
      <w:r w:rsidR="0010371B">
        <w:rPr>
          <w:rFonts w:asciiTheme="majorBidi" w:hAnsiTheme="majorBidi" w:cstheme="majorBidi" w:hint="cs"/>
          <w:b/>
          <w:sz w:val="30"/>
          <w:szCs w:val="30"/>
          <w:cs/>
          <w:lang w:eastAsia="x-none"/>
        </w:rPr>
        <w:t xml:space="preserve">(ฌ) </w:t>
      </w:r>
    </w:p>
    <w:p w14:paraId="33B40E04" w14:textId="1D8A7F67" w:rsidR="00B75459" w:rsidRDefault="008D4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>
        <w:rPr>
          <w:rFonts w:asciiTheme="majorBidi" w:hAnsiTheme="majorBidi" w:cstheme="majorBidi"/>
          <w:b/>
          <w:sz w:val="30"/>
          <w:szCs w:val="30"/>
          <w:lang w:val="x-none" w:eastAsia="x-none"/>
        </w:rPr>
        <w:br w:type="page"/>
      </w:r>
    </w:p>
    <w:p w14:paraId="511E5AB4" w14:textId="63CDAD5F" w:rsidR="00435213" w:rsidRPr="007D30B1" w:rsidRDefault="00435213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7D30B1">
        <w:rPr>
          <w:rFonts w:asciiTheme="majorBidi" w:hAnsiTheme="majorBidi" w:cstheme="majorBidi"/>
          <w:b/>
          <w:bCs/>
          <w:i/>
          <w:iCs/>
          <w:cs/>
        </w:rPr>
        <w:lastRenderedPageBreak/>
        <w:t>การด้อยค่าสินทรัพย์ทางการเงิน</w:t>
      </w:r>
    </w:p>
    <w:p w14:paraId="4C9977EC" w14:textId="7F656CE8" w:rsidR="00435213" w:rsidRPr="00781EA9" w:rsidRDefault="00435213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E47D3A8" w14:textId="77777777" w:rsidR="007D30B1" w:rsidRPr="00B31678" w:rsidRDefault="007D30B1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D30B1">
        <w:rPr>
          <w:rFonts w:asciiTheme="majorBidi" w:hAnsiTheme="majorBidi"/>
          <w:i/>
          <w:iCs/>
          <w:sz w:val="30"/>
          <w:szCs w:val="30"/>
          <w:cs/>
        </w:rPr>
        <w:t>การประมาณการและการใช้ดุลยพินิจที่สำคัญ</w:t>
      </w:r>
    </w:p>
    <w:p w14:paraId="248FCA45" w14:textId="77777777" w:rsidR="007D30B1" w:rsidRPr="00781EA9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A73843" w14:textId="6ECF0889" w:rsidR="007D30B1" w:rsidRDefault="007D30B1" w:rsidP="0080018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eastAsia="x-none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การคำนวณผลขาดทุนด้านเครดิตที่คาดว่าจะเกิดขึ้นของบริษัทขึ้นอยู่กับแบบจำลองที่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</w:t>
      </w:r>
      <w:r w:rsidR="001956FA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ผลขาดทุนด้านเครดิตที่คาดว่าจะเกิดขึ้นรวมถึงการเลือกข้อมูลเศรษฐกิจมหภาค การคำนวณผลขาดทุนด้านเครดิตที่คาดว่าจะเกิดขึ้นยังเกี่ยวข้องกับการใช้ดุลยพินิจของผู้เชี่ยวชาญทางด้านเครดิตซึ่งฝ่ายบริหารนำมาพิจารณาร่วมกับข้อมูลที่หลากหลายของคู่สัญญาซึ่งมาจากทั้งภายในและภายนอก</w:t>
      </w:r>
    </w:p>
    <w:p w14:paraId="3AEFD382" w14:textId="77777777" w:rsidR="00800188" w:rsidRPr="00781EA9" w:rsidRDefault="00800188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266996" w14:textId="4855D758" w:rsidR="007D30B1" w:rsidRPr="00B31678" w:rsidRDefault="007D30B1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D30B1">
        <w:rPr>
          <w:rFonts w:asciiTheme="majorBidi" w:hAnsiTheme="majorBidi"/>
          <w:i/>
          <w:iCs/>
          <w:sz w:val="30"/>
          <w:szCs w:val="30"/>
          <w:cs/>
        </w:rPr>
        <w:t>การวัดมูลค่า</w:t>
      </w:r>
      <w:r w:rsidR="003D1A06">
        <w:rPr>
          <w:rFonts w:asciiTheme="majorBidi" w:hAnsiTheme="majorBidi" w:hint="cs"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</w:p>
    <w:p w14:paraId="32AD7416" w14:textId="77777777" w:rsidR="007D30B1" w:rsidRPr="00781EA9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B4C9B" w14:textId="4561D3B7" w:rsidR="007D30B1" w:rsidRPr="00B31678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ผลขาดทุนด้านเครดิตที่คาดว่าจะเกิดขึ้นแสดงมูลค่าปัจจุบันของจำนวนเงินสดที่คาดว่าจะไม่ได้รับสำหรับระยะเวลาที่เหลืออยู่ของสินทรัพย์ทางการเงินหรือสัญญาค้ำประกัน จำนวนเงินสดที่คาดว่าจะไม่ได้รับ คือ ส่วนต่างระหว่างกระแสเงินสดตามสัญญาและกระแสเงินสดที่คาดว่าจะได้รับตลอดระยะเวลาตามสัญญาของเครื่องมือทางการเงิน</w:t>
      </w:r>
    </w:p>
    <w:p w14:paraId="3AC69D44" w14:textId="77777777" w:rsidR="007D30B1" w:rsidRPr="00781EA9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  <w:cs/>
        </w:rPr>
      </w:pPr>
    </w:p>
    <w:p w14:paraId="708C1410" w14:textId="213230EE" w:rsidR="007D30B1" w:rsidRPr="00B31678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D30B1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</w:t>
      </w:r>
      <w:r>
        <w:rPr>
          <w:rFonts w:asciiTheme="majorBidi" w:hAnsiTheme="majorBidi"/>
          <w:sz w:val="30"/>
          <w:szCs w:val="30"/>
        </w:rPr>
        <w:br/>
      </w:r>
      <w:r w:rsidRPr="007D30B1">
        <w:rPr>
          <w:rFonts w:asciiTheme="majorBidi" w:hAnsiTheme="majorBidi"/>
          <w:sz w:val="30"/>
          <w:szCs w:val="30"/>
          <w:cs/>
        </w:rPr>
        <w:t>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48EAAC43" w14:textId="77777777" w:rsidR="007D30B1" w:rsidRPr="00781EA9" w:rsidRDefault="007D30B1" w:rsidP="007D3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6DDF6951" w14:textId="5F0B16F1" w:rsidR="007D30B1" w:rsidRPr="00B31678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/>
          <w:sz w:val="30"/>
          <w:szCs w:val="30"/>
          <w:cs/>
        </w:rPr>
        <w:t>การประมาณการของจำนวนเงินสดที่คาดว่าจะไม่ได้รับคำนวณโดยคูณความน่าจะเป็นที่ลูกหนี้จะผิดนัดชำระหนี้ (</w:t>
      </w:r>
      <w:r w:rsidRPr="007D30B1">
        <w:rPr>
          <w:rFonts w:asciiTheme="majorBidi" w:hAnsiTheme="majorBidi" w:cstheme="majorBidi"/>
          <w:sz w:val="30"/>
          <w:szCs w:val="30"/>
        </w:rPr>
        <w:t xml:space="preserve">PD - Probability of default) </w:t>
      </w:r>
      <w:r w:rsidRPr="007D30B1">
        <w:rPr>
          <w:rFonts w:asciiTheme="majorBidi" w:hAnsiTheme="majorBidi"/>
          <w:sz w:val="30"/>
          <w:szCs w:val="30"/>
          <w:cs/>
        </w:rPr>
        <w:t>กับ ร้อยละของความเสียหายที่อาจจะเกิดขึ้นเมื่อลูกหนี้ผิดนัดชำระหนี้ต่อยอดหนี้ (</w:t>
      </w:r>
      <w:r w:rsidRPr="007D30B1">
        <w:rPr>
          <w:rFonts w:asciiTheme="majorBidi" w:hAnsiTheme="majorBidi" w:cstheme="majorBidi"/>
          <w:sz w:val="30"/>
          <w:szCs w:val="30"/>
        </w:rPr>
        <w:t xml:space="preserve">LGD - Loss given default) </w:t>
      </w:r>
      <w:r w:rsidRPr="007D30B1">
        <w:rPr>
          <w:rFonts w:asciiTheme="majorBidi" w:hAnsiTheme="majorBidi"/>
          <w:sz w:val="30"/>
          <w:szCs w:val="30"/>
          <w:cs/>
        </w:rPr>
        <w:t>กับ ยอดหนี้หรือประมาณการยอดหนี้เมื่อลูกหนี้ผิดนัดชำระ (</w:t>
      </w:r>
      <w:r w:rsidRPr="007D30B1">
        <w:rPr>
          <w:rFonts w:asciiTheme="majorBidi" w:hAnsiTheme="majorBidi" w:cstheme="majorBidi"/>
          <w:sz w:val="30"/>
          <w:szCs w:val="30"/>
        </w:rPr>
        <w:t>EAD - Exposure at the time of default)</w:t>
      </w:r>
    </w:p>
    <w:p w14:paraId="2ED8469B" w14:textId="77777777" w:rsidR="007D30B1" w:rsidRPr="00781EA9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197DA7" w14:textId="477C0AAB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</w:rPr>
      </w:pPr>
      <w:r w:rsidRPr="00843FBC">
        <w:rPr>
          <w:rFonts w:asciiTheme="majorBidi" w:hAnsiTheme="majorBidi"/>
          <w:sz w:val="30"/>
          <w:szCs w:val="30"/>
          <w:cs/>
        </w:rPr>
        <w:t xml:space="preserve">สมมติฐานเศรษฐกิจมหภาคที่คาดการณ์ไว้ถูกรวมอยู่ใน </w:t>
      </w:r>
      <w:r w:rsidRPr="00843FBC">
        <w:rPr>
          <w:rFonts w:asciiTheme="majorBidi" w:hAnsiTheme="majorBidi"/>
          <w:sz w:val="30"/>
          <w:szCs w:val="30"/>
        </w:rPr>
        <w:t xml:space="preserve">PD LGD </w:t>
      </w:r>
      <w:r w:rsidRPr="00843FBC">
        <w:rPr>
          <w:rFonts w:asciiTheme="majorBidi" w:hAnsiTheme="majorBidi"/>
          <w:sz w:val="30"/>
          <w:szCs w:val="30"/>
          <w:cs/>
        </w:rPr>
        <w:t xml:space="preserve">และ </w:t>
      </w:r>
      <w:r w:rsidRPr="00843FBC">
        <w:rPr>
          <w:rFonts w:asciiTheme="majorBidi" w:hAnsiTheme="majorBidi"/>
          <w:sz w:val="30"/>
          <w:szCs w:val="30"/>
        </w:rPr>
        <w:t xml:space="preserve">EAD </w:t>
      </w:r>
      <w:r w:rsidRPr="00843FBC">
        <w:rPr>
          <w:rFonts w:asciiTheme="majorBidi" w:hAnsiTheme="majorBidi"/>
          <w:sz w:val="30"/>
          <w:szCs w:val="30"/>
          <w:cs/>
        </w:rPr>
        <w:t xml:space="preserve">หากมีความเกี่ยวข้องและหากมีการระบุถึงปัจจัยที่มีอิทธิพลต่อความเสี่ยงด้านเครดิต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</w:t>
      </w:r>
    </w:p>
    <w:p w14:paraId="375F3874" w14:textId="77777777" w:rsidR="00385813" w:rsidRPr="00781EA9" w:rsidRDefault="00385813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8CAF945" w14:textId="2ABD3321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</w:rPr>
      </w:pPr>
      <w:r w:rsidRPr="00843FBC">
        <w:rPr>
          <w:rFonts w:asciiTheme="majorBidi" w:hAnsiTheme="majorBidi"/>
          <w:sz w:val="30"/>
          <w:szCs w:val="30"/>
          <w:cs/>
        </w:rPr>
        <w:lastRenderedPageBreak/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 ทั้งในแง่ของการพิจารณา </w:t>
      </w:r>
      <w:r w:rsidRPr="00843FBC">
        <w:rPr>
          <w:rFonts w:asciiTheme="majorBidi" w:hAnsiTheme="majorBidi" w:cstheme="majorBidi"/>
          <w:sz w:val="30"/>
          <w:szCs w:val="30"/>
        </w:rPr>
        <w:t xml:space="preserve">PD LGD </w:t>
      </w:r>
      <w:r w:rsidRPr="00843FBC">
        <w:rPr>
          <w:rFonts w:asciiTheme="majorBidi" w:hAnsiTheme="majorBidi"/>
          <w:sz w:val="30"/>
          <w:szCs w:val="30"/>
          <w:cs/>
        </w:rPr>
        <w:t xml:space="preserve">และ </w:t>
      </w:r>
      <w:r w:rsidRPr="00843FBC">
        <w:rPr>
          <w:rFonts w:asciiTheme="majorBidi" w:hAnsiTheme="majorBidi" w:cstheme="majorBidi"/>
          <w:sz w:val="30"/>
          <w:szCs w:val="30"/>
        </w:rPr>
        <w:t xml:space="preserve">EAD </w:t>
      </w:r>
      <w:r w:rsidRPr="00843FBC">
        <w:rPr>
          <w:rFonts w:asciiTheme="majorBidi" w:hAnsiTheme="majorBidi"/>
          <w:sz w:val="30"/>
          <w:szCs w:val="30"/>
          <w:cs/>
        </w:rPr>
        <w:t>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2DC9AA41" w14:textId="77777777" w:rsidR="007D30B1" w:rsidRPr="00781EA9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36D217E4" w14:textId="510E79FC" w:rsidR="00385813" w:rsidRDefault="007D30B1" w:rsidP="00B7545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843FBC">
        <w:rPr>
          <w:rFonts w:asciiTheme="majorBidi" w:hAnsiTheme="majorBidi"/>
          <w:sz w:val="30"/>
          <w:szCs w:val="3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</w:t>
      </w:r>
      <w:r>
        <w:rPr>
          <w:rFonts w:asciiTheme="majorBidi" w:hAnsiTheme="majorBidi"/>
          <w:sz w:val="30"/>
          <w:szCs w:val="30"/>
        </w:rPr>
        <w:br/>
      </w:r>
      <w:r w:rsidRPr="00843FBC">
        <w:rPr>
          <w:rFonts w:asciiTheme="majorBidi" w:hAnsiTheme="majorBidi"/>
          <w:sz w:val="30"/>
          <w:szCs w:val="30"/>
          <w:cs/>
        </w:rPr>
        <w:t>การคาดการณ์จำนวนและจังหวะเวลาของกระแสเงินสดที่จะได้รับจากการยึดหลักประกันที่หักต้นทุนของการได้มาและการขายหลักประกัน โดยไม่คำนึงว่าการยึดทรัพย์นั้นเป็นไปได้หรือไม่</w:t>
      </w:r>
    </w:p>
    <w:p w14:paraId="336A8EB7" w14:textId="77777777" w:rsidR="00781EA9" w:rsidRDefault="00781EA9" w:rsidP="00B7545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1525E4A9" w14:textId="73BE13DE" w:rsidR="007D30B1" w:rsidRDefault="007D30B1" w:rsidP="004B1B4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843FBC">
        <w:rPr>
          <w:rFonts w:asciiTheme="majorBidi" w:hAnsiTheme="majorBidi"/>
          <w:sz w:val="30"/>
          <w:szCs w:val="30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</w:t>
      </w:r>
      <w:r w:rsidR="00D42F63">
        <w:rPr>
          <w:rFonts w:asciiTheme="majorBidi" w:hAnsiTheme="majorBidi" w:hint="cs"/>
          <w:sz w:val="30"/>
          <w:szCs w:val="30"/>
          <w:cs/>
        </w:rPr>
        <w:t>เครื่องมือ</w:t>
      </w:r>
      <w:r w:rsidR="003E748D">
        <w:rPr>
          <w:rFonts w:asciiTheme="majorBidi" w:hAnsiTheme="majorBidi"/>
          <w:sz w:val="30"/>
          <w:szCs w:val="30"/>
        </w:rPr>
        <w:br/>
      </w:r>
      <w:r w:rsidRPr="00843FBC">
        <w:rPr>
          <w:rFonts w:asciiTheme="majorBidi" w:hAnsiTheme="majorBidi"/>
          <w:sz w:val="30"/>
          <w:szCs w:val="30"/>
          <w:cs/>
        </w:rPr>
        <w:t>ทางการเงิน</w:t>
      </w:r>
      <w:r w:rsidR="00D42F63">
        <w:rPr>
          <w:rFonts w:asciiTheme="majorBidi" w:hAnsiTheme="majorBidi" w:hint="cs"/>
          <w:sz w:val="30"/>
          <w:szCs w:val="30"/>
          <w:cs/>
        </w:rPr>
        <w:t>นั้น</w:t>
      </w:r>
    </w:p>
    <w:p w14:paraId="5E0D21CF" w14:textId="77777777" w:rsidR="00E30AA4" w:rsidRPr="00B31678" w:rsidRDefault="00E30AA4" w:rsidP="004B1B4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i/>
          <w:iCs/>
          <w:sz w:val="24"/>
          <w:szCs w:val="24"/>
        </w:rPr>
      </w:pPr>
    </w:p>
    <w:p w14:paraId="69C1D519" w14:textId="77777777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843FBC">
        <w:rPr>
          <w:rFonts w:asciiTheme="majorBidi" w:hAnsiTheme="majorBidi"/>
          <w:i/>
          <w:iCs/>
          <w:sz w:val="30"/>
          <w:szCs w:val="30"/>
          <w:cs/>
        </w:rPr>
        <w:t>ลำดับชั้นของการรับรู้ผลขาดทุนด้านเครดิตที่คาดว่าจะเกิดขึ้น</w:t>
      </w:r>
    </w:p>
    <w:p w14:paraId="4C1918A4" w14:textId="77777777" w:rsidR="007D30B1" w:rsidRPr="00B31678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79D32F61" w14:textId="77777777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843FBC">
        <w:rPr>
          <w:rFonts w:asciiTheme="majorBidi" w:hAnsiTheme="majorBidi"/>
          <w:i/>
          <w:iCs/>
          <w:sz w:val="30"/>
          <w:szCs w:val="30"/>
          <w:cs/>
        </w:rPr>
        <w:t xml:space="preserve">ชั้นที่ </w:t>
      </w:r>
      <w:r w:rsidRPr="00843FBC">
        <w:rPr>
          <w:rFonts w:asciiTheme="majorBidi" w:hAnsiTheme="majorBidi"/>
          <w:i/>
          <w:iCs/>
          <w:sz w:val="30"/>
          <w:szCs w:val="30"/>
        </w:rPr>
        <w:t xml:space="preserve">1 </w:t>
      </w:r>
      <w:r w:rsidRPr="00843FBC">
        <w:rPr>
          <w:rFonts w:asciiTheme="majorBidi" w:hAnsiTheme="majorBidi"/>
          <w:i/>
          <w:iCs/>
          <w:sz w:val="30"/>
          <w:szCs w:val="30"/>
          <w:cs/>
        </w:rPr>
        <w:t xml:space="preserve">ผลขาดทุนด้านเครดิตที่คาดว่าจะเกิดขึ้นใน </w:t>
      </w:r>
      <w:r w:rsidRPr="00843FBC">
        <w:rPr>
          <w:rFonts w:asciiTheme="majorBidi" w:hAnsiTheme="majorBidi"/>
          <w:i/>
          <w:iCs/>
          <w:sz w:val="30"/>
          <w:szCs w:val="30"/>
        </w:rPr>
        <w:t xml:space="preserve">12 </w:t>
      </w:r>
      <w:r w:rsidRPr="00843FBC">
        <w:rPr>
          <w:rFonts w:asciiTheme="majorBidi" w:hAnsiTheme="majorBidi"/>
          <w:i/>
          <w:iCs/>
          <w:sz w:val="30"/>
          <w:szCs w:val="30"/>
          <w:cs/>
        </w:rPr>
        <w:t>เดือนข้างหน้า</w:t>
      </w:r>
    </w:p>
    <w:p w14:paraId="35CD9A58" w14:textId="77777777" w:rsidR="007D30B1" w:rsidRPr="00B31678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2BA6F06C" w14:textId="20FEC475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</w:rPr>
      </w:pPr>
      <w:r w:rsidRPr="00843FBC">
        <w:rPr>
          <w:rFonts w:asciiTheme="majorBidi" w:hAnsiTheme="majorBidi"/>
          <w:sz w:val="30"/>
          <w:szCs w:val="30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Pr="00843FBC">
        <w:rPr>
          <w:rFonts w:asciiTheme="majorBidi" w:hAnsiTheme="majorBidi"/>
          <w:sz w:val="30"/>
          <w:szCs w:val="30"/>
        </w:rPr>
        <w:t>12</w:t>
      </w:r>
      <w:r w:rsidRPr="00843FBC">
        <w:rPr>
          <w:rFonts w:asciiTheme="majorBidi" w:hAnsiTheme="majorBidi"/>
          <w:sz w:val="30"/>
          <w:szCs w:val="30"/>
          <w:cs/>
        </w:rPr>
        <w:t xml:space="preserve"> เดือนนับจากวันที่รายงาน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 (</w:t>
      </w:r>
      <w:r w:rsidRPr="00843FBC">
        <w:rPr>
          <w:rFonts w:asciiTheme="majorBidi" w:hAnsiTheme="majorBidi"/>
          <w:sz w:val="30"/>
          <w:szCs w:val="30"/>
        </w:rPr>
        <w:t xml:space="preserve">SICR - Significant increase in credit risk) </w:t>
      </w:r>
      <w:r w:rsidRPr="00843FBC">
        <w:rPr>
          <w:rFonts w:asciiTheme="majorBidi" w:hAnsiTheme="majorBidi"/>
          <w:sz w:val="30"/>
          <w:szCs w:val="30"/>
          <w:cs/>
        </w:rPr>
        <w:t>หรือสินทรัพย์</w:t>
      </w:r>
      <w:r w:rsidR="003E748D">
        <w:rPr>
          <w:rFonts w:asciiTheme="majorBidi" w:hAnsiTheme="majorBidi"/>
          <w:sz w:val="30"/>
          <w:szCs w:val="30"/>
        </w:rPr>
        <w:br/>
      </w:r>
      <w:r w:rsidRPr="00843FBC">
        <w:rPr>
          <w:rFonts w:asciiTheme="majorBidi" w:hAnsiTheme="majorBidi"/>
          <w:sz w:val="30"/>
          <w:szCs w:val="30"/>
          <w:cs/>
        </w:rPr>
        <w:t>ทางการเงินกลายเป็นสินทรัพย์ทางการเงินที่มีการด้อยค่าด้านเครดิต หากสินทรัพย์ทางการเงินไม่มีการเพิ่มขึ้นอย่างมีนัยสำคัญของความเสี่ยงด้านเครดิตแล้ว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</w:t>
      </w:r>
      <w:r w:rsidR="003E748D">
        <w:rPr>
          <w:rFonts w:asciiTheme="majorBidi" w:hAnsiTheme="majorBidi"/>
          <w:sz w:val="30"/>
          <w:szCs w:val="30"/>
        </w:rPr>
        <w:br/>
      </w:r>
      <w:r w:rsidRPr="00843FBC">
        <w:rPr>
          <w:rFonts w:asciiTheme="majorBidi" w:hAnsiTheme="majorBidi"/>
          <w:sz w:val="30"/>
          <w:szCs w:val="30"/>
          <w:cs/>
        </w:rPr>
        <w:t xml:space="preserve">บนหลักเกณฑ์ระยะเวลา </w:t>
      </w:r>
      <w:r w:rsidRPr="00843FBC">
        <w:rPr>
          <w:rFonts w:asciiTheme="majorBidi" w:hAnsiTheme="majorBidi"/>
          <w:sz w:val="30"/>
          <w:szCs w:val="30"/>
        </w:rPr>
        <w:t>12</w:t>
      </w:r>
      <w:r w:rsidRPr="00843FBC">
        <w:rPr>
          <w:rFonts w:asciiTheme="majorBidi" w:hAnsiTheme="majorBidi"/>
          <w:sz w:val="30"/>
          <w:szCs w:val="30"/>
          <w:cs/>
        </w:rPr>
        <w:t xml:space="preserve"> เดือน</w:t>
      </w:r>
    </w:p>
    <w:p w14:paraId="3E621987" w14:textId="77777777" w:rsidR="007D30B1" w:rsidRPr="00B31678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7A3605" w14:textId="77777777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843FBC">
        <w:rPr>
          <w:rFonts w:asciiTheme="majorBidi" w:hAnsiTheme="majorBidi"/>
          <w:i/>
          <w:iCs/>
          <w:sz w:val="30"/>
          <w:szCs w:val="30"/>
          <w:cs/>
        </w:rPr>
        <w:t xml:space="preserve">ชั้นที่ </w:t>
      </w:r>
      <w:r w:rsidRPr="00843FBC">
        <w:rPr>
          <w:rFonts w:asciiTheme="majorBidi" w:hAnsiTheme="majorBidi"/>
          <w:i/>
          <w:iCs/>
          <w:sz w:val="30"/>
          <w:szCs w:val="30"/>
        </w:rPr>
        <w:t xml:space="preserve">2 </w:t>
      </w:r>
      <w:r w:rsidRPr="00843FBC">
        <w:rPr>
          <w:rFonts w:asciiTheme="majorBidi" w:hAnsiTheme="majorBidi"/>
          <w:i/>
          <w:iCs/>
          <w:sz w:val="30"/>
          <w:szCs w:val="30"/>
          <w:cs/>
        </w:rPr>
        <w:t xml:space="preserve">ผลขาดทุนด้านเครดิตที่คาดว่าจะเกิดขึ้นตลอดอายุ </w:t>
      </w:r>
      <w:r w:rsidRPr="00843FBC">
        <w:rPr>
          <w:rFonts w:asciiTheme="majorBidi" w:hAnsiTheme="majorBidi"/>
          <w:i/>
          <w:iCs/>
          <w:sz w:val="30"/>
          <w:szCs w:val="30"/>
        </w:rPr>
        <w:t xml:space="preserve">- </w:t>
      </w:r>
      <w:r w:rsidRPr="00843FBC">
        <w:rPr>
          <w:rFonts w:asciiTheme="majorBidi" w:hAnsiTheme="majorBidi"/>
          <w:i/>
          <w:iCs/>
          <w:sz w:val="30"/>
          <w:szCs w:val="30"/>
          <w:cs/>
        </w:rPr>
        <w:t>ไม่ด้อยค่า</w:t>
      </w:r>
    </w:p>
    <w:p w14:paraId="6F773FD2" w14:textId="77777777" w:rsidR="007D30B1" w:rsidRPr="00B31678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4CD84B9B" w14:textId="68C378D2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</w:rPr>
      </w:pPr>
      <w:r w:rsidRPr="00843FBC">
        <w:rPr>
          <w:rFonts w:asciiTheme="majorBidi" w:hAnsiTheme="majorBidi"/>
          <w:sz w:val="30"/>
          <w:szCs w:val="30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843FBC">
        <w:rPr>
          <w:rFonts w:asciiTheme="majorBidi" w:hAnsiTheme="majorBidi"/>
          <w:sz w:val="30"/>
          <w:szCs w:val="30"/>
        </w:rPr>
        <w:t xml:space="preserve">SICR - Significant increase in credit risk) </w:t>
      </w:r>
      <w:r w:rsidRPr="00843FBC">
        <w:rPr>
          <w:rFonts w:asciiTheme="majorBidi" w:hAnsiTheme="majorBidi"/>
          <w:sz w:val="30"/>
          <w:szCs w:val="30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</w:t>
      </w:r>
      <w:r w:rsidR="003E748D">
        <w:rPr>
          <w:rFonts w:asciiTheme="majorBidi" w:hAnsiTheme="majorBidi"/>
          <w:sz w:val="30"/>
          <w:szCs w:val="30"/>
        </w:rPr>
        <w:br/>
      </w:r>
      <w:r w:rsidRPr="00843FBC">
        <w:rPr>
          <w:rFonts w:asciiTheme="majorBidi" w:hAnsiTheme="majorBidi"/>
          <w:sz w:val="30"/>
          <w:szCs w:val="30"/>
          <w:cs/>
        </w:rPr>
        <w:t>การประเมินดังกล่าวถูกพิจารณาโดยใช้ปัจจัยด้านตัวเลขและปัจจัยด้านคุณภาพหลายปัจจัย สินทรัพย์ทางการเงินที่ค้างชำระเงินต้นและ</w:t>
      </w:r>
      <w:r w:rsidRPr="00843FBC">
        <w:rPr>
          <w:rFonts w:asciiTheme="majorBidi" w:hAnsiTheme="majorBidi"/>
          <w:sz w:val="30"/>
          <w:szCs w:val="30"/>
        </w:rPr>
        <w:t>/</w:t>
      </w:r>
      <w:r w:rsidRPr="00843FBC">
        <w:rPr>
          <w:rFonts w:asciiTheme="majorBidi" w:hAnsiTheme="majorBidi"/>
          <w:sz w:val="30"/>
          <w:szCs w:val="30"/>
          <w:cs/>
        </w:rPr>
        <w:t xml:space="preserve">หรือดอกเบี้ยมากกว่า </w:t>
      </w:r>
      <w:r w:rsidRPr="00843FBC">
        <w:rPr>
          <w:rFonts w:asciiTheme="majorBidi" w:hAnsiTheme="majorBidi"/>
          <w:sz w:val="30"/>
          <w:szCs w:val="30"/>
        </w:rPr>
        <w:t>30</w:t>
      </w:r>
      <w:r w:rsidRPr="00843FBC">
        <w:rPr>
          <w:rFonts w:asciiTheme="majorBidi" w:hAnsiTheme="majorBidi"/>
          <w:sz w:val="30"/>
          <w:szCs w:val="30"/>
          <w:cs/>
        </w:rPr>
        <w:t xml:space="preserve"> วัน</w:t>
      </w:r>
      <w:r w:rsidRPr="00843FBC">
        <w:rPr>
          <w:rFonts w:asciiTheme="majorBidi" w:hAnsiTheme="majorBidi"/>
          <w:sz w:val="30"/>
          <w:szCs w:val="30"/>
        </w:rPr>
        <w:t xml:space="preserve"> </w:t>
      </w:r>
      <w:r w:rsidRPr="00843FBC">
        <w:rPr>
          <w:rFonts w:asciiTheme="majorBidi" w:hAnsiTheme="majorBidi"/>
          <w:sz w:val="30"/>
          <w:szCs w:val="30"/>
          <w:cs/>
        </w:rPr>
        <w:t>แต่ค้างชำระไม่</w:t>
      </w:r>
      <w:r w:rsidRPr="00843FBC">
        <w:rPr>
          <w:rFonts w:asciiTheme="majorBidi" w:hAnsiTheme="majorBidi" w:hint="cs"/>
          <w:sz w:val="30"/>
          <w:szCs w:val="30"/>
          <w:cs/>
        </w:rPr>
        <w:t xml:space="preserve">เกิน </w:t>
      </w:r>
      <w:r w:rsidRPr="00843FBC">
        <w:rPr>
          <w:rFonts w:asciiTheme="majorBidi" w:hAnsiTheme="majorBidi"/>
          <w:sz w:val="30"/>
          <w:szCs w:val="30"/>
        </w:rPr>
        <w:t xml:space="preserve">90 </w:t>
      </w:r>
      <w:r w:rsidRPr="00843FBC">
        <w:rPr>
          <w:rFonts w:asciiTheme="majorBidi" w:hAnsiTheme="majorBidi" w:hint="cs"/>
          <w:sz w:val="30"/>
          <w:szCs w:val="30"/>
          <w:cs/>
        </w:rPr>
        <w:t>วัน และ</w:t>
      </w:r>
      <w:r w:rsidRPr="00843FBC">
        <w:rPr>
          <w:rFonts w:asciiTheme="majorBidi" w:hAnsiTheme="majorBidi"/>
          <w:sz w:val="30"/>
          <w:szCs w:val="30"/>
          <w:cs/>
        </w:rPr>
        <w:t>ยังไม่ใช่สินทรัพย์ทางการเงิน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20D95DF1" w14:textId="77777777" w:rsidR="007D30B1" w:rsidRPr="00843FBC" w:rsidRDefault="007D30B1" w:rsidP="00E33DD7">
      <w:p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43FBC">
        <w:rPr>
          <w:cs/>
        </w:rPr>
        <w:t> </w:t>
      </w:r>
    </w:p>
    <w:p w14:paraId="4DF597DA" w14:textId="77777777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843FBC">
        <w:rPr>
          <w:rFonts w:asciiTheme="majorBidi" w:hAnsiTheme="majorBidi"/>
          <w:i/>
          <w:iCs/>
          <w:sz w:val="30"/>
          <w:szCs w:val="30"/>
          <w:cs/>
        </w:rPr>
        <w:lastRenderedPageBreak/>
        <w:t xml:space="preserve">ชั้นที่ </w:t>
      </w:r>
      <w:r w:rsidRPr="00843FBC">
        <w:rPr>
          <w:rFonts w:asciiTheme="majorBidi" w:hAnsiTheme="majorBidi"/>
          <w:i/>
          <w:iCs/>
          <w:sz w:val="30"/>
          <w:szCs w:val="30"/>
        </w:rPr>
        <w:t>3</w:t>
      </w:r>
      <w:r w:rsidRPr="00843FBC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843FBC">
        <w:rPr>
          <w:rFonts w:asciiTheme="majorBidi" w:hAnsiTheme="majorBidi"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  <w:r w:rsidRPr="00843FBC">
        <w:rPr>
          <w:rFonts w:asciiTheme="majorBidi" w:hAnsiTheme="majorBidi" w:hint="cs"/>
          <w:i/>
          <w:iCs/>
          <w:sz w:val="30"/>
          <w:szCs w:val="30"/>
          <w:cs/>
        </w:rPr>
        <w:t xml:space="preserve">ตลอดอายุ </w:t>
      </w:r>
      <w:r w:rsidRPr="00843FBC">
        <w:rPr>
          <w:rFonts w:asciiTheme="majorBidi" w:hAnsiTheme="majorBidi"/>
          <w:i/>
          <w:iCs/>
          <w:sz w:val="30"/>
          <w:szCs w:val="30"/>
        </w:rPr>
        <w:t>-</w:t>
      </w:r>
      <w:r w:rsidRPr="00843FBC">
        <w:rPr>
          <w:rFonts w:asciiTheme="majorBidi" w:hAnsiTheme="majorBidi" w:hint="cs"/>
          <w:i/>
          <w:iCs/>
          <w:sz w:val="30"/>
          <w:szCs w:val="30"/>
          <w:cs/>
        </w:rPr>
        <w:t xml:space="preserve"> ด้อยค่า</w:t>
      </w:r>
    </w:p>
    <w:p w14:paraId="61CF73F7" w14:textId="77777777" w:rsidR="007D30B1" w:rsidRPr="008D4813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A0A88A" w14:textId="2DFEF299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sz w:val="30"/>
          <w:szCs w:val="30"/>
        </w:rPr>
      </w:pPr>
      <w:r w:rsidRPr="00843FBC">
        <w:rPr>
          <w:rFonts w:asciiTheme="majorBidi" w:hAnsiTheme="majorBidi"/>
          <w:sz w:val="30"/>
          <w:szCs w:val="30"/>
          <w:cs/>
        </w:rPr>
        <w:t>สินทรัพย์ทางการเงินที่มีการด้อยค่าด้านเครดิตหรือค้างชำระเงินต้น</w:t>
      </w:r>
      <w:r w:rsidRPr="00843FBC">
        <w:rPr>
          <w:rFonts w:asciiTheme="majorBidi" w:hAnsiTheme="majorBidi"/>
          <w:sz w:val="30"/>
          <w:szCs w:val="30"/>
        </w:rPr>
        <w:t xml:space="preserve"> </w:t>
      </w:r>
      <w:r w:rsidRPr="00843FBC">
        <w:rPr>
          <w:rFonts w:asciiTheme="majorBidi" w:hAnsiTheme="majorBidi" w:hint="cs"/>
          <w:sz w:val="30"/>
          <w:szCs w:val="30"/>
          <w:cs/>
        </w:rPr>
        <w:t>และ</w:t>
      </w:r>
      <w:r w:rsidRPr="00843FBC">
        <w:rPr>
          <w:rFonts w:asciiTheme="majorBidi" w:hAnsiTheme="majorBidi"/>
          <w:sz w:val="30"/>
          <w:szCs w:val="30"/>
        </w:rPr>
        <w:t>/</w:t>
      </w:r>
      <w:r w:rsidRPr="00843FBC">
        <w:rPr>
          <w:rFonts w:asciiTheme="majorBidi" w:hAnsiTheme="majorBidi"/>
          <w:sz w:val="30"/>
          <w:szCs w:val="30"/>
          <w:cs/>
        </w:rPr>
        <w:t xml:space="preserve">หรือดอกเบี้ยเกินกว่า </w:t>
      </w:r>
      <w:r w:rsidRPr="00843FBC">
        <w:rPr>
          <w:rFonts w:asciiTheme="majorBidi" w:hAnsiTheme="majorBidi"/>
          <w:sz w:val="30"/>
          <w:szCs w:val="30"/>
        </w:rPr>
        <w:t>90</w:t>
      </w:r>
      <w:r w:rsidRPr="00843FBC">
        <w:rPr>
          <w:rFonts w:asciiTheme="majorBidi" w:hAnsiTheme="majorBidi"/>
          <w:sz w:val="30"/>
          <w:szCs w:val="30"/>
          <w:cs/>
        </w:rPr>
        <w:t xml:space="preserve"> วัน สินทรัพย์ทางการเงินจะถูกพิจารณาเป็นสินทรัพย์ทางการเงินที่มีการด้อยค่าด้านเครดิตเมื่อลูกหนี้มีความเป็นไปได้ว่าจะ</w:t>
      </w:r>
      <w:r w:rsidR="003E748D">
        <w:rPr>
          <w:rFonts w:asciiTheme="majorBidi" w:hAnsiTheme="majorBidi"/>
          <w:sz w:val="30"/>
          <w:szCs w:val="30"/>
        </w:rPr>
        <w:br/>
      </w:r>
      <w:r w:rsidRPr="00843FBC">
        <w:rPr>
          <w:rFonts w:asciiTheme="majorBidi" w:hAnsiTheme="majorBidi"/>
          <w:sz w:val="30"/>
          <w:szCs w:val="30"/>
          <w:cs/>
        </w:rPr>
        <w:t xml:space="preserve">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 </w:t>
      </w:r>
    </w:p>
    <w:p w14:paraId="6AE8D3D0" w14:textId="654664FD" w:rsidR="000C1603" w:rsidRDefault="000C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2697DEEA" w14:textId="52C98951" w:rsidR="00186B7A" w:rsidRDefault="007D30B1" w:rsidP="00186B7A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843FBC">
        <w:rPr>
          <w:rFonts w:asciiTheme="majorBidi" w:hAnsiTheme="majorBidi"/>
          <w:sz w:val="30"/>
          <w:szCs w:val="30"/>
          <w:cs/>
        </w:rPr>
        <w:t>หลักฐานที่แสดงว่าสินทรัพย์ทางการเงิน มีการด้อยค่าด้านเครดิตครอบคลุมถึงข้อมูลที่สังเกตได้จากเหตุการณ์</w:t>
      </w:r>
      <w:r w:rsidR="00F76EC7">
        <w:rPr>
          <w:rFonts w:asciiTheme="majorBidi" w:hAnsiTheme="majorBidi"/>
          <w:sz w:val="30"/>
          <w:szCs w:val="30"/>
        </w:rPr>
        <w:br/>
      </w:r>
      <w:r w:rsidRPr="00843FBC">
        <w:rPr>
          <w:rFonts w:asciiTheme="majorBidi" w:hAnsiTheme="majorBidi"/>
          <w:sz w:val="30"/>
          <w:szCs w:val="30"/>
          <w:cs/>
        </w:rPr>
        <w:t xml:space="preserve">ดังต่อไปนี้ </w:t>
      </w:r>
    </w:p>
    <w:p w14:paraId="18A5C6C3" w14:textId="77777777" w:rsidR="00186B7A" w:rsidRPr="000B5A4C" w:rsidRDefault="00186B7A" w:rsidP="001A374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C846857" w14:textId="77777777" w:rsidR="007D30B1" w:rsidRPr="00843FBC" w:rsidRDefault="007D30B1" w:rsidP="00B316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/>
          <w:sz w:val="30"/>
          <w:szCs w:val="30"/>
        </w:rPr>
      </w:pPr>
      <w:r w:rsidRPr="00843FBC">
        <w:rPr>
          <w:rFonts w:asciiTheme="majorBidi" w:hAnsiTheme="majorBidi"/>
          <w:sz w:val="30"/>
          <w:szCs w:val="30"/>
          <w:cs/>
        </w:rPr>
        <w:t>-</w:t>
      </w:r>
      <w:r w:rsidRPr="00843FBC">
        <w:rPr>
          <w:sz w:val="30"/>
          <w:szCs w:val="30"/>
        </w:rPr>
        <w:tab/>
      </w:r>
      <w:r w:rsidRPr="00843FBC">
        <w:rPr>
          <w:rFonts w:asciiTheme="majorBidi" w:hAnsiTheme="majorBidi"/>
          <w:sz w:val="30"/>
          <w:szCs w:val="30"/>
          <w:cs/>
        </w:rPr>
        <w:t>อยู่ระหว่างการยึดหลักประกันเพื่อชำระหนี้</w:t>
      </w:r>
    </w:p>
    <w:p w14:paraId="2EA3B26A" w14:textId="77777777" w:rsidR="007D30B1" w:rsidRPr="00843FBC" w:rsidRDefault="007D30B1" w:rsidP="00B316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/>
          <w:sz w:val="30"/>
          <w:szCs w:val="30"/>
        </w:rPr>
      </w:pPr>
      <w:r w:rsidRPr="00843FBC">
        <w:rPr>
          <w:rFonts w:asciiTheme="majorBidi" w:hAnsiTheme="majorBidi"/>
          <w:sz w:val="30"/>
          <w:szCs w:val="30"/>
          <w:cs/>
        </w:rPr>
        <w:t>-</w:t>
      </w:r>
      <w:r w:rsidRPr="00843FBC">
        <w:rPr>
          <w:rFonts w:asciiTheme="majorBidi" w:hAnsiTheme="majorBidi"/>
          <w:sz w:val="30"/>
          <w:szCs w:val="30"/>
          <w:cs/>
        </w:rPr>
        <w:tab/>
        <w:t>อยู่ระหว่างการฟ้องร้อง</w:t>
      </w:r>
    </w:p>
    <w:p w14:paraId="59005A0F" w14:textId="77777777" w:rsidR="007D30B1" w:rsidRPr="00843FBC" w:rsidRDefault="007D30B1" w:rsidP="00B316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43FBC">
        <w:rPr>
          <w:rFonts w:asciiTheme="majorBidi" w:hAnsiTheme="majorBidi"/>
          <w:sz w:val="30"/>
          <w:szCs w:val="30"/>
        </w:rPr>
        <w:t>-</w:t>
      </w:r>
      <w:r w:rsidRPr="00843FBC">
        <w:rPr>
          <w:rFonts w:asciiTheme="majorBidi" w:hAnsiTheme="majorBidi"/>
          <w:sz w:val="30"/>
          <w:szCs w:val="30"/>
        </w:rPr>
        <w:tab/>
      </w:r>
      <w:r w:rsidRPr="00843FBC">
        <w:rPr>
          <w:rFonts w:asciiTheme="majorBidi" w:hAnsiTheme="majorBidi"/>
          <w:sz w:val="30"/>
          <w:szCs w:val="30"/>
          <w:cs/>
        </w:rPr>
        <w:t>การประสบปัญหาทางการเงินอย่างมีนัยสำคัญของผู้ออกหรือผู้กู้</w:t>
      </w:r>
    </w:p>
    <w:p w14:paraId="7D8BCB36" w14:textId="77777777" w:rsidR="007D30B1" w:rsidRPr="007D30B1" w:rsidRDefault="007D30B1" w:rsidP="00B316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D30B1">
        <w:rPr>
          <w:rFonts w:asciiTheme="majorBidi" w:hAnsiTheme="majorBidi"/>
          <w:sz w:val="30"/>
          <w:szCs w:val="30"/>
          <w:cs/>
        </w:rPr>
        <w:t>-</w:t>
      </w:r>
      <w:r w:rsidRPr="007D30B1">
        <w:rPr>
          <w:rFonts w:asciiTheme="majorBidi" w:hAnsiTheme="majorBidi"/>
          <w:sz w:val="30"/>
          <w:szCs w:val="30"/>
          <w:cs/>
        </w:rPr>
        <w:tab/>
        <w:t>การละเมิดสัญญา เช่น การปฏิบัติผิดสัญญาหรือการค้างชำระ</w:t>
      </w:r>
      <w:r w:rsidRPr="007D30B1">
        <w:rPr>
          <w:rFonts w:asciiTheme="majorBidi" w:hAnsiTheme="majorBidi"/>
          <w:sz w:val="30"/>
          <w:szCs w:val="30"/>
        </w:rPr>
        <w:t xml:space="preserve"> </w:t>
      </w:r>
      <w:r w:rsidRPr="007D30B1">
        <w:rPr>
          <w:rFonts w:asciiTheme="majorBidi" w:hAnsiTheme="majorBidi"/>
          <w:sz w:val="30"/>
          <w:szCs w:val="30"/>
          <w:cs/>
        </w:rPr>
        <w:t>หรือ</w:t>
      </w:r>
    </w:p>
    <w:p w14:paraId="76FFC7AE" w14:textId="77777777" w:rsidR="007D30B1" w:rsidRPr="007D30B1" w:rsidRDefault="007D30B1" w:rsidP="00B316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/>
          <w:sz w:val="30"/>
          <w:szCs w:val="30"/>
          <w:cs/>
        </w:rPr>
        <w:t>-</w:t>
      </w:r>
      <w:r w:rsidRPr="007D30B1">
        <w:rPr>
          <w:rFonts w:asciiTheme="majorBidi" w:hAnsiTheme="majorBidi"/>
          <w:sz w:val="30"/>
          <w:szCs w:val="30"/>
          <w:cs/>
        </w:rPr>
        <w:tab/>
        <w:t>อยู่ระหว่างการพิจารณาล้มละลายหรือปรับโครงสร้างทางการเงินเพื่อเลี่ยงการชำระ</w:t>
      </w:r>
    </w:p>
    <w:p w14:paraId="4D9C6229" w14:textId="77777777" w:rsidR="007D30B1" w:rsidRPr="007D30B1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6E93CB" w14:textId="039DFD6E" w:rsidR="007D30B1" w:rsidRPr="007D30B1" w:rsidRDefault="007D30B1" w:rsidP="00E33DD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D30B1">
        <w:rPr>
          <w:rFonts w:asciiTheme="majorBidi" w:hAnsiTheme="majorBidi"/>
          <w:sz w:val="30"/>
          <w:szCs w:val="30"/>
          <w:cs/>
        </w:rPr>
        <w:t>ค่าเผื่อการด้อยค่าของสินทรัพย์ทางการเงิน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เครื่องมือทางการเงิน รวมถึงการถือครองหลักประกัน ค่าเผื่อการด้อยค่าของสินทรัพย์ทางการเงินคือ 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</w:p>
    <w:p w14:paraId="67830608" w14:textId="77777777" w:rsidR="007D30B1" w:rsidRPr="007D30B1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4287E81" w14:textId="77777777" w:rsidR="007D30B1" w:rsidRPr="00B31678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D30B1">
        <w:rPr>
          <w:rFonts w:asciiTheme="majorBidi" w:hAnsiTheme="majorBidi"/>
          <w:i/>
          <w:iCs/>
          <w:sz w:val="30"/>
          <w:szCs w:val="30"/>
          <w:cs/>
        </w:rPr>
        <w:t>การเปลี่ยนแปลงเงื่อนไขของเครื่องมือทางการเงิน</w:t>
      </w:r>
    </w:p>
    <w:p w14:paraId="6089F7B3" w14:textId="77777777" w:rsidR="007D30B1" w:rsidRPr="007D30B1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27F069E4" w14:textId="43D0967F" w:rsidR="007D30B1" w:rsidRPr="007D30B1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D30B1">
        <w:rPr>
          <w:rFonts w:asciiTheme="majorBidi" w:hAnsiTheme="majorBidi"/>
          <w:sz w:val="30"/>
          <w:szCs w:val="30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</w:t>
      </w:r>
      <w:r w:rsidR="00C55452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</w:t>
      </w:r>
      <w:r w:rsidRPr="007D30B1">
        <w:rPr>
          <w:rFonts w:asciiTheme="majorBidi" w:hAnsiTheme="majorBidi"/>
          <w:sz w:val="30"/>
          <w:szCs w:val="30"/>
          <w:cs/>
        </w:rPr>
        <w:t>ในกำไรหรือขาดทุนโดยลดลงตามมูลค่าตามบัญชีของสินทรัพย์</w:t>
      </w:r>
    </w:p>
    <w:p w14:paraId="4D1B1DD4" w14:textId="77777777" w:rsidR="007D30B1" w:rsidRPr="007D30B1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542B3A" w14:textId="77777777" w:rsidR="007D30B1" w:rsidRPr="007D30B1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ผลขาดทุนด้านเครดิตที่คาดว่าจะเกิดขึ้นสำหรับสินทรัพย์ทางการเงินที่มีการเปลี่ยนแปลงเงื่อนไขและ</w:t>
      </w:r>
      <w:r w:rsidRPr="007D30B1">
        <w:rPr>
          <w:rFonts w:asciiTheme="majorBidi" w:hAnsiTheme="majorBidi"/>
          <w:sz w:val="30"/>
          <w:szCs w:val="30"/>
        </w:rPr>
        <w:br/>
      </w:r>
      <w:r w:rsidRPr="007D30B1">
        <w:rPr>
          <w:rFonts w:asciiTheme="majorBidi" w:hAnsiTheme="majorBidi"/>
          <w:sz w:val="30"/>
          <w:szCs w:val="30"/>
          <w:cs/>
        </w:rPr>
        <w:t xml:space="preserve">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Pr="007D30B1">
        <w:rPr>
          <w:rFonts w:asciiTheme="majorBidi" w:hAnsiTheme="majorBidi"/>
          <w:sz w:val="30"/>
          <w:szCs w:val="30"/>
        </w:rPr>
        <w:t>12</w:t>
      </w:r>
      <w:r w:rsidRPr="007D30B1">
        <w:rPr>
          <w:rFonts w:asciiTheme="majorBidi" w:hAnsiTheme="majorBidi"/>
          <w:sz w:val="30"/>
          <w:szCs w:val="30"/>
          <w:cs/>
        </w:rPr>
        <w:t xml:space="preserve"> เดือนข้างหน้าหรือถ้ามีการเพิ่มขึ้นอย่างมีนัยสำคัญของความเสี่ยงด้านเครดิตจะ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เครดิตที่เพิ่มขึ้นอย่างมีนัยสำคัญหลังจากการเปลี่ยนแปลงหรือไม่</w:t>
      </w:r>
    </w:p>
    <w:p w14:paraId="631A23E7" w14:textId="68F0F115" w:rsidR="007D30B1" w:rsidRPr="00B31678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D30B1">
        <w:rPr>
          <w:rFonts w:asciiTheme="majorBidi" w:hAnsiTheme="majorBidi"/>
          <w:i/>
          <w:iCs/>
          <w:sz w:val="30"/>
          <w:szCs w:val="30"/>
          <w:cs/>
        </w:rPr>
        <w:lastRenderedPageBreak/>
        <w:t>การปรับปรุงความเสี่ยงด้านเครดิต</w:t>
      </w:r>
    </w:p>
    <w:p w14:paraId="7CE03400" w14:textId="77777777" w:rsidR="007D30B1" w:rsidRPr="00B31678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37D119" w14:textId="2A18DA47" w:rsidR="007D30B1" w:rsidRPr="007D30B1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D30B1">
        <w:rPr>
          <w:rFonts w:asciiTheme="majorBidi" w:hAnsiTheme="majorBidi"/>
          <w:sz w:val="30"/>
          <w:szCs w:val="30"/>
          <w:cs/>
        </w:rPr>
        <w:t xml:space="preserve">เมื่อเวลาผ่านพ้นไป เครื่องมือทางการเงินที่เข้าสู่ชั้นที่ </w:t>
      </w:r>
      <w:r w:rsidRPr="007D30B1">
        <w:rPr>
          <w:rFonts w:asciiTheme="majorBidi" w:hAnsiTheme="majorBidi"/>
          <w:sz w:val="30"/>
          <w:szCs w:val="30"/>
        </w:rPr>
        <w:t>2</w:t>
      </w:r>
      <w:r w:rsidRPr="007D30B1">
        <w:rPr>
          <w:rFonts w:asciiTheme="majorBidi" w:hAnsiTheme="majorBidi"/>
          <w:sz w:val="30"/>
          <w:szCs w:val="30"/>
          <w:cs/>
        </w:rPr>
        <w:t xml:space="preserve"> หรือชั้นที่ </w:t>
      </w:r>
      <w:r w:rsidR="002C4DD3">
        <w:rPr>
          <w:rFonts w:asciiTheme="majorBidi" w:hAnsiTheme="majorBidi"/>
          <w:sz w:val="30"/>
          <w:szCs w:val="30"/>
        </w:rPr>
        <w:t>3</w:t>
      </w:r>
      <w:r w:rsidRPr="007D30B1">
        <w:rPr>
          <w:rFonts w:asciiTheme="majorBidi" w:hAnsiTheme="majorBidi"/>
          <w:sz w:val="30"/>
          <w:szCs w:val="30"/>
          <w:cs/>
        </w:rPr>
        <w:t xml:space="preserve"> และมีการจัดประเภทใหม่กลับไปเป็น</w:t>
      </w:r>
      <w:r w:rsidRPr="007D30B1">
        <w:rPr>
          <w:rFonts w:asciiTheme="majorBidi" w:hAnsiTheme="majorBidi"/>
          <w:sz w:val="30"/>
          <w:szCs w:val="30"/>
        </w:rPr>
        <w:br/>
      </w:r>
      <w:r w:rsidRPr="007D30B1">
        <w:rPr>
          <w:rFonts w:asciiTheme="majorBidi" w:hAnsiTheme="majorBidi"/>
          <w:sz w:val="30"/>
          <w:szCs w:val="30"/>
          <w:cs/>
        </w:rPr>
        <w:t xml:space="preserve">ชั้นที่ </w:t>
      </w:r>
      <w:r w:rsidRPr="007D30B1">
        <w:rPr>
          <w:rFonts w:asciiTheme="majorBidi" w:hAnsiTheme="majorBidi"/>
          <w:sz w:val="30"/>
          <w:szCs w:val="30"/>
        </w:rPr>
        <w:t>1</w:t>
      </w:r>
      <w:r w:rsidRPr="007D30B1">
        <w:rPr>
          <w:rFonts w:asciiTheme="majorBidi" w:hAnsiTheme="majorBidi"/>
          <w:sz w:val="30"/>
          <w:szCs w:val="30"/>
          <w:cs/>
        </w:rPr>
        <w:t xml:space="preserve"> สำหรับสินทรัพย์ทางการเงินชั้นที่ </w:t>
      </w:r>
      <w:r w:rsidRPr="007D30B1">
        <w:rPr>
          <w:rFonts w:asciiTheme="majorBidi" w:hAnsiTheme="majorBidi"/>
          <w:sz w:val="30"/>
          <w:szCs w:val="30"/>
        </w:rPr>
        <w:t>2</w:t>
      </w:r>
      <w:r w:rsidRPr="007D30B1">
        <w:rPr>
          <w:rFonts w:asciiTheme="majorBidi" w:hAnsiTheme="majorBidi"/>
          <w:sz w:val="30"/>
          <w:szCs w:val="30"/>
          <w:cs/>
        </w:rPr>
        <w:t xml:space="preserve"> สามารถปรับชั้นไปยังชั้นที่ </w:t>
      </w:r>
      <w:r w:rsidRPr="007D30B1">
        <w:rPr>
          <w:rFonts w:asciiTheme="majorBidi" w:hAnsiTheme="majorBidi"/>
          <w:sz w:val="30"/>
          <w:szCs w:val="30"/>
        </w:rPr>
        <w:t xml:space="preserve">1 </w:t>
      </w:r>
      <w:r w:rsidRPr="007D30B1">
        <w:rPr>
          <w:rFonts w:asciiTheme="majorBidi" w:hAnsiTheme="majorBidi"/>
          <w:sz w:val="30"/>
          <w:szCs w:val="30"/>
          <w:cs/>
        </w:rPr>
        <w:t>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385D718B" w14:textId="77777777" w:rsidR="007D30B1" w:rsidRPr="00B31678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E093C0" w14:textId="68A5D642" w:rsidR="007B0790" w:rsidRDefault="007D30B1" w:rsidP="007D30B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  <w:lang w:eastAsia="x-none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</w:t>
      </w:r>
      <w:r w:rsidR="00F27046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เชิงปริมาณ เครื่องมือทางการเงินจะถูกโอนกลับไปยังชั้นที่ </w:t>
      </w:r>
      <w:r w:rsidR="002C4DD3">
        <w:rPr>
          <w:rFonts w:asciiTheme="majorBidi" w:hAnsiTheme="majorBidi" w:cstheme="majorBidi"/>
          <w:bCs/>
          <w:sz w:val="30"/>
          <w:szCs w:val="30"/>
          <w:lang w:eastAsia="x-none"/>
        </w:rPr>
        <w:t xml:space="preserve">1 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โดยอัตโนมัติเมื่อไม่พบเงื่อนไขการปรับตามความน่าจะเป็นที่ผลขาดทุนด้านเครดิตจะเกิดขึ้นเดิม ในกรณีที่เครื่องมือทางการเงินถูกปรับไปยังชั้นที่ </w:t>
      </w:r>
      <w:r w:rsidR="0030431C">
        <w:rPr>
          <w:rFonts w:asciiTheme="majorBidi" w:hAnsiTheme="majorBidi" w:cstheme="majorBidi"/>
          <w:bCs/>
          <w:sz w:val="30"/>
          <w:szCs w:val="30"/>
          <w:lang w:eastAsia="x-none"/>
        </w:rPr>
        <w:t>2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 เนื่องจาก</w:t>
      </w:r>
      <w:r w:rsidR="003B50F6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จึงจะสามารถจัดประเภทใหม่เป็นชั้นที่ </w:t>
      </w:r>
      <w:r w:rsidRPr="00B31678">
        <w:rPr>
          <w:rFonts w:asciiTheme="majorBidi" w:hAnsiTheme="majorBidi" w:cstheme="majorBidi"/>
          <w:bCs/>
          <w:sz w:val="30"/>
          <w:szCs w:val="30"/>
          <w:lang w:val="x-none" w:eastAsia="x-none"/>
        </w:rPr>
        <w:t>1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 รวมถึงกรณีที่มีข้อกำหนดให้ดำเนินการให้แล้วเสร็จก่อนที่จะ</w:t>
      </w:r>
      <w:r w:rsidR="003B50F6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จัดประเภทเครื่องมือทางการเงินใหม่เป็นชั้นที่ </w:t>
      </w:r>
      <w:r w:rsidRPr="00B31678">
        <w:rPr>
          <w:rFonts w:asciiTheme="majorBidi" w:hAnsiTheme="majorBidi" w:cstheme="majorBidi"/>
          <w:bCs/>
          <w:sz w:val="30"/>
          <w:szCs w:val="30"/>
          <w:lang w:eastAsia="x-none"/>
        </w:rPr>
        <w:t>1</w:t>
      </w:r>
    </w:p>
    <w:p w14:paraId="3D19857B" w14:textId="1722A1EB" w:rsidR="001647C4" w:rsidRDefault="001647C4" w:rsidP="007D30B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  <w:lang w:eastAsia="x-none"/>
        </w:rPr>
      </w:pPr>
    </w:p>
    <w:p w14:paraId="4378BF7E" w14:textId="31A77BEA" w:rsidR="009B5FDE" w:rsidRPr="009B5FDE" w:rsidRDefault="009B5FDE" w:rsidP="009B5FD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9B5FDE">
        <w:rPr>
          <w:rFonts w:asciiTheme="majorBidi" w:hAnsiTheme="majorBidi"/>
          <w:i/>
          <w:iCs/>
          <w:sz w:val="30"/>
          <w:szCs w:val="30"/>
          <w:cs/>
        </w:rPr>
        <w:t>การตัดจำหน่าย</w:t>
      </w:r>
    </w:p>
    <w:p w14:paraId="0A573013" w14:textId="77777777" w:rsidR="009B5FDE" w:rsidRPr="009B5FDE" w:rsidRDefault="009B5FDE" w:rsidP="009B5FD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</w:p>
    <w:p w14:paraId="26AA6CDE" w14:textId="6001EE1A" w:rsidR="001647C4" w:rsidRPr="009B5FDE" w:rsidRDefault="009B5FDE" w:rsidP="009B5FD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9B5FDE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DCE80B2" w14:textId="262C15B7" w:rsidR="007D30B1" w:rsidRPr="00095EDF" w:rsidRDefault="007D30B1" w:rsidP="007D30B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  <w:lang w:eastAsia="x-none"/>
        </w:rPr>
      </w:pPr>
    </w:p>
    <w:p w14:paraId="2C86E9C6" w14:textId="39EDE66E" w:rsidR="00A41F47" w:rsidRPr="00547C25" w:rsidRDefault="00547AC4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t>การด้อยค่า</w:t>
      </w:r>
      <w:r w:rsidR="009B255C">
        <w:rPr>
          <w:rFonts w:asciiTheme="majorBidi" w:hAnsiTheme="majorBidi" w:cstheme="majorBidi" w:hint="cs"/>
          <w:b/>
          <w:bCs/>
          <w:i/>
          <w:iCs/>
          <w:cs/>
        </w:rPr>
        <w:t>สิ</w:t>
      </w:r>
      <w:r w:rsidR="007336EF" w:rsidRPr="00547C25">
        <w:rPr>
          <w:rFonts w:asciiTheme="majorBidi" w:hAnsiTheme="majorBidi" w:cstheme="majorBidi"/>
          <w:b/>
          <w:bCs/>
          <w:i/>
          <w:iCs/>
          <w:cs/>
        </w:rPr>
        <w:t>นทรัพย์</w:t>
      </w:r>
      <w:r w:rsidR="00435213">
        <w:rPr>
          <w:rFonts w:asciiTheme="majorBidi" w:hAnsiTheme="majorBidi" w:cstheme="majorBidi" w:hint="cs"/>
          <w:b/>
          <w:bCs/>
          <w:i/>
          <w:iCs/>
          <w:cs/>
        </w:rPr>
        <w:t>ของ</w:t>
      </w:r>
      <w:r w:rsidR="007D30B1">
        <w:rPr>
          <w:rFonts w:asciiTheme="majorBidi" w:hAnsiTheme="majorBidi" w:cstheme="majorBidi" w:hint="cs"/>
          <w:b/>
          <w:bCs/>
          <w:i/>
          <w:iCs/>
          <w:cs/>
        </w:rPr>
        <w:t>ที่</w:t>
      </w:r>
      <w:r w:rsidR="007336EF" w:rsidRPr="00547C25">
        <w:rPr>
          <w:rFonts w:asciiTheme="majorBidi" w:hAnsiTheme="majorBidi" w:cstheme="majorBidi"/>
          <w:b/>
          <w:bCs/>
          <w:i/>
          <w:iCs/>
          <w:cs/>
        </w:rPr>
        <w:t>ไม่ใช่สินทรัพย์ทางการเงิน</w:t>
      </w:r>
    </w:p>
    <w:p w14:paraId="4EC30A06" w14:textId="77777777" w:rsidR="00A41F47" w:rsidRPr="009B5FDE" w:rsidRDefault="00A41F4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B6471C1" w14:textId="51AD2C47" w:rsidR="00A41F47" w:rsidRPr="002B2CB2" w:rsidRDefault="00A41F47" w:rsidP="00C54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B2CB2">
        <w:rPr>
          <w:rFonts w:asciiTheme="majorBidi" w:hAnsiTheme="majorBidi" w:cstheme="majorBidi"/>
          <w:spacing w:val="-4"/>
          <w:sz w:val="30"/>
          <w:szCs w:val="30"/>
          <w:cs/>
        </w:rPr>
        <w:t>ยอดสินทรัพย์ตามบัญชีของบริษัทไ</w:t>
      </w:r>
      <w:r w:rsidR="002B3F83" w:rsidRPr="002B2CB2">
        <w:rPr>
          <w:rFonts w:asciiTheme="majorBidi" w:hAnsiTheme="majorBidi" w:cstheme="majorBidi"/>
          <w:spacing w:val="-4"/>
          <w:sz w:val="30"/>
          <w:szCs w:val="30"/>
          <w:cs/>
        </w:rPr>
        <w:t>ด้รับการทบทวน ณ ทุกวันที่รายงาน</w:t>
      </w:r>
      <w:r w:rsidR="00B2090C" w:rsidRPr="002B2CB2">
        <w:rPr>
          <w:rFonts w:asciiTheme="majorBidi" w:hAnsiTheme="majorBidi" w:cstheme="majorBidi"/>
          <w:spacing w:val="-4"/>
          <w:sz w:val="30"/>
          <w:szCs w:val="30"/>
          <w:cs/>
        </w:rPr>
        <w:t>ว่า</w:t>
      </w:r>
      <w:r w:rsidRPr="002B2CB2">
        <w:rPr>
          <w:rFonts w:asciiTheme="majorBidi" w:hAnsiTheme="majorBidi" w:cstheme="majorBidi"/>
          <w:spacing w:val="-4"/>
          <w:sz w:val="30"/>
          <w:szCs w:val="30"/>
          <w:cs/>
        </w:rPr>
        <w:t>มีข้อบ่งชี้เรื่องการด้อย</w:t>
      </w:r>
      <w:r w:rsidR="00547AC4" w:rsidRPr="002B2CB2">
        <w:rPr>
          <w:rFonts w:asciiTheme="majorBidi" w:hAnsiTheme="majorBidi" w:cstheme="majorBidi"/>
          <w:spacing w:val="-4"/>
          <w:sz w:val="30"/>
          <w:szCs w:val="30"/>
          <w:cs/>
        </w:rPr>
        <w:t>ค่าหรือไม่</w:t>
      </w:r>
      <w:r w:rsidR="00C545B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47AC4" w:rsidRPr="002B2CB2">
        <w:rPr>
          <w:rFonts w:asciiTheme="majorBidi" w:hAnsiTheme="majorBidi" w:cstheme="majorBidi"/>
          <w:spacing w:val="-4"/>
          <w:sz w:val="30"/>
          <w:szCs w:val="30"/>
          <w:cs/>
        </w:rPr>
        <w:t>ในกรณีที่</w:t>
      </w:r>
      <w:r w:rsidR="00BF725F">
        <w:rPr>
          <w:rFonts w:asciiTheme="majorBidi" w:hAnsiTheme="majorBidi" w:cstheme="majorBidi"/>
          <w:spacing w:val="-4"/>
          <w:sz w:val="30"/>
          <w:szCs w:val="30"/>
        </w:rPr>
        <w:br/>
      </w:r>
      <w:r w:rsidR="00547AC4" w:rsidRPr="002B2CB2">
        <w:rPr>
          <w:rFonts w:asciiTheme="majorBidi" w:hAnsiTheme="majorBidi" w:cstheme="majorBidi"/>
          <w:spacing w:val="-4"/>
          <w:sz w:val="30"/>
          <w:szCs w:val="30"/>
          <w:cs/>
        </w:rPr>
        <w:t>มีข้อบ่งชี้</w:t>
      </w:r>
      <w:r w:rsidRPr="002B2CB2">
        <w:rPr>
          <w:rFonts w:asciiTheme="majorBidi" w:hAnsiTheme="majorBidi" w:cstheme="majorBidi"/>
          <w:spacing w:val="-4"/>
          <w:sz w:val="30"/>
          <w:szCs w:val="30"/>
          <w:cs/>
        </w:rPr>
        <w:t>จะทำการประมาณมูลค่าสินทรัพย์ที่คาดว่าจะได้รับคืน</w:t>
      </w:r>
      <w:r w:rsidR="0013197E" w:rsidRPr="002B2CB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476CD054" w14:textId="77777777" w:rsidR="002A6440" w:rsidRPr="009B5FDE" w:rsidRDefault="002A644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48110D7" w14:textId="1329BFB1" w:rsidR="00A41F47" w:rsidRDefault="00547A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10371B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</w:t>
      </w:r>
      <w:r w:rsidRPr="002B2CB2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</w:t>
      </w:r>
      <w:r w:rsidR="003757AF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หรือมูลค่าตามบัญชีของหน่วยสินทรัพย์ที่ก่อให้เกิด</w:t>
      </w:r>
      <w:r w:rsidR="002A0C52" w:rsidRPr="002B2CB2">
        <w:rPr>
          <w:rFonts w:asciiTheme="majorBidi" w:hAnsiTheme="majorBidi" w:cstheme="majorBidi"/>
          <w:sz w:val="30"/>
          <w:szCs w:val="30"/>
          <w:cs/>
        </w:rPr>
        <w:t>เงินสด</w:t>
      </w:r>
      <w:r w:rsidR="00C737F8" w:rsidRPr="002B2CB2">
        <w:rPr>
          <w:rFonts w:asciiTheme="majorBidi" w:hAnsiTheme="majorBidi" w:cstheme="majorBidi"/>
          <w:sz w:val="30"/>
          <w:szCs w:val="30"/>
          <w:cs/>
        </w:rPr>
        <w:t>สูงกว่ามูลค่าที่จะได้รับคืน</w:t>
      </w:r>
    </w:p>
    <w:p w14:paraId="2F607A52" w14:textId="77777777" w:rsidR="00751E69" w:rsidRPr="002B2CB2" w:rsidRDefault="00751E6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1EAE1F" w14:textId="050A823A" w:rsidR="00D35CC6" w:rsidRDefault="00A41F47" w:rsidP="00D35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</w:t>
      </w:r>
      <w:r w:rsidR="00510283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>หมายถึง</w:t>
      </w:r>
      <w:r w:rsidR="00F96C3E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28CC" w:rsidRPr="002B2CB2">
        <w:rPr>
          <w:rFonts w:asciiTheme="majorBidi" w:hAnsiTheme="majorBidi" w:cstheme="majorBidi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</w:t>
      </w:r>
      <w:r w:rsidR="00755FC7">
        <w:rPr>
          <w:rFonts w:asciiTheme="majorBidi" w:hAnsiTheme="majorBidi" w:cstheme="majorBidi"/>
          <w:sz w:val="30"/>
          <w:szCs w:val="30"/>
          <w:cs/>
        </w:rPr>
        <w:br/>
      </w:r>
      <w:r w:rsidR="000D28CC" w:rsidRPr="002B2CB2">
        <w:rPr>
          <w:rFonts w:asciiTheme="majorBidi" w:hAnsiTheme="majorBidi" w:cstheme="majorBidi"/>
          <w:sz w:val="30"/>
          <w:szCs w:val="30"/>
          <w:cs/>
        </w:rPr>
        <w:t>ในการขายแล้วแต่มูลค่าใดจะสูงกว่า</w:t>
      </w:r>
      <w:r w:rsidR="00EE31A9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>ในการประเมินมูลค่าจากการใช้ของสินทรัพย์ ประมาณการกระแสเงินสด</w:t>
      </w:r>
      <w:r w:rsidR="00755FC7">
        <w:rPr>
          <w:rFonts w:asciiTheme="majorBidi" w:hAnsiTheme="majorBidi" w:cstheme="majorBidi"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sz w:val="30"/>
          <w:szCs w:val="30"/>
          <w:cs/>
        </w:rPr>
        <w:t>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</w:t>
      </w:r>
      <w:r w:rsidR="00755FC7">
        <w:rPr>
          <w:rFonts w:asciiTheme="majorBidi" w:hAnsiTheme="majorBidi" w:cstheme="majorBidi"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sz w:val="30"/>
          <w:szCs w:val="30"/>
          <w:cs/>
        </w:rPr>
        <w:t>ที่อาจประเมินได้ในตลาดปัจจุบัน</w:t>
      </w:r>
      <w:r w:rsidR="00B623F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>ซึ่งแปรไปตามเวลา</w:t>
      </w:r>
      <w:r w:rsidR="00283930" w:rsidRPr="002B2CB2">
        <w:rPr>
          <w:rFonts w:asciiTheme="majorBidi" w:hAnsiTheme="majorBidi" w:cstheme="majorBidi"/>
          <w:sz w:val="30"/>
          <w:szCs w:val="30"/>
          <w:cs/>
        </w:rPr>
        <w:t xml:space="preserve">และความเสี่ยงที่มีต่อสินทรัพย์ </w:t>
      </w:r>
      <w:r w:rsidRPr="002B2CB2">
        <w:rPr>
          <w:rFonts w:asciiTheme="majorBidi" w:hAnsiTheme="majorBidi" w:cstheme="majorBidi"/>
          <w:sz w:val="30"/>
          <w:szCs w:val="30"/>
          <w:cs/>
        </w:rPr>
        <w:t>สำหรับสินทรัพย์ที่ไม่ก่อให้เกิด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กระแส</w:t>
      </w:r>
      <w:r w:rsidRPr="002B2CB2">
        <w:rPr>
          <w:rFonts w:asciiTheme="majorBidi" w:hAnsiTheme="majorBidi" w:cstheme="majorBidi"/>
          <w:sz w:val="30"/>
          <w:szCs w:val="30"/>
          <w:cs/>
        </w:rPr>
        <w:t>เงินสด</w:t>
      </w:r>
      <w:r w:rsidR="00EE31A9" w:rsidRPr="002B2CB2">
        <w:rPr>
          <w:rFonts w:asciiTheme="majorBidi" w:hAnsiTheme="majorBidi" w:cstheme="majorBidi"/>
          <w:sz w:val="30"/>
          <w:szCs w:val="30"/>
          <w:cs/>
        </w:rPr>
        <w:t>รับโดยอิสระจากสินทรัพย์อื่น</w:t>
      </w:r>
      <w:r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031EF" w:rsidRPr="002B2CB2">
        <w:rPr>
          <w:rFonts w:asciiTheme="majorBidi" w:hAnsiTheme="majorBidi" w:cstheme="majorBidi"/>
          <w:sz w:val="30"/>
          <w:szCs w:val="30"/>
          <w:cs/>
        </w:rPr>
        <w:t>จะ</w:t>
      </w:r>
      <w:r w:rsidRPr="002B2CB2">
        <w:rPr>
          <w:rFonts w:asciiTheme="majorBidi" w:hAnsiTheme="majorBidi" w:cstheme="majorBidi"/>
          <w:sz w:val="30"/>
          <w:szCs w:val="30"/>
          <w:cs/>
        </w:rPr>
        <w:t>พิจารณามูลค่าที่คาดว่าจะได้รับคืน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รวม</w:t>
      </w:r>
      <w:r w:rsidRPr="002B2CB2">
        <w:rPr>
          <w:rFonts w:asciiTheme="majorBidi" w:hAnsiTheme="majorBidi" w:cstheme="majorBidi"/>
          <w:sz w:val="30"/>
          <w:szCs w:val="30"/>
          <w:cs/>
        </w:rPr>
        <w:t>กับหน่วยสินทรัพย์ที่ก่อให้เกิดเงินสดที่สินทรัพย์นั้นมีความเกี่ยวข้องด้วย</w:t>
      </w:r>
      <w:r w:rsidR="00D35CC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55E41B3" w14:textId="08585334" w:rsidR="00A41F47" w:rsidRPr="002B2CB2" w:rsidRDefault="00F0582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lastRenderedPageBreak/>
        <w:t>ขาดทุนจากการด้อยค่าของสินทรัพย์ที่เคยรับรู้ในงวดก่อนจะถูก</w:t>
      </w:r>
      <w:r w:rsidR="00A41F47" w:rsidRPr="002B2CB2">
        <w:rPr>
          <w:rFonts w:asciiTheme="majorBidi" w:hAnsiTheme="majorBidi" w:cstheme="majorBidi"/>
          <w:sz w:val="30"/>
          <w:szCs w:val="30"/>
          <w:cs/>
        </w:rPr>
        <w:t>กลับรายการ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41F47" w:rsidRPr="002B2CB2">
        <w:rPr>
          <w:rFonts w:asciiTheme="majorBidi" w:hAnsiTheme="majorBidi" w:cstheme="majorBidi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="00845843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A41F47" w:rsidRPr="002B2CB2">
        <w:rPr>
          <w:rFonts w:asciiTheme="majorBidi" w:hAnsiTheme="majorBidi" w:cstheme="majorBidi"/>
          <w:sz w:val="30"/>
          <w:szCs w:val="30"/>
          <w:cs/>
        </w:rPr>
        <w:t>จะ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ถูก</w:t>
      </w:r>
      <w:r w:rsidR="00A41F47" w:rsidRPr="002B2CB2">
        <w:rPr>
          <w:rFonts w:asciiTheme="majorBidi" w:hAnsiTheme="majorBidi" w:cstheme="majorBidi"/>
          <w:sz w:val="30"/>
          <w:szCs w:val="30"/>
          <w:cs/>
        </w:rPr>
        <w:t>กลับรายการ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เ</w:t>
      </w:r>
      <w:r w:rsidR="00A41F47" w:rsidRPr="002B2CB2">
        <w:rPr>
          <w:rFonts w:asciiTheme="majorBidi" w:hAnsiTheme="majorBidi" w:cstheme="majorBidi"/>
          <w:sz w:val="30"/>
          <w:szCs w:val="30"/>
          <w:cs/>
        </w:rPr>
        <w:t>พียง</w:t>
      </w:r>
      <w:r w:rsidR="00FB20AC" w:rsidRPr="002B2CB2">
        <w:rPr>
          <w:rFonts w:asciiTheme="majorBidi" w:hAnsiTheme="majorBidi" w:cstheme="majorBidi"/>
          <w:sz w:val="30"/>
          <w:szCs w:val="30"/>
          <w:cs/>
        </w:rPr>
        <w:t>เท่าที่</w:t>
      </w:r>
      <w:r w:rsidR="00A41F47" w:rsidRPr="002B2CB2">
        <w:rPr>
          <w:rFonts w:asciiTheme="majorBidi" w:hAnsiTheme="majorBidi" w:cstheme="majorBidi"/>
          <w:sz w:val="30"/>
          <w:szCs w:val="30"/>
          <w:cs/>
        </w:rPr>
        <w:t xml:space="preserve">มูลค่าตามบัญชีของสินทรัพย์ไม่เกินกว่ามูลค่าตามบัญชีภายหลังหักค่าเสื่อมราคาหรือค่าตัดจำหน่าย 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เสมือนหนึ่ง</w:t>
      </w:r>
      <w:r w:rsidR="00A41F47" w:rsidRPr="002B2CB2">
        <w:rPr>
          <w:rFonts w:asciiTheme="majorBidi" w:hAnsiTheme="majorBidi" w:cstheme="majorBidi"/>
          <w:sz w:val="30"/>
          <w:szCs w:val="30"/>
          <w:cs/>
        </w:rPr>
        <w:t>ไม่เคยมีการบันทึกขาดทุนจากการ</w:t>
      </w:r>
      <w:r w:rsidR="00026447" w:rsidRPr="002B2CB2">
        <w:rPr>
          <w:rFonts w:asciiTheme="majorBidi" w:hAnsiTheme="majorBidi" w:cstheme="majorBidi"/>
          <w:sz w:val="30"/>
          <w:szCs w:val="30"/>
          <w:cs/>
        </w:rPr>
        <w:t>ด้อยค่ามาก่อน</w:t>
      </w:r>
    </w:p>
    <w:p w14:paraId="4C0B4E83" w14:textId="7AD0719E" w:rsidR="0010371B" w:rsidRDefault="00103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8CFD34D" w14:textId="3B3C85EC" w:rsidR="00492CA7" w:rsidRPr="00547C25" w:rsidRDefault="00871675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547C25">
        <w:rPr>
          <w:rFonts w:asciiTheme="majorBidi" w:hAnsiTheme="majorBidi" w:cstheme="majorBidi"/>
          <w:b/>
          <w:bCs/>
          <w:i/>
          <w:iCs/>
          <w:cs/>
          <w:lang w:val="en-US"/>
        </w:rPr>
        <w:t>หนี้สินที่มีภาระ</w:t>
      </w:r>
      <w:r w:rsidR="00492CA7" w:rsidRPr="00547C25">
        <w:rPr>
          <w:rFonts w:asciiTheme="majorBidi" w:hAnsiTheme="majorBidi" w:cstheme="majorBidi"/>
          <w:b/>
          <w:bCs/>
          <w:i/>
          <w:iCs/>
          <w:cs/>
          <w:lang w:val="en-US"/>
        </w:rPr>
        <w:t>ดอกเบี้ย</w:t>
      </w:r>
    </w:p>
    <w:p w14:paraId="07EA1767" w14:textId="77777777" w:rsidR="00492CA7" w:rsidRPr="002B2CB2" w:rsidRDefault="00492CA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908982" w14:textId="77777777" w:rsidR="00492CA7" w:rsidRPr="002B2CB2" w:rsidRDefault="00492CA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871675" w:rsidRPr="002B2CB2">
        <w:rPr>
          <w:rFonts w:asciiTheme="majorBidi" w:hAnsiTheme="majorBidi" w:cstheme="majorBidi"/>
          <w:sz w:val="30"/>
          <w:szCs w:val="30"/>
          <w:cs/>
        </w:rPr>
        <w:t>ที่มีภาระ</w:t>
      </w:r>
      <w:r w:rsidRPr="002B2CB2">
        <w:rPr>
          <w:rFonts w:asciiTheme="majorBidi" w:hAnsiTheme="majorBidi" w:cstheme="majorBidi"/>
          <w:sz w:val="30"/>
          <w:szCs w:val="30"/>
          <w:cs/>
        </w:rPr>
        <w:t>มีดอกเบี้ยบันทึก</w:t>
      </w:r>
      <w:r w:rsidR="00EE31A9" w:rsidRPr="002B2CB2">
        <w:rPr>
          <w:rFonts w:asciiTheme="majorBidi" w:hAnsiTheme="majorBidi" w:cstheme="majorBidi"/>
          <w:sz w:val="30"/>
          <w:szCs w:val="30"/>
          <w:cs/>
        </w:rPr>
        <w:t>เริ่มแรก</w:t>
      </w:r>
      <w:r w:rsidR="002A1F20" w:rsidRPr="002B2CB2">
        <w:rPr>
          <w:rFonts w:asciiTheme="majorBidi" w:hAnsiTheme="majorBidi" w:cstheme="majorBidi"/>
          <w:sz w:val="30"/>
          <w:szCs w:val="30"/>
          <w:cs/>
        </w:rPr>
        <w:t>ด้วย</w:t>
      </w:r>
      <w:r w:rsidR="00EE31A9" w:rsidRPr="002B2CB2">
        <w:rPr>
          <w:rFonts w:asciiTheme="majorBidi" w:hAnsiTheme="majorBidi" w:cstheme="majorBidi"/>
          <w:sz w:val="30"/>
          <w:szCs w:val="30"/>
          <w:cs/>
        </w:rPr>
        <w:t>มูลค่า</w:t>
      </w:r>
      <w:r w:rsidR="001A568E" w:rsidRPr="002B2CB2">
        <w:rPr>
          <w:rFonts w:asciiTheme="majorBidi" w:hAnsiTheme="majorBidi" w:cstheme="majorBidi"/>
          <w:sz w:val="30"/>
          <w:szCs w:val="30"/>
          <w:cs/>
        </w:rPr>
        <w:t>ยุติธรรม</w:t>
      </w:r>
      <w:r w:rsidRPr="002B2CB2">
        <w:rPr>
          <w:rFonts w:asciiTheme="majorBidi" w:hAnsiTheme="majorBidi" w:cstheme="majorBidi"/>
          <w:sz w:val="30"/>
          <w:szCs w:val="30"/>
          <w:cs/>
        </w:rPr>
        <w:t>หักค่าใช้จ่ายที่เกี่ยวกับ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การเกิดหนี้สิน</w:t>
      </w:r>
      <w:r w:rsidR="00B749FE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>ภายหลังจากการบันทึกหนี้สิน</w:t>
      </w:r>
      <w:r w:rsidR="00871675" w:rsidRPr="002B2CB2">
        <w:rPr>
          <w:rFonts w:asciiTheme="majorBidi" w:hAnsiTheme="majorBidi" w:cstheme="majorBidi"/>
          <w:sz w:val="30"/>
          <w:szCs w:val="30"/>
          <w:cs/>
        </w:rPr>
        <w:t>ที่มีภาระ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ดอกเบี้ยจะบันทึก</w:t>
      </w:r>
      <w:r w:rsidR="00835EAB" w:rsidRPr="002B2CB2">
        <w:rPr>
          <w:rFonts w:asciiTheme="majorBidi" w:hAnsiTheme="majorBidi" w:cstheme="majorBidi"/>
          <w:sz w:val="30"/>
          <w:szCs w:val="30"/>
          <w:cs/>
        </w:rPr>
        <w:t>ต่อมา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โดยวิธีราคา</w:t>
      </w:r>
      <w:r w:rsidR="00835EAB" w:rsidRPr="002B2CB2">
        <w:rPr>
          <w:rFonts w:asciiTheme="majorBidi" w:hAnsiTheme="majorBidi" w:cstheme="majorBidi"/>
          <w:sz w:val="30"/>
          <w:szCs w:val="30"/>
          <w:cs/>
        </w:rPr>
        <w:t xml:space="preserve">ทุนตัดจำหน่าย </w:t>
      </w:r>
      <w:r w:rsidRPr="002B2CB2">
        <w:rPr>
          <w:rFonts w:asciiTheme="majorBidi" w:hAnsiTheme="majorBidi" w:cstheme="majorBidi"/>
          <w:sz w:val="30"/>
          <w:szCs w:val="30"/>
          <w:cs/>
        </w:rPr>
        <w:t>ผลต่างระหว่าง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ยอดหนี้เริ่มแรกและยอดหนี้เมื่อครบกำหนดไถ่ถอนจะ</w:t>
      </w:r>
      <w:r w:rsidRPr="002B2CB2">
        <w:rPr>
          <w:rFonts w:asciiTheme="majorBidi" w:hAnsiTheme="majorBidi" w:cstheme="majorBidi"/>
          <w:sz w:val="30"/>
          <w:szCs w:val="30"/>
          <w:cs/>
        </w:rPr>
        <w:t>บันทึก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ใน</w:t>
      </w:r>
      <w:r w:rsidR="00EC1453" w:rsidRPr="002B2CB2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ตลอดอายุการกู้ยืม</w:t>
      </w:r>
      <w:r w:rsidRPr="002B2CB2">
        <w:rPr>
          <w:rFonts w:asciiTheme="majorBidi" w:hAnsiTheme="majorBidi" w:cstheme="majorBidi"/>
          <w:sz w:val="30"/>
          <w:szCs w:val="30"/>
          <w:cs/>
        </w:rPr>
        <w:t>โดยใช้วิธีอัตราดอกเบี้ยที่แท้จริง</w:t>
      </w:r>
    </w:p>
    <w:p w14:paraId="5C4E2880" w14:textId="77777777" w:rsidR="00AC6EFA" w:rsidRPr="002B2CB2" w:rsidRDefault="00AC6EF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D749FDA" w14:textId="4EE99D39" w:rsidR="00A563A2" w:rsidRPr="002B2CB2" w:rsidRDefault="00A563A2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t>เจ้าหนี้การค้าและเจ้าหนี้อื่น</w:t>
      </w:r>
    </w:p>
    <w:p w14:paraId="3E253082" w14:textId="77777777" w:rsidR="006577E2" w:rsidRPr="002B2CB2" w:rsidRDefault="006577E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3C2BB8D" w14:textId="77777777" w:rsidR="00A563A2" w:rsidRPr="002B2CB2" w:rsidRDefault="00EE31A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</w:t>
      </w:r>
      <w:r w:rsidR="00A563A2" w:rsidRPr="002B2CB2">
        <w:rPr>
          <w:rFonts w:asciiTheme="majorBidi" w:hAnsiTheme="majorBidi" w:cstheme="majorBidi"/>
          <w:sz w:val="30"/>
          <w:szCs w:val="30"/>
          <w:cs/>
        </w:rPr>
        <w:t>แสดงในราคาทุน</w:t>
      </w:r>
    </w:p>
    <w:p w14:paraId="54D13DB2" w14:textId="23416871" w:rsidR="004E7465" w:rsidRDefault="004E7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CFF4C1B" w14:textId="24D22726" w:rsidR="002A6440" w:rsidRPr="002B2CB2" w:rsidRDefault="002A6440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t>ผลประโยชน์</w:t>
      </w:r>
      <w:r w:rsidR="002A0C52" w:rsidRPr="002B2CB2">
        <w:rPr>
          <w:rFonts w:asciiTheme="majorBidi" w:hAnsiTheme="majorBidi" w:cstheme="majorBidi"/>
          <w:b/>
          <w:bCs/>
          <w:i/>
          <w:iCs/>
          <w:cs/>
        </w:rPr>
        <w:t>ของ</w:t>
      </w:r>
      <w:r w:rsidRPr="002B2CB2">
        <w:rPr>
          <w:rFonts w:asciiTheme="majorBidi" w:hAnsiTheme="majorBidi" w:cstheme="majorBidi"/>
          <w:b/>
          <w:bCs/>
          <w:i/>
          <w:iCs/>
          <w:cs/>
        </w:rPr>
        <w:t>พนักงาน</w:t>
      </w:r>
    </w:p>
    <w:p w14:paraId="1917932F" w14:textId="77777777" w:rsidR="002A6440" w:rsidRPr="002B2CB2" w:rsidRDefault="002A644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7630CA" w14:textId="77777777" w:rsidR="00ED0B05" w:rsidRPr="002B2CB2" w:rsidRDefault="00ED0B05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2B2CB2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293A907F" w14:textId="77777777" w:rsidR="00ED0B05" w:rsidRPr="002B2CB2" w:rsidRDefault="00ED0B05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6C62D2E" w14:textId="333BB1C7" w:rsidR="00345D98" w:rsidRPr="002B2CB2" w:rsidRDefault="00ED0B05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B2CB2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="0010371B">
        <w:rPr>
          <w:rFonts w:asciiTheme="majorBidi" w:hAnsiTheme="majorBidi" w:cstheme="majorBidi" w:hint="cs"/>
          <w:i/>
          <w:sz w:val="30"/>
          <w:szCs w:val="30"/>
          <w:cs/>
        </w:rPr>
        <w:t>กองทุนสำรองเลี้ยงชีพสำหรับพนักงานของบริษัท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</w:t>
      </w:r>
      <w:r w:rsidR="00F66282" w:rsidRPr="002B2CB2">
        <w:rPr>
          <w:rFonts w:asciiTheme="majorBidi" w:hAnsiTheme="majorBidi" w:cstheme="majorBidi"/>
          <w:i/>
          <w:sz w:val="30"/>
          <w:szCs w:val="30"/>
          <w:cs/>
        </w:rPr>
        <w:t>ร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ะยะเวลาที่พนักงานได้ทำงานให้กับกิจการ</w:t>
      </w:r>
    </w:p>
    <w:p w14:paraId="3BC01DC5" w14:textId="77777777" w:rsidR="00177297" w:rsidRPr="002B2CB2" w:rsidRDefault="0017729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442E329" w14:textId="77777777" w:rsidR="0015625C" w:rsidRPr="002B2CB2" w:rsidRDefault="0015625C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2B2CB2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25117882" w14:textId="77777777" w:rsidR="0015625C" w:rsidRPr="002B2CB2" w:rsidRDefault="0015625C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2A48DA2F" w14:textId="1233BD1F" w:rsidR="0015625C" w:rsidRPr="002B2CB2" w:rsidRDefault="00C11B86" w:rsidP="00B4269E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11B86">
        <w:rPr>
          <w:rFonts w:asciiTheme="majorBidi" w:hAnsiTheme="majorBidi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</w:t>
      </w:r>
      <w:r w:rsidR="0010371B">
        <w:rPr>
          <w:rFonts w:asciiTheme="majorBidi" w:hAnsiTheme="majorBidi"/>
          <w:i/>
          <w:sz w:val="30"/>
          <w:szCs w:val="30"/>
          <w:cs/>
        </w:rPr>
        <w:br/>
      </w:r>
      <w:r w:rsidRPr="00C11B86">
        <w:rPr>
          <w:rFonts w:asciiTheme="majorBidi" w:hAnsiTheme="majorBidi"/>
          <w:i/>
          <w:sz w:val="30"/>
          <w:szCs w:val="30"/>
          <w:cs/>
        </w:rPr>
        <w:t xml:space="preserve">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</w:t>
      </w:r>
      <w:r w:rsidR="00755FC7">
        <w:rPr>
          <w:rFonts w:asciiTheme="majorBidi" w:hAnsiTheme="majorBidi"/>
          <w:i/>
          <w:sz w:val="30"/>
          <w:szCs w:val="30"/>
          <w:cs/>
        </w:rPr>
        <w:br/>
      </w:r>
      <w:r w:rsidRPr="00C11B86">
        <w:rPr>
          <w:rFonts w:asciiTheme="majorBidi" w:hAnsiTheme="majorBidi"/>
          <w:i/>
          <w:sz w:val="30"/>
          <w:szCs w:val="30"/>
          <w:cs/>
        </w:rPr>
        <w:t xml:space="preserve">โดยวิธีคิดลดแต่ละหน่วยที่ประมาณการไว้ </w:t>
      </w:r>
    </w:p>
    <w:p w14:paraId="077AFFC7" w14:textId="77777777" w:rsidR="00AC6EFA" w:rsidRDefault="00AC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  <w:cs/>
        </w:rPr>
      </w:pPr>
    </w:p>
    <w:p w14:paraId="3E14CF50" w14:textId="77777777" w:rsidR="00D35CC6" w:rsidRDefault="00D35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  <w:cs/>
        </w:rPr>
      </w:pPr>
      <w:r>
        <w:rPr>
          <w:rFonts w:asciiTheme="majorBidi" w:hAnsiTheme="majorBidi" w:cstheme="majorBidi"/>
          <w:i/>
          <w:sz w:val="30"/>
          <w:szCs w:val="30"/>
          <w:cs/>
        </w:rPr>
        <w:br w:type="page"/>
      </w:r>
    </w:p>
    <w:p w14:paraId="3EDC0D52" w14:textId="6C421461" w:rsidR="004B6EB1" w:rsidRPr="002B2CB2" w:rsidRDefault="004B6EB1" w:rsidP="00B4269E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2B2CB2">
        <w:rPr>
          <w:rFonts w:asciiTheme="majorBidi" w:hAnsiTheme="majorBidi" w:cstheme="majorBidi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2B2CB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</w:t>
      </w:r>
      <w:r w:rsidR="00551B7D">
        <w:rPr>
          <w:rFonts w:asciiTheme="majorBidi" w:hAnsiTheme="majorBidi" w:cstheme="majorBidi"/>
          <w:i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</w:t>
      </w:r>
      <w:r w:rsidRPr="002B2CB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</w:t>
      </w:r>
      <w:r w:rsidR="00551B7D">
        <w:rPr>
          <w:rFonts w:asciiTheme="majorBidi" w:hAnsiTheme="majorBidi" w:cstheme="majorBidi"/>
          <w:i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 xml:space="preserve">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551B7D">
        <w:rPr>
          <w:rFonts w:asciiTheme="majorBidi" w:hAnsiTheme="majorBidi" w:cstheme="majorBidi"/>
          <w:i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ณ ต้นปี โดยคำนึงถึงการเปลี่ยนแปลงใด</w:t>
      </w:r>
      <w:r w:rsidR="00704BE6" w:rsidRPr="002B2CB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206353" w:rsidRPr="002B2CB2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1AF7D7FC" w14:textId="77777777" w:rsidR="00DB3A1B" w:rsidRPr="002B2CB2" w:rsidRDefault="004B6EB1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Theme="majorBidi" w:hAnsiTheme="majorBidi" w:cstheme="majorBidi"/>
          <w:iCs/>
          <w:sz w:val="30"/>
          <w:szCs w:val="30"/>
        </w:rPr>
      </w:pPr>
      <w:r w:rsidRPr="002B2CB2">
        <w:rPr>
          <w:rFonts w:asciiTheme="majorBidi" w:hAnsiTheme="majorBidi" w:cstheme="majorBidi"/>
          <w:iCs/>
          <w:sz w:val="30"/>
          <w:szCs w:val="30"/>
        </w:rPr>
        <w:t xml:space="preserve"> </w:t>
      </w:r>
    </w:p>
    <w:p w14:paraId="3125A62E" w14:textId="65EB0E79" w:rsidR="00DB3A1B" w:rsidRDefault="00DB3A1B" w:rsidP="00B4269E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B2CB2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38F8DCB8" w14:textId="77777777" w:rsidR="00DF12E8" w:rsidRPr="00DF12E8" w:rsidRDefault="00DF12E8" w:rsidP="00DF12E8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0AFAD34" w14:textId="4051B540" w:rsidR="00DF12E8" w:rsidRDefault="00DF12E8" w:rsidP="00DF12E8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DF12E8">
        <w:rPr>
          <w:rFonts w:asciiTheme="majorBidi" w:hAnsiTheme="majorBidi"/>
          <w:i/>
          <w:sz w:val="30"/>
          <w:szCs w:val="30"/>
          <w:cs/>
        </w:rPr>
        <w:t>ภาระผูกพันสุทธิขอ</w:t>
      </w:r>
      <w:r>
        <w:rPr>
          <w:rFonts w:asciiTheme="majorBidi" w:hAnsiTheme="majorBidi" w:hint="cs"/>
          <w:i/>
          <w:sz w:val="30"/>
          <w:szCs w:val="30"/>
          <w:cs/>
        </w:rPr>
        <w:t>ง</w:t>
      </w:r>
      <w:r w:rsidRPr="00DF12E8">
        <w:rPr>
          <w:rFonts w:asciiTheme="majorBidi" w:hAnsiTheme="majorBidi"/>
          <w:i/>
          <w:sz w:val="30"/>
          <w:szCs w:val="30"/>
          <w:cs/>
        </w:rPr>
        <w:t>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4E7465">
        <w:rPr>
          <w:rFonts w:asciiTheme="majorBidi" w:hAnsiTheme="majorBidi"/>
          <w:i/>
          <w:sz w:val="30"/>
          <w:szCs w:val="30"/>
        </w:rPr>
        <w:t xml:space="preserve"> </w:t>
      </w:r>
      <w:r w:rsidRPr="00DF12E8">
        <w:rPr>
          <w:rFonts w:asciiTheme="majorBidi" w:hAnsiTheme="majorBidi"/>
          <w:i/>
          <w:sz w:val="30"/>
          <w:szCs w:val="30"/>
          <w:cs/>
        </w:rPr>
        <w:t>ๆ ซึ่งผลประโยชน์นี้ได้คิดลดกระแสเงินสดเพื่อให้เป็น</w:t>
      </w:r>
      <w:r w:rsidR="00663DB0">
        <w:rPr>
          <w:rFonts w:asciiTheme="majorBidi" w:hAnsiTheme="majorBidi"/>
          <w:i/>
          <w:sz w:val="30"/>
          <w:szCs w:val="30"/>
        </w:rPr>
        <w:br/>
      </w:r>
      <w:r w:rsidRPr="00DF12E8">
        <w:rPr>
          <w:rFonts w:asciiTheme="majorBidi" w:hAnsiTheme="majorBidi"/>
          <w:i/>
          <w:sz w:val="30"/>
          <w:szCs w:val="30"/>
          <w:cs/>
        </w:rPr>
        <w:t>มูลค่าปัจจุบัน การวัดมูลค่าใหม่จะรับรู้ในกำไรหรือขาดทุนเมื่อเกิดขึ้น</w:t>
      </w:r>
    </w:p>
    <w:p w14:paraId="6827559D" w14:textId="77777777" w:rsidR="00743188" w:rsidRPr="00743188" w:rsidRDefault="00743188" w:rsidP="00743188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DD1CECD" w14:textId="40173696" w:rsidR="00DF12E8" w:rsidRPr="00410BD6" w:rsidRDefault="00743188" w:rsidP="00743188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10BD6">
        <w:rPr>
          <w:rFonts w:asciiTheme="majorBidi" w:hAnsiTheme="majorBidi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</w:t>
      </w:r>
      <w:r w:rsidR="00663DB0" w:rsidRPr="00410BD6">
        <w:rPr>
          <w:rFonts w:asciiTheme="majorBidi" w:hAnsiTheme="majorBidi"/>
          <w:i/>
          <w:sz w:val="30"/>
          <w:szCs w:val="30"/>
        </w:rPr>
        <w:br/>
      </w:r>
      <w:r w:rsidRPr="00410BD6">
        <w:rPr>
          <w:rFonts w:asciiTheme="majorBidi" w:hAnsiTheme="majorBidi"/>
          <w:i/>
          <w:sz w:val="30"/>
          <w:szCs w:val="30"/>
          <w:cs/>
        </w:rPr>
        <w:t>หากระยะเวลาการจ่ายผลประโยชน์เกินกว่า</w:t>
      </w:r>
      <w:r w:rsidR="00A00AC7">
        <w:rPr>
          <w:rFonts w:asciiTheme="majorBidi" w:hAnsiTheme="majorBidi"/>
          <w:i/>
          <w:sz w:val="30"/>
          <w:szCs w:val="30"/>
        </w:rPr>
        <w:t xml:space="preserve"> </w:t>
      </w:r>
      <w:r w:rsidR="00A00AC7" w:rsidRPr="00A00AC7">
        <w:rPr>
          <w:rFonts w:asciiTheme="majorBidi" w:hAnsiTheme="majorBidi"/>
          <w:iCs/>
          <w:sz w:val="30"/>
          <w:szCs w:val="30"/>
        </w:rPr>
        <w:t>12</w:t>
      </w:r>
      <w:r w:rsidR="00A00AC7">
        <w:rPr>
          <w:rFonts w:asciiTheme="majorBidi" w:hAnsiTheme="majorBidi"/>
          <w:iCs/>
          <w:sz w:val="30"/>
          <w:szCs w:val="30"/>
        </w:rPr>
        <w:t xml:space="preserve"> </w:t>
      </w:r>
      <w:r w:rsidRPr="00410BD6">
        <w:rPr>
          <w:rFonts w:asciiTheme="majorBidi" w:hAnsiTheme="majorBidi"/>
          <w:i/>
          <w:sz w:val="30"/>
          <w:szCs w:val="30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40200C43" w14:textId="77777777" w:rsidR="00E005B3" w:rsidRPr="002B2CB2" w:rsidRDefault="00E005B3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28833DDC" w14:textId="74C66EB8" w:rsidR="00681BFB" w:rsidRPr="002B2CB2" w:rsidRDefault="00A1377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8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B2CB2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2B2CB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</w:t>
      </w:r>
      <w:r w:rsidR="00F54CE7">
        <w:rPr>
          <w:rFonts w:asciiTheme="majorBidi" w:hAnsiTheme="majorBidi" w:cstheme="majorBidi"/>
          <w:i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จ่ายชำระ</w:t>
      </w:r>
      <w:r w:rsidRPr="002B2CB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1980254" w14:textId="77777777" w:rsidR="00C35498" w:rsidRPr="002B2CB2" w:rsidRDefault="00C35498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790F1461" w14:textId="5DB77030" w:rsidR="00087E58" w:rsidRPr="002B2CB2" w:rsidRDefault="000C3E7F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t>ประมาณการหนี้สิน</w:t>
      </w:r>
    </w:p>
    <w:p w14:paraId="528DB636" w14:textId="77777777" w:rsidR="00087E58" w:rsidRPr="002B2CB2" w:rsidRDefault="00087E58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67566F99" w14:textId="3F62167D" w:rsidR="008D4813" w:rsidRDefault="002A6440" w:rsidP="00D35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</w:t>
      </w:r>
      <w:r w:rsidR="00F36068" w:rsidRPr="002B2CB2">
        <w:rPr>
          <w:rFonts w:asciiTheme="majorBidi" w:hAnsiTheme="majorBidi" w:cstheme="majorBidi"/>
          <w:sz w:val="30"/>
          <w:szCs w:val="30"/>
          <w:cs/>
        </w:rPr>
        <w:t>รู้ก็ต่อเมื่อบริษัทมีภาระผูกพัน</w:t>
      </w:r>
      <w:r w:rsidRPr="002B2CB2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D02BCB" w:rsidRPr="002B2CB2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Pr="002B2CB2">
        <w:rPr>
          <w:rFonts w:asciiTheme="majorBidi" w:hAnsiTheme="majorBidi" w:cstheme="majorBidi"/>
          <w:sz w:val="30"/>
          <w:szCs w:val="30"/>
          <w:cs/>
        </w:rPr>
        <w:t>ที่เกิดขึ้น</w:t>
      </w:r>
      <w:r w:rsidR="00C1217C">
        <w:rPr>
          <w:rFonts w:asciiTheme="majorBidi" w:hAnsiTheme="majorBidi" w:cstheme="majorBidi"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sz w:val="30"/>
          <w:szCs w:val="30"/>
          <w:cs/>
        </w:rPr>
        <w:t>ในปัจจุบันอันเป็นผลมาจากเหตุการณ์ใน</w:t>
      </w:r>
      <w:r w:rsidR="00E005B3" w:rsidRPr="002B2CB2">
        <w:rPr>
          <w:rFonts w:asciiTheme="majorBidi" w:hAnsiTheme="majorBidi" w:cstheme="majorBidi"/>
          <w:sz w:val="30"/>
          <w:szCs w:val="30"/>
          <w:cs/>
        </w:rPr>
        <w:t>อดีต</w:t>
      </w:r>
      <w:r w:rsidR="00D02BCB" w:rsidRPr="002B2CB2">
        <w:rPr>
          <w:rFonts w:asciiTheme="majorBidi" w:hAnsiTheme="majorBidi" w:cstheme="majorBidi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="00E16246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5721">
        <w:rPr>
          <w:rFonts w:asciiTheme="majorBidi" w:hAnsiTheme="majorBidi" w:cstheme="majorBidi"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</w:t>
      </w:r>
      <w:r w:rsidR="00F36068" w:rsidRPr="002B2CB2">
        <w:rPr>
          <w:rFonts w:asciiTheme="majorBidi" w:hAnsiTheme="majorBidi" w:cstheme="majorBidi"/>
          <w:sz w:val="30"/>
          <w:szCs w:val="30"/>
          <w:cs/>
        </w:rPr>
        <w:t>้องถูกจ่ายไปเพื่อชำระภาระผูกพัน</w:t>
      </w:r>
      <w:r w:rsidRPr="002B2CB2">
        <w:rPr>
          <w:rFonts w:asciiTheme="majorBidi" w:hAnsiTheme="majorBidi" w:cstheme="majorBidi"/>
          <w:sz w:val="30"/>
          <w:szCs w:val="30"/>
          <w:cs/>
        </w:rPr>
        <w:t xml:space="preserve">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2B2CB2">
        <w:rPr>
          <w:rFonts w:asciiTheme="majorBidi" w:hAnsiTheme="majorBidi" w:cstheme="majorBidi"/>
          <w:sz w:val="30"/>
          <w:szCs w:val="30"/>
        </w:rPr>
        <w:t xml:space="preserve"> </w:t>
      </w:r>
      <w:r w:rsidR="008D4813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4B72D1D7" w14:textId="72A09B49" w:rsidR="00F3146E" w:rsidRDefault="00F3146E" w:rsidP="005F08F2">
      <w:pPr>
        <w:pStyle w:val="BodyText2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lastRenderedPageBreak/>
        <w:t>การวัดมูลค่ายุติธรรม</w:t>
      </w:r>
    </w:p>
    <w:p w14:paraId="2F6F2923" w14:textId="30ED9D9F" w:rsidR="00666EEB" w:rsidRPr="00547C25" w:rsidRDefault="00666EEB" w:rsidP="00547C25">
      <w:pPr>
        <w:pStyle w:val="a"/>
        <w:tabs>
          <w:tab w:val="left" w:pos="540"/>
        </w:tabs>
        <w:jc w:val="thaiDistribute"/>
        <w:rPr>
          <w:rFonts w:asciiTheme="majorBidi" w:hAnsiTheme="majorBidi" w:cs="Angsana New"/>
          <w:b/>
          <w:bCs/>
          <w:i/>
          <w:iCs/>
          <w:cs/>
        </w:rPr>
      </w:pPr>
    </w:p>
    <w:p w14:paraId="37B8AE9A" w14:textId="331CC011" w:rsidR="00666EEB" w:rsidRDefault="00666EEB" w:rsidP="00547C25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="Angsana New"/>
          <w:spacing w:val="2"/>
        </w:rPr>
      </w:pPr>
      <w:r w:rsidRPr="00666EEB">
        <w:rPr>
          <w:rFonts w:asciiTheme="majorBidi" w:hAnsiTheme="majorBidi" w:cs="Angsana New"/>
          <w:spacing w:val="2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</w:t>
      </w:r>
      <w:r w:rsidR="002F401E">
        <w:rPr>
          <w:rFonts w:asciiTheme="majorBidi" w:hAnsiTheme="majorBidi" w:cs="Angsana New"/>
          <w:spacing w:val="2"/>
        </w:rPr>
        <w:br/>
      </w:r>
      <w:r w:rsidRPr="00666EEB">
        <w:rPr>
          <w:rFonts w:asciiTheme="majorBidi" w:hAnsiTheme="majorBidi" w:cs="Angsana New"/>
          <w:spacing w:val="2"/>
          <w:cs/>
        </w:rPr>
        <w:t>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</w:t>
      </w:r>
      <w:r>
        <w:rPr>
          <w:rFonts w:asciiTheme="majorBidi" w:hAnsiTheme="majorBidi" w:cs="Angsana New" w:hint="cs"/>
          <w:spacing w:val="2"/>
          <w:cs/>
        </w:rPr>
        <w:t>ัท</w:t>
      </w:r>
      <w:r w:rsidRPr="00666EEB">
        <w:rPr>
          <w:rFonts w:asciiTheme="majorBidi" w:hAnsiTheme="majorBidi" w:cs="Angsana New"/>
          <w:spacing w:val="2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1011408" w14:textId="77777777" w:rsidR="00D35CC6" w:rsidRPr="00666EEB" w:rsidRDefault="00D35CC6" w:rsidP="00547C25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</w:rPr>
      </w:pPr>
    </w:p>
    <w:p w14:paraId="25308ABA" w14:textId="166D0B5D" w:rsidR="00666EEB" w:rsidRDefault="00666EEB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="Angsana New"/>
          <w:spacing w:val="2"/>
        </w:rPr>
      </w:pPr>
      <w:r w:rsidRPr="00666EEB">
        <w:rPr>
          <w:rFonts w:asciiTheme="majorBidi" w:hAnsiTheme="majorBidi" w:cs="Angsana New"/>
          <w:spacing w:val="2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</w:t>
      </w:r>
      <w:r w:rsidR="00F76EC7">
        <w:rPr>
          <w:rFonts w:asciiTheme="majorBidi" w:hAnsiTheme="majorBidi" w:cs="Angsana New"/>
          <w:spacing w:val="2"/>
        </w:rPr>
        <w:br/>
        <w:t xml:space="preserve"> </w:t>
      </w:r>
      <w:r w:rsidRPr="00666EEB">
        <w:rPr>
          <w:rFonts w:asciiTheme="majorBidi" w:hAnsiTheme="majorBidi" w:cs="Angsana New"/>
          <w:spacing w:val="2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675AAF91" w14:textId="77777777" w:rsidR="00E052D9" w:rsidRDefault="00E052D9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="Angsana New"/>
          <w:spacing w:val="2"/>
        </w:rPr>
      </w:pPr>
    </w:p>
    <w:p w14:paraId="5246B858" w14:textId="161B029A" w:rsidR="00666EEB" w:rsidRPr="00666EEB" w:rsidRDefault="00DD171C" w:rsidP="008775E5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pacing w:val="2"/>
        </w:rPr>
      </w:pPr>
      <w:r>
        <w:rPr>
          <w:rFonts w:asciiTheme="majorBidi" w:hAnsiTheme="majorBidi" w:cs="Angsana New"/>
          <w:spacing w:val="2"/>
          <w:cs/>
        </w:rPr>
        <w:tab/>
      </w:r>
      <w:r w:rsidR="00666EEB" w:rsidRPr="00666EEB">
        <w:rPr>
          <w:rFonts w:asciiTheme="majorBidi" w:hAnsiTheme="majorBidi" w:cs="Angsana New"/>
          <w:spacing w:val="2"/>
          <w:cs/>
        </w:rPr>
        <w:t>-</w:t>
      </w:r>
      <w:r w:rsidR="00666EEB" w:rsidRPr="00666EEB">
        <w:rPr>
          <w:rFonts w:asciiTheme="majorBidi" w:hAnsiTheme="majorBidi" w:cs="Angsana New"/>
          <w:spacing w:val="2"/>
          <w:cs/>
        </w:rPr>
        <w:tab/>
        <w:t xml:space="preserve">ข้อมูลระดับ </w:t>
      </w:r>
      <w:r w:rsidR="002C4DD3">
        <w:rPr>
          <w:rFonts w:asciiTheme="majorBidi" w:hAnsiTheme="majorBidi" w:cs="Angsana New"/>
          <w:spacing w:val="2"/>
        </w:rPr>
        <w:t>1</w:t>
      </w:r>
      <w:r w:rsidR="00666EEB" w:rsidRPr="00666EEB">
        <w:rPr>
          <w:rFonts w:asciiTheme="majorBidi" w:hAnsiTheme="majorBidi" w:cs="Angsana New"/>
          <w:spacing w:val="2"/>
          <w:cs/>
        </w:rPr>
        <w:t xml:space="preserve"> 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E1AD956" w14:textId="1A559CF1" w:rsidR="00666EEB" w:rsidRPr="00666EEB" w:rsidRDefault="00666EEB" w:rsidP="008775E5">
      <w:pPr>
        <w:pStyle w:val="BodyText2"/>
        <w:tabs>
          <w:tab w:val="left" w:pos="720"/>
          <w:tab w:val="left" w:pos="1710"/>
          <w:tab w:val="left" w:pos="1926"/>
        </w:tabs>
        <w:ind w:left="720" w:right="-25" w:hanging="180"/>
        <w:rPr>
          <w:rFonts w:asciiTheme="majorBidi" w:hAnsiTheme="majorBidi" w:cstheme="majorBidi"/>
          <w:spacing w:val="2"/>
        </w:rPr>
      </w:pPr>
      <w:r w:rsidRPr="00666EEB">
        <w:rPr>
          <w:rFonts w:asciiTheme="majorBidi" w:hAnsiTheme="majorBidi" w:cs="Angsana New"/>
          <w:spacing w:val="2"/>
          <w:cs/>
        </w:rPr>
        <w:t>-</w:t>
      </w:r>
      <w:r w:rsidR="0059008F">
        <w:rPr>
          <w:rFonts w:asciiTheme="majorBidi" w:hAnsiTheme="majorBidi" w:cs="Angsana New"/>
          <w:spacing w:val="2"/>
          <w:cs/>
        </w:rPr>
        <w:tab/>
      </w:r>
      <w:r w:rsidRPr="00666EEB">
        <w:rPr>
          <w:rFonts w:asciiTheme="majorBidi" w:hAnsiTheme="majorBidi" w:cs="Angsana New"/>
          <w:spacing w:val="2"/>
          <w:cs/>
        </w:rPr>
        <w:t>ข้อมูลระดับ</w:t>
      </w:r>
      <w:r w:rsidR="00C545BA">
        <w:rPr>
          <w:rFonts w:asciiTheme="majorBidi" w:hAnsiTheme="majorBidi" w:cs="Angsana New"/>
          <w:spacing w:val="2"/>
        </w:rPr>
        <w:tab/>
      </w:r>
      <w:r w:rsidR="002C4DD3">
        <w:rPr>
          <w:rFonts w:asciiTheme="majorBidi" w:hAnsiTheme="majorBidi" w:cs="Angsana New"/>
          <w:spacing w:val="2"/>
        </w:rPr>
        <w:t>2</w:t>
      </w:r>
      <w:r w:rsidR="00C545BA">
        <w:rPr>
          <w:rFonts w:asciiTheme="majorBidi" w:hAnsiTheme="majorBidi" w:cs="Angsana New"/>
          <w:spacing w:val="2"/>
        </w:rPr>
        <w:tab/>
      </w:r>
      <w:r w:rsidRPr="00666EEB">
        <w:rPr>
          <w:rFonts w:asciiTheme="majorBidi" w:hAnsiTheme="majorBidi" w:cs="Angsana New"/>
          <w:spacing w:val="2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8775E5">
        <w:rPr>
          <w:rFonts w:asciiTheme="majorBidi" w:hAnsiTheme="majorBidi" w:cs="Angsana New" w:hint="cs"/>
          <w:spacing w:val="2"/>
          <w:cs/>
        </w:rPr>
        <w:t>น</w:t>
      </w:r>
      <w:r w:rsidRPr="00666EEB">
        <w:rPr>
          <w:rFonts w:asciiTheme="majorBidi" w:hAnsiTheme="majorBidi" w:cs="Angsana New"/>
          <w:spacing w:val="2"/>
          <w:cs/>
        </w:rPr>
        <w:t xml:space="preserve">อกเหนือจากราคาเสนอซื้อขายซึ่งรวมอยู่ในข้อมูลระดับ </w:t>
      </w:r>
      <w:r w:rsidR="002C4DD3">
        <w:rPr>
          <w:rFonts w:asciiTheme="majorBidi" w:hAnsiTheme="majorBidi" w:cs="Angsana New"/>
          <w:spacing w:val="2"/>
        </w:rPr>
        <w:t>1</w:t>
      </w:r>
    </w:p>
    <w:p w14:paraId="6710C27C" w14:textId="066E83F8" w:rsidR="00666EEB" w:rsidRPr="00666EEB" w:rsidRDefault="00DD171C" w:rsidP="008775E5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pacing w:val="2"/>
        </w:rPr>
      </w:pPr>
      <w:r>
        <w:rPr>
          <w:rFonts w:asciiTheme="majorBidi" w:hAnsiTheme="majorBidi" w:cs="Angsana New"/>
          <w:spacing w:val="2"/>
          <w:cs/>
        </w:rPr>
        <w:tab/>
      </w:r>
      <w:r w:rsidR="00666EEB" w:rsidRPr="00666EEB">
        <w:rPr>
          <w:rFonts w:asciiTheme="majorBidi" w:hAnsiTheme="majorBidi" w:cs="Angsana New"/>
          <w:spacing w:val="2"/>
          <w:cs/>
        </w:rPr>
        <w:t>-</w:t>
      </w:r>
      <w:r w:rsidR="00666EEB" w:rsidRPr="00666EEB">
        <w:rPr>
          <w:rFonts w:asciiTheme="majorBidi" w:hAnsiTheme="majorBidi" w:cs="Angsana New"/>
          <w:spacing w:val="2"/>
          <w:cs/>
        </w:rPr>
        <w:tab/>
        <w:t xml:space="preserve">ข้อมูลระดับ </w:t>
      </w:r>
      <w:r w:rsidR="002C4DD3">
        <w:rPr>
          <w:rFonts w:asciiTheme="majorBidi" w:hAnsiTheme="majorBidi" w:cs="Angsana New"/>
          <w:spacing w:val="2"/>
        </w:rPr>
        <w:t>3</w:t>
      </w:r>
      <w:r w:rsidR="00666EEB" w:rsidRPr="00666EEB">
        <w:rPr>
          <w:rFonts w:asciiTheme="majorBidi" w:hAnsiTheme="majorBidi" w:cs="Angsana New"/>
          <w:spacing w:val="2"/>
          <w:cs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6FC84AE3" w14:textId="77777777" w:rsidR="00666EEB" w:rsidRPr="005637A4" w:rsidRDefault="00666EEB" w:rsidP="00666EEB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</w:p>
    <w:p w14:paraId="6ED91A19" w14:textId="41535316" w:rsidR="00F3146E" w:rsidRDefault="00DD171C" w:rsidP="00547C25">
      <w:pPr>
        <w:pStyle w:val="a"/>
        <w:tabs>
          <w:tab w:val="left" w:pos="540"/>
        </w:tabs>
        <w:jc w:val="thaiDistribute"/>
        <w:rPr>
          <w:rFonts w:asciiTheme="majorBidi" w:hAnsiTheme="majorBidi" w:cs="Angsana New"/>
          <w:spacing w:val="2"/>
        </w:rPr>
      </w:pPr>
      <w:r>
        <w:rPr>
          <w:rFonts w:asciiTheme="majorBidi" w:hAnsiTheme="majorBidi" w:cs="Angsana New"/>
          <w:spacing w:val="2"/>
          <w:cs/>
        </w:rPr>
        <w:tab/>
      </w:r>
      <w:r w:rsidR="00666EEB" w:rsidRPr="00666EEB">
        <w:rPr>
          <w:rFonts w:asciiTheme="majorBidi" w:hAnsiTheme="majorBidi" w:cs="Angsana New"/>
          <w:spacing w:val="2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34A750CE" w14:textId="77777777" w:rsidR="00E47F17" w:rsidRPr="005637A4" w:rsidRDefault="00E47F17" w:rsidP="00547C25">
      <w:pPr>
        <w:pStyle w:val="a"/>
        <w:tabs>
          <w:tab w:val="left" w:pos="540"/>
        </w:tabs>
        <w:jc w:val="thaiDistribute"/>
        <w:rPr>
          <w:rFonts w:asciiTheme="majorBidi" w:hAnsiTheme="majorBidi" w:cs="Angsana New"/>
          <w:sz w:val="28"/>
          <w:szCs w:val="28"/>
          <w:cs/>
        </w:rPr>
      </w:pPr>
    </w:p>
    <w:p w14:paraId="50D4B4B0" w14:textId="26CD85FC" w:rsidR="00E47F17" w:rsidRPr="00666EEB" w:rsidRDefault="00E47F17" w:rsidP="00E47F17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</w:rPr>
      </w:pPr>
      <w:r>
        <w:rPr>
          <w:rFonts w:asciiTheme="majorBidi" w:hAnsiTheme="majorBidi" w:cs="Angsana New" w:hint="cs"/>
          <w:spacing w:val="2"/>
          <w:cs/>
        </w:rPr>
        <w:t>หาก</w:t>
      </w:r>
      <w:r w:rsidRPr="00E47F17">
        <w:rPr>
          <w:rFonts w:asciiTheme="majorBidi" w:hAnsiTheme="majorBidi" w:cs="Angsana New"/>
          <w:spacing w:val="2"/>
          <w:cs/>
        </w:rPr>
        <w:t>สินทรัพย์หรือหนี้สินที่วัดมูลค่าด้วยมูลค่ายุติธรรมมีราคาเสนอซื้อและราคาเสนอขาย</w:t>
      </w:r>
      <w:r w:rsidR="005637A4">
        <w:rPr>
          <w:rFonts w:asciiTheme="majorBidi" w:hAnsiTheme="majorBidi" w:cs="Angsana New"/>
          <w:spacing w:val="2"/>
        </w:rPr>
        <w:t xml:space="preserve"> </w:t>
      </w:r>
      <w:r w:rsidRPr="00E47F17">
        <w:rPr>
          <w:rFonts w:asciiTheme="majorBidi" w:hAnsiTheme="majorBidi" w:cs="Angsana New"/>
          <w:spacing w:val="2"/>
          <w:cs/>
        </w:rPr>
        <w:t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B24B36F" w14:textId="77777777" w:rsidR="00E47F17" w:rsidRPr="005637A4" w:rsidRDefault="00E47F17" w:rsidP="00E47F17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</w:p>
    <w:p w14:paraId="1A046798" w14:textId="377E9E76" w:rsidR="00E47F17" w:rsidRDefault="00E47F17" w:rsidP="00E47F17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="Angsana New"/>
          <w:spacing w:val="2"/>
        </w:rPr>
      </w:pPr>
      <w:r w:rsidRPr="00E47F17">
        <w:rPr>
          <w:rFonts w:asciiTheme="majorBidi" w:hAnsiTheme="majorBidi" w:cs="Angsana New"/>
          <w:spacing w:val="2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หากบริษัทพิจารณาว่ามูลค่ายุติธรรมของ</w:t>
      </w:r>
      <w:r w:rsidR="00755FC7">
        <w:rPr>
          <w:rFonts w:asciiTheme="majorBidi" w:hAnsiTheme="majorBidi" w:cs="Angsana New"/>
          <w:spacing w:val="2"/>
          <w:cs/>
        </w:rPr>
        <w:br/>
      </w:r>
      <w:r w:rsidRPr="00E47F17">
        <w:rPr>
          <w:rFonts w:asciiTheme="majorBidi" w:hAnsiTheme="majorBidi" w:cs="Angsana New"/>
          <w:spacing w:val="2"/>
          <w:cs/>
        </w:rPr>
        <w:t>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</w:t>
      </w:r>
      <w:r w:rsidR="00755FC7">
        <w:rPr>
          <w:rFonts w:asciiTheme="majorBidi" w:hAnsiTheme="majorBidi" w:cs="Angsana New"/>
          <w:spacing w:val="2"/>
          <w:cs/>
        </w:rPr>
        <w:br/>
      </w:r>
      <w:r w:rsidRPr="00E47F17">
        <w:rPr>
          <w:rFonts w:asciiTheme="majorBidi" w:hAnsiTheme="majorBidi" w:cs="Angsana New"/>
          <w:spacing w:val="2"/>
          <w:cs/>
        </w:rPr>
        <w:t>ทางการเง</w:t>
      </w:r>
      <w:r>
        <w:rPr>
          <w:rFonts w:asciiTheme="majorBidi" w:hAnsiTheme="majorBidi" w:cs="Angsana New" w:hint="cs"/>
          <w:spacing w:val="2"/>
          <w:cs/>
        </w:rPr>
        <w:t xml:space="preserve">ิน </w:t>
      </w:r>
      <w:r w:rsidRPr="00E47F17">
        <w:rPr>
          <w:rFonts w:asciiTheme="majorBidi" w:hAnsiTheme="majorBidi" w:cs="Angsana New"/>
          <w:spacing w:val="2"/>
          <w:cs/>
        </w:rPr>
        <w:t>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</w:t>
      </w:r>
      <w:r w:rsidR="00755FC7">
        <w:rPr>
          <w:rFonts w:asciiTheme="majorBidi" w:hAnsiTheme="majorBidi" w:cs="Angsana New"/>
          <w:spacing w:val="2"/>
          <w:cs/>
        </w:rPr>
        <w:br/>
      </w:r>
      <w:r w:rsidRPr="00E47F17">
        <w:rPr>
          <w:rFonts w:asciiTheme="majorBidi" w:hAnsiTheme="majorBidi" w:cs="Angsana New"/>
          <w:spacing w:val="2"/>
          <w:cs/>
        </w:rPr>
        <w:t xml:space="preserve">ถูกจัดลำดับชั้นการวัดมูลค่ายุติธรรมอยู่ในระดับที่ </w:t>
      </w:r>
      <w:r w:rsidR="00CE0B15" w:rsidRPr="00CE0B15">
        <w:rPr>
          <w:rFonts w:asciiTheme="majorBidi" w:hAnsiTheme="majorBidi" w:cs="Angsana New"/>
          <w:spacing w:val="2"/>
        </w:rPr>
        <w:t>3</w:t>
      </w:r>
      <w:r w:rsidRPr="00E47F17">
        <w:rPr>
          <w:rFonts w:asciiTheme="majorBidi" w:hAnsiTheme="majorBidi" w:cs="Angsana New"/>
          <w:spacing w:val="2"/>
          <w:cs/>
        </w:rPr>
        <w:t xml:space="preserve"> ผลต่างดังกล่าวจะรับรู้เป็นรายการรอตัดบัญชีซึ่งจะรับรู้</w:t>
      </w:r>
      <w:r w:rsidR="00755FC7">
        <w:rPr>
          <w:rFonts w:asciiTheme="majorBidi" w:hAnsiTheme="majorBidi" w:cs="Angsana New"/>
          <w:spacing w:val="2"/>
          <w:cs/>
        </w:rPr>
        <w:br/>
      </w:r>
      <w:r w:rsidRPr="00E47F17">
        <w:rPr>
          <w:rFonts w:asciiTheme="majorBidi" w:hAnsiTheme="majorBidi" w:cs="Angsana New"/>
          <w:spacing w:val="2"/>
          <w:cs/>
        </w:rPr>
        <w:t>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2D125F0" w14:textId="7DD0CE9C" w:rsidR="008D4813" w:rsidRDefault="008D4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55DAE6C1" w14:textId="56C550B3" w:rsidR="00492C3A" w:rsidRPr="00547C25" w:rsidRDefault="00492C3A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547C25">
        <w:rPr>
          <w:rFonts w:asciiTheme="majorBidi" w:hAnsiTheme="majorBidi" w:cstheme="majorBidi"/>
          <w:b/>
          <w:bCs/>
          <w:i/>
          <w:iCs/>
          <w:cs/>
        </w:rPr>
        <w:lastRenderedPageBreak/>
        <w:t>รายได้</w:t>
      </w:r>
      <w:r w:rsidR="00755FC7">
        <w:rPr>
          <w:rFonts w:asciiTheme="majorBidi" w:hAnsiTheme="majorBidi" w:cstheme="majorBidi" w:hint="cs"/>
          <w:b/>
          <w:bCs/>
          <w:i/>
          <w:iCs/>
          <w:cs/>
        </w:rPr>
        <w:t>จากสัญญาที่ทำกับลูกค้า</w:t>
      </w:r>
    </w:p>
    <w:p w14:paraId="36BA0926" w14:textId="77777777" w:rsidR="002170F7" w:rsidRPr="002B2CB2" w:rsidRDefault="002170F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1DD5ABE" w14:textId="7DB567E6" w:rsidR="00715D17" w:rsidRPr="00715D17" w:rsidRDefault="00715D17" w:rsidP="00715D17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15D17">
        <w:rPr>
          <w:rFonts w:asciiTheme="majorBidi" w:hAnsiTheme="majorBidi"/>
          <w:i/>
          <w:iCs/>
          <w:sz w:val="30"/>
          <w:szCs w:val="30"/>
          <w:cs/>
        </w:rPr>
        <w:t xml:space="preserve">การรับรู้รายได้ </w:t>
      </w:r>
    </w:p>
    <w:p w14:paraId="335FCFE0" w14:textId="77777777" w:rsidR="00715D17" w:rsidRPr="00715D17" w:rsidRDefault="00715D17" w:rsidP="00715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1362D16" w14:textId="2E549C38" w:rsidR="000C3E7F" w:rsidRPr="002B2CB2" w:rsidRDefault="000C3E7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B50A6">
        <w:rPr>
          <w:rFonts w:asciiTheme="majorBidi" w:hAnsiTheme="majorBidi" w:cstheme="majorBidi"/>
          <w:i/>
          <w:iCs/>
          <w:sz w:val="30"/>
          <w:szCs w:val="30"/>
          <w:cs/>
        </w:rPr>
        <w:t>ค่าเช่า</w:t>
      </w:r>
      <w:r w:rsidR="008D3DB2" w:rsidRPr="00DB50A6">
        <w:rPr>
          <w:rFonts w:asciiTheme="majorBidi" w:hAnsiTheme="majorBidi" w:cstheme="majorBidi"/>
          <w:i/>
          <w:iCs/>
          <w:sz w:val="30"/>
          <w:szCs w:val="30"/>
          <w:cs/>
        </w:rPr>
        <w:t>รับจากสัญญาเช่าดำเนินงาน</w:t>
      </w:r>
    </w:p>
    <w:p w14:paraId="166C6296" w14:textId="77777777" w:rsidR="000C3E7F" w:rsidRPr="002B2CB2" w:rsidRDefault="000C3E7F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70ED3CF" w14:textId="298B0882" w:rsidR="008D3DB2" w:rsidRDefault="008D3DB2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ค่าเช่ารับจากสัญญาเช่าดำเนินงานรับรู้ใน</w:t>
      </w:r>
      <w:r w:rsidR="00EC1453" w:rsidRPr="002B2CB2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="00C076E8" w:rsidRPr="002B2CB2">
        <w:rPr>
          <w:rFonts w:asciiTheme="majorBidi" w:hAnsiTheme="majorBidi" w:cstheme="majorBidi"/>
          <w:sz w:val="30"/>
          <w:szCs w:val="30"/>
        </w:rPr>
        <w:t xml:space="preserve"> </w:t>
      </w:r>
      <w:r w:rsidR="00851E8A" w:rsidRPr="002B2CB2">
        <w:rPr>
          <w:rFonts w:asciiTheme="majorBidi" w:hAnsiTheme="majorBidi" w:cstheme="majorBidi"/>
          <w:sz w:val="30"/>
          <w:szCs w:val="30"/>
          <w:cs/>
        </w:rPr>
        <w:t>โดยวิธีเส้นตรง</w:t>
      </w:r>
      <w:r w:rsidRPr="002B2CB2">
        <w:rPr>
          <w:rFonts w:asciiTheme="majorBidi" w:hAnsiTheme="majorBidi" w:cstheme="majorBidi"/>
          <w:sz w:val="30"/>
          <w:szCs w:val="30"/>
          <w:cs/>
        </w:rPr>
        <w:t>ตามระยะเวลาที่ให้เช่า</w:t>
      </w:r>
    </w:p>
    <w:p w14:paraId="55D21E32" w14:textId="78DD3C20" w:rsidR="00D95ABD" w:rsidRDefault="00D95ABD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2969A23" w14:textId="161BCDB6" w:rsidR="004515FF" w:rsidRDefault="00D95ABD" w:rsidP="004515FF">
      <w:pPr>
        <w:pStyle w:val="BodyText3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หยุดรับรู้รายได้ค่าเช่าจากสัญญาเช่าดำเนินงานในกำไรหรือขาดทุนเมื่อลูกหนี้ตามสัญญาเช่าดำเนินงาน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ค้างชำระเกินกว่าสามเดือน</w:t>
      </w:r>
    </w:p>
    <w:p w14:paraId="43AF7BE2" w14:textId="77777777" w:rsidR="008D4813" w:rsidRDefault="008D4813" w:rsidP="004515FF">
      <w:pPr>
        <w:pStyle w:val="BodyText3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0BA09DE" w14:textId="219AF932" w:rsidR="0081569E" w:rsidRDefault="0081569E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31678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รายได้จากสัญญาเช่า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เงินทุน</w:t>
      </w:r>
    </w:p>
    <w:p w14:paraId="10663CD2" w14:textId="5156C642" w:rsidR="0081569E" w:rsidRDefault="0081569E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900BCAE" w14:textId="3BF454FD" w:rsidR="0081569E" w:rsidRDefault="0081569E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บริ</w:t>
      </w:r>
      <w:r w:rsidR="0010230A">
        <w:rPr>
          <w:rFonts w:asciiTheme="majorBidi" w:hAnsiTheme="majorBidi" w:cstheme="majorBidi" w:hint="cs"/>
          <w:sz w:val="30"/>
          <w:szCs w:val="30"/>
          <w:cs/>
        </w:rPr>
        <w:t>ษั</w:t>
      </w:r>
      <w:r w:rsidRPr="00B31678">
        <w:rPr>
          <w:rFonts w:asciiTheme="majorBidi" w:hAnsiTheme="majorBidi" w:cstheme="majorBidi"/>
          <w:sz w:val="30"/>
          <w:szCs w:val="30"/>
          <w:cs/>
        </w:rPr>
        <w:t>ทรับรู้รายได้จากสัญญาเช่าเงินทุนตามวิธีอัตราดอกเบี้ยที่แท้จริง</w:t>
      </w:r>
    </w:p>
    <w:p w14:paraId="6D1C9484" w14:textId="6231A980" w:rsidR="007655FF" w:rsidRDefault="007655FF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B8B7B8A" w14:textId="5A6BEF71" w:rsidR="001B09F1" w:rsidRDefault="001B09F1" w:rsidP="004B70D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B2CB2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รายได้จากการขาย</w:t>
      </w:r>
      <w:r w:rsidR="00F14251" w:rsidRPr="002B2CB2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สินทรัพย์ให้เช่าตามสัญญาเช่าดำเนินงาน</w:t>
      </w:r>
      <w:r w:rsidR="004B70DF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และรายได้จาก</w:t>
      </w:r>
      <w:r w:rsidR="009B5FDE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การจำหน่ายอุปกรณ์และสินทรัพย์ที่</w:t>
      </w:r>
      <w:r w:rsidR="004B70DF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9B5FDE">
        <w:rPr>
          <w:rFonts w:asciiTheme="majorBidi" w:hAnsiTheme="majorBidi" w:cstheme="majorBidi" w:hint="cs"/>
          <w:i/>
          <w:iCs/>
          <w:sz w:val="30"/>
          <w:szCs w:val="30"/>
          <w:cs/>
        </w:rPr>
        <w:t>ถือไว้เผื่อขาย</w:t>
      </w:r>
    </w:p>
    <w:p w14:paraId="79CD97D7" w14:textId="77777777" w:rsidR="004515FF" w:rsidRPr="002B2CB2" w:rsidRDefault="004515FF" w:rsidP="004B70D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E5E3BA4" w14:textId="77777777" w:rsidR="004515FF" w:rsidRPr="002B2CB2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15D17">
        <w:rPr>
          <w:rFonts w:asciiTheme="majorBidi" w:hAnsi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</w:t>
      </w:r>
      <w:r>
        <w:rPr>
          <w:rFonts w:asciiTheme="majorBidi" w:hAnsiTheme="majorBidi"/>
          <w:sz w:val="30"/>
          <w:szCs w:val="30"/>
        </w:rPr>
        <w:t xml:space="preserve"> </w:t>
      </w:r>
      <w:r w:rsidRPr="00715D17">
        <w:rPr>
          <w:rFonts w:asciiTheme="majorBidi" w:hAnsiTheme="majorBidi"/>
          <w:sz w:val="30"/>
          <w:szCs w:val="30"/>
          <w:cs/>
        </w:rPr>
        <w:t>รายได้ที่รับรู้ไม่รวมภาษีมูลค่าเพิ่มหรือภาษีขายอื่นๆ</w:t>
      </w:r>
      <w:r>
        <w:rPr>
          <w:rFonts w:asciiTheme="majorBidi" w:hAnsiTheme="majorBidi"/>
          <w:sz w:val="30"/>
          <w:szCs w:val="30"/>
        </w:rPr>
        <w:t xml:space="preserve"> </w:t>
      </w:r>
      <w:r w:rsidRPr="00715D17">
        <w:rPr>
          <w:rFonts w:asciiTheme="majorBidi" w:hAnsiTheme="majorBidi"/>
          <w:sz w:val="30"/>
          <w:szCs w:val="30"/>
          <w:cs/>
        </w:rPr>
        <w:t xml:space="preserve">และแสดงสุทธิจากส่วนลดการค้าและส่วนลดตามปริมาณ </w:t>
      </w:r>
    </w:p>
    <w:p w14:paraId="4022D5AD" w14:textId="77777777" w:rsidR="004515FF" w:rsidRPr="002B2CB2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21EE924" w14:textId="5A1884D4" w:rsidR="00F14251" w:rsidRDefault="001B09F1" w:rsidP="009B5FDE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/>
          <w:spacing w:val="-6"/>
        </w:rPr>
      </w:pPr>
      <w:r w:rsidRPr="002B2CB2">
        <w:rPr>
          <w:rFonts w:asciiTheme="majorBidi" w:hAnsiTheme="majorBidi" w:cstheme="majorBidi"/>
          <w:spacing w:val="-6"/>
          <w:cs/>
        </w:rPr>
        <w:t>รายได้จากการขายสินทรัพย์ให้เช่าตามสัญญา</w:t>
      </w:r>
      <w:r w:rsidR="002C0B0A" w:rsidRPr="002B2CB2">
        <w:rPr>
          <w:rFonts w:asciiTheme="majorBidi" w:hAnsiTheme="majorBidi" w:cstheme="majorBidi"/>
          <w:spacing w:val="-6"/>
          <w:cs/>
        </w:rPr>
        <w:t>เช่า</w:t>
      </w:r>
      <w:r w:rsidRPr="002B2CB2">
        <w:rPr>
          <w:rFonts w:asciiTheme="majorBidi" w:hAnsiTheme="majorBidi" w:cstheme="majorBidi"/>
          <w:spacing w:val="-6"/>
          <w:cs/>
        </w:rPr>
        <w:t>ดำเนินงาน</w:t>
      </w:r>
      <w:r w:rsidR="00345D98" w:rsidRPr="002B2CB2">
        <w:rPr>
          <w:rFonts w:asciiTheme="majorBidi" w:hAnsiTheme="majorBidi" w:cstheme="majorBidi"/>
          <w:spacing w:val="-6"/>
          <w:lang w:val="en-US"/>
        </w:rPr>
        <w:t xml:space="preserve"> </w:t>
      </w:r>
      <w:r w:rsidR="00873C90" w:rsidRPr="002B2CB2">
        <w:rPr>
          <w:rFonts w:asciiTheme="majorBidi" w:hAnsiTheme="majorBidi" w:cstheme="majorBidi"/>
          <w:spacing w:val="-6"/>
          <w:lang w:val="en-US"/>
        </w:rPr>
        <w:t>(</w:t>
      </w:r>
      <w:r w:rsidR="00873C90" w:rsidRPr="002B2CB2">
        <w:rPr>
          <w:rFonts w:asciiTheme="majorBidi" w:hAnsiTheme="majorBidi" w:cstheme="majorBidi"/>
          <w:spacing w:val="-6"/>
          <w:cs/>
        </w:rPr>
        <w:t>สินค้าคงเหลือ</w:t>
      </w:r>
      <w:r w:rsidR="00873C90" w:rsidRPr="002B2CB2">
        <w:rPr>
          <w:rFonts w:asciiTheme="majorBidi" w:hAnsiTheme="majorBidi" w:cstheme="majorBidi"/>
          <w:spacing w:val="-6"/>
          <w:lang w:val="en-US"/>
        </w:rPr>
        <w:t>)</w:t>
      </w:r>
      <w:r w:rsidRPr="002B2CB2">
        <w:rPr>
          <w:rFonts w:asciiTheme="majorBidi" w:hAnsiTheme="majorBidi" w:cstheme="majorBidi"/>
          <w:spacing w:val="-6"/>
          <w:cs/>
        </w:rPr>
        <w:t xml:space="preserve"> </w:t>
      </w:r>
      <w:r w:rsidR="004515FF">
        <w:rPr>
          <w:rFonts w:asciiTheme="majorBidi" w:hAnsiTheme="majorBidi" w:cstheme="majorBidi" w:hint="cs"/>
          <w:spacing w:val="-6"/>
          <w:cs/>
        </w:rPr>
        <w:t>และรายได้จากการจำหน่ายสินทรัพย์ที่ถือไว้เผื่อขายรับรู้ ณ วันที่มีการส่งมอบสินค้าให้กับลูกค้า</w:t>
      </w:r>
    </w:p>
    <w:p w14:paraId="6D5F63A8" w14:textId="77777777" w:rsidR="004515FF" w:rsidRPr="002B2CB2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6E2C6FF" w14:textId="77777777" w:rsidR="00F14251" w:rsidRPr="00095EDF" w:rsidRDefault="00F14251" w:rsidP="00B4269E">
      <w:pPr>
        <w:pStyle w:val="BodyText3"/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95EDF">
        <w:rPr>
          <w:rFonts w:asciiTheme="majorBidi" w:hAnsiTheme="majorBidi" w:cstheme="majorBidi"/>
          <w:i/>
          <w:iCs/>
          <w:sz w:val="30"/>
          <w:szCs w:val="30"/>
          <w:cs/>
        </w:rPr>
        <w:t>รายได้อื่น</w:t>
      </w:r>
    </w:p>
    <w:p w14:paraId="56F32D47" w14:textId="77777777" w:rsidR="004515FF" w:rsidRPr="002B2CB2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5B23EF8" w14:textId="5CA7DF6E" w:rsidR="004515FF" w:rsidRDefault="00510283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095EDF">
        <w:rPr>
          <w:rFonts w:asciiTheme="majorBidi" w:hAnsiTheme="majorBidi" w:cstheme="majorBidi"/>
          <w:sz w:val="30"/>
          <w:szCs w:val="30"/>
          <w:cs/>
          <w:lang w:val="th-TH"/>
        </w:rPr>
        <w:t>รายได้อื่น</w:t>
      </w:r>
      <w:r w:rsidR="00CC68A2" w:rsidRPr="00095EDF">
        <w:rPr>
          <w:rFonts w:asciiTheme="majorBidi" w:hAnsiTheme="majorBidi" w:cstheme="majorBidi"/>
          <w:sz w:val="30"/>
          <w:szCs w:val="30"/>
          <w:cs/>
          <w:lang w:val="th-TH"/>
        </w:rPr>
        <w:t>จากการดำเนินงาน</w:t>
      </w:r>
      <w:r w:rsidRPr="00095EDF">
        <w:rPr>
          <w:rFonts w:asciiTheme="majorBidi" w:hAnsiTheme="majorBidi" w:cstheme="majorBidi"/>
          <w:sz w:val="30"/>
          <w:szCs w:val="30"/>
          <w:cs/>
          <w:lang w:val="th-TH"/>
        </w:rPr>
        <w:t>และดอกเบี้ยรับบันทึกใน</w:t>
      </w:r>
      <w:r w:rsidR="00EC1453" w:rsidRPr="00095EDF">
        <w:rPr>
          <w:rFonts w:asciiTheme="majorBidi" w:hAnsiTheme="majorBidi" w:cstheme="majorBidi"/>
          <w:sz w:val="30"/>
          <w:szCs w:val="30"/>
          <w:cs/>
          <w:lang w:val="th-TH"/>
        </w:rPr>
        <w:t>กำไรหรือขาดทุน</w:t>
      </w:r>
      <w:r w:rsidRPr="00095EDF">
        <w:rPr>
          <w:rFonts w:asciiTheme="majorBidi" w:hAnsiTheme="majorBidi" w:cstheme="majorBidi"/>
          <w:sz w:val="30"/>
          <w:szCs w:val="30"/>
          <w:cs/>
          <w:lang w:val="th-TH"/>
        </w:rPr>
        <w:t>ตามเกณฑ์คงค้าง</w:t>
      </w:r>
    </w:p>
    <w:p w14:paraId="2F3376FF" w14:textId="3E3072DB" w:rsidR="008D4813" w:rsidRDefault="008D4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5D7E811" w14:textId="69BACB7A" w:rsidR="004515FF" w:rsidRDefault="004515FF" w:rsidP="004515FF">
      <w:pPr>
        <w:pStyle w:val="BodyText3"/>
        <w:numPr>
          <w:ilvl w:val="0"/>
          <w:numId w:val="35"/>
        </w:numPr>
        <w:tabs>
          <w:tab w:val="left" w:pos="540"/>
        </w:tabs>
        <w:spacing w:line="240" w:lineRule="auto"/>
        <w:jc w:val="both"/>
        <w:rPr>
          <w:rFonts w:asciiTheme="majorBidi" w:hAnsiTheme="majorBidi" w:cs="Angsana New"/>
          <w:i/>
          <w:iCs/>
          <w:sz w:val="30"/>
          <w:szCs w:val="30"/>
          <w:lang w:val="th-TH"/>
        </w:rPr>
      </w:pPr>
      <w:r w:rsidRPr="004515FF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lastRenderedPageBreak/>
        <w:t xml:space="preserve">ยอดคงเหลือของสัญญา </w:t>
      </w:r>
    </w:p>
    <w:p w14:paraId="3E1CEB93" w14:textId="77777777" w:rsidR="004515FF" w:rsidRPr="004515FF" w:rsidRDefault="004515FF" w:rsidP="004515FF">
      <w:pPr>
        <w:pStyle w:val="BodyText3"/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</w:p>
    <w:p w14:paraId="66EEAB17" w14:textId="092AD721" w:rsidR="004515FF" w:rsidRPr="004515FF" w:rsidRDefault="004515FF" w:rsidP="004515F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  <w:r w:rsidRPr="004515FF">
        <w:rPr>
          <w:rFonts w:asciiTheme="majorBidi" w:hAnsiTheme="majorBidi" w:cs="Angsana New"/>
          <w:sz w:val="30"/>
          <w:szCs w:val="30"/>
          <w:cs/>
          <w:lang w:val="th-TH"/>
        </w:rPr>
        <w:t>สินทรัพย์ที่เกิดจากสัญญารับรู้เมื่อบริษัทรับรู้รายได้ก่อนที่จะมีสิทธิที่ปราศจากเงื่อนไขในการได้รับสิ่งตอบแทนสินทรัพย์ที่เกิดจากสัญญาวัดมูลค่าด้วยมูลค่าของสิ่งตอบแทนที่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</w:t>
      </w:r>
      <w:r w:rsidR="00755FC7">
        <w:rPr>
          <w:rFonts w:asciiTheme="majorBidi" w:hAnsiTheme="majorBidi" w:cs="Angsana New" w:hint="cs"/>
          <w:sz w:val="30"/>
          <w:szCs w:val="30"/>
          <w:cs/>
          <w:lang w:val="th-TH"/>
        </w:rPr>
        <w:t>บริษัทมีสิทธิที่ปราศจากเงื่อนไขในการได้รับสิ่งตอบแทน</w:t>
      </w:r>
    </w:p>
    <w:p w14:paraId="6D26862B" w14:textId="77777777" w:rsidR="004515FF" w:rsidRPr="004515FF" w:rsidRDefault="004515FF" w:rsidP="004515F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</w:p>
    <w:p w14:paraId="79F60047" w14:textId="04AE884D" w:rsidR="004515FF" w:rsidRPr="004515FF" w:rsidRDefault="004515FF" w:rsidP="004515F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  <w:r w:rsidRPr="004515FF">
        <w:rPr>
          <w:rFonts w:asciiTheme="majorBidi" w:hAnsiTheme="majorBidi" w:cs="Angsana New"/>
          <w:sz w:val="30"/>
          <w:szCs w:val="30"/>
          <w:cs/>
          <w:lang w:val="th-TH"/>
        </w:rPr>
        <w:t>หนี้สินที่เกิดจากสัญญา</w:t>
      </w:r>
      <w:r w:rsidR="00D14D38">
        <w:rPr>
          <w:rFonts w:asciiTheme="majorBidi" w:hAnsiTheme="majorBidi" w:cs="Angsana New" w:hint="cs"/>
          <w:sz w:val="30"/>
          <w:szCs w:val="30"/>
          <w:cs/>
          <w:lang w:val="th-TH"/>
        </w:rPr>
        <w:t>รวมถึงเงินรับล่วงหน้าจากลูกค้า</w:t>
      </w:r>
      <w:r w:rsidRPr="004515FF">
        <w:rPr>
          <w:rFonts w:asciiTheme="majorBidi" w:hAnsiTheme="majorBidi" w:cs="Angsana New"/>
          <w:sz w:val="30"/>
          <w:szCs w:val="30"/>
          <w:cs/>
          <w:lang w:val="th-TH"/>
        </w:rPr>
        <w:t>เป็นภาระผูกพันที่จะต้องโอนสินค้าให้กับลูกค้า หนี้สินที่เกิดจากสัญญา</w:t>
      </w:r>
      <w:r w:rsidR="00D14D38">
        <w:rPr>
          <w:rFonts w:asciiTheme="majorBidi" w:hAnsiTheme="majorBidi" w:cs="Angsana New" w:hint="cs"/>
          <w:sz w:val="30"/>
          <w:szCs w:val="30"/>
          <w:cs/>
          <w:lang w:val="th-TH"/>
        </w:rPr>
        <w:t>รวมถึงเงินรับล่วงหน้าจากลูกค้า</w:t>
      </w:r>
      <w:r w:rsidRPr="004515FF">
        <w:rPr>
          <w:rFonts w:asciiTheme="majorBidi" w:hAnsiTheme="majorBidi" w:cs="Angsana New"/>
          <w:sz w:val="30"/>
          <w:szCs w:val="30"/>
          <w:cs/>
          <w:lang w:val="th-TH"/>
        </w:rPr>
        <w:t>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6D7589EB" w14:textId="77777777" w:rsidR="004515FF" w:rsidRPr="004515FF" w:rsidRDefault="004515FF" w:rsidP="004515F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</w:p>
    <w:p w14:paraId="5138EC63" w14:textId="28CCB037" w:rsidR="004515FF" w:rsidRPr="004515FF" w:rsidRDefault="004515FF" w:rsidP="004515F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4515FF">
        <w:rPr>
          <w:rFonts w:asciiTheme="majorBidi" w:hAnsiTheme="majorBidi" w:cs="Angsana New"/>
          <w:sz w:val="30"/>
          <w:szCs w:val="30"/>
          <w:cs/>
          <w:lang w:val="th-TH"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0FD18116" w14:textId="666011B6" w:rsidR="004515FF" w:rsidRDefault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/>
        </w:rPr>
      </w:pPr>
    </w:p>
    <w:p w14:paraId="0EC32A19" w14:textId="2F3B73BB" w:rsidR="00095EDF" w:rsidRPr="00095EDF" w:rsidRDefault="00095EDF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B31678">
        <w:rPr>
          <w:rFonts w:asciiTheme="majorBidi" w:hAnsiTheme="majorBidi" w:cstheme="majorBidi"/>
          <w:b/>
          <w:bCs/>
          <w:i/>
          <w:iCs/>
          <w:cs/>
        </w:rPr>
        <w:t>ดอกเบี้ย</w:t>
      </w:r>
    </w:p>
    <w:p w14:paraId="7032BBD3" w14:textId="77777777" w:rsidR="00095EDF" w:rsidRPr="004515FF" w:rsidRDefault="00095EDF" w:rsidP="004515FF">
      <w:pPr>
        <w:spacing w:line="240" w:lineRule="auto"/>
        <w:ind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899CDB5" w14:textId="643B9FE9" w:rsidR="002C4DD3" w:rsidRDefault="004515FF" w:rsidP="004515FF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15FF">
        <w:rPr>
          <w:rFonts w:asciiTheme="majorBidi" w:hAnsiTheme="majorBidi" w:cs="Angsana New"/>
          <w:sz w:val="30"/>
          <w:szCs w:val="30"/>
          <w:cs/>
          <w:lang w:bidi="th-TH"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</w:t>
      </w:r>
      <w:r w:rsidR="00755FC7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4515FF">
        <w:rPr>
          <w:rFonts w:asciiTheme="majorBidi" w:hAnsiTheme="majorBidi" w:cs="Angsana New"/>
          <w:sz w:val="30"/>
          <w:szCs w:val="30"/>
          <w:cs/>
          <w:lang w:bidi="th-TH"/>
        </w:rPr>
        <w:t>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97853F7" w14:textId="39F9614F" w:rsidR="002C4DD3" w:rsidRDefault="002C4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FE21264" w14:textId="68545E1F" w:rsidR="00A563A2" w:rsidRPr="00547C25" w:rsidRDefault="00A563A2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547C25">
        <w:rPr>
          <w:rFonts w:asciiTheme="majorBidi" w:hAnsiTheme="majorBidi" w:cstheme="majorBidi"/>
          <w:b/>
          <w:bCs/>
          <w:i/>
          <w:iCs/>
          <w:cs/>
        </w:rPr>
        <w:t>ภาษีเงินได้</w:t>
      </w:r>
    </w:p>
    <w:p w14:paraId="3EE85A67" w14:textId="77777777" w:rsidR="003E3154" w:rsidRPr="002B2CB2" w:rsidRDefault="003E315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1E4C16F" w14:textId="5E72A8AD" w:rsidR="004515FF" w:rsidRPr="004515FF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15FF">
        <w:rPr>
          <w:rFonts w:asciiTheme="majorBidi" w:hAnsi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</w:t>
      </w:r>
      <w:r w:rsidR="00755FC7">
        <w:rPr>
          <w:rFonts w:asciiTheme="majorBidi" w:hAnsiTheme="majorBidi"/>
          <w:sz w:val="30"/>
          <w:szCs w:val="30"/>
          <w:cs/>
        </w:rPr>
        <w:br/>
      </w:r>
      <w:r w:rsidRPr="004515FF">
        <w:rPr>
          <w:rFonts w:asciiTheme="majorBidi" w:hAnsiTheme="majorBidi"/>
          <w:sz w:val="30"/>
          <w:szCs w:val="30"/>
          <w:cs/>
        </w:rPr>
        <w:t xml:space="preserve">กำไรหรือขาดทุนเว้นแต่รายการที่รับรู้โดยตรงในส่วนของผู้ถือหุ้นหรือกำไรขาดทุนเบ็ดเสร็จอื่น </w:t>
      </w:r>
    </w:p>
    <w:p w14:paraId="0FDD6803" w14:textId="77777777" w:rsidR="004515FF" w:rsidRPr="004515FF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EC06C5" w14:textId="191D40AC" w:rsidR="004515FF" w:rsidRPr="004515FF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15FF">
        <w:rPr>
          <w:rFonts w:asciiTheme="majorBidi" w:hAnsiTheme="majorBidi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14:paraId="68CC7893" w14:textId="77777777" w:rsidR="004515FF" w:rsidRPr="004515FF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3A8469" w14:textId="3E674365" w:rsidR="004515FF" w:rsidRPr="004515FF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15FF">
        <w:rPr>
          <w:rFonts w:asciiTheme="majorBidi" w:hAnsiTheme="majorBidi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</w:p>
    <w:p w14:paraId="6AF65DEC" w14:textId="77777777" w:rsidR="004515FF" w:rsidRPr="004515FF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7E2644" w14:textId="58858AD9" w:rsidR="004515FF" w:rsidRPr="004515FF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15FF">
        <w:rPr>
          <w:rFonts w:asciiTheme="majorBidi" w:hAnsi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</w:t>
      </w:r>
      <w:r w:rsidR="00755FC7">
        <w:rPr>
          <w:rFonts w:asciiTheme="majorBidi" w:hAnsiTheme="majorBidi" w:hint="cs"/>
          <w:sz w:val="30"/>
          <w:szCs w:val="30"/>
          <w:cs/>
        </w:rPr>
        <w:t>ที่</w:t>
      </w:r>
      <w:r w:rsidRPr="004515FF">
        <w:rPr>
          <w:rFonts w:asciiTheme="majorBidi" w:hAnsiTheme="majorBidi"/>
          <w:sz w:val="30"/>
          <w:szCs w:val="30"/>
          <w:cs/>
        </w:rPr>
        <w:t>รายงาน โดยใช้อัตราภาษีที่ประกาศใช้หรือที่คาดว่ามีผลบังคับใช้ ณ วันที่</w:t>
      </w:r>
      <w:r w:rsidR="0051084D">
        <w:rPr>
          <w:rFonts w:asciiTheme="majorBidi" w:hAnsiTheme="majorBidi" w:hint="cs"/>
          <w:sz w:val="30"/>
          <w:szCs w:val="30"/>
          <w:cs/>
        </w:rPr>
        <w:t>รายงาน</w:t>
      </w:r>
    </w:p>
    <w:p w14:paraId="6A8EB82C" w14:textId="77777777" w:rsidR="004515FF" w:rsidRPr="004515FF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0B4E5B" w14:textId="6B9A96C9" w:rsidR="002A6440" w:rsidRDefault="004515FF" w:rsidP="00510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15FF">
        <w:rPr>
          <w:rFonts w:asciiTheme="majorBidi" w:hAnsiTheme="majorBidi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53CC492B" w14:textId="77777777" w:rsidR="00E17502" w:rsidRPr="002B2CB2" w:rsidRDefault="00E17502" w:rsidP="00B4269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F8FD484" w14:textId="4570A551" w:rsidR="00851E8A" w:rsidRPr="002B2CB2" w:rsidRDefault="00851E8A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t xml:space="preserve">กำไรต่อหุ้น </w:t>
      </w:r>
    </w:p>
    <w:p w14:paraId="4BD8CE8E" w14:textId="77777777" w:rsidR="00851E8A" w:rsidRPr="002B2CB2" w:rsidRDefault="00851E8A" w:rsidP="00B4269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D4041D9" w14:textId="1C15CC3F" w:rsidR="00755FC7" w:rsidRDefault="00A1377F" w:rsidP="00755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B2CB2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755FC7">
        <w:rPr>
          <w:rFonts w:asciiTheme="majorBidi" w:hAnsiTheme="majorBidi" w:cstheme="majorBidi"/>
          <w:b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0B493E6B" w14:textId="77777777" w:rsidR="008D4813" w:rsidRDefault="008D4813" w:rsidP="00755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9978A69" w14:textId="67F0518B" w:rsidR="00A526C7" w:rsidRPr="002B2CB2" w:rsidRDefault="00D920DC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t>บุคคลหรือกิจการที่เกี่ยวข้องกัน</w:t>
      </w:r>
    </w:p>
    <w:p w14:paraId="55A5C013" w14:textId="77777777" w:rsidR="00D920DC" w:rsidRPr="002B2CB2" w:rsidRDefault="00D920DC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081527A" w14:textId="630D96C4" w:rsidR="00D9791B" w:rsidRPr="002B2CB2" w:rsidRDefault="00D920DC" w:rsidP="00B4269E">
      <w:pPr>
        <w:spacing w:line="240" w:lineRule="auto"/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  <w:r w:rsidRPr="002B2CB2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47FB9ED" w14:textId="77777777" w:rsidR="00FA4397" w:rsidRPr="002B2CB2" w:rsidRDefault="00FA4397" w:rsidP="00547C25">
      <w:pPr>
        <w:spacing w:line="240" w:lineRule="auto"/>
        <w:ind w:left="540" w:right="-108"/>
        <w:jc w:val="thaiDistribute"/>
      </w:pPr>
    </w:p>
    <w:p w14:paraId="530C896C" w14:textId="56DB88BC" w:rsidR="00217C03" w:rsidRPr="002B2CB2" w:rsidRDefault="00217C03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t>รายงานทางการเงินจำแนกตามส่วนงาน</w:t>
      </w:r>
    </w:p>
    <w:p w14:paraId="2300C349" w14:textId="77777777" w:rsidR="00217C03" w:rsidRPr="002B2CB2" w:rsidRDefault="00217C03" w:rsidP="00B4269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C48145F" w14:textId="77ACDED4" w:rsidR="004D7D47" w:rsidRDefault="00217C03" w:rsidP="00755FC7">
      <w:pPr>
        <w:tabs>
          <w:tab w:val="clear" w:pos="454"/>
          <w:tab w:val="left" w:pos="630"/>
        </w:tabs>
        <w:spacing w:line="240" w:lineRule="auto"/>
        <w:ind w:left="576"/>
        <w:jc w:val="thaiDistribute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="001C2AD5" w:rsidRPr="002B2CB2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Pr="002B2CB2">
        <w:rPr>
          <w:rFonts w:asciiTheme="majorBidi" w:hAnsiTheme="majorBidi" w:cstheme="majorBidi"/>
          <w:sz w:val="30"/>
          <w:szCs w:val="30"/>
          <w:cs/>
        </w:rPr>
        <w:t>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1C2AD5" w:rsidRPr="002B2CB2">
        <w:rPr>
          <w:rFonts w:asciiTheme="majorBidi" w:hAnsiTheme="majorBidi" w:cstheme="majorBidi"/>
          <w:sz w:val="30"/>
          <w:szCs w:val="30"/>
          <w:cs/>
        </w:rPr>
        <w:t>รายได้จากการขายสินทรัพย์ให้เช่าตามสัญญาเช่าดำเนินงาน ต้นทุนขายสินทรัพย์ให้เช่า</w:t>
      </w:r>
      <w:r w:rsidR="007A7E34">
        <w:rPr>
          <w:rFonts w:asciiTheme="majorBidi" w:hAnsiTheme="majorBidi" w:cstheme="majorBidi"/>
          <w:sz w:val="30"/>
          <w:szCs w:val="30"/>
          <w:cs/>
        </w:rPr>
        <w:br/>
      </w:r>
      <w:r w:rsidR="00B63E49" w:rsidRPr="002B2CB2">
        <w:rPr>
          <w:rFonts w:asciiTheme="majorBidi" w:hAnsiTheme="majorBidi" w:cstheme="majorBidi"/>
          <w:sz w:val="30"/>
          <w:szCs w:val="30"/>
          <w:cs/>
        </w:rPr>
        <w:t>ตามสัญญาเช่า</w:t>
      </w:r>
      <w:r w:rsidR="001C2AD5" w:rsidRPr="002B2CB2">
        <w:rPr>
          <w:rFonts w:asciiTheme="majorBidi" w:hAnsiTheme="majorBidi" w:cstheme="majorBidi"/>
          <w:sz w:val="30"/>
          <w:szCs w:val="30"/>
          <w:cs/>
        </w:rPr>
        <w:t>ดำเนินงาน ค่าใช้จ่ายในการบริหาร ต้นทุนทางการเงิน และสินทรัพย์ภาษีเงินได้รอการตัดบัญชี</w:t>
      </w:r>
    </w:p>
    <w:p w14:paraId="3DED50EB" w14:textId="77777777" w:rsidR="00755FC7" w:rsidRDefault="00755FC7" w:rsidP="00755FC7">
      <w:pPr>
        <w:tabs>
          <w:tab w:val="clear" w:pos="454"/>
          <w:tab w:val="left" w:pos="630"/>
        </w:tabs>
        <w:spacing w:line="240" w:lineRule="auto"/>
        <w:ind w:left="57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A18FDBC" w14:textId="77777777" w:rsidR="008D4813" w:rsidRDefault="008D4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7B6E2B3" w14:textId="00ED845B" w:rsidR="00C3716F" w:rsidRPr="00800188" w:rsidRDefault="002904F0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4</w:t>
      </w:r>
      <w:r w:rsidR="005A0D8E" w:rsidRPr="00800188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C3716F" w:rsidRPr="00800188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  <w:r w:rsidR="00C3716F" w:rsidRPr="00800188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3E23D52E" w14:textId="77777777" w:rsidR="00C3716F" w:rsidRPr="00181834" w:rsidRDefault="00C3716F" w:rsidP="00B4269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FB60BC4" w14:textId="664A25B0" w:rsidR="00C3716F" w:rsidRPr="0059008F" w:rsidRDefault="00C3716F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9008F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</w:t>
      </w:r>
      <w:r w:rsidR="002C302B" w:rsidRPr="0059008F">
        <w:rPr>
          <w:rFonts w:asciiTheme="majorBidi" w:hAnsiTheme="majorBidi" w:cstheme="majorBidi"/>
          <w:sz w:val="30"/>
          <w:szCs w:val="30"/>
          <w:cs/>
        </w:rPr>
        <w:t>ผู้บริหารสำคัญ</w:t>
      </w:r>
      <w:r w:rsidR="00D473D3" w:rsidRPr="0059008F">
        <w:rPr>
          <w:rFonts w:asciiTheme="majorBidi" w:hAnsiTheme="majorBidi" w:cstheme="majorBidi"/>
          <w:sz w:val="30"/>
          <w:szCs w:val="30"/>
          <w:cs/>
        </w:rPr>
        <w:t>และ</w:t>
      </w:r>
      <w:r w:rsidRPr="0059008F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4D7D47">
        <w:rPr>
          <w:rFonts w:asciiTheme="majorBidi" w:hAnsiTheme="majorBidi" w:cstheme="majorBidi" w:hint="cs"/>
          <w:sz w:val="30"/>
          <w:szCs w:val="30"/>
          <w:cs/>
        </w:rPr>
        <w:t xml:space="preserve"> รวมถึงรายการระหว่างกันที่มีนัยสำคัญกับบริษัทในระหว่างปี</w:t>
      </w:r>
      <w:r w:rsidRPr="0059008F">
        <w:rPr>
          <w:rFonts w:asciiTheme="majorBidi" w:hAnsiTheme="majorBidi" w:cstheme="majorBidi"/>
          <w:sz w:val="30"/>
          <w:szCs w:val="30"/>
        </w:rPr>
        <w:t xml:space="preserve"> </w:t>
      </w:r>
      <w:r w:rsidRPr="0059008F">
        <w:rPr>
          <w:rFonts w:asciiTheme="majorBidi" w:hAnsiTheme="majorBidi" w:cstheme="majorBidi"/>
          <w:sz w:val="30"/>
          <w:szCs w:val="30"/>
          <w:cs/>
        </w:rPr>
        <w:t>มีดัง</w:t>
      </w:r>
      <w:r w:rsidR="004D7D47">
        <w:rPr>
          <w:rFonts w:asciiTheme="majorBidi" w:hAnsiTheme="majorBidi" w:cstheme="majorBidi" w:hint="cs"/>
          <w:sz w:val="30"/>
          <w:szCs w:val="30"/>
          <w:cs/>
        </w:rPr>
        <w:t>ต่อไป</w:t>
      </w:r>
      <w:r w:rsidRPr="0059008F">
        <w:rPr>
          <w:rFonts w:asciiTheme="majorBidi" w:hAnsiTheme="majorBidi" w:cstheme="majorBidi"/>
          <w:sz w:val="30"/>
          <w:szCs w:val="30"/>
          <w:cs/>
        </w:rPr>
        <w:t xml:space="preserve">นี้ </w:t>
      </w:r>
    </w:p>
    <w:p w14:paraId="05EE580A" w14:textId="77777777" w:rsidR="00C3716F" w:rsidRPr="0059008F" w:rsidRDefault="00C3716F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2118"/>
        <w:gridCol w:w="3192"/>
      </w:tblGrid>
      <w:tr w:rsidR="00C3716F" w:rsidRPr="0059008F" w14:paraId="741C57A4" w14:textId="77777777" w:rsidTr="008D4813">
        <w:trPr>
          <w:trHeight w:val="15"/>
          <w:tblHeader/>
        </w:trPr>
        <w:tc>
          <w:tcPr>
            <w:tcW w:w="3888" w:type="dxa"/>
            <w:shd w:val="clear" w:color="auto" w:fill="auto"/>
          </w:tcPr>
          <w:p w14:paraId="23B43899" w14:textId="77777777" w:rsidR="00C3716F" w:rsidRPr="0059008F" w:rsidRDefault="00C3716F" w:rsidP="007C50C8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42"/>
                <w:tab w:val="left" w:pos="3942"/>
              </w:tabs>
              <w:spacing w:line="240" w:lineRule="auto"/>
              <w:ind w:right="5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0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  <w:r w:rsidR="00D473D3" w:rsidRPr="00590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/บุคคล</w:t>
            </w:r>
          </w:p>
        </w:tc>
        <w:tc>
          <w:tcPr>
            <w:tcW w:w="2118" w:type="dxa"/>
            <w:shd w:val="clear" w:color="auto" w:fill="auto"/>
          </w:tcPr>
          <w:p w14:paraId="53EC0B90" w14:textId="2FE1AE1E" w:rsidR="00C3716F" w:rsidRPr="0059008F" w:rsidRDefault="00C3716F" w:rsidP="007C50C8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590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5900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590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192" w:type="dxa"/>
            <w:shd w:val="clear" w:color="auto" w:fill="auto"/>
          </w:tcPr>
          <w:p w14:paraId="2184862E" w14:textId="77777777" w:rsidR="00C3716F" w:rsidRPr="0059008F" w:rsidRDefault="00C3716F" w:rsidP="007C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left" w:pos="432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0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54F66" w:rsidRPr="0059008F" w14:paraId="20543AA0" w14:textId="77777777" w:rsidTr="00BC3978">
        <w:trPr>
          <w:trHeight w:val="15"/>
        </w:trPr>
        <w:tc>
          <w:tcPr>
            <w:tcW w:w="3888" w:type="dxa"/>
            <w:shd w:val="clear" w:color="auto" w:fill="auto"/>
          </w:tcPr>
          <w:p w14:paraId="7E5B32F9" w14:textId="77777777" w:rsidR="00254F66" w:rsidRPr="0059008F" w:rsidRDefault="00254F66" w:rsidP="00601C8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Pr="005900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118" w:type="dxa"/>
            <w:shd w:val="clear" w:color="auto" w:fill="auto"/>
          </w:tcPr>
          <w:p w14:paraId="0BBF792A" w14:textId="77777777" w:rsidR="00254F66" w:rsidRPr="0059008F" w:rsidRDefault="00254F66" w:rsidP="00601C8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192" w:type="dxa"/>
            <w:shd w:val="clear" w:color="auto" w:fill="auto"/>
          </w:tcPr>
          <w:p w14:paraId="4B97F9BA" w14:textId="18E9BDB7" w:rsidR="00254F66" w:rsidRPr="0059008F" w:rsidRDefault="00254F66" w:rsidP="00C5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5" w:right="162" w:hanging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 w:rsidR="002C302B"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สั่งการและควบคุมกิจกรรมต่าง ๆ ของกิจการไม่ว่าทางตรงหรือทางอ้อม ทั้งนี้รวมถึงกรรมการของบริษัท กรรมการผู้จัดการบริษัท ผู้บริหารบริษัท </w:t>
            </w:r>
            <w:r w:rsidR="00CF5C9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รายแรก และผู้ดำรงตำแหน่งเทียบเท่าผู้บริหารรายที่ </w:t>
            </w:r>
            <w:r w:rsidR="00CF5C9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ทุกราย ต่อจากกรรมการผู้จัดการบริษัท (ไม่ว่าจะทำหน้าที่ในระดับบริหารหรือไม่)</w:t>
            </w:r>
          </w:p>
        </w:tc>
      </w:tr>
      <w:tr w:rsidR="00C3716F" w:rsidRPr="0059008F" w14:paraId="6ADAA1F6" w14:textId="77777777" w:rsidTr="00BC3978">
        <w:trPr>
          <w:trHeight w:val="15"/>
        </w:trPr>
        <w:tc>
          <w:tcPr>
            <w:tcW w:w="3888" w:type="dxa"/>
            <w:shd w:val="clear" w:color="auto" w:fill="auto"/>
          </w:tcPr>
          <w:p w14:paraId="5A59CEBC" w14:textId="77777777" w:rsidR="000F3160" w:rsidRPr="0059008F" w:rsidRDefault="00C3716F" w:rsidP="007C50C8">
            <w:pPr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เมืองไทยประกันชีวิต จำกัด</w:t>
            </w:r>
            <w:r w:rsidR="000F3160"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F3160" w:rsidRPr="0059008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(มหาชน)</w:t>
            </w:r>
          </w:p>
          <w:p w14:paraId="425CEE7E" w14:textId="77777777" w:rsidR="00C3716F" w:rsidRPr="0059008F" w:rsidRDefault="00C3716F" w:rsidP="007C50C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8" w:type="dxa"/>
            <w:shd w:val="clear" w:color="auto" w:fill="auto"/>
          </w:tcPr>
          <w:p w14:paraId="02363CB5" w14:textId="77777777" w:rsidR="00C3716F" w:rsidRPr="0059008F" w:rsidRDefault="00C3716F" w:rsidP="007C50C8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192" w:type="dxa"/>
            <w:shd w:val="clear" w:color="auto" w:fill="auto"/>
          </w:tcPr>
          <w:p w14:paraId="75C39290" w14:textId="77777777" w:rsidR="00C3716F" w:rsidRPr="0059008F" w:rsidRDefault="00C3716F" w:rsidP="00C5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5" w:right="162" w:hanging="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="002D5C8F" w:rsidRPr="0059008F">
              <w:rPr>
                <w:rFonts w:asciiTheme="majorBidi" w:hAnsiTheme="majorBidi" w:cstheme="majorBidi"/>
                <w:sz w:val="30"/>
                <w:szCs w:val="30"/>
              </w:rPr>
              <w:t>10.00</w:t>
            </w:r>
            <w:r w:rsidRPr="005900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</w:t>
            </w:r>
            <w:r w:rsidRPr="005900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BD7269"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3716F" w:rsidRPr="0059008F" w14:paraId="10704164" w14:textId="77777777" w:rsidTr="00BC3978">
        <w:trPr>
          <w:trHeight w:val="15"/>
        </w:trPr>
        <w:tc>
          <w:tcPr>
            <w:tcW w:w="3888" w:type="dxa"/>
            <w:shd w:val="clear" w:color="auto" w:fill="auto"/>
          </w:tcPr>
          <w:p w14:paraId="608450AD" w14:textId="77777777" w:rsidR="00C3716F" w:rsidRPr="0059008F" w:rsidRDefault="00C3716F" w:rsidP="007C50C8">
            <w:pPr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008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เมืองไทยประกันภัย</w:t>
            </w:r>
            <w:r w:rsidRPr="0059008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59008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จำกัด</w:t>
            </w:r>
            <w:r w:rsidRPr="0059008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59008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(มหาชน)</w:t>
            </w:r>
          </w:p>
          <w:p w14:paraId="4F17F5DB" w14:textId="77777777" w:rsidR="00C3716F" w:rsidRPr="0059008F" w:rsidRDefault="00C3716F" w:rsidP="007C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252"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118" w:type="dxa"/>
            <w:shd w:val="clear" w:color="auto" w:fill="auto"/>
          </w:tcPr>
          <w:p w14:paraId="653FB9CF" w14:textId="77777777" w:rsidR="00C3716F" w:rsidRPr="0059008F" w:rsidRDefault="00C3716F" w:rsidP="007C50C8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192" w:type="dxa"/>
            <w:shd w:val="clear" w:color="auto" w:fill="auto"/>
          </w:tcPr>
          <w:p w14:paraId="58C81F93" w14:textId="77777777" w:rsidR="00C3716F" w:rsidRPr="0059008F" w:rsidRDefault="00C3716F" w:rsidP="00C5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5" w:right="162" w:hanging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="002D5C8F" w:rsidRPr="0059008F">
              <w:rPr>
                <w:rFonts w:asciiTheme="majorBidi" w:hAnsiTheme="majorBidi" w:cstheme="majorBidi"/>
                <w:sz w:val="30"/>
                <w:szCs w:val="30"/>
              </w:rPr>
              <w:t>8.89</w:t>
            </w:r>
            <w:r w:rsidRPr="005900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 และ</w:t>
            </w:r>
            <w:r w:rsidR="00BD7269"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มี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593028" w:rsidRPr="0059008F" w14:paraId="339E19DB" w14:textId="77777777" w:rsidTr="00BC3978">
        <w:trPr>
          <w:trHeight w:val="15"/>
        </w:trPr>
        <w:tc>
          <w:tcPr>
            <w:tcW w:w="3888" w:type="dxa"/>
            <w:shd w:val="clear" w:color="auto" w:fill="auto"/>
          </w:tcPr>
          <w:p w14:paraId="3D895DE3" w14:textId="77777777" w:rsidR="00593028" w:rsidRPr="0059008F" w:rsidRDefault="00593028" w:rsidP="00EA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108" w:hanging="259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59008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บริษัท เมืองไทย เรียล เอสเตท จำกัด (มหาชน) </w:t>
            </w:r>
          </w:p>
        </w:tc>
        <w:tc>
          <w:tcPr>
            <w:tcW w:w="2118" w:type="dxa"/>
            <w:shd w:val="clear" w:color="auto" w:fill="auto"/>
          </w:tcPr>
          <w:p w14:paraId="59E3AF05" w14:textId="77777777" w:rsidR="00593028" w:rsidRPr="0059008F" w:rsidRDefault="00593028" w:rsidP="007C50C8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192" w:type="dxa"/>
            <w:shd w:val="clear" w:color="auto" w:fill="auto"/>
          </w:tcPr>
          <w:p w14:paraId="0EBE3FB1" w14:textId="5C25DDE6" w:rsidR="00593028" w:rsidRPr="0059008F" w:rsidRDefault="00593028" w:rsidP="00C5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5" w:right="162" w:hanging="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บริษัทถือหุ้นร้อยละ </w:t>
            </w:r>
            <w:r w:rsidR="0059008F">
              <w:rPr>
                <w:rFonts w:asciiTheme="majorBidi" w:hAnsiTheme="majorBidi" w:cstheme="majorBidi"/>
                <w:sz w:val="30"/>
                <w:szCs w:val="30"/>
              </w:rPr>
              <w:t xml:space="preserve">0.39 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</w:p>
        </w:tc>
      </w:tr>
    </w:tbl>
    <w:p w14:paraId="5352B502" w14:textId="149EA8AB" w:rsidR="0059008F" w:rsidRDefault="0059008F" w:rsidP="0022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sz w:val="30"/>
          <w:szCs w:val="30"/>
          <w:lang w:eastAsia="x-none"/>
        </w:rPr>
      </w:pPr>
    </w:p>
    <w:p w14:paraId="56152A8F" w14:textId="77777777" w:rsidR="00CE0B15" w:rsidRPr="0059008F" w:rsidRDefault="00CE0B15" w:rsidP="00CE0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both"/>
        <w:rPr>
          <w:rFonts w:asciiTheme="majorBidi" w:hAnsiTheme="majorBidi" w:cstheme="majorBidi"/>
          <w:b/>
          <w:sz w:val="30"/>
          <w:szCs w:val="30"/>
        </w:rPr>
      </w:pPr>
      <w:r w:rsidRPr="0059008F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นโยบายการกำหนดราคาสำหรับรายการแต่ละประเภทมีดังต่อไปนี้</w:t>
      </w:r>
    </w:p>
    <w:p w14:paraId="050E96D4" w14:textId="77777777" w:rsidR="00CE0B15" w:rsidRPr="0059008F" w:rsidRDefault="00CE0B15" w:rsidP="00CE0B1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8946" w:type="dxa"/>
        <w:tblInd w:w="450" w:type="dxa"/>
        <w:tblLook w:val="01E0" w:firstRow="1" w:lastRow="1" w:firstColumn="1" w:lastColumn="1" w:noHBand="0" w:noVBand="0"/>
      </w:tblPr>
      <w:tblGrid>
        <w:gridCol w:w="3456"/>
        <w:gridCol w:w="5490"/>
      </w:tblGrid>
      <w:tr w:rsidR="00CE0B15" w:rsidRPr="0059008F" w14:paraId="12783FD4" w14:textId="77777777" w:rsidTr="006C1002">
        <w:tc>
          <w:tcPr>
            <w:tcW w:w="3456" w:type="dxa"/>
          </w:tcPr>
          <w:p w14:paraId="1BBD058E" w14:textId="77777777" w:rsidR="00CE0B15" w:rsidRPr="0059008F" w:rsidRDefault="00CE0B15" w:rsidP="006C1002">
            <w:pPr>
              <w:pStyle w:val="block"/>
              <w:spacing w:after="0" w:line="240" w:lineRule="auto"/>
              <w:ind w:left="0" w:right="9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</w:pPr>
            <w:r w:rsidRPr="00590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5490" w:type="dxa"/>
          </w:tcPr>
          <w:p w14:paraId="3D8AD774" w14:textId="77777777" w:rsidR="00CE0B15" w:rsidRPr="0059008F" w:rsidRDefault="00CE0B15" w:rsidP="006C1002">
            <w:pPr>
              <w:pStyle w:val="block"/>
              <w:spacing w:after="0" w:line="240" w:lineRule="auto"/>
              <w:ind w:left="612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590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CE0B15" w:rsidRPr="0059008F" w14:paraId="303F37D9" w14:textId="77777777" w:rsidTr="006C1002">
        <w:tc>
          <w:tcPr>
            <w:tcW w:w="3456" w:type="dxa"/>
          </w:tcPr>
          <w:p w14:paraId="2A3574D2" w14:textId="7059AED9" w:rsidR="00CE0B15" w:rsidRPr="0059008F" w:rsidRDefault="00CE0B15" w:rsidP="006C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ค่าเช่ารับจากสัญญาเช่า</w:t>
            </w:r>
          </w:p>
        </w:tc>
        <w:tc>
          <w:tcPr>
            <w:tcW w:w="5490" w:type="dxa"/>
          </w:tcPr>
          <w:p w14:paraId="5FCF56BB" w14:textId="77777777" w:rsidR="00CE0B15" w:rsidRPr="0059008F" w:rsidRDefault="00CE0B15" w:rsidP="006C1002">
            <w:pPr>
              <w:pStyle w:val="block"/>
              <w:spacing w:after="0" w:line="240" w:lineRule="auto"/>
              <w:ind w:left="612" w:right="-45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อัตราที่ตกลงกันตามสัญญา</w:t>
            </w:r>
          </w:p>
        </w:tc>
      </w:tr>
      <w:tr w:rsidR="00CE0B15" w:rsidRPr="0059008F" w14:paraId="649A8707" w14:textId="77777777" w:rsidTr="006C1002">
        <w:tc>
          <w:tcPr>
            <w:tcW w:w="3456" w:type="dxa"/>
          </w:tcPr>
          <w:p w14:paraId="044E599A" w14:textId="77777777" w:rsidR="00CE0B15" w:rsidRPr="0059008F" w:rsidRDefault="00CE0B15" w:rsidP="006C1002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008F">
              <w:rPr>
                <w:rFonts w:asciiTheme="majorBidi" w:hAnsiTheme="majorBidi" w:cstheme="majorBidi"/>
                <w:cs/>
                <w:lang w:val="en-US"/>
              </w:rPr>
              <w:t>รายได้ส่วนลดค่าเบี้ยประกัน</w:t>
            </w:r>
          </w:p>
        </w:tc>
        <w:tc>
          <w:tcPr>
            <w:tcW w:w="5490" w:type="dxa"/>
          </w:tcPr>
          <w:p w14:paraId="4CD00D49" w14:textId="77777777" w:rsidR="00CE0B15" w:rsidRPr="0059008F" w:rsidRDefault="00CE0B15" w:rsidP="006C1002">
            <w:pPr>
              <w:pStyle w:val="block"/>
              <w:spacing w:after="0" w:line="240" w:lineRule="auto"/>
              <w:ind w:left="612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อัตราที่ตกลงกันตามสัญญา</w:t>
            </w:r>
          </w:p>
        </w:tc>
      </w:tr>
      <w:tr w:rsidR="00CE0B15" w:rsidRPr="00B4269E" w14:paraId="3A410655" w14:textId="77777777" w:rsidTr="006C1002">
        <w:tc>
          <w:tcPr>
            <w:tcW w:w="3456" w:type="dxa"/>
          </w:tcPr>
          <w:p w14:paraId="173B0BC2" w14:textId="77777777" w:rsidR="00CE0B15" w:rsidRPr="00B4269E" w:rsidRDefault="00CE0B15" w:rsidP="006C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ค่าเบี้ยประกันภัยจ่าย</w:t>
            </w:r>
          </w:p>
        </w:tc>
        <w:tc>
          <w:tcPr>
            <w:tcW w:w="5490" w:type="dxa"/>
          </w:tcPr>
          <w:p w14:paraId="4F3EE0C0" w14:textId="77777777" w:rsidR="00CE0B15" w:rsidRPr="00B4269E" w:rsidRDefault="00CE0B15" w:rsidP="006C1002">
            <w:pPr>
              <w:pStyle w:val="block"/>
              <w:spacing w:after="0" w:line="240" w:lineRule="auto"/>
              <w:ind w:left="612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อัตราที่ตกลงกันตามสัญญา</w:t>
            </w:r>
          </w:p>
        </w:tc>
      </w:tr>
    </w:tbl>
    <w:p w14:paraId="25B97047" w14:textId="77777777" w:rsidR="00CE0B15" w:rsidRDefault="00CE0B15" w:rsidP="0022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sz w:val="30"/>
          <w:szCs w:val="30"/>
          <w:lang w:eastAsia="x-none"/>
        </w:rPr>
      </w:pPr>
    </w:p>
    <w:p w14:paraId="2BA20A6D" w14:textId="77777777" w:rsidR="008D4813" w:rsidRDefault="008D4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97D0452" w14:textId="4FD4A3F0" w:rsidR="004D7D47" w:rsidRDefault="00C3716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D7D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รายการที่สำคัญกับ</w:t>
      </w:r>
      <w:r w:rsidR="00615146" w:rsidRPr="004D7D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ผู้บริหารสำคัญ</w:t>
      </w:r>
      <w:r w:rsidR="00E1753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หรือ</w:t>
      </w:r>
      <w:r w:rsidR="00615146" w:rsidRPr="004D7D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</w:t>
      </w:r>
      <w:r w:rsidRPr="004D7D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จการที่เกี่ยวข้องกัน</w:t>
      </w:r>
    </w:p>
    <w:p w14:paraId="40426A9E" w14:textId="77777777" w:rsidR="00C3716F" w:rsidRPr="00B4269E" w:rsidRDefault="00C3716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97"/>
        <w:gridCol w:w="1233"/>
        <w:gridCol w:w="270"/>
        <w:gridCol w:w="1170"/>
      </w:tblGrid>
      <w:tr w:rsidR="00345D98" w:rsidRPr="00492C3A" w14:paraId="4EFEEAA3" w14:textId="77777777" w:rsidTr="000C1603">
        <w:trPr>
          <w:trHeight w:val="85"/>
        </w:trPr>
        <w:tc>
          <w:tcPr>
            <w:tcW w:w="6597" w:type="dxa"/>
          </w:tcPr>
          <w:p w14:paraId="4F0102CB" w14:textId="1D0545FA" w:rsidR="00345D98" w:rsidRPr="004D7D47" w:rsidRDefault="004D7D47" w:rsidP="004D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7D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D7D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D7D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3" w:type="dxa"/>
          </w:tcPr>
          <w:p w14:paraId="74D505F3" w14:textId="2024E15B" w:rsidR="00345D98" w:rsidRPr="00492C3A" w:rsidRDefault="004D274C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492C3A">
              <w:rPr>
                <w:rFonts w:asciiTheme="majorBidi" w:hAnsiTheme="majorBidi" w:cstheme="majorBidi"/>
                <w:lang w:val="en-US"/>
              </w:rPr>
              <w:t>256</w:t>
            </w:r>
            <w:r w:rsidR="00637B1C">
              <w:rPr>
                <w:rFonts w:asciiTheme="majorBidi" w:hAnsiTheme="majorBidi" w:cstheme="majorBidi" w:hint="cs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14:paraId="2B52442C" w14:textId="77777777" w:rsidR="00345D98" w:rsidRPr="00492C3A" w:rsidRDefault="00345D98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0E0E206F" w14:textId="34684AD8" w:rsidR="00345D98" w:rsidRPr="00492C3A" w:rsidRDefault="004D274C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492C3A">
              <w:rPr>
                <w:rFonts w:asciiTheme="majorBidi" w:hAnsiTheme="majorBidi" w:cstheme="majorBidi"/>
                <w:lang w:val="en-US"/>
              </w:rPr>
              <w:t>25</w:t>
            </w:r>
            <w:r w:rsidR="00417273" w:rsidRPr="00492C3A">
              <w:rPr>
                <w:rFonts w:asciiTheme="majorBidi" w:hAnsiTheme="majorBidi" w:cstheme="majorBidi"/>
                <w:lang w:val="en-US"/>
              </w:rPr>
              <w:t>6</w:t>
            </w:r>
            <w:r w:rsidR="00637B1C">
              <w:rPr>
                <w:rFonts w:asciiTheme="majorBidi" w:hAnsiTheme="majorBidi" w:cstheme="majorBidi" w:hint="cs"/>
                <w:cs/>
                <w:lang w:val="en-US"/>
              </w:rPr>
              <w:t>4</w:t>
            </w:r>
          </w:p>
        </w:tc>
      </w:tr>
      <w:tr w:rsidR="00345D98" w:rsidRPr="00492C3A" w14:paraId="59BC8264" w14:textId="77777777" w:rsidTr="000C1603">
        <w:tc>
          <w:tcPr>
            <w:tcW w:w="6597" w:type="dxa"/>
          </w:tcPr>
          <w:p w14:paraId="247C3E6B" w14:textId="77777777" w:rsidR="00345D98" w:rsidRPr="00492C3A" w:rsidRDefault="00345D98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2673" w:type="dxa"/>
            <w:gridSpan w:val="3"/>
          </w:tcPr>
          <w:p w14:paraId="4D73421F" w14:textId="77777777" w:rsidR="00345D98" w:rsidRPr="00492C3A" w:rsidRDefault="00345D9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5D98" w:rsidRPr="00492C3A" w14:paraId="54FB928C" w14:textId="77777777" w:rsidTr="000C1603">
        <w:tc>
          <w:tcPr>
            <w:tcW w:w="6597" w:type="dxa"/>
          </w:tcPr>
          <w:p w14:paraId="2FE31C15" w14:textId="77777777" w:rsidR="00345D98" w:rsidRPr="00492C3A" w:rsidRDefault="00345D98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92C3A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233" w:type="dxa"/>
          </w:tcPr>
          <w:p w14:paraId="36B91EBB" w14:textId="77777777" w:rsidR="00345D98" w:rsidRPr="00492C3A" w:rsidRDefault="00345D9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DCC23F" w14:textId="77777777" w:rsidR="00345D98" w:rsidRPr="00492C3A" w:rsidRDefault="00345D9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E14F4AF" w14:textId="77777777" w:rsidR="00345D98" w:rsidRPr="00492C3A" w:rsidRDefault="00345D9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37B1C" w:rsidRPr="00492C3A" w14:paraId="549A043E" w14:textId="77777777" w:rsidTr="000C1603">
        <w:tc>
          <w:tcPr>
            <w:tcW w:w="6597" w:type="dxa"/>
          </w:tcPr>
          <w:p w14:paraId="5231EECF" w14:textId="3B95A049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ค่าเช่ารับจากสัญญาเช่า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33" w:type="dxa"/>
          </w:tcPr>
          <w:p w14:paraId="60A34EE4" w14:textId="1A0520B8" w:rsidR="00637B1C" w:rsidRPr="00492C3A" w:rsidRDefault="00857978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1F13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270" w:type="dxa"/>
          </w:tcPr>
          <w:p w14:paraId="74167CE8" w14:textId="77777777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C2C8B2" w14:textId="6260B0E3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47,839</w:t>
            </w:r>
          </w:p>
        </w:tc>
      </w:tr>
      <w:tr w:rsidR="00637B1C" w:rsidRPr="00492C3A" w14:paraId="45A25733" w14:textId="77777777" w:rsidTr="000C1603">
        <w:tc>
          <w:tcPr>
            <w:tcW w:w="6597" w:type="dxa"/>
          </w:tcPr>
          <w:p w14:paraId="33A1A57A" w14:textId="77777777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รายได้ส่วนลดค่าเบี้ยประกัน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33" w:type="dxa"/>
          </w:tcPr>
          <w:p w14:paraId="5B5602D3" w14:textId="506AAFE9" w:rsidR="00637B1C" w:rsidRPr="00492C3A" w:rsidRDefault="00372EE6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6,835</w:t>
            </w:r>
          </w:p>
        </w:tc>
        <w:tc>
          <w:tcPr>
            <w:tcW w:w="270" w:type="dxa"/>
          </w:tcPr>
          <w:p w14:paraId="0DB739C3" w14:textId="77777777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2FB0E7" w14:textId="643A4679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7,271</w:t>
            </w:r>
          </w:p>
        </w:tc>
      </w:tr>
      <w:tr w:rsidR="00637B1C" w:rsidRPr="00492C3A" w14:paraId="607CB948" w14:textId="77777777" w:rsidTr="000C1603">
        <w:tc>
          <w:tcPr>
            <w:tcW w:w="6597" w:type="dxa"/>
          </w:tcPr>
          <w:p w14:paraId="7FF80BBA" w14:textId="77777777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ค่าเบี้ยประกันภัยจ่าย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33" w:type="dxa"/>
          </w:tcPr>
          <w:p w14:paraId="69E6D45B" w14:textId="2994DB96" w:rsidR="00637B1C" w:rsidRPr="0047455E" w:rsidRDefault="00372EE6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65,367</w:t>
            </w:r>
          </w:p>
        </w:tc>
        <w:tc>
          <w:tcPr>
            <w:tcW w:w="270" w:type="dxa"/>
          </w:tcPr>
          <w:p w14:paraId="576D9594" w14:textId="77777777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22102589" w14:textId="04FA30C9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68,4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</w:tbl>
    <w:p w14:paraId="2BDCE80F" w14:textId="77777777" w:rsidR="00497933" w:rsidRPr="00492C3A" w:rsidRDefault="00497933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BF4650" w14:textId="77777777" w:rsidR="004569A7" w:rsidRPr="00E1753B" w:rsidRDefault="004569A7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1753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ค่าตอบแทนผู้บริหารสำคัญ </w:t>
      </w: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32"/>
        <w:gridCol w:w="1116"/>
        <w:gridCol w:w="243"/>
        <w:gridCol w:w="1152"/>
      </w:tblGrid>
      <w:tr w:rsidR="00637B1C" w:rsidRPr="00492C3A" w14:paraId="1A9D056A" w14:textId="77777777" w:rsidTr="00181834">
        <w:tc>
          <w:tcPr>
            <w:tcW w:w="6732" w:type="dxa"/>
          </w:tcPr>
          <w:p w14:paraId="65004A2C" w14:textId="24B43BA8" w:rsidR="00637B1C" w:rsidRPr="0034568D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นของพนักงาน </w:t>
            </w:r>
            <w:r w:rsidRPr="001D036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116" w:type="dxa"/>
          </w:tcPr>
          <w:p w14:paraId="572A76D0" w14:textId="0E13E437" w:rsidR="00637B1C" w:rsidRPr="00DC21BF" w:rsidRDefault="00456977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1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91729" w:rsidRPr="00DC21BF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DC21BF" w:rsidRPr="00DC21BF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D91729" w:rsidRPr="00DC21B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131CFAEF" w14:textId="77777777" w:rsidR="00637B1C" w:rsidRPr="0034568D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9D34F7B" w14:textId="1B2D0AC1" w:rsidR="00637B1C" w:rsidRPr="00DF6E8D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6E8D">
              <w:rPr>
                <w:rFonts w:asciiTheme="majorBidi" w:hAnsiTheme="majorBidi" w:cstheme="majorBidi"/>
                <w:sz w:val="30"/>
                <w:szCs w:val="30"/>
              </w:rPr>
              <w:t>42,730</w:t>
            </w:r>
          </w:p>
        </w:tc>
      </w:tr>
      <w:tr w:rsidR="00637B1C" w:rsidRPr="00492C3A" w14:paraId="1935B7B6" w14:textId="77777777" w:rsidTr="00181834">
        <w:tc>
          <w:tcPr>
            <w:tcW w:w="6732" w:type="dxa"/>
          </w:tcPr>
          <w:p w14:paraId="14E58449" w14:textId="77777777" w:rsidR="00637B1C" w:rsidRPr="0034568D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ผลประโยชน์หลังออกจากงาน 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41090A7" w14:textId="34BCCE27" w:rsidR="00637B1C" w:rsidRPr="00DC21BF" w:rsidRDefault="00456977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1BF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DC21BF" w:rsidRPr="00DC21B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C21B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3" w:type="dxa"/>
          </w:tcPr>
          <w:p w14:paraId="4A8A2FFB" w14:textId="77777777" w:rsidR="00637B1C" w:rsidRPr="0034568D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5F9DCE" w14:textId="6653730E" w:rsidR="00637B1C" w:rsidRPr="00DF6E8D" w:rsidRDefault="00B85E19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6E8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37B1C" w:rsidRPr="00DF6E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6E8D"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</w:tr>
      <w:tr w:rsidR="00637B1C" w:rsidRPr="00492C3A" w14:paraId="21D08B9C" w14:textId="77777777" w:rsidTr="00181834">
        <w:tc>
          <w:tcPr>
            <w:tcW w:w="6732" w:type="dxa"/>
          </w:tcPr>
          <w:p w14:paraId="3CD58CB8" w14:textId="537967D1" w:rsidR="00637B1C" w:rsidRPr="0034568D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784533F" w14:textId="6240AFC6" w:rsidR="00637B1C" w:rsidRPr="0034568D" w:rsidRDefault="00456977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DC2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917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C2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  <w:r w:rsidR="00D917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5A7A8103" w14:textId="77777777" w:rsidR="00637B1C" w:rsidRPr="0034568D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8B423DD" w14:textId="7745ECE1" w:rsidR="00637B1C" w:rsidRPr="00DF6E8D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6E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</w:t>
            </w:r>
            <w:r w:rsidR="00B85E19" w:rsidRPr="00DF6E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</w:t>
            </w:r>
          </w:p>
        </w:tc>
      </w:tr>
    </w:tbl>
    <w:p w14:paraId="513E65AA" w14:textId="210F2700" w:rsidR="0017073A" w:rsidRDefault="0017073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16"/>
        <w:gridCol w:w="1249"/>
        <w:gridCol w:w="236"/>
        <w:gridCol w:w="1287"/>
      </w:tblGrid>
      <w:tr w:rsidR="00637B1C" w:rsidRPr="00492C3A" w14:paraId="66B27297" w14:textId="77777777" w:rsidTr="00CF5C9C">
        <w:trPr>
          <w:tblHeader/>
        </w:trPr>
        <w:tc>
          <w:tcPr>
            <w:tcW w:w="6516" w:type="dxa"/>
          </w:tcPr>
          <w:p w14:paraId="3B133D7B" w14:textId="50CF45B9" w:rsidR="00637B1C" w:rsidRPr="00492C3A" w:rsidRDefault="004E6D07" w:rsidP="00637B1C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E6D0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ยอดคงเหลือ</w:t>
            </w:r>
            <w:r w:rsidR="00F76EC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ที่สำคัญ</w:t>
            </w:r>
            <w:r w:rsidRPr="004E6D0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กับกิจการที่เกี่ยวข้องกัน ณ วันที่ </w:t>
            </w:r>
            <w:r w:rsidRPr="004E6D07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4E6D0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49" w:type="dxa"/>
          </w:tcPr>
          <w:p w14:paraId="6C2A6B60" w14:textId="399177E1" w:rsidR="00637B1C" w:rsidRPr="00492C3A" w:rsidRDefault="00637B1C" w:rsidP="00637B1C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492C3A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14:paraId="32663DF5" w14:textId="77777777" w:rsidR="00637B1C" w:rsidRPr="00492C3A" w:rsidRDefault="00637B1C" w:rsidP="00637B1C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7" w:type="dxa"/>
          </w:tcPr>
          <w:p w14:paraId="1763B20E" w14:textId="41C2882F" w:rsidR="00637B1C" w:rsidRPr="00492C3A" w:rsidRDefault="00637B1C" w:rsidP="00637B1C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492C3A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4</w:t>
            </w:r>
          </w:p>
        </w:tc>
      </w:tr>
      <w:tr w:rsidR="00637B1C" w:rsidRPr="00492C3A" w14:paraId="0E2D71AB" w14:textId="77777777" w:rsidTr="00CF5C9C">
        <w:trPr>
          <w:tblHeader/>
        </w:trPr>
        <w:tc>
          <w:tcPr>
            <w:tcW w:w="6516" w:type="dxa"/>
          </w:tcPr>
          <w:p w14:paraId="66E2EAD6" w14:textId="77777777" w:rsidR="00637B1C" w:rsidRPr="00492C3A" w:rsidRDefault="00637B1C" w:rsidP="00637B1C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72" w:type="dxa"/>
            <w:gridSpan w:val="3"/>
          </w:tcPr>
          <w:p w14:paraId="2A5807BC" w14:textId="77777777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7B1C" w:rsidRPr="00492C3A" w14:paraId="36DE7DDA" w14:textId="77777777" w:rsidTr="00CF5C9C">
        <w:tc>
          <w:tcPr>
            <w:tcW w:w="6516" w:type="dxa"/>
          </w:tcPr>
          <w:p w14:paraId="006E73B5" w14:textId="77777777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ลูกหนี้อื่น - ค่าเบี้ยประกันภัยจ่ายล่วงหน้า</w:t>
            </w:r>
          </w:p>
        </w:tc>
        <w:tc>
          <w:tcPr>
            <w:tcW w:w="1249" w:type="dxa"/>
          </w:tcPr>
          <w:p w14:paraId="28599E47" w14:textId="77777777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19D420" w14:textId="77777777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26EB95CC" w14:textId="77777777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37B1C" w:rsidRPr="00492C3A" w14:paraId="5E396492" w14:textId="77777777" w:rsidTr="00CF5C9C">
        <w:tc>
          <w:tcPr>
            <w:tcW w:w="6516" w:type="dxa"/>
          </w:tcPr>
          <w:p w14:paraId="108EE203" w14:textId="4580DAD1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492C3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92C3A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492C3A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1249" w:type="dxa"/>
          </w:tcPr>
          <w:p w14:paraId="548145BC" w14:textId="58D931C5" w:rsidR="00637B1C" w:rsidRPr="00492C3A" w:rsidRDefault="00372EE6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26,665</w:t>
            </w:r>
          </w:p>
        </w:tc>
        <w:tc>
          <w:tcPr>
            <w:tcW w:w="236" w:type="dxa"/>
          </w:tcPr>
          <w:p w14:paraId="7E5D236C" w14:textId="77777777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624D62D" w14:textId="6E26C68C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29,999</w:t>
            </w:r>
          </w:p>
        </w:tc>
      </w:tr>
      <w:tr w:rsidR="00637B1C" w:rsidRPr="00492C3A" w14:paraId="655654F2" w14:textId="77777777" w:rsidTr="00CF5C9C">
        <w:tc>
          <w:tcPr>
            <w:tcW w:w="6516" w:type="dxa"/>
          </w:tcPr>
          <w:p w14:paraId="79CBFFF2" w14:textId="77777777" w:rsidR="00637B1C" w:rsidRPr="001707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49" w:type="dxa"/>
          </w:tcPr>
          <w:p w14:paraId="2226CDF1" w14:textId="77777777" w:rsidR="00637B1C" w:rsidRPr="001707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B76719" w14:textId="77777777" w:rsidR="00637B1C" w:rsidRPr="001707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7FB0E0A" w14:textId="77777777" w:rsidR="00637B1C" w:rsidRPr="001707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7B1C" w:rsidRPr="00492C3A" w14:paraId="764897B2" w14:textId="77777777" w:rsidTr="00CF5C9C">
        <w:tc>
          <w:tcPr>
            <w:tcW w:w="6516" w:type="dxa"/>
          </w:tcPr>
          <w:p w14:paraId="24AA7D66" w14:textId="77777777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92C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อาคารและอุปกรณ์ - สินทรัพย์ให้เช่าตามสัญญาเช่าดำเนินงาน</w:t>
            </w:r>
          </w:p>
        </w:tc>
        <w:tc>
          <w:tcPr>
            <w:tcW w:w="1249" w:type="dxa"/>
          </w:tcPr>
          <w:p w14:paraId="3B997185" w14:textId="77777777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A4CF64" w14:textId="77777777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5B4DB2A" w14:textId="77777777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7B1C" w:rsidRPr="00492C3A" w14:paraId="58D80E8D" w14:textId="77777777" w:rsidTr="00CF5C9C">
        <w:tc>
          <w:tcPr>
            <w:tcW w:w="6516" w:type="dxa"/>
          </w:tcPr>
          <w:p w14:paraId="59F085C4" w14:textId="77777777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  <w:r w:rsidRPr="00492C3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49" w:type="dxa"/>
          </w:tcPr>
          <w:p w14:paraId="7B48A503" w14:textId="365CC2A0" w:rsidR="00637B1C" w:rsidRPr="00492C3A" w:rsidRDefault="009322BF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164,273</w:t>
            </w:r>
          </w:p>
        </w:tc>
        <w:tc>
          <w:tcPr>
            <w:tcW w:w="236" w:type="dxa"/>
          </w:tcPr>
          <w:p w14:paraId="2CEF6B1D" w14:textId="77777777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7ECF74C" w14:textId="54356B6E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126,577</w:t>
            </w:r>
          </w:p>
        </w:tc>
      </w:tr>
      <w:tr w:rsidR="00637B1C" w:rsidRPr="00492C3A" w14:paraId="20910764" w14:textId="77777777" w:rsidTr="00CF5C9C">
        <w:tc>
          <w:tcPr>
            <w:tcW w:w="6516" w:type="dxa"/>
          </w:tcPr>
          <w:p w14:paraId="73B31F72" w14:textId="77777777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  <w:r w:rsidRPr="00492C3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49" w:type="dxa"/>
          </w:tcPr>
          <w:p w14:paraId="39CA4BA8" w14:textId="4C82ACA1" w:rsidR="00637B1C" w:rsidRPr="00492C3A" w:rsidRDefault="009322BF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47,045</w:t>
            </w:r>
          </w:p>
        </w:tc>
        <w:tc>
          <w:tcPr>
            <w:tcW w:w="236" w:type="dxa"/>
          </w:tcPr>
          <w:p w14:paraId="20C52D99" w14:textId="77777777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772F796" w14:textId="32478F4F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46,043</w:t>
            </w:r>
          </w:p>
        </w:tc>
      </w:tr>
      <w:tr w:rsidR="00637B1C" w:rsidRPr="00492C3A" w14:paraId="7FA1285F" w14:textId="77777777" w:rsidTr="00CF5C9C">
        <w:tc>
          <w:tcPr>
            <w:tcW w:w="6516" w:type="dxa"/>
          </w:tcPr>
          <w:p w14:paraId="76D54F42" w14:textId="77777777" w:rsidR="00637B1C" w:rsidRPr="00547C25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49" w:type="dxa"/>
          </w:tcPr>
          <w:p w14:paraId="704E7F33" w14:textId="77777777" w:rsidR="00637B1C" w:rsidRPr="00547C25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72BAD8" w14:textId="77777777" w:rsidR="00637B1C" w:rsidRPr="00547C25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276B8EC" w14:textId="77777777" w:rsidR="00637B1C" w:rsidRPr="00547C25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7B1C" w:rsidRPr="00492C3A" w14:paraId="55562654" w14:textId="77777777" w:rsidTr="00CF5C9C">
        <w:tc>
          <w:tcPr>
            <w:tcW w:w="6516" w:type="dxa"/>
          </w:tcPr>
          <w:p w14:paraId="6496C144" w14:textId="77777777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492C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เจ้าหนี้การค้า - ค่าเบี้ยประกันภัยค้างจ่าย</w:t>
            </w:r>
          </w:p>
        </w:tc>
        <w:tc>
          <w:tcPr>
            <w:tcW w:w="1249" w:type="dxa"/>
          </w:tcPr>
          <w:p w14:paraId="0681382E" w14:textId="77777777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54F476" w14:textId="77777777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4330BBD" w14:textId="77777777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7B1C" w:rsidRPr="00492C3A" w14:paraId="338431F6" w14:textId="77777777" w:rsidTr="00CF5C9C">
        <w:tc>
          <w:tcPr>
            <w:tcW w:w="6516" w:type="dxa"/>
          </w:tcPr>
          <w:p w14:paraId="65094818" w14:textId="77777777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) </w:t>
            </w:r>
          </w:p>
        </w:tc>
        <w:tc>
          <w:tcPr>
            <w:tcW w:w="1249" w:type="dxa"/>
          </w:tcPr>
          <w:p w14:paraId="301FA9EB" w14:textId="17A64CD3" w:rsidR="00637B1C" w:rsidRPr="00492C3A" w:rsidRDefault="009322BF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3,388</w:t>
            </w:r>
          </w:p>
        </w:tc>
        <w:tc>
          <w:tcPr>
            <w:tcW w:w="236" w:type="dxa"/>
          </w:tcPr>
          <w:p w14:paraId="49C6771C" w14:textId="77777777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DD445BC" w14:textId="1CB999C8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2,313</w:t>
            </w:r>
          </w:p>
        </w:tc>
      </w:tr>
    </w:tbl>
    <w:p w14:paraId="1E07D850" w14:textId="77777777" w:rsidR="00641A96" w:rsidRPr="00BC3978" w:rsidRDefault="00641A96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1A9E3FC5" w14:textId="77777777" w:rsidR="001D036D" w:rsidRDefault="001D0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634A335" w14:textId="6D1F5EAC" w:rsidR="005D1427" w:rsidRPr="00B4269E" w:rsidRDefault="002904F0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5</w:t>
      </w:r>
      <w:r w:rsidR="005A0D8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5D1427" w:rsidRPr="00B4269E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5C662FF3" w14:textId="77777777" w:rsidR="0012421B" w:rsidRPr="00492C3A" w:rsidRDefault="0012421B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1170"/>
        <w:gridCol w:w="270"/>
        <w:gridCol w:w="1170"/>
      </w:tblGrid>
      <w:tr w:rsidR="00637B1C" w:rsidRPr="00B4269E" w14:paraId="70BE4F55" w14:textId="77777777" w:rsidTr="0094263A">
        <w:tc>
          <w:tcPr>
            <w:tcW w:w="6750" w:type="dxa"/>
          </w:tcPr>
          <w:p w14:paraId="574A5551" w14:textId="77777777" w:rsidR="00637B1C" w:rsidRPr="00B4269E" w:rsidRDefault="00637B1C" w:rsidP="00637B1C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59B7EEAC" w14:textId="26129824" w:rsidR="00637B1C" w:rsidRPr="00B4269E" w:rsidRDefault="00637B1C" w:rsidP="00637B1C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492C3A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14:paraId="004C2C0F" w14:textId="77777777" w:rsidR="00637B1C" w:rsidRPr="00B4269E" w:rsidRDefault="00637B1C" w:rsidP="00637B1C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0542DA53" w14:textId="2AB3BF9E" w:rsidR="00637B1C" w:rsidRPr="00B4269E" w:rsidRDefault="00637B1C" w:rsidP="00637B1C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492C3A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4</w:t>
            </w:r>
          </w:p>
        </w:tc>
      </w:tr>
      <w:tr w:rsidR="00637B1C" w:rsidRPr="00B4269E" w14:paraId="6799B7AD" w14:textId="77777777" w:rsidTr="0094263A">
        <w:tc>
          <w:tcPr>
            <w:tcW w:w="6750" w:type="dxa"/>
          </w:tcPr>
          <w:p w14:paraId="4FF66C65" w14:textId="77777777" w:rsidR="00637B1C" w:rsidRPr="00B4269E" w:rsidRDefault="00637B1C" w:rsidP="00637B1C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0" w:type="dxa"/>
            <w:gridSpan w:val="3"/>
          </w:tcPr>
          <w:p w14:paraId="3BA943C5" w14:textId="77777777" w:rsidR="00637B1C" w:rsidRPr="00B4269E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7B1C" w:rsidRPr="00B4269E" w14:paraId="5A18A4B2" w14:textId="77777777" w:rsidTr="0094263A">
        <w:tc>
          <w:tcPr>
            <w:tcW w:w="6750" w:type="dxa"/>
          </w:tcPr>
          <w:p w14:paraId="0F286342" w14:textId="77777777" w:rsidR="00637B1C" w:rsidRPr="00B4269E" w:rsidRDefault="00637B1C" w:rsidP="00637B1C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เงินสดในมือ</w:t>
            </w:r>
            <w:r w:rsidRPr="00B4269E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1B7494AD" w14:textId="6DD80F9B" w:rsidR="00637B1C" w:rsidRPr="00B4269E" w:rsidRDefault="00334352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14:paraId="62785F14" w14:textId="77777777" w:rsidR="00637B1C" w:rsidRPr="00B4269E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E45EE1" w14:textId="6344052A" w:rsidR="00637B1C" w:rsidRPr="00B4269E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</w:tr>
      <w:tr w:rsidR="00637B1C" w:rsidRPr="00B4269E" w14:paraId="7143267C" w14:textId="77777777" w:rsidTr="0094263A">
        <w:tc>
          <w:tcPr>
            <w:tcW w:w="6750" w:type="dxa"/>
          </w:tcPr>
          <w:p w14:paraId="7E731B06" w14:textId="77777777" w:rsidR="00637B1C" w:rsidRPr="00B4269E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0E0B7A2" w14:textId="353F2831" w:rsidR="00637B1C" w:rsidRPr="00B047A5" w:rsidRDefault="00557DDD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7,565</w:t>
            </w:r>
          </w:p>
        </w:tc>
        <w:tc>
          <w:tcPr>
            <w:tcW w:w="270" w:type="dxa"/>
          </w:tcPr>
          <w:p w14:paraId="67F17E77" w14:textId="77777777" w:rsidR="00637B1C" w:rsidRPr="00B4269E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8D9969" w14:textId="2D22DD2B" w:rsidR="00637B1C" w:rsidRPr="00B4269E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5,032</w:t>
            </w:r>
          </w:p>
        </w:tc>
      </w:tr>
      <w:tr w:rsidR="00637B1C" w:rsidRPr="00B4269E" w14:paraId="4E0A8223" w14:textId="77777777" w:rsidTr="0094263A">
        <w:tc>
          <w:tcPr>
            <w:tcW w:w="6750" w:type="dxa"/>
          </w:tcPr>
          <w:p w14:paraId="38285EFB" w14:textId="1A7CD8AB" w:rsidR="00637B1C" w:rsidRPr="00B4269E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FD08771" w14:textId="160383DD" w:rsidR="00637B1C" w:rsidRPr="00B4269E" w:rsidRDefault="00557DDD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D47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270" w:type="dxa"/>
          </w:tcPr>
          <w:p w14:paraId="7DE8E618" w14:textId="77777777" w:rsidR="00637B1C" w:rsidRPr="00B4269E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D02439" w14:textId="5B392DAA" w:rsidR="00637B1C" w:rsidRPr="00B4269E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64,058</w:t>
            </w:r>
          </w:p>
        </w:tc>
      </w:tr>
      <w:tr w:rsidR="00637B1C" w:rsidRPr="00B4269E" w14:paraId="027EAA03" w14:textId="77777777" w:rsidTr="0094263A">
        <w:tc>
          <w:tcPr>
            <w:tcW w:w="6750" w:type="dxa"/>
          </w:tcPr>
          <w:p w14:paraId="042F540E" w14:textId="77777777" w:rsidR="00637B1C" w:rsidRPr="00B4269E" w:rsidRDefault="00637B1C" w:rsidP="00637B1C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B860AC" w14:textId="0DD74CCF" w:rsidR="00637B1C" w:rsidRPr="00B4269E" w:rsidRDefault="00334352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101,481</w:t>
            </w:r>
          </w:p>
        </w:tc>
        <w:tc>
          <w:tcPr>
            <w:tcW w:w="270" w:type="dxa"/>
          </w:tcPr>
          <w:p w14:paraId="0A617A2F" w14:textId="77777777" w:rsidR="00637B1C" w:rsidRPr="00B4269E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990C6D" w14:textId="1259B16E" w:rsidR="00637B1C" w:rsidRPr="00B4269E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69,223</w:t>
            </w:r>
          </w:p>
        </w:tc>
      </w:tr>
    </w:tbl>
    <w:p w14:paraId="504CE498" w14:textId="0C04CF0F" w:rsidR="0059008F" w:rsidRDefault="0059008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AB33BC0" w14:textId="31811F65" w:rsidR="00D12DF8" w:rsidRPr="00B4269E" w:rsidRDefault="002904F0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45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D12DF8" w:rsidRPr="00B4269E">
        <w:rPr>
          <w:rFonts w:asciiTheme="majorBidi" w:hAnsiTheme="majorBidi" w:cstheme="majorBidi"/>
          <w:b/>
          <w:bCs/>
          <w:sz w:val="30"/>
          <w:szCs w:val="30"/>
        </w:rPr>
        <w:tab/>
      </w:r>
      <w:r w:rsidR="00D12DF8" w:rsidRPr="00B4269E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ลูกหนี้ค่าเช่าตามสัญญาเช่าดำเนินงาน</w:t>
      </w:r>
    </w:p>
    <w:p w14:paraId="590805BF" w14:textId="77777777" w:rsidR="00E616D1" w:rsidRPr="00547C25" w:rsidRDefault="00E616D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3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1179"/>
        <w:gridCol w:w="261"/>
        <w:gridCol w:w="1179"/>
      </w:tblGrid>
      <w:tr w:rsidR="00637B1C" w:rsidRPr="00B4269E" w14:paraId="170783EA" w14:textId="77777777" w:rsidTr="00B31678">
        <w:tc>
          <w:tcPr>
            <w:tcW w:w="6750" w:type="dxa"/>
          </w:tcPr>
          <w:p w14:paraId="23D157CA" w14:textId="77777777" w:rsidR="00637B1C" w:rsidRPr="00B4269E" w:rsidRDefault="00637B1C" w:rsidP="00637B1C">
            <w:pPr>
              <w:pStyle w:val="a1"/>
              <w:tabs>
                <w:tab w:val="left" w:pos="72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9" w:type="dxa"/>
            <w:hideMark/>
          </w:tcPr>
          <w:p w14:paraId="3121AD56" w14:textId="32171376" w:rsidR="00637B1C" w:rsidRPr="00B4269E" w:rsidRDefault="00637B1C" w:rsidP="00637B1C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492C3A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5</w:t>
            </w:r>
          </w:p>
        </w:tc>
        <w:tc>
          <w:tcPr>
            <w:tcW w:w="261" w:type="dxa"/>
          </w:tcPr>
          <w:p w14:paraId="7403849F" w14:textId="77777777" w:rsidR="00637B1C" w:rsidRPr="00B4269E" w:rsidRDefault="00637B1C" w:rsidP="00637B1C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hideMark/>
          </w:tcPr>
          <w:p w14:paraId="4603B36F" w14:textId="05E7F7B3" w:rsidR="00637B1C" w:rsidRPr="00B4269E" w:rsidRDefault="00637B1C" w:rsidP="00637B1C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492C3A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4</w:t>
            </w:r>
          </w:p>
        </w:tc>
      </w:tr>
      <w:tr w:rsidR="00637B1C" w:rsidRPr="00B4269E" w14:paraId="5C64BD72" w14:textId="77777777" w:rsidTr="00B31678">
        <w:tc>
          <w:tcPr>
            <w:tcW w:w="6750" w:type="dxa"/>
          </w:tcPr>
          <w:p w14:paraId="165C72A4" w14:textId="77777777" w:rsidR="00637B1C" w:rsidRPr="00B4269E" w:rsidRDefault="00637B1C" w:rsidP="00637B1C">
            <w:pPr>
              <w:pStyle w:val="a1"/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9" w:type="dxa"/>
            <w:gridSpan w:val="3"/>
            <w:hideMark/>
          </w:tcPr>
          <w:p w14:paraId="73A6ADC1" w14:textId="77777777" w:rsidR="00637B1C" w:rsidRPr="00B4269E" w:rsidRDefault="00637B1C" w:rsidP="00637B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7B1C" w:rsidRPr="00B4269E" w14:paraId="70EC5A8D" w14:textId="77777777" w:rsidTr="000B5A4C">
        <w:tc>
          <w:tcPr>
            <w:tcW w:w="6750" w:type="dxa"/>
            <w:hideMark/>
          </w:tcPr>
          <w:p w14:paraId="1FC4B3D4" w14:textId="77777777" w:rsidR="00637B1C" w:rsidRPr="00B4269E" w:rsidRDefault="00637B1C" w:rsidP="00637B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1179" w:type="dxa"/>
          </w:tcPr>
          <w:p w14:paraId="583397B1" w14:textId="26C57C4F" w:rsidR="00637B1C" w:rsidRPr="00B4269E" w:rsidRDefault="00D47770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98,736</w:t>
            </w:r>
          </w:p>
        </w:tc>
        <w:tc>
          <w:tcPr>
            <w:tcW w:w="261" w:type="dxa"/>
          </w:tcPr>
          <w:p w14:paraId="4E4F4CAC" w14:textId="77777777" w:rsidR="00637B1C" w:rsidRPr="00B4269E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533D477D" w14:textId="57C1654F" w:rsidR="00637B1C" w:rsidRPr="00B4269E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122,996</w:t>
            </w:r>
          </w:p>
        </w:tc>
      </w:tr>
      <w:tr w:rsidR="00637B1C" w:rsidRPr="00B4269E" w14:paraId="329CD3C6" w14:textId="77777777" w:rsidTr="000B5A4C">
        <w:tc>
          <w:tcPr>
            <w:tcW w:w="6750" w:type="dxa"/>
          </w:tcPr>
          <w:p w14:paraId="365AD2C0" w14:textId="77777777" w:rsidR="00637B1C" w:rsidRPr="00B4269E" w:rsidRDefault="00637B1C" w:rsidP="00637B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ลูกหนี้ผิดนัดชำระหนี้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553EF95" w14:textId="69EE7EB9" w:rsidR="00637B1C" w:rsidRPr="00B4269E" w:rsidRDefault="00D47770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72,412</w:t>
            </w:r>
          </w:p>
        </w:tc>
        <w:tc>
          <w:tcPr>
            <w:tcW w:w="261" w:type="dxa"/>
          </w:tcPr>
          <w:p w14:paraId="101B0D2F" w14:textId="77777777" w:rsidR="00637B1C" w:rsidRPr="00B4269E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8D586AF" w14:textId="2B098A1C" w:rsidR="00637B1C" w:rsidRPr="00B4269E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72,412</w:t>
            </w:r>
          </w:p>
        </w:tc>
      </w:tr>
      <w:tr w:rsidR="00F76EC7" w:rsidRPr="00B4269E" w14:paraId="50BDCBB1" w14:textId="77777777" w:rsidTr="000B5A4C">
        <w:tc>
          <w:tcPr>
            <w:tcW w:w="6750" w:type="dxa"/>
          </w:tcPr>
          <w:p w14:paraId="6A48CBB1" w14:textId="4555BD4F" w:rsidR="00F76EC7" w:rsidRPr="008A78C7" w:rsidRDefault="00F76EC7" w:rsidP="00F76EC7">
            <w:pPr>
              <w:pStyle w:val="a"/>
              <w:tabs>
                <w:tab w:val="left" w:pos="720"/>
              </w:tabs>
              <w:rPr>
                <w:rFonts w:asciiTheme="majorBidi" w:hAnsiTheme="majorBidi" w:cs="Angsana New"/>
                <w:i/>
                <w:iCs/>
                <w:cs/>
                <w:lang w:val="en-US"/>
              </w:rPr>
            </w:pPr>
            <w:r w:rsidRPr="00B4269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รวม</w:t>
            </w:r>
            <w:r w:rsidRPr="00B4269E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</w:tcPr>
          <w:p w14:paraId="05BB327A" w14:textId="52A22423" w:rsidR="00F76EC7" w:rsidRPr="000B5A4C" w:rsidRDefault="00991D34" w:rsidP="00F76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5A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171,148</w:t>
            </w:r>
          </w:p>
        </w:tc>
        <w:tc>
          <w:tcPr>
            <w:tcW w:w="261" w:type="dxa"/>
          </w:tcPr>
          <w:p w14:paraId="798C1861" w14:textId="77777777" w:rsidR="00F76EC7" w:rsidRPr="00B4269E" w:rsidRDefault="00F76EC7" w:rsidP="00F76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</w:tcPr>
          <w:p w14:paraId="0E904BEF" w14:textId="3F2AB20C" w:rsidR="00F76EC7" w:rsidRPr="000B5A4C" w:rsidRDefault="00991D34" w:rsidP="00F76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5A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195,408</w:t>
            </w:r>
          </w:p>
        </w:tc>
      </w:tr>
      <w:tr w:rsidR="00F76EC7" w:rsidRPr="00B4269E" w14:paraId="006EE438" w14:textId="77777777" w:rsidTr="000B5A4C">
        <w:tc>
          <w:tcPr>
            <w:tcW w:w="6750" w:type="dxa"/>
            <w:hideMark/>
          </w:tcPr>
          <w:p w14:paraId="4575117F" w14:textId="0670FB2C" w:rsidR="00F76EC7" w:rsidRPr="00B4269E" w:rsidRDefault="00F76EC7" w:rsidP="00F76EC7">
            <w:pPr>
              <w:pStyle w:val="a"/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A78C7">
              <w:rPr>
                <w:rFonts w:asciiTheme="majorBidi" w:hAnsiTheme="majorBidi" w:cs="Angsana New"/>
                <w:i/>
                <w:iCs/>
                <w:cs/>
                <w:lang w:val="en-US"/>
              </w:rPr>
              <w:t xml:space="preserve">หัก </w:t>
            </w:r>
            <w:r w:rsidRPr="00547C25">
              <w:rPr>
                <w:rFonts w:asciiTheme="majorBidi" w:hAnsiTheme="majorBidi" w:cs="Angsana New"/>
                <w:cs/>
                <w:lang w:val="en-US"/>
              </w:rPr>
              <w:t>ค่าเผื่อผลขาดทุน</w:t>
            </w:r>
            <w:r w:rsidRPr="00F3217D">
              <w:rPr>
                <w:rFonts w:asciiTheme="majorBidi" w:hAnsiTheme="majorBidi" w:cs="Angsana New"/>
                <w:cs/>
                <w:lang w:val="en-US"/>
              </w:rPr>
              <w:t>ด้านเครดิตที่คาดว่าจะเกิดขึ้น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</w:tcPr>
          <w:p w14:paraId="372D0250" w14:textId="03A576E0" w:rsidR="00F76EC7" w:rsidRPr="00B4269E" w:rsidRDefault="00F76EC7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(69,860)</w:t>
            </w:r>
          </w:p>
        </w:tc>
        <w:tc>
          <w:tcPr>
            <w:tcW w:w="261" w:type="dxa"/>
          </w:tcPr>
          <w:p w14:paraId="54BE9459" w14:textId="77777777" w:rsidR="00F76EC7" w:rsidRPr="00B4269E" w:rsidRDefault="00F76EC7" w:rsidP="00F76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E4DF9A4" w14:textId="42B3C2C8" w:rsidR="00F76EC7" w:rsidRPr="00B4269E" w:rsidRDefault="00F76EC7" w:rsidP="00F76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(70,396)</w:t>
            </w:r>
          </w:p>
        </w:tc>
      </w:tr>
      <w:tr w:rsidR="00F76EC7" w:rsidRPr="00B4269E" w14:paraId="73AFB516" w14:textId="77777777" w:rsidTr="00B31678">
        <w:tc>
          <w:tcPr>
            <w:tcW w:w="6750" w:type="dxa"/>
          </w:tcPr>
          <w:p w14:paraId="3935F171" w14:textId="77777777" w:rsidR="00F76EC7" w:rsidRPr="00B4269E" w:rsidRDefault="00F76EC7" w:rsidP="00F76EC7">
            <w:pPr>
              <w:pStyle w:val="a"/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4269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7C3F43" w14:textId="6608AA1A" w:rsidR="00F76EC7" w:rsidRPr="00B4269E" w:rsidRDefault="00F76EC7" w:rsidP="00F76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D47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47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</w:t>
            </w:r>
          </w:p>
        </w:tc>
        <w:tc>
          <w:tcPr>
            <w:tcW w:w="261" w:type="dxa"/>
          </w:tcPr>
          <w:p w14:paraId="6A93D005" w14:textId="77777777" w:rsidR="00F76EC7" w:rsidRPr="00B4269E" w:rsidRDefault="00F76EC7" w:rsidP="00F76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A0321F" w14:textId="26320D17" w:rsidR="00F76EC7" w:rsidRPr="00B4269E" w:rsidRDefault="00F76EC7" w:rsidP="00F76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AC64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125,012</w:t>
            </w:r>
          </w:p>
        </w:tc>
      </w:tr>
    </w:tbl>
    <w:p w14:paraId="1EE89B89" w14:textId="79B6EC8D" w:rsidR="0059008F" w:rsidRDefault="0059008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1170"/>
        <w:gridCol w:w="360"/>
        <w:gridCol w:w="1080"/>
      </w:tblGrid>
      <w:tr w:rsidR="001D036D" w:rsidRPr="00A909FB" w14:paraId="687777A2" w14:textId="77777777" w:rsidTr="0094263A">
        <w:tc>
          <w:tcPr>
            <w:tcW w:w="6750" w:type="dxa"/>
            <w:hideMark/>
          </w:tcPr>
          <w:p w14:paraId="3991E158" w14:textId="4C56CB90" w:rsidR="001D036D" w:rsidRPr="00181834" w:rsidRDefault="001D036D" w:rsidP="004977F4">
            <w:pPr>
              <w:pStyle w:val="a"/>
              <w:tabs>
                <w:tab w:val="left" w:pos="3977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18183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สำหรับปีสิ้นสุดวันที่ </w:t>
            </w:r>
            <w:r w:rsidRPr="0018183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Pr="0018183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C7EBBB8" w14:textId="67C5AF65" w:rsidR="001D036D" w:rsidRPr="00A909FB" w:rsidRDefault="001D036D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37B1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360" w:type="dxa"/>
          </w:tcPr>
          <w:p w14:paraId="14F45804" w14:textId="77777777" w:rsidR="001D036D" w:rsidRPr="00A909FB" w:rsidRDefault="001D036D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CE14094" w14:textId="1EBA656B" w:rsidR="001D036D" w:rsidRPr="00A909FB" w:rsidRDefault="001D036D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37B1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1D036D" w14:paraId="1B488B9A" w14:textId="77777777" w:rsidTr="007C684C">
        <w:tc>
          <w:tcPr>
            <w:tcW w:w="6750" w:type="dxa"/>
          </w:tcPr>
          <w:p w14:paraId="4A356415" w14:textId="77777777" w:rsidR="001D036D" w:rsidRPr="001C4895" w:rsidRDefault="001D036D" w:rsidP="004977F4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14:paraId="7D4D587C" w14:textId="77777777" w:rsidR="001D036D" w:rsidRDefault="001D036D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7B1C" w:rsidRPr="00A909FB" w14:paraId="769BB08D" w14:textId="77777777" w:rsidTr="0094263A">
        <w:tc>
          <w:tcPr>
            <w:tcW w:w="6750" w:type="dxa"/>
            <w:hideMark/>
          </w:tcPr>
          <w:p w14:paraId="492064D7" w14:textId="5E7AFC59" w:rsidR="00637B1C" w:rsidRPr="008179DD" w:rsidRDefault="00637B1C" w:rsidP="00637B1C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179DD">
              <w:rPr>
                <w:rFonts w:ascii="Angsana New" w:hAnsi="Angsana New" w:cs="Angsana New" w:hint="cs"/>
                <w:cs/>
                <w:lang w:val="en-US"/>
              </w:rPr>
              <w:t>กลับรายการ</w:t>
            </w:r>
            <w:r>
              <w:rPr>
                <w:rFonts w:ascii="Angsana New" w:hAnsi="Angsana New" w:cs="Angsana New" w:hint="cs"/>
                <w:cs/>
                <w:lang w:val="en-US"/>
              </w:rPr>
              <w:t>ค่าเผื่อผล</w:t>
            </w:r>
            <w:r w:rsidRPr="008179DD"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 w:rsidR="00F3217D">
              <w:rPr>
                <w:rFonts w:ascii="Angsana New" w:hAnsi="Angsana New" w:cs="Angsana New" w:hint="cs"/>
                <w:cs/>
                <w:lang w:val="en-US"/>
              </w:rPr>
              <w:t>ด้านเครดิตที่คาดว่าจะเกิดขึ้น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AC97A66" w14:textId="10C904A1" w:rsidR="00637B1C" w:rsidRPr="00A909FB" w:rsidRDefault="004374AB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94546">
              <w:rPr>
                <w:rFonts w:ascii="Angsana New" w:hAnsi="Angsana New"/>
                <w:sz w:val="30"/>
                <w:szCs w:val="30"/>
              </w:rPr>
              <w:t>536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1E698348" w14:textId="77777777" w:rsidR="00637B1C" w:rsidRPr="00A909FB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DE2E1B" w14:textId="5BF153D2" w:rsidR="00637B1C" w:rsidRPr="00A909FB" w:rsidRDefault="00637B1C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7B1C" w:rsidRPr="00A909FB" w14:paraId="4D4C30C9" w14:textId="77777777" w:rsidTr="0094263A">
        <w:tc>
          <w:tcPr>
            <w:tcW w:w="6750" w:type="dxa"/>
            <w:hideMark/>
          </w:tcPr>
          <w:p w14:paraId="4DD0FCE5" w14:textId="038E10BC" w:rsidR="00637B1C" w:rsidRPr="00A909FB" w:rsidRDefault="00637B1C" w:rsidP="00637B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06B4B">
              <w:rPr>
                <w:rFonts w:ascii="Angsana New" w:hAnsi="Angsana New"/>
                <w:sz w:val="30"/>
                <w:szCs w:val="30"/>
                <w:cs/>
              </w:rPr>
              <w:t>ตัดรายการ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ค่าเผื่อผล</w:t>
            </w:r>
            <w:r w:rsidRPr="00306B4B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F3217D" w:rsidRPr="00F3217D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70" w:type="dxa"/>
          </w:tcPr>
          <w:p w14:paraId="6582B7C7" w14:textId="390BBAF8" w:rsidR="00637B1C" w:rsidRPr="00A909FB" w:rsidRDefault="00C94546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2D13E48" w14:textId="77777777" w:rsidR="00637B1C" w:rsidRPr="00A909FB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4F4D11" w14:textId="57F30352" w:rsidR="00637B1C" w:rsidRPr="00A909FB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14:paraId="799DE61D" w14:textId="77777777" w:rsidR="001D036D" w:rsidRPr="0059008F" w:rsidRDefault="001D036D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0EC0C2EB" w14:textId="77777777" w:rsidR="007C684C" w:rsidRDefault="007C684C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bookmarkStart w:id="0" w:name="_Hlk58402586"/>
    </w:p>
    <w:p w14:paraId="6B28C81A" w14:textId="77777777" w:rsidR="00124466" w:rsidRDefault="00124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FD5D976" w14:textId="40ED9EA6" w:rsidR="008A78C7" w:rsidRDefault="008A78C7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59008F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59008F">
        <w:rPr>
          <w:rFonts w:ascii="Angsana New" w:hAnsi="Angsana New"/>
          <w:spacing w:val="4"/>
          <w:sz w:val="30"/>
          <w:szCs w:val="30"/>
        </w:rPr>
        <w:t xml:space="preserve">31 </w:t>
      </w:r>
      <w:r w:rsidRPr="0059008F">
        <w:rPr>
          <w:rFonts w:ascii="Angsana New" w:hAnsi="Angsana New"/>
          <w:spacing w:val="4"/>
          <w:sz w:val="30"/>
          <w:szCs w:val="30"/>
          <w:cs/>
        </w:rPr>
        <w:t>ธันวาคม</w:t>
      </w:r>
      <w:r w:rsidRPr="0059008F">
        <w:rPr>
          <w:rFonts w:ascii="Angsana New" w:hAnsi="Angsana New"/>
          <w:sz w:val="30"/>
          <w:szCs w:val="30"/>
        </w:rPr>
        <w:t xml:space="preserve"> </w:t>
      </w:r>
      <w:r w:rsidRPr="0059008F">
        <w:rPr>
          <w:rFonts w:ascii="Angsana New" w:hAnsi="Angsana New"/>
          <w:sz w:val="30"/>
          <w:szCs w:val="30"/>
          <w:cs/>
        </w:rPr>
        <w:t>ยอดคงเหลือของลูกหนี้ค่าเช่าตามสัญญาเช่าดำเนินงาน และค่าเผื่อผลขาดทุน</w:t>
      </w:r>
      <w:r w:rsidR="00F3217D">
        <w:rPr>
          <w:rFonts w:ascii="Angsana New" w:hAnsi="Angsana New" w:hint="cs"/>
          <w:sz w:val="30"/>
          <w:szCs w:val="30"/>
          <w:cs/>
        </w:rPr>
        <w:t>ด้านเครดิตที่คาดว่าจะเกิดขึ้น</w:t>
      </w:r>
      <w:r w:rsidRPr="0059008F">
        <w:rPr>
          <w:rFonts w:ascii="Angsana New" w:hAnsi="Angsana New"/>
          <w:sz w:val="30"/>
          <w:szCs w:val="30"/>
          <w:cs/>
        </w:rPr>
        <w:t>จำแนกตามการจัดชั้นได้ดังนี้</w:t>
      </w:r>
    </w:p>
    <w:p w14:paraId="50FAE0A9" w14:textId="701B6656" w:rsidR="00DC66D1" w:rsidRDefault="00DC66D1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270"/>
        <w:gridCol w:w="1440"/>
        <w:gridCol w:w="270"/>
        <w:gridCol w:w="1350"/>
        <w:gridCol w:w="270"/>
        <w:gridCol w:w="1451"/>
      </w:tblGrid>
      <w:tr w:rsidR="00F3217D" w:rsidRPr="00293C9C" w14:paraId="6B025D24" w14:textId="77777777" w:rsidTr="00220DE1">
        <w:trPr>
          <w:trHeight w:val="211"/>
          <w:tblHeader/>
        </w:trPr>
        <w:tc>
          <w:tcPr>
            <w:tcW w:w="3150" w:type="dxa"/>
          </w:tcPr>
          <w:p w14:paraId="21EC3810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7E2F7568" w14:textId="68898751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DB80E70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071" w:type="dxa"/>
            <w:gridSpan w:val="3"/>
          </w:tcPr>
          <w:p w14:paraId="190EE20A" w14:textId="50A11BF5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3217D" w:rsidRPr="00293C9C" w14:paraId="6466C64B" w14:textId="77777777" w:rsidTr="00220DE1">
        <w:trPr>
          <w:trHeight w:val="211"/>
          <w:tblHeader/>
        </w:trPr>
        <w:tc>
          <w:tcPr>
            <w:tcW w:w="3150" w:type="dxa"/>
          </w:tcPr>
          <w:p w14:paraId="54BC212B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514876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5955A88A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2F8F86" w14:textId="77777777" w:rsidR="00F3217D" w:rsidRPr="00293C9C" w:rsidRDefault="00F3217D" w:rsidP="00220DE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29A1D5E8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270" w:type="dxa"/>
          </w:tcPr>
          <w:p w14:paraId="4097F109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06B240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3BF0FBC5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</w:tcPr>
          <w:p w14:paraId="26F78916" w14:textId="77777777" w:rsidR="00F3217D" w:rsidRPr="00293C9C" w:rsidRDefault="00F3217D" w:rsidP="00220DE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0152E6A4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</w:tr>
      <w:tr w:rsidR="00F3217D" w:rsidRPr="00293C9C" w14:paraId="5D2A6924" w14:textId="77777777" w:rsidTr="00220DE1">
        <w:trPr>
          <w:trHeight w:val="211"/>
          <w:tblHeader/>
        </w:trPr>
        <w:tc>
          <w:tcPr>
            <w:tcW w:w="3150" w:type="dxa"/>
          </w:tcPr>
          <w:p w14:paraId="55D2053C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1" w:type="dxa"/>
            <w:gridSpan w:val="7"/>
          </w:tcPr>
          <w:p w14:paraId="751FB9DE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217D" w:rsidRPr="00293C9C" w14:paraId="1A026903" w14:textId="77777777" w:rsidTr="00220DE1">
        <w:trPr>
          <w:trHeight w:val="64"/>
        </w:trPr>
        <w:tc>
          <w:tcPr>
            <w:tcW w:w="3150" w:type="dxa"/>
          </w:tcPr>
          <w:p w14:paraId="3F106EB5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350" w:type="dxa"/>
            <w:vAlign w:val="bottom"/>
          </w:tcPr>
          <w:p w14:paraId="7473ED6B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680FA5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92CE477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45738F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6F15FC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B20A4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</w:tcPr>
          <w:p w14:paraId="6D1000FA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217D" w:rsidRPr="00293C9C" w14:paraId="649D9FCF" w14:textId="77777777" w:rsidTr="00220DE1">
        <w:trPr>
          <w:trHeight w:val="785"/>
        </w:trPr>
        <w:tc>
          <w:tcPr>
            <w:tcW w:w="3150" w:type="dxa"/>
          </w:tcPr>
          <w:p w14:paraId="69836B09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4" w:hanging="176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350" w:type="dxa"/>
            <w:vAlign w:val="bottom"/>
          </w:tcPr>
          <w:p w14:paraId="71AE1507" w14:textId="44C03129" w:rsidR="00F3217D" w:rsidRPr="000B5A4C" w:rsidRDefault="00C01DB6" w:rsidP="000B5A4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B5A4C">
              <w:rPr>
                <w:rFonts w:ascii="Angsana New" w:hAnsi="Angsana New"/>
                <w:sz w:val="30"/>
                <w:szCs w:val="30"/>
              </w:rPr>
              <w:t>83,346</w:t>
            </w:r>
          </w:p>
        </w:tc>
        <w:tc>
          <w:tcPr>
            <w:tcW w:w="270" w:type="dxa"/>
            <w:vAlign w:val="bottom"/>
          </w:tcPr>
          <w:p w14:paraId="3E69A8CD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6D034FF" w14:textId="77777777" w:rsidR="00F3217D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A708DED" w14:textId="4BF8D692" w:rsidR="00C01DB6" w:rsidRPr="002209EF" w:rsidRDefault="00C01DB6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5B0194D6" w14:textId="77777777" w:rsidR="00F3217D" w:rsidRPr="002209EF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B7CA7A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105,140</w:t>
            </w:r>
          </w:p>
        </w:tc>
        <w:tc>
          <w:tcPr>
            <w:tcW w:w="270" w:type="dxa"/>
            <w:vAlign w:val="bottom"/>
          </w:tcPr>
          <w:p w14:paraId="33DFAA60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2697E89D" w14:textId="77777777" w:rsidR="00F3217D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2CC38A4E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675</w:t>
            </w:r>
          </w:p>
        </w:tc>
      </w:tr>
      <w:tr w:rsidR="00F3217D" w:rsidRPr="00293C9C" w14:paraId="3D2B6B23" w14:textId="77777777" w:rsidTr="00220DE1">
        <w:trPr>
          <w:trHeight w:val="223"/>
        </w:trPr>
        <w:tc>
          <w:tcPr>
            <w:tcW w:w="3150" w:type="dxa"/>
          </w:tcPr>
          <w:p w14:paraId="0E08C15D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350" w:type="dxa"/>
            <w:vAlign w:val="bottom"/>
          </w:tcPr>
          <w:p w14:paraId="00EEB540" w14:textId="5A35AD9B" w:rsidR="00F3217D" w:rsidRPr="000B5A4C" w:rsidRDefault="00C01DB6" w:rsidP="000B5A4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B5A4C">
              <w:rPr>
                <w:rFonts w:ascii="Angsana New" w:hAnsi="Angsana New"/>
                <w:sz w:val="30"/>
                <w:szCs w:val="30"/>
              </w:rPr>
              <w:t>7,463</w:t>
            </w:r>
          </w:p>
        </w:tc>
        <w:tc>
          <w:tcPr>
            <w:tcW w:w="270" w:type="dxa"/>
            <w:vAlign w:val="bottom"/>
          </w:tcPr>
          <w:p w14:paraId="60AC0F05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4DD2061" w14:textId="77777777" w:rsidR="00F3217D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17725292" w14:textId="610C4057" w:rsidR="00C01DB6" w:rsidRPr="002209EF" w:rsidRDefault="00C01DB6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17D65B5F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57C050F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9,400</w:t>
            </w:r>
          </w:p>
        </w:tc>
        <w:tc>
          <w:tcPr>
            <w:tcW w:w="270" w:type="dxa"/>
            <w:vAlign w:val="bottom"/>
          </w:tcPr>
          <w:p w14:paraId="51DAD71B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537B0BA9" w14:textId="77777777" w:rsidR="00F3217D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27B3EF7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954</w:t>
            </w:r>
          </w:p>
        </w:tc>
      </w:tr>
      <w:tr w:rsidR="00F3217D" w:rsidRPr="00293C9C" w14:paraId="63D942A5" w14:textId="77777777" w:rsidTr="00220DE1">
        <w:trPr>
          <w:trHeight w:val="70"/>
        </w:trPr>
        <w:tc>
          <w:tcPr>
            <w:tcW w:w="3150" w:type="dxa"/>
          </w:tcPr>
          <w:p w14:paraId="45B9FCA6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1E4B78" w14:textId="0CD3DAD5" w:rsidR="00F3217D" w:rsidRPr="000B5A4C" w:rsidRDefault="00C01DB6" w:rsidP="000B5A4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B5A4C">
              <w:rPr>
                <w:rFonts w:ascii="Angsana New" w:hAnsi="Angsana New"/>
                <w:sz w:val="30"/>
                <w:szCs w:val="30"/>
              </w:rPr>
              <w:t>80,339</w:t>
            </w:r>
          </w:p>
        </w:tc>
        <w:tc>
          <w:tcPr>
            <w:tcW w:w="270" w:type="dxa"/>
            <w:vAlign w:val="bottom"/>
          </w:tcPr>
          <w:p w14:paraId="2441E1EF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0CA774" w14:textId="77777777" w:rsidR="00F3217D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3AC0B9" w14:textId="79AB794C" w:rsidR="00C01DB6" w:rsidRPr="00293C9C" w:rsidRDefault="00C01DB6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68,426</w:t>
            </w:r>
          </w:p>
        </w:tc>
        <w:tc>
          <w:tcPr>
            <w:tcW w:w="270" w:type="dxa"/>
          </w:tcPr>
          <w:p w14:paraId="0800311B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689F9F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80,868</w:t>
            </w:r>
          </w:p>
        </w:tc>
        <w:tc>
          <w:tcPr>
            <w:tcW w:w="270" w:type="dxa"/>
            <w:vAlign w:val="bottom"/>
          </w:tcPr>
          <w:p w14:paraId="6AC03CD3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6BEA4EFB" w14:textId="77777777" w:rsidR="00F3217D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16E4D558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93C9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8,767</w:t>
            </w:r>
          </w:p>
        </w:tc>
      </w:tr>
      <w:tr w:rsidR="00F3217D" w:rsidRPr="00293C9C" w14:paraId="42441C4D" w14:textId="77777777" w:rsidTr="00220DE1">
        <w:trPr>
          <w:trHeight w:val="200"/>
        </w:trPr>
        <w:tc>
          <w:tcPr>
            <w:tcW w:w="3150" w:type="dxa"/>
          </w:tcPr>
          <w:p w14:paraId="20DE9E31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78702" w14:textId="56ED874F" w:rsidR="00F3217D" w:rsidRPr="000B5A4C" w:rsidRDefault="00C01DB6" w:rsidP="000B5A4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A4C">
              <w:rPr>
                <w:rFonts w:ascii="Angsana New" w:hAnsi="Angsana New"/>
                <w:b/>
                <w:bCs/>
                <w:sz w:val="30"/>
                <w:szCs w:val="30"/>
              </w:rPr>
              <w:t>171,148</w:t>
            </w:r>
          </w:p>
        </w:tc>
        <w:tc>
          <w:tcPr>
            <w:tcW w:w="270" w:type="dxa"/>
            <w:vAlign w:val="bottom"/>
          </w:tcPr>
          <w:p w14:paraId="79B31CF5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ADCE9" w14:textId="6619B8EC" w:rsidR="00F3217D" w:rsidRPr="00293C9C" w:rsidRDefault="00C01DB6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69,860</w:t>
            </w:r>
          </w:p>
        </w:tc>
        <w:tc>
          <w:tcPr>
            <w:tcW w:w="270" w:type="dxa"/>
            <w:tcBorders>
              <w:bottom w:val="nil"/>
            </w:tcBorders>
          </w:tcPr>
          <w:p w14:paraId="09A9C4DE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2338B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195,408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6B02C7E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7C52C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</w:p>
        </w:tc>
      </w:tr>
      <w:bookmarkEnd w:id="0"/>
    </w:tbl>
    <w:p w14:paraId="6470091C" w14:textId="391A6B9D" w:rsidR="00A43711" w:rsidRDefault="00A43711" w:rsidP="00157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3EFA532" w14:textId="49B77A75" w:rsidR="008B5D1E" w:rsidRDefault="008B5D1E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8B5D1E">
        <w:rPr>
          <w:rFonts w:asciiTheme="majorBidi" w:hAnsi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FD560D">
        <w:rPr>
          <w:rFonts w:asciiTheme="majorBidi" w:hAnsiTheme="majorBidi" w:hint="cs"/>
          <w:sz w:val="30"/>
          <w:szCs w:val="30"/>
          <w:cs/>
        </w:rPr>
        <w:t>เ</w:t>
      </w:r>
      <w:r w:rsidRPr="008B5D1E">
        <w:rPr>
          <w:rFonts w:asciiTheme="majorBidi" w:hAnsiTheme="majorBidi"/>
          <w:sz w:val="30"/>
          <w:szCs w:val="30"/>
          <w:cs/>
        </w:rPr>
        <w:t xml:space="preserve">ผยในหมายเหตุข้อ </w:t>
      </w:r>
      <w:r w:rsidRPr="008B5D1E">
        <w:rPr>
          <w:rFonts w:asciiTheme="majorBidi" w:hAnsiTheme="majorBidi" w:cstheme="majorBidi"/>
          <w:sz w:val="30"/>
          <w:szCs w:val="30"/>
        </w:rPr>
        <w:t>2</w:t>
      </w:r>
      <w:r w:rsidR="00C27A71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.2</w:t>
      </w:r>
      <w:r w:rsidR="00532553">
        <w:rPr>
          <w:rFonts w:asciiTheme="majorBidi" w:hAnsiTheme="majorBidi" w:cstheme="majorBidi"/>
          <w:sz w:val="30"/>
          <w:szCs w:val="30"/>
        </w:rPr>
        <w:t xml:space="preserve"> </w:t>
      </w:r>
      <w:r w:rsidRPr="008B5D1E"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/>
          <w:sz w:val="30"/>
          <w:szCs w:val="30"/>
        </w:rPr>
        <w:t>1)</w:t>
      </w:r>
    </w:p>
    <w:p w14:paraId="64C9D139" w14:textId="77777777" w:rsidR="008B5D1E" w:rsidRDefault="008B5D1E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6C9202" w14:textId="0722C7AA" w:rsidR="00181679" w:rsidRPr="00B4269E" w:rsidRDefault="00181679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124466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โดยปกติระยะเวลาในการให้สินเชื่อแก่ลูกค้าของบริษัทคือ </w:t>
      </w:r>
      <w:r w:rsidR="008B5D1E" w:rsidRPr="00293C9C">
        <w:rPr>
          <w:rFonts w:ascii="Angsana New" w:hAnsi="Angsana New"/>
          <w:sz w:val="30"/>
          <w:szCs w:val="30"/>
        </w:rPr>
        <w:t>30</w:t>
      </w:r>
      <w:r w:rsidR="008B5D1E">
        <w:rPr>
          <w:rFonts w:ascii="Angsana New" w:hAnsi="Angsana New"/>
          <w:sz w:val="30"/>
          <w:szCs w:val="30"/>
        </w:rPr>
        <w:t xml:space="preserve"> </w:t>
      </w:r>
      <w:r w:rsidRPr="00124466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364D554A" w14:textId="77777777" w:rsidR="007D087D" w:rsidRDefault="007D087D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8D3BAE" w14:textId="77777777" w:rsidR="00895F79" w:rsidRDefault="00895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1012C48" w14:textId="555CE676" w:rsidR="00D12DF8" w:rsidRDefault="002904F0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firstLine="90"/>
        <w:jc w:val="thaiDistribute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="00C668EB" w:rsidRPr="0059008F">
        <w:rPr>
          <w:rFonts w:asciiTheme="majorBidi" w:hAnsiTheme="majorBidi" w:cstheme="majorBidi"/>
          <w:b/>
          <w:bCs/>
          <w:sz w:val="30"/>
          <w:szCs w:val="30"/>
        </w:rPr>
        <w:tab/>
      </w:r>
      <w:r w:rsidR="00560F84" w:rsidRPr="0059008F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ลูกหนี้ตามสัญญาเช่า</w:t>
      </w:r>
      <w:r w:rsidR="00E36A81" w:rsidRPr="0059008F">
        <w:rPr>
          <w:rFonts w:asciiTheme="majorBidi" w:hAnsiTheme="majorBidi"/>
          <w:b/>
          <w:bCs/>
          <w:sz w:val="30"/>
          <w:szCs w:val="30"/>
          <w:cs/>
        </w:rPr>
        <w:t>เงินทุน</w:t>
      </w:r>
    </w:p>
    <w:tbl>
      <w:tblPr>
        <w:tblW w:w="5013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3144"/>
        <w:gridCol w:w="1074"/>
        <w:gridCol w:w="1077"/>
        <w:gridCol w:w="1077"/>
        <w:gridCol w:w="1077"/>
        <w:gridCol w:w="1077"/>
        <w:gridCol w:w="1104"/>
      </w:tblGrid>
      <w:tr w:rsidR="004E6E07" w:rsidRPr="00293C9C" w14:paraId="746823B5" w14:textId="4EFCE62D" w:rsidTr="004E6E07">
        <w:trPr>
          <w:trHeight w:val="342"/>
        </w:trPr>
        <w:tc>
          <w:tcPr>
            <w:tcW w:w="1633" w:type="pct"/>
          </w:tcPr>
          <w:p w14:paraId="08E1516A" w14:textId="77777777" w:rsidR="004E6E07" w:rsidRPr="00293C9C" w:rsidRDefault="004E6E07" w:rsidP="004E6E0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67" w:type="pct"/>
            <w:gridSpan w:val="6"/>
            <w:vAlign w:val="bottom"/>
          </w:tcPr>
          <w:p w14:paraId="57172DC1" w14:textId="272A504D" w:rsidR="004E6E07" w:rsidRPr="00293C9C" w:rsidRDefault="004E6E07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E6E07" w:rsidRPr="00293C9C" w14:paraId="2DEE23D1" w14:textId="77777777" w:rsidTr="000B5A4C">
        <w:trPr>
          <w:trHeight w:val="1711"/>
        </w:trPr>
        <w:tc>
          <w:tcPr>
            <w:tcW w:w="1633" w:type="pct"/>
          </w:tcPr>
          <w:p w14:paraId="5A2EC100" w14:textId="77777777" w:rsidR="004E6E07" w:rsidRPr="00293C9C" w:rsidRDefault="004E6E07" w:rsidP="004E6E0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58" w:type="pct"/>
            <w:vAlign w:val="bottom"/>
          </w:tcPr>
          <w:p w14:paraId="4EAF0CB8" w14:textId="77777777" w:rsidR="004E6E07" w:rsidRPr="00293C9C" w:rsidRDefault="004E6E07" w:rsidP="004E6E0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2C87C204" w14:textId="77777777" w:rsidR="004E6E07" w:rsidRPr="00293C9C" w:rsidRDefault="004E6E07" w:rsidP="004E6E0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559" w:type="pct"/>
            <w:vAlign w:val="bottom"/>
          </w:tcPr>
          <w:p w14:paraId="6F2ADEC1" w14:textId="77777777" w:rsidR="004E6E07" w:rsidRPr="00293C9C" w:rsidRDefault="004E6E07" w:rsidP="004E6E0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559" w:type="pct"/>
            <w:vAlign w:val="bottom"/>
          </w:tcPr>
          <w:p w14:paraId="5AB08101" w14:textId="77777777" w:rsidR="004E6E07" w:rsidRPr="00293C9C" w:rsidRDefault="004E6E07" w:rsidP="004E6E0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559" w:type="pct"/>
            <w:vAlign w:val="bottom"/>
          </w:tcPr>
          <w:p w14:paraId="4051FCF9" w14:textId="77777777" w:rsidR="004E6E07" w:rsidRPr="00293C9C" w:rsidRDefault="004E6E07" w:rsidP="004E6E0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462AEBB" w14:textId="77777777" w:rsidR="004E6E07" w:rsidRPr="00293C9C" w:rsidRDefault="004E6E07" w:rsidP="004E6E0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559" w:type="pct"/>
            <w:vAlign w:val="bottom"/>
          </w:tcPr>
          <w:p w14:paraId="78D60057" w14:textId="77777777" w:rsidR="004E6E07" w:rsidRPr="00293C9C" w:rsidRDefault="004E6E07" w:rsidP="004E6E0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4D80397" w14:textId="77777777" w:rsidR="004E6E07" w:rsidRPr="00293C9C" w:rsidRDefault="004E6E07" w:rsidP="004E6E0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574" w:type="pct"/>
            <w:vAlign w:val="bottom"/>
          </w:tcPr>
          <w:p w14:paraId="7E4EBE79" w14:textId="77777777" w:rsidR="004E6E07" w:rsidRPr="00293C9C" w:rsidRDefault="004E6E07" w:rsidP="004E6E0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E6E07" w:rsidRPr="00293C9C" w14:paraId="7FFB4A87" w14:textId="466AB63B" w:rsidTr="000B5A4C">
        <w:trPr>
          <w:trHeight w:val="342"/>
        </w:trPr>
        <w:tc>
          <w:tcPr>
            <w:tcW w:w="1633" w:type="pct"/>
          </w:tcPr>
          <w:p w14:paraId="23E0C625" w14:textId="77777777" w:rsidR="004E6E07" w:rsidRPr="00293C9C" w:rsidRDefault="004E6E07" w:rsidP="004E6E0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67" w:type="pct"/>
            <w:gridSpan w:val="6"/>
            <w:vAlign w:val="bottom"/>
          </w:tcPr>
          <w:p w14:paraId="06DDC22A" w14:textId="046E78BD" w:rsidR="004E6E07" w:rsidRPr="00293C9C" w:rsidRDefault="004E6E07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(พันบาท)</w:t>
            </w:r>
          </w:p>
        </w:tc>
      </w:tr>
      <w:tr w:rsidR="004E6E07" w:rsidRPr="00293C9C" w14:paraId="19045E67" w14:textId="77777777" w:rsidTr="000B5A4C">
        <w:trPr>
          <w:trHeight w:val="342"/>
        </w:trPr>
        <w:tc>
          <w:tcPr>
            <w:tcW w:w="1633" w:type="pct"/>
          </w:tcPr>
          <w:p w14:paraId="66671BF8" w14:textId="77777777" w:rsidR="004E6E07" w:rsidRPr="00293C9C" w:rsidRDefault="004E6E07" w:rsidP="004E6E0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558" w:type="pct"/>
          </w:tcPr>
          <w:p w14:paraId="1CA8F94C" w14:textId="77777777" w:rsidR="004E6E07" w:rsidRPr="00293C9C" w:rsidRDefault="004E6E07" w:rsidP="004E6E07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1970AA49" w14:textId="77777777" w:rsidR="004E6E07" w:rsidRPr="00293C9C" w:rsidRDefault="004E6E07" w:rsidP="004E6E07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1241658C" w14:textId="77777777" w:rsidR="004E6E07" w:rsidRPr="00293C9C" w:rsidRDefault="004E6E07" w:rsidP="004E6E07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71E17A15" w14:textId="77777777" w:rsidR="004E6E07" w:rsidRPr="00293C9C" w:rsidRDefault="004E6E07" w:rsidP="004E6E07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721569BE" w14:textId="77777777" w:rsidR="004E6E07" w:rsidRPr="00293C9C" w:rsidRDefault="004E6E07" w:rsidP="004E6E07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5760009D" w14:textId="77777777" w:rsidR="004E6E07" w:rsidRPr="00293C9C" w:rsidRDefault="004E6E07" w:rsidP="004E6E07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6E07" w:rsidRPr="00293C9C" w14:paraId="3049C48B" w14:textId="77777777" w:rsidTr="000B5A4C">
        <w:trPr>
          <w:trHeight w:val="342"/>
        </w:trPr>
        <w:tc>
          <w:tcPr>
            <w:tcW w:w="1633" w:type="pct"/>
          </w:tcPr>
          <w:p w14:paraId="57A66750" w14:textId="77777777" w:rsidR="004E6E07" w:rsidRPr="00293C9C" w:rsidRDefault="004E6E07" w:rsidP="004E6E0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558" w:type="pct"/>
          </w:tcPr>
          <w:p w14:paraId="25D6565C" w14:textId="57122E0E" w:rsidR="004E6E07" w:rsidRPr="00293C9C" w:rsidRDefault="004E6E07" w:rsidP="004E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1,661,594</w:t>
            </w:r>
          </w:p>
        </w:tc>
        <w:tc>
          <w:tcPr>
            <w:tcW w:w="559" w:type="pct"/>
          </w:tcPr>
          <w:p w14:paraId="2ABBC949" w14:textId="14592191" w:rsidR="004E6E07" w:rsidRPr="00293C9C" w:rsidRDefault="004E6E07" w:rsidP="004E6E0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721,108</w:t>
            </w:r>
          </w:p>
        </w:tc>
        <w:tc>
          <w:tcPr>
            <w:tcW w:w="559" w:type="pct"/>
          </w:tcPr>
          <w:p w14:paraId="0125C266" w14:textId="7E2C76C9" w:rsidR="004E6E07" w:rsidRPr="00293C9C" w:rsidRDefault="004E6E07" w:rsidP="004E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right="-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503,188</w:t>
            </w:r>
          </w:p>
        </w:tc>
        <w:tc>
          <w:tcPr>
            <w:tcW w:w="559" w:type="pct"/>
          </w:tcPr>
          <w:p w14:paraId="209F8478" w14:textId="6A4D9928" w:rsidR="004E6E07" w:rsidRPr="00293C9C" w:rsidRDefault="004E6E07" w:rsidP="004E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4" w:righ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344,507</w:t>
            </w:r>
          </w:p>
        </w:tc>
        <w:tc>
          <w:tcPr>
            <w:tcW w:w="559" w:type="pct"/>
          </w:tcPr>
          <w:p w14:paraId="22A9B907" w14:textId="4426358D" w:rsidR="004E6E07" w:rsidRPr="00293C9C" w:rsidRDefault="004E6E07" w:rsidP="004E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233,722</w:t>
            </w:r>
          </w:p>
        </w:tc>
        <w:tc>
          <w:tcPr>
            <w:tcW w:w="574" w:type="pct"/>
          </w:tcPr>
          <w:p w14:paraId="07284E20" w14:textId="0751400F" w:rsidR="004E6E07" w:rsidRPr="00293C9C" w:rsidRDefault="004E6E07" w:rsidP="004E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3,464,119</w:t>
            </w:r>
          </w:p>
        </w:tc>
      </w:tr>
      <w:tr w:rsidR="004E6E07" w:rsidRPr="00293C9C" w14:paraId="76D2FC0A" w14:textId="77777777" w:rsidTr="000B5A4C">
        <w:trPr>
          <w:trHeight w:val="372"/>
        </w:trPr>
        <w:tc>
          <w:tcPr>
            <w:tcW w:w="1633" w:type="pct"/>
          </w:tcPr>
          <w:p w14:paraId="1905D4B3" w14:textId="77777777" w:rsidR="004E6E07" w:rsidRPr="00293C9C" w:rsidRDefault="004E6E07" w:rsidP="004E6E0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558" w:type="pct"/>
          </w:tcPr>
          <w:p w14:paraId="0FBDA674" w14:textId="735BEC49" w:rsidR="004E6E07" w:rsidRPr="00293C9C" w:rsidRDefault="004E6E07" w:rsidP="004E6E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(183,967)</w:t>
            </w:r>
          </w:p>
        </w:tc>
        <w:tc>
          <w:tcPr>
            <w:tcW w:w="559" w:type="pct"/>
          </w:tcPr>
          <w:p w14:paraId="79A7784B" w14:textId="13FC2935" w:rsidR="004E6E07" w:rsidRPr="00293C9C" w:rsidRDefault="004E6E07" w:rsidP="004E6E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(77,375)</w:t>
            </w:r>
          </w:p>
        </w:tc>
        <w:tc>
          <w:tcPr>
            <w:tcW w:w="559" w:type="pct"/>
          </w:tcPr>
          <w:p w14:paraId="28BED261" w14:textId="305B3DEC" w:rsidR="004E6E07" w:rsidRPr="00293C9C" w:rsidRDefault="004E6E07" w:rsidP="004E6E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(45,098)</w:t>
            </w:r>
          </w:p>
        </w:tc>
        <w:tc>
          <w:tcPr>
            <w:tcW w:w="559" w:type="pct"/>
          </w:tcPr>
          <w:p w14:paraId="3B9993E7" w14:textId="5197AD5D" w:rsidR="004E6E07" w:rsidRPr="00293C9C" w:rsidRDefault="004E6E07" w:rsidP="004E6E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(21,742)</w:t>
            </w:r>
          </w:p>
        </w:tc>
        <w:tc>
          <w:tcPr>
            <w:tcW w:w="559" w:type="pct"/>
          </w:tcPr>
          <w:p w14:paraId="0DCBD565" w14:textId="3A572F62" w:rsidR="004E6E07" w:rsidRPr="00293C9C" w:rsidRDefault="004E6E07" w:rsidP="004E6E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(5,401)</w:t>
            </w:r>
          </w:p>
        </w:tc>
        <w:tc>
          <w:tcPr>
            <w:tcW w:w="574" w:type="pct"/>
          </w:tcPr>
          <w:p w14:paraId="52B7F8DC" w14:textId="4414D555" w:rsidR="004E6E07" w:rsidRPr="00293C9C" w:rsidRDefault="004E6E07" w:rsidP="004E6E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(333,583)</w:t>
            </w:r>
          </w:p>
        </w:tc>
      </w:tr>
      <w:tr w:rsidR="004E6E07" w:rsidRPr="00293C9C" w14:paraId="7A257EBC" w14:textId="77777777" w:rsidTr="000B5A4C">
        <w:trPr>
          <w:trHeight w:val="342"/>
        </w:trPr>
        <w:tc>
          <w:tcPr>
            <w:tcW w:w="1633" w:type="pct"/>
          </w:tcPr>
          <w:p w14:paraId="171C0FF6" w14:textId="77777777" w:rsidR="004E6E07" w:rsidRPr="00293C9C" w:rsidRDefault="004E6E07" w:rsidP="004E6E07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558" w:type="pct"/>
          </w:tcPr>
          <w:p w14:paraId="2A9CFB74" w14:textId="0571CB62" w:rsidR="004E6E07" w:rsidRPr="00293C9C" w:rsidRDefault="004E6E07" w:rsidP="004E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1,477,627</w:t>
            </w:r>
          </w:p>
        </w:tc>
        <w:tc>
          <w:tcPr>
            <w:tcW w:w="559" w:type="pct"/>
          </w:tcPr>
          <w:p w14:paraId="636755A0" w14:textId="09BC0135" w:rsidR="004E6E07" w:rsidRPr="00293C9C" w:rsidRDefault="004E6E07" w:rsidP="004E6E0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643,733</w:t>
            </w:r>
          </w:p>
        </w:tc>
        <w:tc>
          <w:tcPr>
            <w:tcW w:w="559" w:type="pct"/>
          </w:tcPr>
          <w:p w14:paraId="0E4CB5B7" w14:textId="4D40F203" w:rsidR="004E6E07" w:rsidRPr="00293C9C" w:rsidRDefault="004E6E07" w:rsidP="004E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458,090</w:t>
            </w:r>
          </w:p>
        </w:tc>
        <w:tc>
          <w:tcPr>
            <w:tcW w:w="559" w:type="pct"/>
          </w:tcPr>
          <w:p w14:paraId="2FE3F81C" w14:textId="5F96FDA4" w:rsidR="004E6E07" w:rsidRPr="00293C9C" w:rsidRDefault="004E6E07" w:rsidP="004E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1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322,765</w:t>
            </w:r>
          </w:p>
        </w:tc>
        <w:tc>
          <w:tcPr>
            <w:tcW w:w="559" w:type="pct"/>
          </w:tcPr>
          <w:p w14:paraId="57B220B7" w14:textId="70E274CF" w:rsidR="004E6E07" w:rsidRPr="00293C9C" w:rsidRDefault="004E6E07" w:rsidP="004E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228,321</w:t>
            </w:r>
          </w:p>
        </w:tc>
        <w:tc>
          <w:tcPr>
            <w:tcW w:w="574" w:type="pct"/>
          </w:tcPr>
          <w:p w14:paraId="2E6BD70B" w14:textId="79873388" w:rsidR="004E6E07" w:rsidRPr="00293C9C" w:rsidRDefault="004E6E07" w:rsidP="004E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3,130,536</w:t>
            </w:r>
          </w:p>
        </w:tc>
      </w:tr>
      <w:tr w:rsidR="004E6E07" w:rsidRPr="00293C9C" w14:paraId="5ED3FD54" w14:textId="77777777" w:rsidTr="000B5A4C">
        <w:trPr>
          <w:trHeight w:val="372"/>
        </w:trPr>
        <w:tc>
          <w:tcPr>
            <w:tcW w:w="1633" w:type="pct"/>
          </w:tcPr>
          <w:p w14:paraId="0B7BE5EA" w14:textId="77777777" w:rsidR="004E6E07" w:rsidRPr="00293C9C" w:rsidRDefault="004E6E07" w:rsidP="004E6E07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558" w:type="pct"/>
          </w:tcPr>
          <w:p w14:paraId="2B2FFFFA" w14:textId="00BF238B" w:rsidR="004E6E07" w:rsidRPr="00293C9C" w:rsidRDefault="004E6E07" w:rsidP="004E6E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559" w:type="pct"/>
          </w:tcPr>
          <w:p w14:paraId="6B7BD59C" w14:textId="77777777" w:rsidR="004E6E07" w:rsidRPr="00293C9C" w:rsidRDefault="004E6E07" w:rsidP="004E6E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40" w:lineRule="exact"/>
              <w:ind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59" w:type="pct"/>
          </w:tcPr>
          <w:p w14:paraId="08BEBFEE" w14:textId="77777777" w:rsidR="004E6E07" w:rsidRPr="00293C9C" w:rsidRDefault="004E6E07" w:rsidP="004E6E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59" w:type="pct"/>
          </w:tcPr>
          <w:p w14:paraId="18D5C37D" w14:textId="77777777" w:rsidR="004E6E07" w:rsidRPr="00293C9C" w:rsidRDefault="004E6E07" w:rsidP="004E6E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59" w:type="pct"/>
          </w:tcPr>
          <w:p w14:paraId="5BB94476" w14:textId="77777777" w:rsidR="004E6E07" w:rsidRPr="00293C9C" w:rsidRDefault="004E6E07" w:rsidP="004E6E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4" w:type="pct"/>
          </w:tcPr>
          <w:p w14:paraId="0708272F" w14:textId="3AE43A99" w:rsidR="004E6E07" w:rsidRPr="00293C9C" w:rsidRDefault="004E6E07" w:rsidP="004E6E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</w:tr>
      <w:tr w:rsidR="004E6E07" w:rsidRPr="005A0C5F" w14:paraId="4F035DEC" w14:textId="77777777" w:rsidTr="000B5A4C">
        <w:trPr>
          <w:trHeight w:val="372"/>
        </w:trPr>
        <w:tc>
          <w:tcPr>
            <w:tcW w:w="1633" w:type="pct"/>
          </w:tcPr>
          <w:p w14:paraId="05AA75C2" w14:textId="77777777" w:rsidR="004E6E07" w:rsidRPr="00293C9C" w:rsidRDefault="004E6E07" w:rsidP="004E6E0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558" w:type="pct"/>
          </w:tcPr>
          <w:p w14:paraId="777438B6" w14:textId="207D6203" w:rsidR="004E6E07" w:rsidRPr="005A0C5F" w:rsidRDefault="004E6E07" w:rsidP="004E6E0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1,537,316</w:t>
            </w:r>
          </w:p>
        </w:tc>
        <w:tc>
          <w:tcPr>
            <w:tcW w:w="559" w:type="pct"/>
          </w:tcPr>
          <w:p w14:paraId="40B0A8E2" w14:textId="36915DCB" w:rsidR="004E6E07" w:rsidRPr="005A0C5F" w:rsidRDefault="004E6E07" w:rsidP="004E6E0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643,733</w:t>
            </w:r>
          </w:p>
        </w:tc>
        <w:tc>
          <w:tcPr>
            <w:tcW w:w="559" w:type="pct"/>
          </w:tcPr>
          <w:p w14:paraId="544BCF3A" w14:textId="5F1F7F76" w:rsidR="004E6E07" w:rsidRPr="005A0C5F" w:rsidRDefault="004E6E07" w:rsidP="004E6E0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458,090</w:t>
            </w:r>
          </w:p>
        </w:tc>
        <w:tc>
          <w:tcPr>
            <w:tcW w:w="559" w:type="pct"/>
          </w:tcPr>
          <w:p w14:paraId="7B59B7D6" w14:textId="72BA9031" w:rsidR="004E6E07" w:rsidRPr="005A0C5F" w:rsidRDefault="004E6E07" w:rsidP="004E6E0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322,765</w:t>
            </w:r>
          </w:p>
        </w:tc>
        <w:tc>
          <w:tcPr>
            <w:tcW w:w="559" w:type="pct"/>
          </w:tcPr>
          <w:p w14:paraId="3BEE8FCB" w14:textId="5F3DD244" w:rsidR="004E6E07" w:rsidRPr="005A0C5F" w:rsidRDefault="004E6E07" w:rsidP="004E6E0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228,321</w:t>
            </w:r>
          </w:p>
        </w:tc>
        <w:tc>
          <w:tcPr>
            <w:tcW w:w="574" w:type="pct"/>
          </w:tcPr>
          <w:p w14:paraId="43347899" w14:textId="7EB63223" w:rsidR="004E6E07" w:rsidRPr="005A0C5F" w:rsidRDefault="004E6E07" w:rsidP="004E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3,190,225</w:t>
            </w:r>
          </w:p>
        </w:tc>
      </w:tr>
      <w:tr w:rsidR="004E6E07" w:rsidRPr="00293C9C" w14:paraId="0D1C40EC" w14:textId="77777777" w:rsidTr="000B5A4C">
        <w:trPr>
          <w:trHeight w:val="299"/>
        </w:trPr>
        <w:tc>
          <w:tcPr>
            <w:tcW w:w="1633" w:type="pct"/>
          </w:tcPr>
          <w:p w14:paraId="4F37067E" w14:textId="77777777" w:rsidR="004E6E07" w:rsidRDefault="004E6E07" w:rsidP="004E6E07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0D00EEDC" w14:textId="77777777" w:rsidR="004E6E07" w:rsidRPr="00293C9C" w:rsidRDefault="004E6E07" w:rsidP="004E6E07">
            <w:pPr>
              <w:tabs>
                <w:tab w:val="left" w:pos="342"/>
              </w:tabs>
              <w:ind w:left="9" w:right="-558" w:firstLine="2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558" w:type="pct"/>
            <w:vAlign w:val="bottom"/>
          </w:tcPr>
          <w:p w14:paraId="77D834A7" w14:textId="77777777" w:rsidR="004E6E07" w:rsidRPr="00293C9C" w:rsidRDefault="004E6E07" w:rsidP="004E6E07">
            <w:pPr>
              <w:tabs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9" w:type="pct"/>
            <w:vAlign w:val="bottom"/>
          </w:tcPr>
          <w:p w14:paraId="3C68D67E" w14:textId="77777777" w:rsidR="004E6E07" w:rsidRPr="00293C9C" w:rsidRDefault="004E6E07" w:rsidP="004E6E07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9" w:type="pct"/>
            <w:vAlign w:val="bottom"/>
          </w:tcPr>
          <w:p w14:paraId="1CF961F0" w14:textId="77777777" w:rsidR="004E6E07" w:rsidRPr="00293C9C" w:rsidRDefault="004E6E07" w:rsidP="004E6E07">
            <w:pP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  <w:vAlign w:val="bottom"/>
          </w:tcPr>
          <w:p w14:paraId="262EF693" w14:textId="77777777" w:rsidR="004E6E07" w:rsidRPr="00293C9C" w:rsidRDefault="004E6E07" w:rsidP="004E6E07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9" w:type="pct"/>
            <w:vAlign w:val="bottom"/>
          </w:tcPr>
          <w:p w14:paraId="72B63CB1" w14:textId="77777777" w:rsidR="004E6E07" w:rsidRPr="00293C9C" w:rsidRDefault="004E6E07" w:rsidP="004E6E07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4" w:type="pct"/>
            <w:vAlign w:val="bottom"/>
          </w:tcPr>
          <w:p w14:paraId="3384EA46" w14:textId="72177CDB" w:rsidR="004E6E07" w:rsidRPr="00293C9C" w:rsidRDefault="004E6E07" w:rsidP="004E6E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(68,730)</w:t>
            </w:r>
          </w:p>
        </w:tc>
      </w:tr>
      <w:tr w:rsidR="004E6E07" w:rsidRPr="00293C9C" w14:paraId="7D859323" w14:textId="77777777" w:rsidTr="000B5A4C">
        <w:trPr>
          <w:trHeight w:val="346"/>
        </w:trPr>
        <w:tc>
          <w:tcPr>
            <w:tcW w:w="1633" w:type="pct"/>
          </w:tcPr>
          <w:p w14:paraId="0FF347C6" w14:textId="77777777" w:rsidR="004E6E07" w:rsidRPr="00293C9C" w:rsidRDefault="004E6E07" w:rsidP="004E6E07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58" w:type="pct"/>
            <w:vAlign w:val="bottom"/>
          </w:tcPr>
          <w:p w14:paraId="03152697" w14:textId="77777777" w:rsidR="004E6E07" w:rsidRPr="00293C9C" w:rsidRDefault="004E6E07" w:rsidP="004E6E07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  <w:vAlign w:val="bottom"/>
          </w:tcPr>
          <w:p w14:paraId="5D76100C" w14:textId="77777777" w:rsidR="004E6E07" w:rsidRPr="00293C9C" w:rsidRDefault="004E6E07" w:rsidP="004E6E07">
            <w:pPr>
              <w:tabs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9" w:type="pct"/>
            <w:vAlign w:val="bottom"/>
          </w:tcPr>
          <w:p w14:paraId="1552881D" w14:textId="77777777" w:rsidR="004E6E07" w:rsidRPr="00293C9C" w:rsidRDefault="004E6E07" w:rsidP="004E6E07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vAlign w:val="bottom"/>
          </w:tcPr>
          <w:p w14:paraId="1A3C6C4C" w14:textId="77777777" w:rsidR="004E6E07" w:rsidRPr="00293C9C" w:rsidRDefault="004E6E07" w:rsidP="004E6E07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9" w:type="pct"/>
            <w:vAlign w:val="bottom"/>
          </w:tcPr>
          <w:p w14:paraId="1B135616" w14:textId="77777777" w:rsidR="004E6E07" w:rsidRPr="00293C9C" w:rsidRDefault="004E6E07" w:rsidP="004E6E07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4" w:type="pct"/>
            <w:vAlign w:val="bottom"/>
          </w:tcPr>
          <w:p w14:paraId="02C292C7" w14:textId="54985B17" w:rsidR="004E6E07" w:rsidRPr="00293C9C" w:rsidRDefault="004E6E07" w:rsidP="004E6E0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3,121,495</w:t>
            </w:r>
          </w:p>
        </w:tc>
      </w:tr>
      <w:tr w:rsidR="004E6E07" w:rsidRPr="00293C9C" w14:paraId="755683DE" w14:textId="68404824" w:rsidTr="000B5A4C">
        <w:trPr>
          <w:trHeight w:val="342"/>
        </w:trPr>
        <w:tc>
          <w:tcPr>
            <w:tcW w:w="1633" w:type="pct"/>
          </w:tcPr>
          <w:p w14:paraId="086AA46D" w14:textId="77777777" w:rsidR="004E6E07" w:rsidRPr="00293C9C" w:rsidRDefault="004E6E07" w:rsidP="004E6E0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67" w:type="pct"/>
            <w:gridSpan w:val="6"/>
            <w:vAlign w:val="bottom"/>
          </w:tcPr>
          <w:p w14:paraId="051C71DC" w14:textId="59F67400" w:rsidR="004E6E07" w:rsidRPr="00293C9C" w:rsidRDefault="004E6E07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E6E07" w:rsidRPr="00293C9C" w14:paraId="317698FA" w14:textId="77777777" w:rsidTr="000B5A4C">
        <w:trPr>
          <w:trHeight w:val="1711"/>
        </w:trPr>
        <w:tc>
          <w:tcPr>
            <w:tcW w:w="1633" w:type="pct"/>
          </w:tcPr>
          <w:p w14:paraId="130DC992" w14:textId="77777777" w:rsidR="004E6E07" w:rsidRPr="00293C9C" w:rsidRDefault="004E6E07" w:rsidP="004E6E0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58" w:type="pct"/>
            <w:vAlign w:val="bottom"/>
          </w:tcPr>
          <w:p w14:paraId="12FAAB80" w14:textId="77777777" w:rsidR="004E6E07" w:rsidRPr="00293C9C" w:rsidRDefault="004E6E07" w:rsidP="004E6E0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35920F96" w14:textId="77777777" w:rsidR="004E6E07" w:rsidRPr="00293C9C" w:rsidRDefault="004E6E07" w:rsidP="004E6E0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559" w:type="pct"/>
            <w:vAlign w:val="bottom"/>
          </w:tcPr>
          <w:p w14:paraId="3F6CCF46" w14:textId="77777777" w:rsidR="004E6E07" w:rsidRPr="00293C9C" w:rsidRDefault="004E6E07" w:rsidP="004E6E0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559" w:type="pct"/>
            <w:vAlign w:val="bottom"/>
          </w:tcPr>
          <w:p w14:paraId="4C588BD7" w14:textId="77777777" w:rsidR="004E6E07" w:rsidRPr="00293C9C" w:rsidRDefault="004E6E07" w:rsidP="004E6E0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559" w:type="pct"/>
            <w:vAlign w:val="bottom"/>
          </w:tcPr>
          <w:p w14:paraId="7BF9A805" w14:textId="77777777" w:rsidR="004E6E07" w:rsidRPr="00293C9C" w:rsidRDefault="004E6E07" w:rsidP="004E6E0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3AFBDC1" w14:textId="77777777" w:rsidR="004E6E07" w:rsidRPr="00293C9C" w:rsidRDefault="004E6E07" w:rsidP="004E6E0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559" w:type="pct"/>
            <w:vAlign w:val="bottom"/>
          </w:tcPr>
          <w:p w14:paraId="780F6B5A" w14:textId="77777777" w:rsidR="004E6E07" w:rsidRPr="00293C9C" w:rsidRDefault="004E6E07" w:rsidP="004E6E0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02965E86" w14:textId="77777777" w:rsidR="004E6E07" w:rsidRPr="00293C9C" w:rsidRDefault="004E6E07" w:rsidP="004E6E0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574" w:type="pct"/>
            <w:vAlign w:val="bottom"/>
          </w:tcPr>
          <w:p w14:paraId="01FBBC61" w14:textId="77777777" w:rsidR="004E6E07" w:rsidRPr="00293C9C" w:rsidRDefault="004E6E07" w:rsidP="004E6E0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E6E07" w:rsidRPr="00293C9C" w14:paraId="7A445378" w14:textId="67D90BBB" w:rsidTr="000B5A4C">
        <w:trPr>
          <w:trHeight w:val="342"/>
        </w:trPr>
        <w:tc>
          <w:tcPr>
            <w:tcW w:w="1633" w:type="pct"/>
          </w:tcPr>
          <w:p w14:paraId="2DD76A18" w14:textId="77777777" w:rsidR="004E6E07" w:rsidRPr="00293C9C" w:rsidRDefault="004E6E07" w:rsidP="004E6E0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67" w:type="pct"/>
            <w:gridSpan w:val="6"/>
            <w:vAlign w:val="bottom"/>
          </w:tcPr>
          <w:p w14:paraId="0CA3F568" w14:textId="090A4AEF" w:rsidR="004E6E07" w:rsidRPr="00293C9C" w:rsidRDefault="004E6E07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(พันบาท)</w:t>
            </w:r>
          </w:p>
        </w:tc>
      </w:tr>
      <w:tr w:rsidR="004E6E07" w:rsidRPr="00293C9C" w14:paraId="6767F86E" w14:textId="77777777" w:rsidTr="000B5A4C">
        <w:trPr>
          <w:trHeight w:val="342"/>
        </w:trPr>
        <w:tc>
          <w:tcPr>
            <w:tcW w:w="1633" w:type="pct"/>
          </w:tcPr>
          <w:p w14:paraId="2A43189C" w14:textId="77777777" w:rsidR="004E6E07" w:rsidRPr="00293C9C" w:rsidRDefault="004E6E07" w:rsidP="004E6E0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558" w:type="pct"/>
          </w:tcPr>
          <w:p w14:paraId="6B13CF71" w14:textId="77777777" w:rsidR="004E6E07" w:rsidRPr="00293C9C" w:rsidRDefault="004E6E07" w:rsidP="004E6E07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720A19C9" w14:textId="77777777" w:rsidR="004E6E07" w:rsidRPr="00293C9C" w:rsidRDefault="004E6E07" w:rsidP="004E6E07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088C180D" w14:textId="77777777" w:rsidR="004E6E07" w:rsidRPr="00293C9C" w:rsidRDefault="004E6E07" w:rsidP="004E6E07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01837116" w14:textId="77777777" w:rsidR="004E6E07" w:rsidRPr="00293C9C" w:rsidRDefault="004E6E07" w:rsidP="004E6E07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2A95FB9C" w14:textId="77777777" w:rsidR="004E6E07" w:rsidRPr="00293C9C" w:rsidRDefault="004E6E07" w:rsidP="004E6E07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467DE932" w14:textId="77777777" w:rsidR="004E6E07" w:rsidRPr="00293C9C" w:rsidRDefault="004E6E07" w:rsidP="004E6E07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6E07" w:rsidRPr="00293C9C" w14:paraId="3788BD2A" w14:textId="77777777" w:rsidTr="000B5A4C">
        <w:trPr>
          <w:trHeight w:val="342"/>
        </w:trPr>
        <w:tc>
          <w:tcPr>
            <w:tcW w:w="1633" w:type="pct"/>
          </w:tcPr>
          <w:p w14:paraId="1AB288ED" w14:textId="77777777" w:rsidR="004E6E07" w:rsidRPr="00293C9C" w:rsidRDefault="004E6E07" w:rsidP="004E6E0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558" w:type="pct"/>
          </w:tcPr>
          <w:p w14:paraId="4E3BB454" w14:textId="77777777" w:rsidR="004E6E07" w:rsidRPr="00293C9C" w:rsidRDefault="004E6E07" w:rsidP="004E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1,431,640</w:t>
            </w:r>
          </w:p>
        </w:tc>
        <w:tc>
          <w:tcPr>
            <w:tcW w:w="559" w:type="pct"/>
          </w:tcPr>
          <w:p w14:paraId="6381D840" w14:textId="77777777" w:rsidR="004E6E07" w:rsidRPr="00293C9C" w:rsidRDefault="004E6E07" w:rsidP="004E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1,145,769</w:t>
            </w:r>
          </w:p>
        </w:tc>
        <w:tc>
          <w:tcPr>
            <w:tcW w:w="559" w:type="pct"/>
          </w:tcPr>
          <w:p w14:paraId="0751F202" w14:textId="77777777" w:rsidR="004E6E07" w:rsidRPr="00293C9C" w:rsidRDefault="004E6E07" w:rsidP="004E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399,782</w:t>
            </w:r>
          </w:p>
        </w:tc>
        <w:tc>
          <w:tcPr>
            <w:tcW w:w="559" w:type="pct"/>
          </w:tcPr>
          <w:p w14:paraId="6DBDF9A3" w14:textId="77777777" w:rsidR="004E6E07" w:rsidRPr="00293C9C" w:rsidRDefault="004E6E07" w:rsidP="004E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215,039</w:t>
            </w:r>
          </w:p>
        </w:tc>
        <w:tc>
          <w:tcPr>
            <w:tcW w:w="559" w:type="pct"/>
          </w:tcPr>
          <w:p w14:paraId="2C1EC3EC" w14:textId="77777777" w:rsidR="004E6E07" w:rsidRPr="00293C9C" w:rsidRDefault="004E6E07" w:rsidP="004E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96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94,048</w:t>
            </w:r>
          </w:p>
        </w:tc>
        <w:tc>
          <w:tcPr>
            <w:tcW w:w="574" w:type="pct"/>
          </w:tcPr>
          <w:p w14:paraId="7A1FF862" w14:textId="77777777" w:rsidR="004E6E07" w:rsidRPr="00293C9C" w:rsidRDefault="004E6E07" w:rsidP="004E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3,286,278</w:t>
            </w:r>
          </w:p>
        </w:tc>
      </w:tr>
      <w:tr w:rsidR="004E6E07" w:rsidRPr="00293C9C" w14:paraId="0555AE8E" w14:textId="77777777" w:rsidTr="000B5A4C">
        <w:trPr>
          <w:trHeight w:val="372"/>
        </w:trPr>
        <w:tc>
          <w:tcPr>
            <w:tcW w:w="1633" w:type="pct"/>
          </w:tcPr>
          <w:p w14:paraId="13CDCDF3" w14:textId="77777777" w:rsidR="004E6E07" w:rsidRPr="00293C9C" w:rsidRDefault="004E6E07" w:rsidP="004E6E0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558" w:type="pct"/>
          </w:tcPr>
          <w:p w14:paraId="5962A703" w14:textId="77777777" w:rsidR="004E6E07" w:rsidRPr="00293C9C" w:rsidRDefault="004E6E07" w:rsidP="004E6E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(220,847)</w:t>
            </w:r>
          </w:p>
        </w:tc>
        <w:tc>
          <w:tcPr>
            <w:tcW w:w="559" w:type="pct"/>
          </w:tcPr>
          <w:p w14:paraId="38ADFFB9" w14:textId="77777777" w:rsidR="004E6E07" w:rsidRPr="00293C9C" w:rsidRDefault="004E6E07" w:rsidP="004E6E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(111,633)</w:t>
            </w:r>
          </w:p>
        </w:tc>
        <w:tc>
          <w:tcPr>
            <w:tcW w:w="559" w:type="pct"/>
          </w:tcPr>
          <w:p w14:paraId="063829B0" w14:textId="77777777" w:rsidR="004E6E07" w:rsidRPr="00293C9C" w:rsidRDefault="004E6E07" w:rsidP="004E6E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(27,891)</w:t>
            </w:r>
          </w:p>
        </w:tc>
        <w:tc>
          <w:tcPr>
            <w:tcW w:w="559" w:type="pct"/>
          </w:tcPr>
          <w:p w14:paraId="33A3F15F" w14:textId="77777777" w:rsidR="004E6E07" w:rsidRPr="00293C9C" w:rsidRDefault="004E6E07" w:rsidP="004E6E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(10,528)</w:t>
            </w:r>
          </w:p>
        </w:tc>
        <w:tc>
          <w:tcPr>
            <w:tcW w:w="559" w:type="pct"/>
          </w:tcPr>
          <w:p w14:paraId="336F9856" w14:textId="77777777" w:rsidR="004E6E07" w:rsidRPr="00293C9C" w:rsidRDefault="004E6E07" w:rsidP="004E6E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(2,140)</w:t>
            </w:r>
          </w:p>
        </w:tc>
        <w:tc>
          <w:tcPr>
            <w:tcW w:w="574" w:type="pct"/>
          </w:tcPr>
          <w:p w14:paraId="73CC729C" w14:textId="77777777" w:rsidR="004E6E07" w:rsidRPr="00293C9C" w:rsidRDefault="004E6E07" w:rsidP="004E6E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(373,039)</w:t>
            </w:r>
          </w:p>
        </w:tc>
      </w:tr>
      <w:tr w:rsidR="004E6E07" w:rsidRPr="00293C9C" w14:paraId="1EE85E25" w14:textId="77777777" w:rsidTr="000B5A4C">
        <w:trPr>
          <w:trHeight w:val="342"/>
        </w:trPr>
        <w:tc>
          <w:tcPr>
            <w:tcW w:w="1633" w:type="pct"/>
          </w:tcPr>
          <w:p w14:paraId="43163602" w14:textId="77777777" w:rsidR="004E6E07" w:rsidRPr="00293C9C" w:rsidRDefault="004E6E07" w:rsidP="004E6E07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558" w:type="pct"/>
          </w:tcPr>
          <w:p w14:paraId="4622BBF3" w14:textId="77777777" w:rsidR="004E6E07" w:rsidRPr="00293C9C" w:rsidRDefault="004E6E07" w:rsidP="004E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1,210,793</w:t>
            </w:r>
          </w:p>
        </w:tc>
        <w:tc>
          <w:tcPr>
            <w:tcW w:w="559" w:type="pct"/>
          </w:tcPr>
          <w:p w14:paraId="3D912F38" w14:textId="77777777" w:rsidR="004E6E07" w:rsidRPr="00293C9C" w:rsidRDefault="004E6E07" w:rsidP="004E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1,034,136</w:t>
            </w:r>
          </w:p>
        </w:tc>
        <w:tc>
          <w:tcPr>
            <w:tcW w:w="559" w:type="pct"/>
          </w:tcPr>
          <w:p w14:paraId="05CD5E4D" w14:textId="77777777" w:rsidR="004E6E07" w:rsidRPr="00293C9C" w:rsidRDefault="004E6E07" w:rsidP="004E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371,891</w:t>
            </w:r>
          </w:p>
        </w:tc>
        <w:tc>
          <w:tcPr>
            <w:tcW w:w="559" w:type="pct"/>
          </w:tcPr>
          <w:p w14:paraId="32A7531D" w14:textId="77777777" w:rsidR="004E6E07" w:rsidRPr="00293C9C" w:rsidRDefault="004E6E07" w:rsidP="004E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204,511</w:t>
            </w:r>
          </w:p>
        </w:tc>
        <w:tc>
          <w:tcPr>
            <w:tcW w:w="559" w:type="pct"/>
          </w:tcPr>
          <w:p w14:paraId="582C60A4" w14:textId="77777777" w:rsidR="004E6E07" w:rsidRPr="00293C9C" w:rsidRDefault="004E6E07" w:rsidP="004E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286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91,908</w:t>
            </w:r>
          </w:p>
        </w:tc>
        <w:tc>
          <w:tcPr>
            <w:tcW w:w="574" w:type="pct"/>
          </w:tcPr>
          <w:p w14:paraId="25F0B8A5" w14:textId="77777777" w:rsidR="004E6E07" w:rsidRPr="00293C9C" w:rsidRDefault="004E6E07" w:rsidP="004E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2,913,239</w:t>
            </w:r>
          </w:p>
        </w:tc>
      </w:tr>
      <w:tr w:rsidR="004E6E07" w:rsidRPr="00293C9C" w14:paraId="46EE56CF" w14:textId="77777777" w:rsidTr="000B5A4C">
        <w:trPr>
          <w:trHeight w:val="372"/>
        </w:trPr>
        <w:tc>
          <w:tcPr>
            <w:tcW w:w="1633" w:type="pct"/>
          </w:tcPr>
          <w:p w14:paraId="537080DD" w14:textId="77777777" w:rsidR="004E6E07" w:rsidRPr="00293C9C" w:rsidRDefault="004E6E07" w:rsidP="004E6E07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558" w:type="pct"/>
          </w:tcPr>
          <w:p w14:paraId="1E0C8CCF" w14:textId="77777777" w:rsidR="004E6E07" w:rsidRPr="00293C9C" w:rsidRDefault="004E6E07" w:rsidP="004E6E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559" w:type="pct"/>
          </w:tcPr>
          <w:p w14:paraId="6282919A" w14:textId="77777777" w:rsidR="004E6E07" w:rsidRPr="00293C9C" w:rsidRDefault="004E6E07" w:rsidP="004E6E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77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ab/>
              <w:t>-</w:t>
            </w:r>
          </w:p>
        </w:tc>
        <w:tc>
          <w:tcPr>
            <w:tcW w:w="559" w:type="pct"/>
          </w:tcPr>
          <w:p w14:paraId="4618A7D2" w14:textId="77777777" w:rsidR="004E6E07" w:rsidRPr="00293C9C" w:rsidRDefault="004E6E07" w:rsidP="004E6E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59" w:type="pct"/>
          </w:tcPr>
          <w:p w14:paraId="3AEB0C30" w14:textId="77777777" w:rsidR="004E6E07" w:rsidRPr="00293C9C" w:rsidRDefault="004E6E07" w:rsidP="004E6E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59" w:type="pct"/>
          </w:tcPr>
          <w:p w14:paraId="663F72AA" w14:textId="77777777" w:rsidR="004E6E07" w:rsidRPr="00293C9C" w:rsidRDefault="004E6E07" w:rsidP="004E6E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4" w:type="pct"/>
          </w:tcPr>
          <w:p w14:paraId="57A3EE00" w14:textId="77777777" w:rsidR="004E6E07" w:rsidRPr="00293C9C" w:rsidRDefault="004E6E07" w:rsidP="004E6E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</w:tr>
      <w:tr w:rsidR="004E6E07" w:rsidRPr="00293C9C" w14:paraId="053940E0" w14:textId="77777777" w:rsidTr="000B5A4C">
        <w:trPr>
          <w:trHeight w:val="372"/>
        </w:trPr>
        <w:tc>
          <w:tcPr>
            <w:tcW w:w="1633" w:type="pct"/>
          </w:tcPr>
          <w:p w14:paraId="408510C0" w14:textId="77777777" w:rsidR="004E6E07" w:rsidRPr="00293C9C" w:rsidRDefault="004E6E07" w:rsidP="004E6E0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558" w:type="pct"/>
          </w:tcPr>
          <w:p w14:paraId="4BE06F84" w14:textId="77777777" w:rsidR="004E6E07" w:rsidRPr="005A0C5F" w:rsidRDefault="004E6E07" w:rsidP="004E6E0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1,270,482</w:t>
            </w:r>
          </w:p>
        </w:tc>
        <w:tc>
          <w:tcPr>
            <w:tcW w:w="559" w:type="pct"/>
          </w:tcPr>
          <w:p w14:paraId="7C22E5A7" w14:textId="77777777" w:rsidR="004E6E07" w:rsidRPr="005A0C5F" w:rsidRDefault="004E6E07" w:rsidP="004E6E0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1,034,136</w:t>
            </w:r>
          </w:p>
        </w:tc>
        <w:tc>
          <w:tcPr>
            <w:tcW w:w="559" w:type="pct"/>
          </w:tcPr>
          <w:p w14:paraId="61D13B8A" w14:textId="77777777" w:rsidR="004E6E07" w:rsidRPr="005A0C5F" w:rsidRDefault="004E6E07" w:rsidP="004E6E0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371,891</w:t>
            </w:r>
          </w:p>
        </w:tc>
        <w:tc>
          <w:tcPr>
            <w:tcW w:w="559" w:type="pct"/>
          </w:tcPr>
          <w:p w14:paraId="32E61159" w14:textId="77777777" w:rsidR="004E6E07" w:rsidRPr="005A0C5F" w:rsidRDefault="004E6E07" w:rsidP="004E6E0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204,511</w:t>
            </w:r>
          </w:p>
        </w:tc>
        <w:tc>
          <w:tcPr>
            <w:tcW w:w="559" w:type="pct"/>
          </w:tcPr>
          <w:p w14:paraId="3F34529B" w14:textId="77777777" w:rsidR="004E6E07" w:rsidRPr="005A0C5F" w:rsidRDefault="004E6E07" w:rsidP="004E6E0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91,908</w:t>
            </w:r>
          </w:p>
        </w:tc>
        <w:tc>
          <w:tcPr>
            <w:tcW w:w="574" w:type="pct"/>
          </w:tcPr>
          <w:p w14:paraId="41C6DDD6" w14:textId="77777777" w:rsidR="004E6E07" w:rsidRPr="005A0C5F" w:rsidRDefault="004E6E07" w:rsidP="004E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2,972,928</w:t>
            </w:r>
          </w:p>
        </w:tc>
      </w:tr>
      <w:tr w:rsidR="004E6E07" w:rsidRPr="00293C9C" w14:paraId="30DBE7BF" w14:textId="77777777" w:rsidTr="000B5A4C">
        <w:trPr>
          <w:trHeight w:val="299"/>
        </w:trPr>
        <w:tc>
          <w:tcPr>
            <w:tcW w:w="1633" w:type="pct"/>
          </w:tcPr>
          <w:p w14:paraId="007A7498" w14:textId="77777777" w:rsidR="004E6E07" w:rsidRDefault="004E6E07" w:rsidP="004E6E07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74D7ACEE" w14:textId="77777777" w:rsidR="004E6E07" w:rsidRPr="00293C9C" w:rsidRDefault="004E6E07" w:rsidP="004E6E07">
            <w:pPr>
              <w:tabs>
                <w:tab w:val="left" w:pos="342"/>
              </w:tabs>
              <w:ind w:left="9" w:right="-558" w:firstLine="2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558" w:type="pct"/>
            <w:vAlign w:val="bottom"/>
          </w:tcPr>
          <w:p w14:paraId="11120BC5" w14:textId="77777777" w:rsidR="004E6E07" w:rsidRPr="00293C9C" w:rsidRDefault="004E6E07" w:rsidP="004E6E07">
            <w:pPr>
              <w:tabs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9" w:type="pct"/>
            <w:vAlign w:val="bottom"/>
          </w:tcPr>
          <w:p w14:paraId="7C5A3365" w14:textId="77777777" w:rsidR="004E6E07" w:rsidRPr="00293C9C" w:rsidRDefault="004E6E07" w:rsidP="004E6E07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9" w:type="pct"/>
            <w:vAlign w:val="bottom"/>
          </w:tcPr>
          <w:p w14:paraId="2B7297B0" w14:textId="77777777" w:rsidR="004E6E07" w:rsidRPr="00293C9C" w:rsidRDefault="004E6E07" w:rsidP="004E6E07">
            <w:pP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  <w:vAlign w:val="bottom"/>
          </w:tcPr>
          <w:p w14:paraId="6632074A" w14:textId="77777777" w:rsidR="004E6E07" w:rsidRPr="00293C9C" w:rsidRDefault="004E6E07" w:rsidP="004E6E07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9" w:type="pct"/>
            <w:vAlign w:val="bottom"/>
          </w:tcPr>
          <w:p w14:paraId="284E7F3F" w14:textId="77777777" w:rsidR="004E6E07" w:rsidRPr="00293C9C" w:rsidRDefault="004E6E07" w:rsidP="004E6E07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4" w:type="pct"/>
            <w:vAlign w:val="bottom"/>
          </w:tcPr>
          <w:p w14:paraId="17BFB6FE" w14:textId="77777777" w:rsidR="004E6E07" w:rsidRPr="00293C9C" w:rsidRDefault="004E6E07" w:rsidP="004E6E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(72,118)</w:t>
            </w:r>
          </w:p>
        </w:tc>
      </w:tr>
      <w:tr w:rsidR="004E6E07" w:rsidRPr="00293C9C" w14:paraId="0A8A359E" w14:textId="77777777" w:rsidTr="000B5A4C">
        <w:trPr>
          <w:trHeight w:val="346"/>
        </w:trPr>
        <w:tc>
          <w:tcPr>
            <w:tcW w:w="1633" w:type="pct"/>
          </w:tcPr>
          <w:p w14:paraId="7F564A12" w14:textId="77777777" w:rsidR="004E6E07" w:rsidRPr="00293C9C" w:rsidRDefault="004E6E07" w:rsidP="004E6E07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58" w:type="pct"/>
            <w:vAlign w:val="bottom"/>
          </w:tcPr>
          <w:p w14:paraId="2C64A3E1" w14:textId="77777777" w:rsidR="004E6E07" w:rsidRPr="00293C9C" w:rsidRDefault="004E6E07" w:rsidP="004E6E07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  <w:vAlign w:val="bottom"/>
          </w:tcPr>
          <w:p w14:paraId="2BEFB4A6" w14:textId="77777777" w:rsidR="004E6E07" w:rsidRPr="00293C9C" w:rsidRDefault="004E6E07" w:rsidP="004E6E07">
            <w:pPr>
              <w:tabs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9" w:type="pct"/>
            <w:vAlign w:val="bottom"/>
          </w:tcPr>
          <w:p w14:paraId="25F209D7" w14:textId="77777777" w:rsidR="004E6E07" w:rsidRPr="00293C9C" w:rsidRDefault="004E6E07" w:rsidP="004E6E07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vAlign w:val="bottom"/>
          </w:tcPr>
          <w:p w14:paraId="51704629" w14:textId="77777777" w:rsidR="004E6E07" w:rsidRPr="00293C9C" w:rsidRDefault="004E6E07" w:rsidP="004E6E07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9" w:type="pct"/>
            <w:vAlign w:val="bottom"/>
          </w:tcPr>
          <w:p w14:paraId="5B40708E" w14:textId="77777777" w:rsidR="004E6E07" w:rsidRPr="00293C9C" w:rsidRDefault="004E6E07" w:rsidP="004E6E07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4" w:type="pct"/>
            <w:vAlign w:val="bottom"/>
          </w:tcPr>
          <w:p w14:paraId="4FFBD0E8" w14:textId="77777777" w:rsidR="004E6E07" w:rsidRPr="00293C9C" w:rsidRDefault="004E6E07" w:rsidP="004E6E0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900</w:t>
            </w: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</w:tbl>
    <w:p w14:paraId="10D9A6E4" w14:textId="77777777" w:rsidR="002F6024" w:rsidRPr="00256533" w:rsidRDefault="002F6024" w:rsidP="002F6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"/>
          <w:szCs w:val="2"/>
        </w:rPr>
      </w:pPr>
    </w:p>
    <w:p w14:paraId="08E43AC5" w14:textId="77777777" w:rsidR="002F6024" w:rsidRPr="00256533" w:rsidRDefault="002F6024" w:rsidP="002F6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"/>
          <w:szCs w:val="2"/>
        </w:rPr>
      </w:pPr>
    </w:p>
    <w:p w14:paraId="372BFF50" w14:textId="77777777" w:rsidR="00FB2AC7" w:rsidRDefault="00FB2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36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750"/>
        <w:gridCol w:w="1170"/>
        <w:gridCol w:w="360"/>
        <w:gridCol w:w="1080"/>
      </w:tblGrid>
      <w:tr w:rsidR="00AC47E5" w:rsidRPr="00A909FB" w14:paraId="795D2076" w14:textId="77777777" w:rsidTr="000B5A4C">
        <w:tc>
          <w:tcPr>
            <w:tcW w:w="6750" w:type="dxa"/>
            <w:hideMark/>
          </w:tcPr>
          <w:p w14:paraId="71F82CAC" w14:textId="77777777" w:rsidR="00AC47E5" w:rsidRPr="00181834" w:rsidRDefault="00AC47E5" w:rsidP="006B0156">
            <w:pPr>
              <w:pStyle w:val="a"/>
              <w:tabs>
                <w:tab w:val="left" w:pos="3977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18183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lastRenderedPageBreak/>
              <w:t xml:space="preserve">สำหรับปีสิ้นสุดวันที่ </w:t>
            </w:r>
            <w:r w:rsidRPr="0018183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Pr="0018183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8D6ADC8" w14:textId="77777777" w:rsidR="00AC47E5" w:rsidRPr="00A909FB" w:rsidRDefault="00AC47E5" w:rsidP="006B0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360" w:type="dxa"/>
          </w:tcPr>
          <w:p w14:paraId="3ED5AFB1" w14:textId="77777777" w:rsidR="00AC47E5" w:rsidRPr="00A909FB" w:rsidRDefault="00AC47E5" w:rsidP="006B0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6C1F191" w14:textId="77777777" w:rsidR="00AC47E5" w:rsidRPr="00A909FB" w:rsidRDefault="00AC47E5" w:rsidP="006B0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AC47E5" w14:paraId="18CDA058" w14:textId="77777777" w:rsidTr="000B5A4C">
        <w:tc>
          <w:tcPr>
            <w:tcW w:w="6750" w:type="dxa"/>
          </w:tcPr>
          <w:p w14:paraId="04B35871" w14:textId="77777777" w:rsidR="00AC47E5" w:rsidRPr="001C4895" w:rsidRDefault="00AC47E5" w:rsidP="006B0156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14:paraId="6F54870B" w14:textId="77777777" w:rsidR="00AC47E5" w:rsidRDefault="00AC47E5" w:rsidP="006B0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47E5" w:rsidRPr="00A909FB" w14:paraId="30F835F5" w14:textId="77777777" w:rsidTr="000B5A4C">
        <w:tc>
          <w:tcPr>
            <w:tcW w:w="6750" w:type="dxa"/>
            <w:hideMark/>
          </w:tcPr>
          <w:p w14:paraId="238D0073" w14:textId="77777777" w:rsidR="00AC47E5" w:rsidRPr="008179DD" w:rsidRDefault="00AC47E5" w:rsidP="006B0156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179DD">
              <w:rPr>
                <w:rFonts w:ascii="Angsana New" w:hAnsi="Angsana New" w:cs="Angsana New" w:hint="cs"/>
                <w:cs/>
                <w:lang w:val="en-US"/>
              </w:rPr>
              <w:t>กลับรายการ</w:t>
            </w:r>
            <w:r>
              <w:rPr>
                <w:rFonts w:ascii="Angsana New" w:hAnsi="Angsana New" w:cs="Angsana New" w:hint="cs"/>
                <w:cs/>
                <w:lang w:val="en-US"/>
              </w:rPr>
              <w:t>ค่าเผื่อผล</w:t>
            </w:r>
            <w:r w:rsidRPr="008179DD"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>
              <w:rPr>
                <w:rFonts w:ascii="Angsana New" w:hAnsi="Angsana New" w:cs="Angsana New" w:hint="cs"/>
                <w:cs/>
                <w:lang w:val="en-US"/>
              </w:rPr>
              <w:t>ด้านเครดิตที่คาดว่าจะเกิดขึ้น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3570342" w14:textId="082ED172" w:rsidR="00AC47E5" w:rsidRPr="00A909FB" w:rsidRDefault="00AC47E5" w:rsidP="006B0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(3,388)</w:t>
            </w:r>
          </w:p>
        </w:tc>
        <w:tc>
          <w:tcPr>
            <w:tcW w:w="360" w:type="dxa"/>
          </w:tcPr>
          <w:p w14:paraId="6C24DFC1" w14:textId="77777777" w:rsidR="00AC47E5" w:rsidRPr="00A909FB" w:rsidRDefault="00AC47E5" w:rsidP="006B0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DA8D4CA" w14:textId="77777777" w:rsidR="00AC47E5" w:rsidRPr="00A909FB" w:rsidRDefault="00AC47E5" w:rsidP="006B0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BF5061C" w14:textId="77777777" w:rsidR="00AC47E5" w:rsidRDefault="00AC47E5" w:rsidP="005A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05"/>
        <w:jc w:val="thaiDistribute"/>
        <w:rPr>
          <w:rFonts w:ascii="Angsana New" w:hAnsi="Angsana New"/>
          <w:sz w:val="30"/>
          <w:szCs w:val="30"/>
        </w:rPr>
      </w:pPr>
    </w:p>
    <w:p w14:paraId="2A0328CA" w14:textId="69C0FE9F" w:rsidR="00E36A81" w:rsidRDefault="00E36A81" w:rsidP="005A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05"/>
        <w:jc w:val="thaiDistribute"/>
        <w:rPr>
          <w:rFonts w:ascii="Angsana New" w:hAnsi="Angsana New"/>
          <w:sz w:val="30"/>
          <w:szCs w:val="30"/>
        </w:rPr>
      </w:pPr>
      <w:r w:rsidRPr="005D772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D7726">
        <w:rPr>
          <w:rFonts w:ascii="Angsana New" w:hAnsi="Angsana New"/>
          <w:spacing w:val="4"/>
          <w:sz w:val="30"/>
          <w:szCs w:val="30"/>
        </w:rPr>
        <w:t>31</w:t>
      </w:r>
      <w:r w:rsidRPr="005D7726">
        <w:rPr>
          <w:rFonts w:ascii="Angsana New" w:hAnsi="Angsana New"/>
          <w:spacing w:val="4"/>
          <w:sz w:val="30"/>
          <w:szCs w:val="30"/>
          <w:cs/>
        </w:rPr>
        <w:t xml:space="preserve"> ธันวาคม</w:t>
      </w:r>
      <w:r w:rsidRPr="005D7726">
        <w:rPr>
          <w:rFonts w:ascii="Angsana New" w:hAnsi="Angsana New"/>
          <w:sz w:val="30"/>
          <w:szCs w:val="30"/>
        </w:rPr>
        <w:t xml:space="preserve"> </w:t>
      </w:r>
      <w:r w:rsidRPr="005D7726">
        <w:rPr>
          <w:rFonts w:ascii="Angsana New" w:hAnsi="Angsana New"/>
          <w:sz w:val="30"/>
          <w:szCs w:val="30"/>
          <w:cs/>
        </w:rPr>
        <w:t>ยอดคงเหลือของลูกหนี้ตามสัญญาเช่าเงินทุน</w:t>
      </w:r>
      <w:r w:rsidRPr="005D7726">
        <w:rPr>
          <w:rFonts w:ascii="Angsana New" w:hAnsi="Angsana New"/>
          <w:sz w:val="30"/>
          <w:szCs w:val="30"/>
        </w:rPr>
        <w:t xml:space="preserve"> </w:t>
      </w:r>
      <w:r w:rsidRPr="005D7726">
        <w:rPr>
          <w:rFonts w:ascii="Angsana New" w:hAnsi="Angsana New"/>
          <w:sz w:val="30"/>
          <w:szCs w:val="30"/>
          <w:cs/>
        </w:rPr>
        <w:t>(สุทธิจากดอกเบี้ยที่ยังไม่ถือเป็นรายได้) และ</w:t>
      </w:r>
      <w:r w:rsidR="00FD560D">
        <w:rPr>
          <w:rFonts w:ascii="Angsana New" w:hAnsi="Angsana New"/>
          <w:sz w:val="30"/>
          <w:szCs w:val="30"/>
        </w:rPr>
        <w:br/>
      </w:r>
      <w:r w:rsidRPr="005D7726">
        <w:rPr>
          <w:rFonts w:ascii="Angsana New" w:hAnsi="Angsana New"/>
          <w:sz w:val="30"/>
          <w:szCs w:val="30"/>
          <w:cs/>
        </w:rPr>
        <w:t>ค่าเผื่อผลขาดทุน</w:t>
      </w:r>
      <w:r w:rsidR="00827935" w:rsidRPr="00827935">
        <w:rPr>
          <w:rFonts w:ascii="Angsana New" w:hAnsi="Angsana New"/>
          <w:sz w:val="30"/>
          <w:szCs w:val="30"/>
          <w:cs/>
        </w:rPr>
        <w:t>ด้านเครดิตที่คาดว่าจะเกิดขึ้น</w:t>
      </w:r>
      <w:r w:rsidRPr="005D7726">
        <w:rPr>
          <w:rFonts w:ascii="Angsana New" w:hAnsi="Angsana New"/>
          <w:sz w:val="30"/>
          <w:szCs w:val="30"/>
          <w:cs/>
        </w:rPr>
        <w:t>จำแนกตามการจัดชั้นได้ดังนี้</w:t>
      </w:r>
    </w:p>
    <w:p w14:paraId="110730EF" w14:textId="79AB0B31" w:rsidR="00DC66D1" w:rsidRDefault="00DC66D1" w:rsidP="005A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05"/>
        <w:jc w:val="thaiDistribute"/>
        <w:rPr>
          <w:rFonts w:ascii="Angsana New" w:hAnsi="Angsana New"/>
          <w:sz w:val="30"/>
          <w:szCs w:val="30"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270"/>
        <w:gridCol w:w="1350"/>
        <w:gridCol w:w="270"/>
        <w:gridCol w:w="1361"/>
        <w:gridCol w:w="270"/>
        <w:gridCol w:w="1530"/>
      </w:tblGrid>
      <w:tr w:rsidR="00827935" w:rsidRPr="00293C9C" w14:paraId="324F6ED7" w14:textId="77777777" w:rsidTr="00220DE1">
        <w:trPr>
          <w:trHeight w:val="211"/>
          <w:tblHeader/>
        </w:trPr>
        <w:tc>
          <w:tcPr>
            <w:tcW w:w="3330" w:type="dxa"/>
          </w:tcPr>
          <w:p w14:paraId="16B4B2B3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D3833BA" w14:textId="646CDDE9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02530F9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161" w:type="dxa"/>
            <w:gridSpan w:val="3"/>
          </w:tcPr>
          <w:p w14:paraId="0DD4A876" w14:textId="2CCA1BCE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27935" w:rsidRPr="00293C9C" w14:paraId="3FEE0E93" w14:textId="77777777" w:rsidTr="00220DE1">
        <w:trPr>
          <w:trHeight w:val="211"/>
          <w:tblHeader/>
        </w:trPr>
        <w:tc>
          <w:tcPr>
            <w:tcW w:w="3330" w:type="dxa"/>
          </w:tcPr>
          <w:p w14:paraId="2C5BFBE2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DAD568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6939DB7C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A602AE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5AC1B6DC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5490F441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57F755C0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6A1956B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</w:tr>
      <w:tr w:rsidR="00827935" w:rsidRPr="00293C9C" w14:paraId="7DF4EB8D" w14:textId="77777777" w:rsidTr="00220DE1">
        <w:trPr>
          <w:trHeight w:val="211"/>
          <w:tblHeader/>
        </w:trPr>
        <w:tc>
          <w:tcPr>
            <w:tcW w:w="3330" w:type="dxa"/>
          </w:tcPr>
          <w:p w14:paraId="2AB1FC0A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1" w:type="dxa"/>
            <w:gridSpan w:val="7"/>
          </w:tcPr>
          <w:p w14:paraId="091ECEEC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935" w:rsidRPr="00293C9C" w14:paraId="1C3D54EF" w14:textId="77777777" w:rsidTr="00220DE1">
        <w:trPr>
          <w:trHeight w:val="64"/>
        </w:trPr>
        <w:tc>
          <w:tcPr>
            <w:tcW w:w="3330" w:type="dxa"/>
          </w:tcPr>
          <w:p w14:paraId="37FD8CCA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170" w:type="dxa"/>
            <w:vAlign w:val="bottom"/>
          </w:tcPr>
          <w:p w14:paraId="150EF1EF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641B69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07C9730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0D2A6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7E5DE558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46643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441DF0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7935" w:rsidRPr="00293C9C" w14:paraId="731C4F1A" w14:textId="77777777" w:rsidTr="00220DE1">
        <w:trPr>
          <w:trHeight w:val="64"/>
        </w:trPr>
        <w:tc>
          <w:tcPr>
            <w:tcW w:w="3330" w:type="dxa"/>
          </w:tcPr>
          <w:p w14:paraId="77F01902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170" w:type="dxa"/>
            <w:vAlign w:val="bottom"/>
          </w:tcPr>
          <w:p w14:paraId="50FC46CE" w14:textId="76191604" w:rsidR="00827935" w:rsidRPr="00293C9C" w:rsidRDefault="00854619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3,037,556</w:t>
            </w:r>
          </w:p>
        </w:tc>
        <w:tc>
          <w:tcPr>
            <w:tcW w:w="270" w:type="dxa"/>
            <w:vAlign w:val="bottom"/>
          </w:tcPr>
          <w:p w14:paraId="79352805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CFE7826" w14:textId="77777777" w:rsidR="00827935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B2415BD" w14:textId="4E79CDAB" w:rsidR="00854619" w:rsidRPr="00BF6429" w:rsidRDefault="00854619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7,861</w:t>
            </w:r>
          </w:p>
        </w:tc>
        <w:tc>
          <w:tcPr>
            <w:tcW w:w="270" w:type="dxa"/>
          </w:tcPr>
          <w:p w14:paraId="7262C8A0" w14:textId="77777777" w:rsidR="00827935" w:rsidRPr="00BF6429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52B7A194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2,793,825</w:t>
            </w:r>
          </w:p>
        </w:tc>
        <w:tc>
          <w:tcPr>
            <w:tcW w:w="270" w:type="dxa"/>
            <w:vAlign w:val="bottom"/>
          </w:tcPr>
          <w:p w14:paraId="69BE838E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CC9C1CA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5,928</w:t>
            </w:r>
          </w:p>
        </w:tc>
      </w:tr>
      <w:tr w:rsidR="00827935" w:rsidRPr="00293C9C" w14:paraId="287F825C" w14:textId="77777777" w:rsidTr="00220DE1">
        <w:trPr>
          <w:trHeight w:val="223"/>
        </w:trPr>
        <w:tc>
          <w:tcPr>
            <w:tcW w:w="3330" w:type="dxa"/>
          </w:tcPr>
          <w:p w14:paraId="201387CB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170" w:type="dxa"/>
            <w:vAlign w:val="bottom"/>
          </w:tcPr>
          <w:p w14:paraId="284D273A" w14:textId="24D59C18" w:rsidR="00827935" w:rsidRPr="00293C9C" w:rsidRDefault="00854619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20,108</w:t>
            </w:r>
          </w:p>
        </w:tc>
        <w:tc>
          <w:tcPr>
            <w:tcW w:w="270" w:type="dxa"/>
            <w:vAlign w:val="bottom"/>
          </w:tcPr>
          <w:p w14:paraId="32E6A38E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9704C4F" w14:textId="77777777" w:rsidR="00827935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5DBA0E9A" w14:textId="5DA7CB41" w:rsidR="00854619" w:rsidRPr="00202E4D" w:rsidRDefault="00854619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1,415</w:t>
            </w:r>
          </w:p>
        </w:tc>
        <w:tc>
          <w:tcPr>
            <w:tcW w:w="270" w:type="dxa"/>
          </w:tcPr>
          <w:p w14:paraId="45CF0F79" w14:textId="77777777" w:rsidR="00827935" w:rsidRPr="00BF6429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33917385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38,133</w:t>
            </w:r>
          </w:p>
        </w:tc>
        <w:tc>
          <w:tcPr>
            <w:tcW w:w="270" w:type="dxa"/>
            <w:vAlign w:val="bottom"/>
          </w:tcPr>
          <w:p w14:paraId="6E0971A2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B593627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4,591</w:t>
            </w:r>
          </w:p>
        </w:tc>
      </w:tr>
      <w:tr w:rsidR="00827935" w:rsidRPr="00293C9C" w14:paraId="4BA27242" w14:textId="77777777" w:rsidTr="00220DE1">
        <w:trPr>
          <w:trHeight w:val="70"/>
        </w:trPr>
        <w:tc>
          <w:tcPr>
            <w:tcW w:w="3330" w:type="dxa"/>
          </w:tcPr>
          <w:p w14:paraId="3EB8D791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32AED7" w14:textId="4B644656" w:rsidR="00827935" w:rsidRPr="00293C9C" w:rsidRDefault="00854619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132,561</w:t>
            </w:r>
          </w:p>
        </w:tc>
        <w:tc>
          <w:tcPr>
            <w:tcW w:w="270" w:type="dxa"/>
            <w:vAlign w:val="bottom"/>
          </w:tcPr>
          <w:p w14:paraId="376A4DCA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CA6143" w14:textId="77777777" w:rsidR="00827935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66F75A" w14:textId="6E2C8714" w:rsidR="00854619" w:rsidRPr="00202E4D" w:rsidRDefault="00854619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59,454</w:t>
            </w:r>
          </w:p>
        </w:tc>
        <w:tc>
          <w:tcPr>
            <w:tcW w:w="270" w:type="dxa"/>
          </w:tcPr>
          <w:p w14:paraId="192C2325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4D4D080D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40,970</w:t>
            </w:r>
          </w:p>
        </w:tc>
        <w:tc>
          <w:tcPr>
            <w:tcW w:w="270" w:type="dxa"/>
            <w:vAlign w:val="bottom"/>
          </w:tcPr>
          <w:p w14:paraId="1F3AAAC0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8B53AEE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1,599</w:t>
            </w:r>
          </w:p>
        </w:tc>
      </w:tr>
      <w:tr w:rsidR="00827935" w:rsidRPr="00293C9C" w14:paraId="0B65F9B3" w14:textId="77777777" w:rsidTr="00220DE1">
        <w:trPr>
          <w:trHeight w:val="200"/>
        </w:trPr>
        <w:tc>
          <w:tcPr>
            <w:tcW w:w="3330" w:type="dxa"/>
          </w:tcPr>
          <w:p w14:paraId="320637DA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972EC" w14:textId="08353239" w:rsidR="00827935" w:rsidRPr="00293C9C" w:rsidRDefault="00854619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3,190,225</w:t>
            </w:r>
          </w:p>
        </w:tc>
        <w:tc>
          <w:tcPr>
            <w:tcW w:w="270" w:type="dxa"/>
            <w:vAlign w:val="bottom"/>
          </w:tcPr>
          <w:p w14:paraId="20DAA193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55612" w14:textId="703E9EA1" w:rsidR="00827935" w:rsidRPr="00BF6429" w:rsidRDefault="00854619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68,730</w:t>
            </w:r>
          </w:p>
        </w:tc>
        <w:tc>
          <w:tcPr>
            <w:tcW w:w="270" w:type="dxa"/>
            <w:tcBorders>
              <w:bottom w:val="nil"/>
            </w:tcBorders>
          </w:tcPr>
          <w:p w14:paraId="7673F04A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58D63B8C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9C2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972,928</w:t>
            </w:r>
          </w:p>
        </w:tc>
        <w:tc>
          <w:tcPr>
            <w:tcW w:w="270" w:type="dxa"/>
            <w:tcBorders>
              <w:bottom w:val="nil"/>
            </w:tcBorders>
          </w:tcPr>
          <w:p w14:paraId="2DB73CA8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99EC7DB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9C2">
              <w:rPr>
                <w:rFonts w:ascii="Angsana New" w:hAnsi="Angsana New"/>
                <w:b/>
                <w:bCs/>
                <w:sz w:val="30"/>
                <w:szCs w:val="30"/>
              </w:rPr>
              <w:t>72,1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</w:tr>
    </w:tbl>
    <w:p w14:paraId="2A7D46AD" w14:textId="77777777" w:rsidR="005D7726" w:rsidRPr="00AD46CD" w:rsidRDefault="005D7726" w:rsidP="005A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05"/>
        <w:jc w:val="thaiDistribute"/>
        <w:rPr>
          <w:rFonts w:ascii="Angsana New" w:hAnsi="Angsana New"/>
          <w:sz w:val="30"/>
          <w:szCs w:val="30"/>
          <w:cs/>
        </w:rPr>
      </w:pPr>
    </w:p>
    <w:p w14:paraId="1DBB40BC" w14:textId="2F2EE587" w:rsidR="00FD560D" w:rsidRDefault="00FD560D" w:rsidP="00FD5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8B5D1E">
        <w:rPr>
          <w:rFonts w:asciiTheme="majorBidi" w:hAnsiTheme="majorBidi"/>
          <w:sz w:val="30"/>
          <w:szCs w:val="30"/>
          <w:cs/>
        </w:rPr>
        <w:t>ข้อมูลเกี่ยวกับความเสี่ยงด้านเครดิตเปิด</w:t>
      </w:r>
      <w:r>
        <w:rPr>
          <w:rFonts w:asciiTheme="majorBidi" w:hAnsiTheme="majorBidi" w:hint="cs"/>
          <w:sz w:val="30"/>
          <w:szCs w:val="30"/>
          <w:cs/>
        </w:rPr>
        <w:t>เ</w:t>
      </w:r>
      <w:r w:rsidRPr="008B5D1E">
        <w:rPr>
          <w:rFonts w:asciiTheme="majorBidi" w:hAnsiTheme="majorBidi"/>
          <w:sz w:val="30"/>
          <w:szCs w:val="30"/>
          <w:cs/>
        </w:rPr>
        <w:t xml:space="preserve">ผยในหมายเหตุข้อ </w:t>
      </w:r>
      <w:r w:rsidRPr="008B5D1E">
        <w:rPr>
          <w:rFonts w:asciiTheme="majorBidi" w:hAnsiTheme="majorBidi" w:cstheme="majorBidi"/>
          <w:sz w:val="30"/>
          <w:szCs w:val="30"/>
        </w:rPr>
        <w:t>2</w:t>
      </w:r>
      <w:r w:rsidR="00C27A71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.2</w:t>
      </w:r>
      <w:r w:rsidR="005325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B5D1E"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/>
          <w:sz w:val="30"/>
          <w:szCs w:val="30"/>
        </w:rPr>
        <w:t>1)</w:t>
      </w:r>
    </w:p>
    <w:p w14:paraId="33AF30C8" w14:textId="77777777" w:rsidR="00FD560D" w:rsidRDefault="00FD560D" w:rsidP="00FD5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EF433E" w14:textId="77777777" w:rsidR="00FD560D" w:rsidRPr="00B4269E" w:rsidRDefault="00FD560D" w:rsidP="00FD5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124466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โดยปกติระยะเวลาในการให้สินเชื่อแก่ลูกค้าของบริษัทคือ </w:t>
      </w:r>
      <w:r w:rsidRPr="00293C9C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Pr="00124466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65F5F57E" w14:textId="648E2FEB" w:rsidR="003E58D9" w:rsidRDefault="003E5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6F0C0CC" w14:textId="77777777" w:rsidR="00895F79" w:rsidRDefault="00895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CAA732" w14:textId="32B147F4" w:rsidR="00E541F8" w:rsidRDefault="00E541F8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AD46CD">
        <w:rPr>
          <w:rFonts w:asciiTheme="majorBidi" w:hAnsiTheme="majorBidi" w:cstheme="majorBidi"/>
          <w:sz w:val="30"/>
          <w:szCs w:val="30"/>
          <w:cs/>
        </w:rPr>
        <w:lastRenderedPageBreak/>
        <w:t>ณ วันที่</w:t>
      </w:r>
      <w:r w:rsidR="00531F15" w:rsidRPr="00AD4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4DD3">
        <w:rPr>
          <w:rFonts w:ascii="Angsana New" w:hAnsi="Angsana New"/>
          <w:sz w:val="30"/>
          <w:szCs w:val="30"/>
        </w:rPr>
        <w:t>31</w:t>
      </w:r>
      <w:r w:rsidR="00531F15" w:rsidRPr="00AD46C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D46CD">
        <w:rPr>
          <w:rFonts w:asciiTheme="majorBidi" w:hAnsiTheme="majorBidi" w:cstheme="majorBidi"/>
          <w:sz w:val="30"/>
          <w:szCs w:val="30"/>
          <w:cs/>
        </w:rPr>
        <w:t>ผลรวมของเงินลงทุนขั้นต้น</w:t>
      </w:r>
      <w:r w:rsidR="00AD46CD">
        <w:rPr>
          <w:rFonts w:asciiTheme="majorBidi" w:hAnsiTheme="majorBidi" w:cstheme="majorBidi"/>
          <w:sz w:val="30"/>
          <w:szCs w:val="30"/>
          <w:cs/>
        </w:rPr>
        <w:t>ตามสัญญาเช่าเงินทุน</w:t>
      </w:r>
      <w:r w:rsidRPr="00AD46CD">
        <w:rPr>
          <w:rFonts w:asciiTheme="majorBidi" w:hAnsiTheme="majorBidi" w:cstheme="majorBidi"/>
          <w:sz w:val="30"/>
          <w:szCs w:val="30"/>
          <w:cs/>
        </w:rPr>
        <w:t>และมูลค่าปัจจุบันของจำนวนเงินขั้นต่ำที่</w:t>
      </w:r>
      <w:r w:rsidR="00E1753B">
        <w:rPr>
          <w:rFonts w:asciiTheme="majorBidi" w:hAnsiTheme="majorBidi" w:cstheme="majorBidi"/>
          <w:sz w:val="30"/>
          <w:szCs w:val="30"/>
        </w:rPr>
        <w:br/>
      </w:r>
      <w:r w:rsidRPr="00AD46CD">
        <w:rPr>
          <w:rFonts w:asciiTheme="majorBidi" w:hAnsiTheme="majorBidi" w:cstheme="majorBidi"/>
          <w:sz w:val="30"/>
          <w:szCs w:val="30"/>
          <w:cs/>
        </w:rPr>
        <w:t>ลูกหนี้ต้องจ่ายตามสัญญาเช่า</w:t>
      </w:r>
      <w:r w:rsidR="008A78C7" w:rsidRPr="00AD46CD">
        <w:rPr>
          <w:rFonts w:ascii="Angsana New" w:hAnsi="Angsana New"/>
          <w:sz w:val="30"/>
          <w:szCs w:val="30"/>
          <w:cs/>
        </w:rPr>
        <w:t>เงินทุน</w:t>
      </w:r>
      <w:r w:rsidR="00B031EF" w:rsidRPr="00AD4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19EA" w:rsidRPr="00AD46CD">
        <w:rPr>
          <w:rFonts w:asciiTheme="majorBidi" w:hAnsiTheme="majorBidi" w:cstheme="majorBidi"/>
          <w:sz w:val="30"/>
          <w:szCs w:val="30"/>
          <w:cs/>
        </w:rPr>
        <w:t>มี</w:t>
      </w:r>
      <w:r w:rsidRPr="00AD46CD">
        <w:rPr>
          <w:rFonts w:asciiTheme="majorBidi" w:hAnsiTheme="majorBidi" w:cstheme="majorBidi"/>
          <w:sz w:val="30"/>
          <w:szCs w:val="30"/>
          <w:cs/>
        </w:rPr>
        <w:t>ดังนี้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1620"/>
        <w:gridCol w:w="270"/>
        <w:gridCol w:w="1440"/>
        <w:gridCol w:w="240"/>
        <w:gridCol w:w="1596"/>
        <w:gridCol w:w="236"/>
        <w:gridCol w:w="1438"/>
      </w:tblGrid>
      <w:tr w:rsidR="008917DF" w:rsidRPr="005F0221" w14:paraId="6ADBF372" w14:textId="77777777" w:rsidTr="004977F4">
        <w:tc>
          <w:tcPr>
            <w:tcW w:w="2538" w:type="dxa"/>
          </w:tcPr>
          <w:p w14:paraId="5425A635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330" w:type="dxa"/>
            <w:gridSpan w:val="3"/>
          </w:tcPr>
          <w:p w14:paraId="436628C1" w14:textId="36219ADA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="00637B1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4136445D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270" w:type="dxa"/>
            <w:gridSpan w:val="3"/>
          </w:tcPr>
          <w:p w14:paraId="59E96BDD" w14:textId="6DC32FF8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="00637B1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</w:t>
            </w:r>
          </w:p>
        </w:tc>
      </w:tr>
      <w:tr w:rsidR="008917DF" w:rsidRPr="005F0221" w14:paraId="20F3B831" w14:textId="77777777" w:rsidTr="004977F4">
        <w:trPr>
          <w:trHeight w:val="74"/>
        </w:trPr>
        <w:tc>
          <w:tcPr>
            <w:tcW w:w="2538" w:type="dxa"/>
          </w:tcPr>
          <w:p w14:paraId="1317476A" w14:textId="77777777" w:rsidR="008917DF" w:rsidRPr="005F0221" w:rsidRDefault="008917DF" w:rsidP="004977F4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F1B6FAA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97DBDF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70" w:type="dxa"/>
            <w:vAlign w:val="bottom"/>
          </w:tcPr>
          <w:p w14:paraId="0EDAD175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BA22801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16E5988A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0119A873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  <w:tc>
          <w:tcPr>
            <w:tcW w:w="240" w:type="dxa"/>
          </w:tcPr>
          <w:p w14:paraId="505FEDBD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vAlign w:val="bottom"/>
          </w:tcPr>
          <w:p w14:paraId="0B303AB7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492F42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36" w:type="dxa"/>
            <w:vAlign w:val="bottom"/>
          </w:tcPr>
          <w:p w14:paraId="16A6DA56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1A12C32D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5CD65616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25B1616F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</w:tr>
      <w:tr w:rsidR="008917DF" w:rsidRPr="005F0221" w14:paraId="4E5696C9" w14:textId="77777777" w:rsidTr="004977F4">
        <w:tc>
          <w:tcPr>
            <w:tcW w:w="2538" w:type="dxa"/>
          </w:tcPr>
          <w:p w14:paraId="40EDF39C" w14:textId="77777777" w:rsidR="008917DF" w:rsidRPr="005F0221" w:rsidRDefault="008917DF" w:rsidP="004977F4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03A79047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75C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7B1C" w:rsidRPr="005F0221" w14:paraId="3ABC15F8" w14:textId="77777777" w:rsidTr="004977F4">
        <w:tc>
          <w:tcPr>
            <w:tcW w:w="2538" w:type="dxa"/>
          </w:tcPr>
          <w:p w14:paraId="6AE37030" w14:textId="77777777" w:rsidR="00637B1C" w:rsidRPr="005F0221" w:rsidRDefault="00637B1C" w:rsidP="00637B1C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406358CC" w14:textId="77777777" w:rsidR="00637B1C" w:rsidRDefault="00637B1C" w:rsidP="00637B1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D67B6A" w14:textId="1DCA8A3A" w:rsidR="00F93B1A" w:rsidRPr="005F0221" w:rsidRDefault="00F93B1A" w:rsidP="00637B1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1,721,283</w:t>
            </w:r>
          </w:p>
        </w:tc>
        <w:tc>
          <w:tcPr>
            <w:tcW w:w="270" w:type="dxa"/>
          </w:tcPr>
          <w:p w14:paraId="43496BB9" w14:textId="77777777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27A0A50" w14:textId="77777777" w:rsidR="00637B1C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819C34" w14:textId="499A1B03" w:rsidR="00F93B1A" w:rsidRPr="005F0221" w:rsidRDefault="00F93B1A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1,537,316</w:t>
            </w:r>
          </w:p>
        </w:tc>
        <w:tc>
          <w:tcPr>
            <w:tcW w:w="240" w:type="dxa"/>
          </w:tcPr>
          <w:p w14:paraId="39526D81" w14:textId="77777777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22CE024A" w14:textId="77777777" w:rsidR="00637B1C" w:rsidRDefault="00637B1C" w:rsidP="00637B1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33D4B6" w14:textId="543A8807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1,491,329</w:t>
            </w:r>
          </w:p>
        </w:tc>
        <w:tc>
          <w:tcPr>
            <w:tcW w:w="236" w:type="dxa"/>
          </w:tcPr>
          <w:p w14:paraId="0474351E" w14:textId="77777777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539CA9C0" w14:textId="77777777" w:rsidR="00637B1C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586233" w14:textId="3C290B55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1,270,482</w:t>
            </w:r>
          </w:p>
        </w:tc>
      </w:tr>
      <w:tr w:rsidR="00637B1C" w:rsidRPr="005F0221" w14:paraId="4372090D" w14:textId="77777777" w:rsidTr="004977F4">
        <w:tc>
          <w:tcPr>
            <w:tcW w:w="2538" w:type="dxa"/>
          </w:tcPr>
          <w:p w14:paraId="5CA3A3F5" w14:textId="77777777" w:rsidR="00637B1C" w:rsidRPr="005F0221" w:rsidRDefault="00637B1C" w:rsidP="00637B1C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04FFE87C" w14:textId="77777777" w:rsidR="00637B1C" w:rsidRDefault="00637B1C" w:rsidP="00637B1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D31EF4" w14:textId="775AA662" w:rsidR="00F93B1A" w:rsidRPr="005F0221" w:rsidRDefault="00F93B1A" w:rsidP="00637B1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721,108</w:t>
            </w:r>
          </w:p>
        </w:tc>
        <w:tc>
          <w:tcPr>
            <w:tcW w:w="270" w:type="dxa"/>
          </w:tcPr>
          <w:p w14:paraId="785719A1" w14:textId="77777777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E99FB5B" w14:textId="77777777" w:rsidR="00637B1C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3BDB8F" w14:textId="309BA897" w:rsidR="00F93B1A" w:rsidRPr="005F0221" w:rsidRDefault="00F93B1A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643,733</w:t>
            </w:r>
          </w:p>
        </w:tc>
        <w:tc>
          <w:tcPr>
            <w:tcW w:w="240" w:type="dxa"/>
          </w:tcPr>
          <w:p w14:paraId="1562E9BF" w14:textId="77777777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7ED6DC97" w14:textId="77777777" w:rsidR="00637B1C" w:rsidRDefault="00637B1C" w:rsidP="00637B1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4EF9D0" w14:textId="13D97CCD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1,145,769</w:t>
            </w:r>
          </w:p>
        </w:tc>
        <w:tc>
          <w:tcPr>
            <w:tcW w:w="236" w:type="dxa"/>
          </w:tcPr>
          <w:p w14:paraId="3BD280D9" w14:textId="77777777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184F5E1F" w14:textId="77777777" w:rsidR="00637B1C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F54558" w14:textId="37DA8CAD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1,034,136</w:t>
            </w:r>
          </w:p>
        </w:tc>
      </w:tr>
      <w:tr w:rsidR="00637B1C" w:rsidRPr="005F0221" w14:paraId="612ABAAA" w14:textId="77777777" w:rsidTr="004977F4">
        <w:tc>
          <w:tcPr>
            <w:tcW w:w="2538" w:type="dxa"/>
          </w:tcPr>
          <w:p w14:paraId="08D20786" w14:textId="77777777" w:rsidR="00637B1C" w:rsidRPr="005F0221" w:rsidRDefault="00637B1C" w:rsidP="00637B1C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0ADAD196" w14:textId="77777777" w:rsidR="00637B1C" w:rsidRDefault="00637B1C" w:rsidP="00637B1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503997" w14:textId="194D3C62" w:rsidR="00F93B1A" w:rsidRPr="005F0221" w:rsidRDefault="00F93B1A" w:rsidP="00637B1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503,188</w:t>
            </w:r>
          </w:p>
        </w:tc>
        <w:tc>
          <w:tcPr>
            <w:tcW w:w="270" w:type="dxa"/>
          </w:tcPr>
          <w:p w14:paraId="1FBE1852" w14:textId="77777777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709E7FC" w14:textId="77777777" w:rsidR="00637B1C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5B5BBE" w14:textId="708BCB33" w:rsidR="00F93B1A" w:rsidRPr="005F0221" w:rsidRDefault="00F93B1A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458,0</w:t>
            </w:r>
            <w:r w:rsidR="003B1651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40" w:type="dxa"/>
          </w:tcPr>
          <w:p w14:paraId="2CDB7AD1" w14:textId="77777777" w:rsidR="00637B1C" w:rsidRPr="005F0221" w:rsidRDefault="00637B1C" w:rsidP="00637B1C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5F1F87EE" w14:textId="77777777" w:rsidR="00637B1C" w:rsidRDefault="00637B1C" w:rsidP="00637B1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CF49FC" w14:textId="57AEA301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399,782</w:t>
            </w:r>
          </w:p>
        </w:tc>
        <w:tc>
          <w:tcPr>
            <w:tcW w:w="236" w:type="dxa"/>
          </w:tcPr>
          <w:p w14:paraId="6A562096" w14:textId="77777777" w:rsidR="00637B1C" w:rsidRPr="005F0221" w:rsidRDefault="00637B1C" w:rsidP="00637B1C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4378B293" w14:textId="77777777" w:rsidR="00637B1C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1BB63B" w14:textId="0867956F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371,891</w:t>
            </w:r>
          </w:p>
        </w:tc>
      </w:tr>
      <w:tr w:rsidR="00637B1C" w:rsidRPr="005F0221" w14:paraId="4C6F9139" w14:textId="77777777" w:rsidTr="004977F4">
        <w:tc>
          <w:tcPr>
            <w:tcW w:w="2538" w:type="dxa"/>
          </w:tcPr>
          <w:p w14:paraId="3F4805AB" w14:textId="77777777" w:rsidR="00637B1C" w:rsidRPr="005F0221" w:rsidRDefault="00637B1C" w:rsidP="00637B1C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2F341AF1" w14:textId="77777777" w:rsidR="00637B1C" w:rsidRDefault="00637B1C" w:rsidP="00637B1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A9D035" w14:textId="6FD0A548" w:rsidR="00F93B1A" w:rsidRPr="005F0221" w:rsidRDefault="00F93B1A" w:rsidP="00637B1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344,507</w:t>
            </w:r>
          </w:p>
        </w:tc>
        <w:tc>
          <w:tcPr>
            <w:tcW w:w="270" w:type="dxa"/>
          </w:tcPr>
          <w:p w14:paraId="2AA55660" w14:textId="77777777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589CA1A" w14:textId="77777777" w:rsidR="00637B1C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7DBB9B" w14:textId="3124F3B1" w:rsidR="00F93B1A" w:rsidRPr="005F0221" w:rsidRDefault="00F93B1A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322,765</w:t>
            </w:r>
          </w:p>
        </w:tc>
        <w:tc>
          <w:tcPr>
            <w:tcW w:w="240" w:type="dxa"/>
          </w:tcPr>
          <w:p w14:paraId="3F93064C" w14:textId="77777777" w:rsidR="00637B1C" w:rsidRPr="005F0221" w:rsidRDefault="00637B1C" w:rsidP="00637B1C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0F97E7B0" w14:textId="77777777" w:rsidR="00637B1C" w:rsidRDefault="00637B1C" w:rsidP="00637B1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7C731D" w14:textId="519FFF63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215,039</w:t>
            </w:r>
          </w:p>
        </w:tc>
        <w:tc>
          <w:tcPr>
            <w:tcW w:w="236" w:type="dxa"/>
          </w:tcPr>
          <w:p w14:paraId="595923DB" w14:textId="77777777" w:rsidR="00637B1C" w:rsidRPr="005F0221" w:rsidRDefault="00637B1C" w:rsidP="00637B1C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07F0F0AF" w14:textId="77777777" w:rsidR="00637B1C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6680FF" w14:textId="414E164F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204,511</w:t>
            </w:r>
          </w:p>
        </w:tc>
      </w:tr>
      <w:tr w:rsidR="00F558A2" w:rsidRPr="005F0221" w14:paraId="56B435FF" w14:textId="77777777" w:rsidTr="004977F4">
        <w:tc>
          <w:tcPr>
            <w:tcW w:w="2538" w:type="dxa"/>
          </w:tcPr>
          <w:p w14:paraId="0D0A7AC5" w14:textId="468CA738" w:rsidR="00F558A2" w:rsidRPr="005F0221" w:rsidRDefault="00F558A2" w:rsidP="00811765">
            <w:pPr>
              <w:ind w:left="163" w:right="-100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7528D24" w14:textId="77777777" w:rsidR="00F558A2" w:rsidRDefault="00F558A2" w:rsidP="00F558A2">
            <w:pPr>
              <w:tabs>
                <w:tab w:val="clear" w:pos="1644"/>
                <w:tab w:val="left" w:pos="1130"/>
              </w:tabs>
              <w:ind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148485" w14:textId="103BF613" w:rsidR="00F93B1A" w:rsidRPr="005F0221" w:rsidRDefault="00F93B1A" w:rsidP="00F93B1A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233,722</w:t>
            </w:r>
          </w:p>
        </w:tc>
        <w:tc>
          <w:tcPr>
            <w:tcW w:w="270" w:type="dxa"/>
          </w:tcPr>
          <w:p w14:paraId="3C2CE1EB" w14:textId="77777777" w:rsidR="00F558A2" w:rsidRPr="005F0221" w:rsidRDefault="00F558A2" w:rsidP="00F55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94B517" w14:textId="77777777" w:rsidR="00F558A2" w:rsidRDefault="00F558A2" w:rsidP="00F9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E3DB06" w14:textId="078566FF" w:rsidR="00F93B1A" w:rsidRPr="005F0221" w:rsidRDefault="00F93B1A" w:rsidP="000B5A4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228,32</w:t>
            </w:r>
            <w:r w:rsidR="003B165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0" w:type="dxa"/>
          </w:tcPr>
          <w:p w14:paraId="6056492C" w14:textId="77777777" w:rsidR="00F558A2" w:rsidRPr="005F0221" w:rsidRDefault="00F558A2" w:rsidP="00F558A2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604A9746" w14:textId="77777777" w:rsidR="00F558A2" w:rsidRDefault="00F558A2" w:rsidP="00F558A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420E93" w14:textId="289A37BD" w:rsidR="00F558A2" w:rsidRPr="005F0221" w:rsidRDefault="00F558A2" w:rsidP="00B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94,048</w:t>
            </w:r>
          </w:p>
        </w:tc>
        <w:tc>
          <w:tcPr>
            <w:tcW w:w="236" w:type="dxa"/>
          </w:tcPr>
          <w:p w14:paraId="26360554" w14:textId="77777777" w:rsidR="00F558A2" w:rsidRPr="005F0221" w:rsidRDefault="00F558A2" w:rsidP="00F558A2">
            <w:pPr>
              <w:tabs>
                <w:tab w:val="decimal" w:pos="146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5A922811" w14:textId="77777777" w:rsidR="00F558A2" w:rsidRDefault="00F558A2" w:rsidP="00F55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773EE3" w14:textId="3417FDC0" w:rsidR="00F558A2" w:rsidRPr="005F0221" w:rsidRDefault="00F558A2" w:rsidP="00B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91,908</w:t>
            </w:r>
          </w:p>
        </w:tc>
      </w:tr>
      <w:tr w:rsidR="00637B1C" w:rsidRPr="005F0221" w14:paraId="535E5A31" w14:textId="77777777" w:rsidTr="00BF5523">
        <w:tc>
          <w:tcPr>
            <w:tcW w:w="2538" w:type="dxa"/>
          </w:tcPr>
          <w:p w14:paraId="5A8865EE" w14:textId="77777777" w:rsidR="00637B1C" w:rsidRPr="005F0221" w:rsidRDefault="00637B1C" w:rsidP="00637B1C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3DBB4F27" w14:textId="7D79AAF6" w:rsidR="00637B1C" w:rsidRPr="005F0221" w:rsidRDefault="00F93B1A" w:rsidP="00637B1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3,523,808</w:t>
            </w:r>
          </w:p>
        </w:tc>
        <w:tc>
          <w:tcPr>
            <w:tcW w:w="270" w:type="dxa"/>
            <w:vAlign w:val="center"/>
          </w:tcPr>
          <w:p w14:paraId="55D85007" w14:textId="77777777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82F39C" w14:textId="433B32DE" w:rsidR="00637B1C" w:rsidRPr="006265E1" w:rsidRDefault="00F93B1A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3,190,225</w:t>
            </w:r>
          </w:p>
        </w:tc>
        <w:tc>
          <w:tcPr>
            <w:tcW w:w="240" w:type="dxa"/>
          </w:tcPr>
          <w:p w14:paraId="48C8840F" w14:textId="77777777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4F7F0BDD" w14:textId="308A90D9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3,345,967</w:t>
            </w:r>
          </w:p>
        </w:tc>
        <w:tc>
          <w:tcPr>
            <w:tcW w:w="236" w:type="dxa"/>
            <w:vAlign w:val="center"/>
          </w:tcPr>
          <w:p w14:paraId="57F70403" w14:textId="77777777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61C20E" w14:textId="10436790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2,972,928</w:t>
            </w:r>
          </w:p>
        </w:tc>
      </w:tr>
      <w:tr w:rsidR="00637B1C" w:rsidRPr="005F0221" w14:paraId="747EFAAC" w14:textId="77777777" w:rsidTr="00BF5523">
        <w:tc>
          <w:tcPr>
            <w:tcW w:w="2538" w:type="dxa"/>
          </w:tcPr>
          <w:p w14:paraId="65B6F219" w14:textId="77777777" w:rsidR="00637B1C" w:rsidRPr="005F0221" w:rsidRDefault="00637B1C" w:rsidP="00637B1C">
            <w:pPr>
              <w:tabs>
                <w:tab w:val="clear" w:pos="227"/>
                <w:tab w:val="clear" w:pos="454"/>
                <w:tab w:val="left" w:pos="706"/>
              </w:tabs>
              <w:ind w:left="706" w:right="-45" w:hanging="70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0D4D95DD" w14:textId="77777777" w:rsidR="00637B1C" w:rsidRDefault="00637B1C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EF3189" w14:textId="2EDEA6D4" w:rsidR="00F93B1A" w:rsidRPr="005F0221" w:rsidRDefault="00F93B1A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(333,583)</w:t>
            </w:r>
          </w:p>
        </w:tc>
        <w:tc>
          <w:tcPr>
            <w:tcW w:w="270" w:type="dxa"/>
            <w:vAlign w:val="center"/>
          </w:tcPr>
          <w:p w14:paraId="014C44F1" w14:textId="77777777" w:rsidR="00637B1C" w:rsidRPr="005F0221" w:rsidRDefault="00637B1C" w:rsidP="00637B1C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5FD81CD" w14:textId="77777777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496994C7" w14:textId="77777777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710DFF4C" w14:textId="77777777" w:rsidR="00637B1C" w:rsidRDefault="00637B1C" w:rsidP="00637B1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B9A03B" w14:textId="410804F0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(373,039)</w:t>
            </w:r>
          </w:p>
        </w:tc>
        <w:tc>
          <w:tcPr>
            <w:tcW w:w="236" w:type="dxa"/>
            <w:vAlign w:val="center"/>
          </w:tcPr>
          <w:p w14:paraId="7C44D6F7" w14:textId="77777777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  <w:vAlign w:val="center"/>
          </w:tcPr>
          <w:p w14:paraId="77F7B245" w14:textId="77777777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37B1C" w:rsidRPr="005F0221" w14:paraId="27D85CCF" w14:textId="77777777" w:rsidTr="004977F4">
        <w:trPr>
          <w:trHeight w:val="77"/>
        </w:trPr>
        <w:tc>
          <w:tcPr>
            <w:tcW w:w="2538" w:type="dxa"/>
          </w:tcPr>
          <w:p w14:paraId="46639132" w14:textId="77777777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ผลรวมของเงินลงทุนขั้นต้นตามสัญญาเช่าเงินทุนสุทธิ</w:t>
            </w: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E302205" w14:textId="77777777" w:rsidR="00637B1C" w:rsidRDefault="00637B1C" w:rsidP="00637B1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92E1DD" w14:textId="348F4DCD" w:rsidR="00F93B1A" w:rsidRPr="005F0221" w:rsidRDefault="00F93B1A" w:rsidP="00637B1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3,190,225</w:t>
            </w:r>
          </w:p>
        </w:tc>
        <w:tc>
          <w:tcPr>
            <w:tcW w:w="270" w:type="dxa"/>
          </w:tcPr>
          <w:p w14:paraId="42EFCCCD" w14:textId="77777777" w:rsidR="00637B1C" w:rsidRPr="005F0221" w:rsidRDefault="00637B1C" w:rsidP="00637B1C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90B56F" w14:textId="77777777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E8D1873" w14:textId="77777777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</w:tcPr>
          <w:p w14:paraId="327EDEAA" w14:textId="77777777" w:rsidR="00637B1C" w:rsidRDefault="00637B1C" w:rsidP="00637B1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A70E66E" w14:textId="4830DC86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2,972,928</w:t>
            </w:r>
          </w:p>
        </w:tc>
        <w:tc>
          <w:tcPr>
            <w:tcW w:w="236" w:type="dxa"/>
          </w:tcPr>
          <w:p w14:paraId="7844BA10" w14:textId="77777777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FA2E92D" w14:textId="77777777" w:rsidR="00637B1C" w:rsidRPr="005F0221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990F4D6" w14:textId="4ADE794B" w:rsidR="005D7726" w:rsidRPr="00411CFF" w:rsidRDefault="005D7726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</w:rPr>
      </w:pPr>
    </w:p>
    <w:p w14:paraId="40384614" w14:textId="77777777" w:rsidR="00827935" w:rsidRDefault="00827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1E5A81D" w14:textId="46EE54CE" w:rsidR="00B91A0D" w:rsidRPr="00B4269E" w:rsidRDefault="001037B7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firstLine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B91A0D" w:rsidRPr="00B4269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952999" w:rsidRPr="00B4269E">
        <w:rPr>
          <w:rFonts w:asciiTheme="majorBidi" w:hAnsiTheme="majorBidi" w:cstheme="majorBidi"/>
          <w:b/>
          <w:bCs/>
          <w:sz w:val="30"/>
          <w:szCs w:val="30"/>
          <w:cs/>
        </w:rPr>
        <w:t>ลูกหนี้</w:t>
      </w:r>
      <w:r w:rsidR="00B91A0D" w:rsidRPr="00B4269E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  <w:r w:rsidR="00B91A0D" w:rsidRPr="00B4269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326F1A4E" w14:textId="77777777" w:rsidR="00B96B62" w:rsidRPr="00B4269E" w:rsidRDefault="00B96B6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0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87"/>
        <w:gridCol w:w="810"/>
        <w:gridCol w:w="1233"/>
        <w:gridCol w:w="270"/>
        <w:gridCol w:w="1206"/>
      </w:tblGrid>
      <w:tr w:rsidR="00B96B62" w:rsidRPr="00B4269E" w14:paraId="0898C9CB" w14:textId="77777777" w:rsidTr="00B31678">
        <w:tc>
          <w:tcPr>
            <w:tcW w:w="5787" w:type="dxa"/>
          </w:tcPr>
          <w:p w14:paraId="6B50FDE5" w14:textId="77777777" w:rsidR="00B96B62" w:rsidRPr="00B4269E" w:rsidRDefault="00B96B62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1D29390C" w14:textId="77777777" w:rsidR="00B96B62" w:rsidRPr="00B4269E" w:rsidRDefault="00B96B62" w:rsidP="00B4269E">
            <w:pPr>
              <w:pStyle w:val="a1"/>
              <w:tabs>
                <w:tab w:val="clear" w:pos="1080"/>
              </w:tabs>
              <w:ind w:left="-108" w:right="-90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B4269E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หมายเหตุ</w:t>
            </w:r>
          </w:p>
        </w:tc>
        <w:tc>
          <w:tcPr>
            <w:tcW w:w="1233" w:type="dxa"/>
          </w:tcPr>
          <w:p w14:paraId="517E48C4" w14:textId="717C1BCD" w:rsidR="00B96B62" w:rsidRPr="00B4269E" w:rsidRDefault="00B96B62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</w:t>
            </w:r>
            <w:r w:rsidR="00C033A4" w:rsidRPr="00B4269E">
              <w:rPr>
                <w:rFonts w:asciiTheme="majorBidi" w:hAnsiTheme="majorBidi" w:cstheme="majorBidi"/>
                <w:lang w:val="en-US"/>
              </w:rPr>
              <w:t>6</w:t>
            </w:r>
            <w:r w:rsidR="00637B1C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70" w:type="dxa"/>
          </w:tcPr>
          <w:p w14:paraId="74BA6503" w14:textId="77777777" w:rsidR="00B96B62" w:rsidRPr="00B4269E" w:rsidRDefault="00B96B62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6" w:type="dxa"/>
          </w:tcPr>
          <w:p w14:paraId="2DC20DD1" w14:textId="537A0F0B" w:rsidR="00B96B62" w:rsidRPr="00B4269E" w:rsidRDefault="00206353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637B1C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B96B62" w:rsidRPr="00B4269E" w14:paraId="318311E0" w14:textId="77777777" w:rsidTr="00B31678">
        <w:trPr>
          <w:trHeight w:val="353"/>
        </w:trPr>
        <w:tc>
          <w:tcPr>
            <w:tcW w:w="5787" w:type="dxa"/>
          </w:tcPr>
          <w:p w14:paraId="6882336E" w14:textId="77777777" w:rsidR="00B96B62" w:rsidRPr="00B4269E" w:rsidRDefault="00B96B62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</w:tcPr>
          <w:p w14:paraId="65FBF620" w14:textId="77777777" w:rsidR="00B96B62" w:rsidRPr="00B4269E" w:rsidRDefault="00B96B62" w:rsidP="00B4269E">
            <w:pPr>
              <w:pStyle w:val="a1"/>
              <w:tabs>
                <w:tab w:val="clear" w:pos="1080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9" w:type="dxa"/>
            <w:gridSpan w:val="3"/>
          </w:tcPr>
          <w:p w14:paraId="0E1E0A70" w14:textId="77777777" w:rsidR="00B96B62" w:rsidRPr="00B4269E" w:rsidRDefault="00B96B6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40B8" w:rsidRPr="00B4269E" w14:paraId="0FFA0338" w14:textId="77777777" w:rsidTr="00B31678">
        <w:tc>
          <w:tcPr>
            <w:tcW w:w="5787" w:type="dxa"/>
          </w:tcPr>
          <w:p w14:paraId="7EF21767" w14:textId="37D0C3E9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2878C12E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3B97D7CE" w14:textId="34E1C5C5" w:rsidR="002A40B8" w:rsidRDefault="00D24A2A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150,923</w:t>
            </w:r>
          </w:p>
        </w:tc>
        <w:tc>
          <w:tcPr>
            <w:tcW w:w="270" w:type="dxa"/>
          </w:tcPr>
          <w:p w14:paraId="4B3EC85C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299590C" w14:textId="1FD31F7D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163,790</w:t>
            </w:r>
          </w:p>
        </w:tc>
      </w:tr>
      <w:tr w:rsidR="002A40B8" w:rsidRPr="00B4269E" w14:paraId="0F2C1389" w14:textId="77777777" w:rsidTr="00B31678">
        <w:tc>
          <w:tcPr>
            <w:tcW w:w="5787" w:type="dxa"/>
          </w:tcPr>
          <w:p w14:paraId="0657752E" w14:textId="4881DB21" w:rsidR="002A40B8" w:rsidRPr="004A40F1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</w:pPr>
            <w:r w:rsidRPr="004A40F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ลูกหนี้เงินทดรองจ่าย</w:t>
            </w:r>
          </w:p>
        </w:tc>
        <w:tc>
          <w:tcPr>
            <w:tcW w:w="810" w:type="dxa"/>
          </w:tcPr>
          <w:p w14:paraId="64372C97" w14:textId="77777777" w:rsidR="002A40B8" w:rsidRPr="004A40F1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33B6969D" w14:textId="157557BD" w:rsidR="002A40B8" w:rsidRPr="004A40F1" w:rsidRDefault="003F0FC4" w:rsidP="00EA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  <w:r w:rsidRPr="004A40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BCE53D" w14:textId="77777777" w:rsidR="002A40B8" w:rsidRPr="004A40F1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FB35E0E" w14:textId="202300A0" w:rsidR="002A40B8" w:rsidRPr="004A40F1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40F1">
              <w:rPr>
                <w:rFonts w:asciiTheme="majorBidi" w:hAnsiTheme="majorBidi" w:cstheme="majorBidi" w:hint="cs"/>
                <w:sz w:val="30"/>
                <w:szCs w:val="30"/>
                <w:cs/>
              </w:rPr>
              <w:t>131</w:t>
            </w:r>
            <w:r w:rsidRPr="004A40F1">
              <w:rPr>
                <w:rFonts w:asciiTheme="majorBidi" w:hAnsiTheme="majorBidi" w:cstheme="majorBidi"/>
                <w:sz w:val="30"/>
                <w:szCs w:val="30"/>
              </w:rPr>
              <w:t>,610</w:t>
            </w:r>
          </w:p>
        </w:tc>
      </w:tr>
      <w:tr w:rsidR="002A40B8" w:rsidRPr="00B4269E" w14:paraId="7DA32FF2" w14:textId="77777777" w:rsidTr="00B31678">
        <w:tc>
          <w:tcPr>
            <w:tcW w:w="5787" w:type="dxa"/>
          </w:tcPr>
          <w:p w14:paraId="1985B989" w14:textId="6BD85AA3" w:rsidR="002A40B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3A2B885F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331B88EB" w14:textId="3385DA6A" w:rsidR="002A40B8" w:rsidRDefault="00D24A2A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36,04</w:t>
            </w:r>
            <w:r w:rsidR="00BF1FF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2606222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6A18620" w14:textId="007F51FF" w:rsidR="002A40B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36,450</w:t>
            </w:r>
          </w:p>
        </w:tc>
      </w:tr>
      <w:tr w:rsidR="002A40B8" w:rsidRPr="00B4269E" w14:paraId="5B40D47E" w14:textId="77777777" w:rsidTr="00B31678">
        <w:tc>
          <w:tcPr>
            <w:tcW w:w="5787" w:type="dxa"/>
          </w:tcPr>
          <w:p w14:paraId="42F20B60" w14:textId="4CF0EA9F" w:rsidR="002A40B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ค่าเบี้ยประกันจ่ายล่วงหน้า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5AAB3857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759D52F8" w14:textId="77777777" w:rsidR="002A40B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84ED7B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997450D" w14:textId="77777777" w:rsidR="002A40B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40B8" w:rsidRPr="00B4269E" w14:paraId="55CE2A38" w14:textId="77777777" w:rsidTr="00B31678">
        <w:tc>
          <w:tcPr>
            <w:tcW w:w="5787" w:type="dxa"/>
          </w:tcPr>
          <w:p w14:paraId="1F740007" w14:textId="5165C5EE" w:rsidR="002A40B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 </w:t>
            </w:r>
          </w:p>
        </w:tc>
        <w:tc>
          <w:tcPr>
            <w:tcW w:w="810" w:type="dxa"/>
          </w:tcPr>
          <w:p w14:paraId="4031C258" w14:textId="49275022" w:rsidR="002A40B8" w:rsidRPr="00B4269E" w:rsidRDefault="00411CFF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33" w:type="dxa"/>
          </w:tcPr>
          <w:p w14:paraId="4FF96D7A" w14:textId="2F8FB32B" w:rsidR="002A40B8" w:rsidRDefault="00D24A2A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26,665</w:t>
            </w:r>
          </w:p>
        </w:tc>
        <w:tc>
          <w:tcPr>
            <w:tcW w:w="270" w:type="dxa"/>
          </w:tcPr>
          <w:p w14:paraId="2EE9D469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B8699FB" w14:textId="5B9FD5C3" w:rsidR="002A40B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29,999</w:t>
            </w:r>
          </w:p>
        </w:tc>
      </w:tr>
      <w:tr w:rsidR="002A40B8" w:rsidRPr="00B4269E" w14:paraId="54858ACB" w14:textId="77777777" w:rsidTr="00B31678">
        <w:tc>
          <w:tcPr>
            <w:tcW w:w="5787" w:type="dxa"/>
          </w:tcPr>
          <w:p w14:paraId="789F0F54" w14:textId="657A5562" w:rsidR="002A40B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- กิจการอื่น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091C0467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12E192B3" w14:textId="3513FAE0" w:rsidR="002A40B8" w:rsidRDefault="00D24A2A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50,704</w:t>
            </w:r>
          </w:p>
        </w:tc>
        <w:tc>
          <w:tcPr>
            <w:tcW w:w="270" w:type="dxa"/>
          </w:tcPr>
          <w:p w14:paraId="72C5A81A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3CEEDCD" w14:textId="1412B967" w:rsidR="002A40B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59,571</w:t>
            </w:r>
          </w:p>
        </w:tc>
      </w:tr>
      <w:tr w:rsidR="002A40B8" w:rsidRPr="00B4269E" w14:paraId="11C362BA" w14:textId="77777777" w:rsidTr="00B31678">
        <w:trPr>
          <w:trHeight w:val="452"/>
        </w:trPr>
        <w:tc>
          <w:tcPr>
            <w:tcW w:w="5787" w:type="dxa"/>
          </w:tcPr>
          <w:p w14:paraId="500E331F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810" w:type="dxa"/>
          </w:tcPr>
          <w:p w14:paraId="4BCC03DA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6CBCA8FF" w14:textId="1591C057" w:rsidR="002A40B8" w:rsidRPr="00B4269E" w:rsidRDefault="00D24A2A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40F1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A40F1">
              <w:rPr>
                <w:rFonts w:asciiTheme="majorBidi" w:hAnsiTheme="majorBidi" w:cstheme="majorBidi"/>
                <w:sz w:val="30"/>
                <w:szCs w:val="30"/>
              </w:rPr>
              <w:t>020</w:t>
            </w:r>
          </w:p>
        </w:tc>
        <w:tc>
          <w:tcPr>
            <w:tcW w:w="270" w:type="dxa"/>
          </w:tcPr>
          <w:p w14:paraId="1CAC2092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left w:val="nil"/>
            </w:tcBorders>
          </w:tcPr>
          <w:p w14:paraId="126A441A" w14:textId="3DA4BEE6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117,962</w:t>
            </w:r>
          </w:p>
        </w:tc>
      </w:tr>
      <w:tr w:rsidR="002A40B8" w:rsidRPr="00B4269E" w14:paraId="059D780F" w14:textId="77777777" w:rsidTr="00B31678">
        <w:tc>
          <w:tcPr>
            <w:tcW w:w="5787" w:type="dxa"/>
          </w:tcPr>
          <w:p w14:paraId="0FAF45C7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52148C5A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79594736" w14:textId="0543F366" w:rsidR="002A40B8" w:rsidRPr="00B4269E" w:rsidRDefault="004A40F1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</w:t>
            </w:r>
            <w:r w:rsidR="00D24A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270" w:type="dxa"/>
          </w:tcPr>
          <w:p w14:paraId="710DDFBF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</w:tcBorders>
          </w:tcPr>
          <w:p w14:paraId="3C4D896A" w14:textId="49115973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539,382</w:t>
            </w:r>
          </w:p>
        </w:tc>
      </w:tr>
      <w:tr w:rsidR="002A40B8" w:rsidRPr="00B4269E" w14:paraId="327CE6C9" w14:textId="77777777" w:rsidTr="00B31678">
        <w:tc>
          <w:tcPr>
            <w:tcW w:w="5787" w:type="dxa"/>
          </w:tcPr>
          <w:p w14:paraId="0513950B" w14:textId="44D842CB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D46CD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</w:t>
            </w:r>
            <w:r w:rsidR="00827935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810" w:type="dxa"/>
          </w:tcPr>
          <w:p w14:paraId="5B49864F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EB27132" w14:textId="7AF9BF61" w:rsidR="002A40B8" w:rsidRPr="00B4269E" w:rsidRDefault="00D24A2A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(76,077)</w:t>
            </w:r>
          </w:p>
        </w:tc>
        <w:tc>
          <w:tcPr>
            <w:tcW w:w="270" w:type="dxa"/>
          </w:tcPr>
          <w:p w14:paraId="0EAD659B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</w:tcBorders>
          </w:tcPr>
          <w:p w14:paraId="2D1FA801" w14:textId="02A068C3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(76,077)</w:t>
            </w:r>
          </w:p>
        </w:tc>
      </w:tr>
      <w:tr w:rsidR="002A40B8" w:rsidRPr="00B4269E" w14:paraId="78E26060" w14:textId="77777777" w:rsidTr="00B31678">
        <w:tc>
          <w:tcPr>
            <w:tcW w:w="5787" w:type="dxa"/>
          </w:tcPr>
          <w:p w14:paraId="7CAE7E3D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4D2DE677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74EF4A41" w14:textId="061676C2" w:rsidR="002A40B8" w:rsidRPr="00B4269E" w:rsidRDefault="00D24A2A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A4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A4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</w:t>
            </w:r>
          </w:p>
        </w:tc>
        <w:tc>
          <w:tcPr>
            <w:tcW w:w="270" w:type="dxa"/>
          </w:tcPr>
          <w:p w14:paraId="1B009674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09896EB" w14:textId="45E4A6CF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463,305</w:t>
            </w:r>
          </w:p>
        </w:tc>
      </w:tr>
    </w:tbl>
    <w:p w14:paraId="451F8B8C" w14:textId="23CD0620" w:rsidR="004374AB" w:rsidRDefault="004374AB" w:rsidP="00437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0C309A8" w14:textId="66D644F0" w:rsidR="004374AB" w:rsidRPr="000B5A4C" w:rsidRDefault="004374AB" w:rsidP="000B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บริษัทมีลูกหนี้เงินทดรองจ่ายจำนวน </w:t>
      </w:r>
      <w:r>
        <w:rPr>
          <w:rFonts w:asciiTheme="majorBidi" w:hAnsiTheme="majorBidi" w:cstheme="majorBidi"/>
          <w:sz w:val="30"/>
          <w:szCs w:val="30"/>
        </w:rPr>
        <w:t xml:space="preserve">131.6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ซึ่งบริษัทได้รับชำระคืนเงินดังกล่าวเต็มจำนวนแล้วในเดือนมกราคม </w:t>
      </w:r>
      <w:r>
        <w:rPr>
          <w:rFonts w:asciiTheme="majorBidi" w:hAnsiTheme="majorBidi" w:cstheme="majorBidi"/>
          <w:sz w:val="30"/>
          <w:szCs w:val="30"/>
        </w:rPr>
        <w:t>2565</w:t>
      </w:r>
    </w:p>
    <w:p w14:paraId="06C7F737" w14:textId="38DBF8DD" w:rsidR="00E1753B" w:rsidRDefault="00E17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4BE50E1" w14:textId="47B7BB07" w:rsidR="00401029" w:rsidRPr="00B4269E" w:rsidRDefault="001037B7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401029" w:rsidRPr="00B4269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401029" w:rsidRPr="00B4269E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34318C73" w14:textId="77777777" w:rsidR="007C50C8" w:rsidRPr="00B4269E" w:rsidRDefault="007C50C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85"/>
        <w:gridCol w:w="657"/>
        <w:gridCol w:w="1098"/>
        <w:gridCol w:w="270"/>
        <w:gridCol w:w="1161"/>
      </w:tblGrid>
      <w:tr w:rsidR="002A40B8" w:rsidRPr="00B4269E" w14:paraId="568F1E3C" w14:textId="77777777" w:rsidTr="00B31678">
        <w:tc>
          <w:tcPr>
            <w:tcW w:w="5985" w:type="dxa"/>
          </w:tcPr>
          <w:p w14:paraId="6BE5E0E8" w14:textId="77777777" w:rsidR="002A40B8" w:rsidRPr="00B4269E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57" w:type="dxa"/>
          </w:tcPr>
          <w:p w14:paraId="6CF208E8" w14:textId="77777777" w:rsidR="002A40B8" w:rsidRPr="00B4269E" w:rsidRDefault="002A40B8" w:rsidP="002A40B8">
            <w:pPr>
              <w:pStyle w:val="a1"/>
              <w:tabs>
                <w:tab w:val="clear" w:pos="1080"/>
              </w:tabs>
              <w:ind w:left="-108" w:right="-90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1098" w:type="dxa"/>
          </w:tcPr>
          <w:p w14:paraId="1C4CAA63" w14:textId="28A49555" w:rsidR="002A40B8" w:rsidRPr="00B4269E" w:rsidRDefault="002A40B8" w:rsidP="002A40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70" w:type="dxa"/>
          </w:tcPr>
          <w:p w14:paraId="4431666A" w14:textId="77777777" w:rsidR="002A40B8" w:rsidRPr="00B4269E" w:rsidRDefault="002A40B8" w:rsidP="002A40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1" w:type="dxa"/>
          </w:tcPr>
          <w:p w14:paraId="3632D12B" w14:textId="52C743FC" w:rsidR="002A40B8" w:rsidRPr="00B4269E" w:rsidRDefault="002A40B8" w:rsidP="002A40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2A40B8" w:rsidRPr="00B4269E" w14:paraId="34D26DE3" w14:textId="77777777" w:rsidTr="00B31678">
        <w:tc>
          <w:tcPr>
            <w:tcW w:w="5985" w:type="dxa"/>
          </w:tcPr>
          <w:p w14:paraId="4B87C5CD" w14:textId="77777777" w:rsidR="002A40B8" w:rsidRPr="00B4269E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7" w:type="dxa"/>
          </w:tcPr>
          <w:p w14:paraId="32BC39CB" w14:textId="77777777" w:rsidR="002A40B8" w:rsidRPr="00B4269E" w:rsidRDefault="002A40B8" w:rsidP="002A40B8">
            <w:pPr>
              <w:pStyle w:val="a1"/>
              <w:tabs>
                <w:tab w:val="clear" w:pos="1080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529" w:type="dxa"/>
            <w:gridSpan w:val="3"/>
          </w:tcPr>
          <w:p w14:paraId="7A01DEEF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40B8" w:rsidRPr="00B4269E" w14:paraId="603C07FD" w14:textId="77777777" w:rsidTr="00B31678">
        <w:tc>
          <w:tcPr>
            <w:tcW w:w="5985" w:type="dxa"/>
          </w:tcPr>
          <w:p w14:paraId="07CE6912" w14:textId="77777777" w:rsidR="002A40B8" w:rsidRPr="00B4269E" w:rsidRDefault="002A40B8" w:rsidP="002A40B8">
            <w:pPr>
              <w:pStyle w:val="Heading9"/>
              <w:rPr>
                <w:rFonts w:asciiTheme="majorBidi" w:hAnsiTheme="majorBidi" w:cstheme="majorBidi"/>
              </w:rPr>
            </w:pPr>
            <w:r w:rsidRPr="00B4269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657" w:type="dxa"/>
          </w:tcPr>
          <w:p w14:paraId="14A19595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15F437E5" w14:textId="236844FC" w:rsidR="002A40B8" w:rsidRPr="00B4269E" w:rsidRDefault="003216AF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53,321</w:t>
            </w:r>
          </w:p>
        </w:tc>
        <w:tc>
          <w:tcPr>
            <w:tcW w:w="270" w:type="dxa"/>
          </w:tcPr>
          <w:p w14:paraId="5510F999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7443F46" w14:textId="17E1D361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27,537</w:t>
            </w:r>
          </w:p>
        </w:tc>
      </w:tr>
      <w:tr w:rsidR="002A40B8" w:rsidRPr="00B4269E" w14:paraId="2E1AC1D3" w14:textId="77777777" w:rsidTr="00B31678">
        <w:tc>
          <w:tcPr>
            <w:tcW w:w="5985" w:type="dxa"/>
          </w:tcPr>
          <w:p w14:paraId="7A0B7183" w14:textId="6D36AEF8" w:rsidR="002A40B8" w:rsidRPr="00B4269E" w:rsidRDefault="002A40B8" w:rsidP="002A40B8">
            <w:pPr>
              <w:pStyle w:val="Heading9"/>
              <w:rPr>
                <w:rFonts w:asciiTheme="majorBidi" w:hAnsiTheme="majorBidi" w:cstheme="majorBidi"/>
                <w:cs/>
              </w:rPr>
            </w:pPr>
            <w:r w:rsidRPr="00B4269E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B4269E">
              <w:rPr>
                <w:rFonts w:asciiTheme="majorBidi" w:hAnsiTheme="majorBidi" w:cstheme="majorBidi"/>
                <w:cs/>
              </w:rPr>
              <w:t>ค่าเผื่อการปรับล</w:t>
            </w:r>
            <w:r>
              <w:rPr>
                <w:rFonts w:asciiTheme="majorBidi" w:hAnsiTheme="majorBidi" w:cstheme="majorBidi" w:hint="cs"/>
                <w:cs/>
              </w:rPr>
              <w:t>ดเป็นมูลค่าสุทธิ</w:t>
            </w:r>
            <w:r w:rsidRPr="00B4269E">
              <w:rPr>
                <w:rFonts w:asciiTheme="majorBidi" w:hAnsiTheme="majorBidi" w:cstheme="majorBidi"/>
                <w:cs/>
              </w:rPr>
              <w:t>ที่</w:t>
            </w:r>
            <w:r>
              <w:rPr>
                <w:rFonts w:asciiTheme="majorBidi" w:hAnsiTheme="majorBidi" w:cstheme="majorBidi" w:hint="cs"/>
                <w:cs/>
              </w:rPr>
              <w:t>คาดว่า</w:t>
            </w:r>
            <w:r w:rsidRPr="00B4269E">
              <w:rPr>
                <w:rFonts w:asciiTheme="majorBidi" w:hAnsiTheme="majorBidi" w:cstheme="majorBidi"/>
                <w:cs/>
              </w:rPr>
              <w:t>จะได้รับ</w:t>
            </w:r>
          </w:p>
        </w:tc>
        <w:tc>
          <w:tcPr>
            <w:tcW w:w="657" w:type="dxa"/>
          </w:tcPr>
          <w:p w14:paraId="240EB16B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2B90F0A" w14:textId="239BC290" w:rsidR="002A40B8" w:rsidRPr="00B4269E" w:rsidRDefault="003216AF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(1,745)</w:t>
            </w:r>
          </w:p>
        </w:tc>
        <w:tc>
          <w:tcPr>
            <w:tcW w:w="270" w:type="dxa"/>
          </w:tcPr>
          <w:p w14:paraId="7082E32C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8520871" w14:textId="63E2A279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(6,170)</w:t>
            </w:r>
          </w:p>
        </w:tc>
      </w:tr>
      <w:tr w:rsidR="002A40B8" w:rsidRPr="00B4269E" w14:paraId="1AF0114B" w14:textId="77777777" w:rsidTr="00B31678">
        <w:tc>
          <w:tcPr>
            <w:tcW w:w="5985" w:type="dxa"/>
          </w:tcPr>
          <w:p w14:paraId="538A8F45" w14:textId="77777777" w:rsidR="002A40B8" w:rsidRPr="00B4269E" w:rsidRDefault="002A40B8" w:rsidP="002A40B8">
            <w:pPr>
              <w:pStyle w:val="Heading9"/>
              <w:rPr>
                <w:rFonts w:asciiTheme="majorBidi" w:hAnsiTheme="majorBidi" w:cstheme="majorBidi"/>
                <w:b/>
                <w:bCs/>
              </w:rPr>
            </w:pPr>
            <w:r w:rsidRPr="00B4269E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  <w:r w:rsidRPr="00B4269E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657" w:type="dxa"/>
          </w:tcPr>
          <w:p w14:paraId="05A73F2F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C2F9DE0" w14:textId="29321477" w:rsidR="002A40B8" w:rsidRPr="00B4269E" w:rsidRDefault="003216AF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51,576</w:t>
            </w:r>
          </w:p>
        </w:tc>
        <w:tc>
          <w:tcPr>
            <w:tcW w:w="270" w:type="dxa"/>
          </w:tcPr>
          <w:p w14:paraId="49C8963B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2F383904" w14:textId="2B87614A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21,367</w:t>
            </w:r>
          </w:p>
        </w:tc>
      </w:tr>
    </w:tbl>
    <w:p w14:paraId="0D694750" w14:textId="40639AA0" w:rsidR="00895F79" w:rsidRDefault="00895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A340A2B" w14:textId="1AE17FD0" w:rsidR="00E82227" w:rsidRDefault="00E82227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E82227" w:rsidSect="00BE620A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aperSrc w:first="7"/>
          <w:pgNumType w:start="14"/>
          <w:cols w:space="720"/>
          <w:titlePg/>
        </w:sectPr>
      </w:pPr>
    </w:p>
    <w:p w14:paraId="6F35235B" w14:textId="7D2FEF16" w:rsidR="000A7ADE" w:rsidRPr="0034568D" w:rsidRDefault="00186808" w:rsidP="00FA1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ab/>
      </w:r>
      <w:r w:rsidR="00681CA3" w:rsidRPr="004977F4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037B7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0A7ADE" w:rsidRPr="004977F4"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/>
          <w:b/>
          <w:bCs/>
          <w:sz w:val="30"/>
          <w:szCs w:val="30"/>
        </w:rPr>
        <w:t xml:space="preserve">     </w:t>
      </w:r>
      <w:r w:rsidR="000A7ADE" w:rsidRPr="004977F4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อาคารและอุปกรณ์</w:t>
      </w:r>
      <w:r w:rsidR="000B6F7B" w:rsidRPr="0034568D">
        <w:rPr>
          <w:rFonts w:asciiTheme="majorBidi" w:eastAsia="Angsana New" w:hAnsiTheme="majorBidi" w:cstheme="majorBidi"/>
          <w:b/>
          <w:bCs/>
          <w:sz w:val="30"/>
          <w:szCs w:val="30"/>
        </w:rPr>
        <w:t xml:space="preserve"> </w:t>
      </w:r>
    </w:p>
    <w:p w14:paraId="5301AD94" w14:textId="4E3F5AD5" w:rsidR="00F60C24" w:rsidRPr="0034568D" w:rsidRDefault="00F60C24" w:rsidP="00F60C2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14202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390"/>
        <w:gridCol w:w="1440"/>
        <w:gridCol w:w="270"/>
        <w:gridCol w:w="1440"/>
        <w:gridCol w:w="236"/>
        <w:gridCol w:w="34"/>
        <w:gridCol w:w="1350"/>
        <w:gridCol w:w="270"/>
        <w:gridCol w:w="1170"/>
        <w:gridCol w:w="63"/>
        <w:gridCol w:w="207"/>
        <w:gridCol w:w="63"/>
        <w:gridCol w:w="1242"/>
        <w:gridCol w:w="18"/>
        <w:gridCol w:w="9"/>
      </w:tblGrid>
      <w:tr w:rsidR="0034568D" w:rsidRPr="0034568D" w14:paraId="6104EB5E" w14:textId="77777777" w:rsidTr="00CD61AB">
        <w:tc>
          <w:tcPr>
            <w:tcW w:w="6390" w:type="dxa"/>
          </w:tcPr>
          <w:p w14:paraId="469AB6A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385E29B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</w:t>
            </w:r>
          </w:p>
        </w:tc>
        <w:tc>
          <w:tcPr>
            <w:tcW w:w="270" w:type="dxa"/>
          </w:tcPr>
          <w:p w14:paraId="0F74284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763A05DB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70" w:type="dxa"/>
            <w:gridSpan w:val="2"/>
          </w:tcPr>
          <w:p w14:paraId="2AFF8923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283CD0D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023B83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56005F4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3FD13CE7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591A4CE6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34568D" w14:paraId="65D3E1C4" w14:textId="77777777" w:rsidTr="00CD61AB">
        <w:tc>
          <w:tcPr>
            <w:tcW w:w="6390" w:type="dxa"/>
          </w:tcPr>
          <w:p w14:paraId="14C670D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1BE4572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ให้เช่า</w:t>
            </w: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ตาม</w:t>
            </w:r>
          </w:p>
        </w:tc>
        <w:tc>
          <w:tcPr>
            <w:tcW w:w="270" w:type="dxa"/>
          </w:tcPr>
          <w:p w14:paraId="21EF511A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75070A3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14:paraId="2A1ED909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7C790303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97574A3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A087672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71B4B619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3CBAD03F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34568D" w14:paraId="2F425197" w14:textId="77777777" w:rsidTr="00CD61AB">
        <w:tc>
          <w:tcPr>
            <w:tcW w:w="6390" w:type="dxa"/>
          </w:tcPr>
          <w:p w14:paraId="0C891717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02477CA4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สัญญาเช่า</w:t>
            </w:r>
          </w:p>
        </w:tc>
        <w:tc>
          <w:tcPr>
            <w:tcW w:w="270" w:type="dxa"/>
          </w:tcPr>
          <w:p w14:paraId="0B85444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1299CB3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และระบบ</w:t>
            </w:r>
          </w:p>
        </w:tc>
        <w:tc>
          <w:tcPr>
            <w:tcW w:w="270" w:type="dxa"/>
            <w:gridSpan w:val="2"/>
          </w:tcPr>
          <w:p w14:paraId="3116B366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4EED2F4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7C3A8E9D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6D7E15D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1917EBA3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45B797AB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34568D" w14:paraId="5F2971A0" w14:textId="77777777" w:rsidTr="00CD61AB">
        <w:trPr>
          <w:trHeight w:val="80"/>
        </w:trPr>
        <w:tc>
          <w:tcPr>
            <w:tcW w:w="6390" w:type="dxa"/>
          </w:tcPr>
          <w:p w14:paraId="1E40D8D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38CC42F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ดำเนินงาน</w:t>
            </w:r>
          </w:p>
        </w:tc>
        <w:tc>
          <w:tcPr>
            <w:tcW w:w="270" w:type="dxa"/>
          </w:tcPr>
          <w:p w14:paraId="0F30FB49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6524C9ED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70" w:type="dxa"/>
            <w:gridSpan w:val="2"/>
          </w:tcPr>
          <w:p w14:paraId="4F6381F5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377D6D52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61D7AA0B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9A35E3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7B62EF65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1D870076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34568D" w:rsidRPr="0034568D" w14:paraId="5628D0AF" w14:textId="77777777" w:rsidTr="00CD61AB">
        <w:trPr>
          <w:gridAfter w:val="1"/>
          <w:wAfter w:w="9" w:type="dxa"/>
        </w:trPr>
        <w:tc>
          <w:tcPr>
            <w:tcW w:w="6390" w:type="dxa"/>
            <w:vAlign w:val="bottom"/>
          </w:tcPr>
          <w:p w14:paraId="53F90142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803" w:type="dxa"/>
            <w:gridSpan w:val="13"/>
          </w:tcPr>
          <w:p w14:paraId="12B21DAA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4568D" w:rsidRPr="0034568D" w14:paraId="3C5950F9" w14:textId="77777777" w:rsidTr="004F3690">
        <w:tc>
          <w:tcPr>
            <w:tcW w:w="6390" w:type="dxa"/>
          </w:tcPr>
          <w:p w14:paraId="76DA9FD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1440" w:type="dxa"/>
          </w:tcPr>
          <w:p w14:paraId="3C31F163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6427F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231F2AF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37D04E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653F2B09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2DBED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29BDCE7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88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0766088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086240B7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254" w:right="-3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40B8" w:rsidRPr="00FB2AC7" w14:paraId="3E805DA1" w14:textId="77777777" w:rsidTr="004F3690">
        <w:tc>
          <w:tcPr>
            <w:tcW w:w="6390" w:type="dxa"/>
          </w:tcPr>
          <w:p w14:paraId="6E38DF3E" w14:textId="67013C22" w:rsidR="002A40B8" w:rsidRPr="00FB2AC7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B2AC7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  <w:r w:rsidRPr="00FB2AC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1 </w:t>
            </w:r>
            <w:r w:rsidRPr="00FB2AC7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มกราคม </w:t>
            </w:r>
            <w:r w:rsidRPr="00FB2AC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16D9336E" w14:textId="1EDB86C7" w:rsidR="002A40B8" w:rsidRPr="00FB2AC7" w:rsidRDefault="002A40B8" w:rsidP="002A40B8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2AC7">
              <w:rPr>
                <w:rFonts w:asciiTheme="majorBidi" w:hAnsiTheme="majorBidi" w:cstheme="majorBidi"/>
                <w:sz w:val="30"/>
                <w:szCs w:val="30"/>
              </w:rPr>
              <w:t>11,684,617</w:t>
            </w:r>
          </w:p>
        </w:tc>
        <w:tc>
          <w:tcPr>
            <w:tcW w:w="270" w:type="dxa"/>
          </w:tcPr>
          <w:p w14:paraId="2596B7A3" w14:textId="77777777" w:rsidR="002A40B8" w:rsidRPr="00FB2AC7" w:rsidRDefault="002A40B8" w:rsidP="002A40B8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20FB64B" w14:textId="12E0B8FF" w:rsidR="002A40B8" w:rsidRPr="00FB2AC7" w:rsidRDefault="002A40B8" w:rsidP="002A40B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B2AC7">
              <w:rPr>
                <w:rFonts w:asciiTheme="majorBidi" w:hAnsiTheme="majorBidi" w:cstheme="majorBidi"/>
                <w:sz w:val="30"/>
                <w:szCs w:val="30"/>
              </w:rPr>
              <w:t>134,691</w:t>
            </w:r>
          </w:p>
        </w:tc>
        <w:tc>
          <w:tcPr>
            <w:tcW w:w="236" w:type="dxa"/>
          </w:tcPr>
          <w:p w14:paraId="4FD11910" w14:textId="77777777" w:rsidR="002A40B8" w:rsidRPr="00FB2AC7" w:rsidRDefault="002A40B8" w:rsidP="002A40B8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23BB4F09" w14:textId="0DDF60D9" w:rsidR="002A40B8" w:rsidRPr="00FB2AC7" w:rsidRDefault="002A40B8" w:rsidP="002A40B8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2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2AC7">
              <w:rPr>
                <w:rFonts w:asciiTheme="majorBidi" w:hAnsiTheme="majorBidi" w:cstheme="majorBidi"/>
                <w:sz w:val="30"/>
                <w:szCs w:val="30"/>
              </w:rPr>
              <w:t>68,459</w:t>
            </w:r>
          </w:p>
        </w:tc>
        <w:tc>
          <w:tcPr>
            <w:tcW w:w="270" w:type="dxa"/>
          </w:tcPr>
          <w:p w14:paraId="63D3C60A" w14:textId="77777777" w:rsidR="002A40B8" w:rsidRPr="00FB2AC7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E614932" w14:textId="2037D371" w:rsidR="002A40B8" w:rsidRPr="00FB2AC7" w:rsidRDefault="002A40B8" w:rsidP="002A40B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2AC7">
              <w:rPr>
                <w:rFonts w:asciiTheme="majorBidi" w:hAnsiTheme="majorBidi" w:cstheme="majorBidi"/>
                <w:sz w:val="30"/>
                <w:szCs w:val="30"/>
              </w:rPr>
              <w:t>20,899</w:t>
            </w:r>
          </w:p>
        </w:tc>
        <w:tc>
          <w:tcPr>
            <w:tcW w:w="270" w:type="dxa"/>
            <w:gridSpan w:val="2"/>
          </w:tcPr>
          <w:p w14:paraId="0541DBA9" w14:textId="77777777" w:rsidR="002A40B8" w:rsidRPr="00FB2AC7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4A94835D" w14:textId="4BF6C16B" w:rsidR="002A40B8" w:rsidRPr="00FB2AC7" w:rsidRDefault="002A40B8" w:rsidP="002A40B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2A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11,908,666</w:t>
            </w:r>
          </w:p>
        </w:tc>
      </w:tr>
      <w:tr w:rsidR="002A40B8" w:rsidRPr="0034568D" w14:paraId="744E7DBF" w14:textId="77777777" w:rsidTr="00CD61AB">
        <w:tc>
          <w:tcPr>
            <w:tcW w:w="6390" w:type="dxa"/>
          </w:tcPr>
          <w:p w14:paraId="04AC37BC" w14:textId="0BA5C455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440" w:type="dxa"/>
          </w:tcPr>
          <w:p w14:paraId="5DE2D06E" w14:textId="11079CCA" w:rsidR="002A40B8" w:rsidRPr="0034568D" w:rsidRDefault="002A40B8" w:rsidP="002A40B8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1,272,532</w:t>
            </w:r>
          </w:p>
        </w:tc>
        <w:tc>
          <w:tcPr>
            <w:tcW w:w="270" w:type="dxa"/>
          </w:tcPr>
          <w:p w14:paraId="61630172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E3B6B6D" w14:textId="2B2CF5B3" w:rsidR="002A40B8" w:rsidRPr="00BC20E8" w:rsidRDefault="002A40B8" w:rsidP="002A40B8">
            <w:pPr>
              <w:pStyle w:val="acctfourfigures"/>
              <w:tabs>
                <w:tab w:val="clear" w:pos="765"/>
                <w:tab w:val="decimal" w:pos="1157"/>
              </w:tabs>
              <w:spacing w:line="240" w:lineRule="auto"/>
              <w:ind w:left="-117" w:right="7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</w:t>
            </w:r>
            <w:r w:rsidR="00E65FCF"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799</w:t>
            </w:r>
          </w:p>
        </w:tc>
        <w:tc>
          <w:tcPr>
            <w:tcW w:w="236" w:type="dxa"/>
          </w:tcPr>
          <w:p w14:paraId="3894F57D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459A7B6D" w14:textId="44E0FACB" w:rsidR="002A40B8" w:rsidRPr="00BC20E8" w:rsidRDefault="002A40B8" w:rsidP="002A40B8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2" w:right="3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1,999</w:t>
            </w:r>
          </w:p>
        </w:tc>
        <w:tc>
          <w:tcPr>
            <w:tcW w:w="270" w:type="dxa"/>
          </w:tcPr>
          <w:p w14:paraId="527DD538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069B044" w14:textId="52590920" w:rsidR="002A40B8" w:rsidRPr="00BC20E8" w:rsidRDefault="002A40B8" w:rsidP="002A40B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17" w:right="3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</w:t>
            </w:r>
            <w:r w:rsidR="00E65FCF"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167</w:t>
            </w:r>
          </w:p>
        </w:tc>
        <w:tc>
          <w:tcPr>
            <w:tcW w:w="270" w:type="dxa"/>
            <w:gridSpan w:val="2"/>
          </w:tcPr>
          <w:p w14:paraId="319C0243" w14:textId="77777777" w:rsidR="002A40B8" w:rsidRPr="0034568D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490F8AD9" w14:textId="56C08ED6" w:rsidR="002A40B8" w:rsidRPr="0034568D" w:rsidRDefault="002A40B8" w:rsidP="002A40B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1,281,497</w:t>
            </w:r>
          </w:p>
        </w:tc>
      </w:tr>
      <w:tr w:rsidR="002A40B8" w:rsidRPr="0034568D" w14:paraId="3BD478B5" w14:textId="77777777" w:rsidTr="00CD61AB">
        <w:tc>
          <w:tcPr>
            <w:tcW w:w="6390" w:type="dxa"/>
          </w:tcPr>
          <w:p w14:paraId="023AFD34" w14:textId="1C5252CF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โอน</w:t>
            </w:r>
          </w:p>
        </w:tc>
        <w:tc>
          <w:tcPr>
            <w:tcW w:w="1440" w:type="dxa"/>
            <w:vAlign w:val="bottom"/>
          </w:tcPr>
          <w:p w14:paraId="2C106E43" w14:textId="60BA5C00" w:rsidR="002A40B8" w:rsidRPr="0034568D" w:rsidRDefault="002A40B8" w:rsidP="002A40B8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(2,592,430)</w:t>
            </w:r>
          </w:p>
        </w:tc>
        <w:tc>
          <w:tcPr>
            <w:tcW w:w="270" w:type="dxa"/>
          </w:tcPr>
          <w:p w14:paraId="0D62C6EE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17640A0" w14:textId="07AD2858" w:rsidR="002A40B8" w:rsidRPr="00BC20E8" w:rsidRDefault="002A40B8" w:rsidP="002A40B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17" w:right="2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99FB63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3E4DE6D2" w14:textId="013DBFE2" w:rsidR="002A40B8" w:rsidRPr="00BC20E8" w:rsidRDefault="002A40B8" w:rsidP="002A40B8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9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9CE8AB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796D4EB" w14:textId="27588355" w:rsidR="002A40B8" w:rsidRPr="00BC20E8" w:rsidRDefault="005E43DD" w:rsidP="005E43DD">
            <w:pPr>
              <w:pStyle w:val="acctfourfigures"/>
              <w:tabs>
                <w:tab w:val="clear" w:pos="765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     </w:t>
            </w:r>
            <w:r w:rsidR="002A40B8"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0730B53" w14:textId="77777777" w:rsidR="002A40B8" w:rsidRPr="0034568D" w:rsidRDefault="002A40B8" w:rsidP="002A40B8">
            <w:pPr>
              <w:widowControl w:val="0"/>
              <w:tabs>
                <w:tab w:val="clear" w:pos="907"/>
                <w:tab w:val="decimal" w:pos="612"/>
                <w:tab w:val="decimal" w:pos="792"/>
              </w:tabs>
              <w:spacing w:line="240" w:lineRule="auto"/>
              <w:ind w:left="-117" w:right="-11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gridSpan w:val="4"/>
          </w:tcPr>
          <w:p w14:paraId="28861B5D" w14:textId="4E247D44" w:rsidR="002A40B8" w:rsidRPr="0034568D" w:rsidRDefault="002A40B8" w:rsidP="002A40B8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(2,592,430)</w:t>
            </w:r>
          </w:p>
        </w:tc>
      </w:tr>
      <w:tr w:rsidR="002A40B8" w:rsidRPr="0034568D" w14:paraId="798AF151" w14:textId="77777777" w:rsidTr="00CD61AB">
        <w:tc>
          <w:tcPr>
            <w:tcW w:w="6390" w:type="dxa"/>
          </w:tcPr>
          <w:p w14:paraId="61277AE3" w14:textId="2262DCFB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A24D14" w14:textId="6C728716" w:rsidR="002A40B8" w:rsidRPr="0034568D" w:rsidRDefault="002A40B8" w:rsidP="002A40B8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7" w:right="2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73C058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A6E621" w14:textId="4785CED8" w:rsidR="002A40B8" w:rsidRPr="00BC20E8" w:rsidRDefault="002A40B8" w:rsidP="002A40B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17" w:right="2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D76AFC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vAlign w:val="bottom"/>
          </w:tcPr>
          <w:p w14:paraId="3A302E13" w14:textId="55CF54C1" w:rsidR="002A40B8" w:rsidRPr="00BC20E8" w:rsidRDefault="002A40B8" w:rsidP="002A40B8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(347)</w:t>
            </w:r>
          </w:p>
        </w:tc>
        <w:tc>
          <w:tcPr>
            <w:tcW w:w="270" w:type="dxa"/>
          </w:tcPr>
          <w:p w14:paraId="65645149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8F5B2C" w14:textId="4AFB5535" w:rsidR="002A40B8" w:rsidRPr="00BC20E8" w:rsidRDefault="002A40B8" w:rsidP="002A40B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(6,699)</w:t>
            </w:r>
          </w:p>
        </w:tc>
        <w:tc>
          <w:tcPr>
            <w:tcW w:w="270" w:type="dxa"/>
            <w:gridSpan w:val="2"/>
          </w:tcPr>
          <w:p w14:paraId="1AA99847" w14:textId="77777777" w:rsidR="002A40B8" w:rsidRPr="0034568D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  <w:tcBorders>
              <w:bottom w:val="single" w:sz="4" w:space="0" w:color="auto"/>
            </w:tcBorders>
          </w:tcPr>
          <w:p w14:paraId="7743A7D8" w14:textId="5F8C29C0" w:rsidR="002A40B8" w:rsidRPr="0034568D" w:rsidRDefault="002A40B8" w:rsidP="002A40B8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(7,046)</w:t>
            </w:r>
          </w:p>
        </w:tc>
      </w:tr>
      <w:tr w:rsidR="002A40B8" w:rsidRPr="0034568D" w14:paraId="28C585F1" w14:textId="77777777" w:rsidTr="00CD61AB">
        <w:tc>
          <w:tcPr>
            <w:tcW w:w="6390" w:type="dxa"/>
          </w:tcPr>
          <w:p w14:paraId="27053049" w14:textId="4B498AF2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4 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1A1D5D" w14:textId="1F2AA290" w:rsidR="002A40B8" w:rsidRPr="0034568D" w:rsidRDefault="002A40B8" w:rsidP="002A40B8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10,364,719</w:t>
            </w:r>
          </w:p>
        </w:tc>
        <w:tc>
          <w:tcPr>
            <w:tcW w:w="270" w:type="dxa"/>
          </w:tcPr>
          <w:p w14:paraId="3DE53F25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B4376D" w14:textId="5F02BA73" w:rsidR="002A40B8" w:rsidRPr="00BC20E8" w:rsidRDefault="002A40B8" w:rsidP="002A40B8">
            <w:pPr>
              <w:pStyle w:val="acctfourfigures"/>
              <w:tabs>
                <w:tab w:val="clear" w:pos="765"/>
                <w:tab w:val="decimal" w:pos="115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BC20E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13</w:t>
            </w:r>
            <w:r w:rsidR="00E65FCF" w:rsidRPr="00BC20E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8,49</w:t>
            </w:r>
            <w:r w:rsidR="00E65FCF" w:rsidRPr="00BC20E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02BF00EE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</w:tcPr>
          <w:p w14:paraId="74936401" w14:textId="5FC896B2" w:rsidR="002A40B8" w:rsidRPr="00BC20E8" w:rsidRDefault="002A40B8" w:rsidP="002A40B8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2" w:right="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70,111</w:t>
            </w:r>
          </w:p>
        </w:tc>
        <w:tc>
          <w:tcPr>
            <w:tcW w:w="270" w:type="dxa"/>
          </w:tcPr>
          <w:p w14:paraId="55706763" w14:textId="77777777" w:rsidR="002A40B8" w:rsidRPr="00BC20E8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3B1675" w14:textId="06EF3BB1" w:rsidR="002A40B8" w:rsidRPr="00BC20E8" w:rsidRDefault="002A40B8" w:rsidP="002A40B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17,</w:t>
            </w:r>
            <w:r w:rsidR="00E65FCF" w:rsidRPr="00BC20E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367</w:t>
            </w:r>
          </w:p>
        </w:tc>
        <w:tc>
          <w:tcPr>
            <w:tcW w:w="270" w:type="dxa"/>
            <w:gridSpan w:val="2"/>
          </w:tcPr>
          <w:p w14:paraId="79D96A01" w14:textId="77777777" w:rsidR="002A40B8" w:rsidRPr="0034568D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  <w:tcBorders>
              <w:top w:val="single" w:sz="4" w:space="0" w:color="auto"/>
            </w:tcBorders>
          </w:tcPr>
          <w:p w14:paraId="24C4B0F6" w14:textId="0F13D294" w:rsidR="002A40B8" w:rsidRPr="0034568D" w:rsidRDefault="002A40B8" w:rsidP="002A40B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10,590,687</w:t>
            </w:r>
          </w:p>
        </w:tc>
      </w:tr>
      <w:tr w:rsidR="002A40B8" w:rsidRPr="0034568D" w14:paraId="05939426" w14:textId="77777777" w:rsidTr="00CD61AB">
        <w:tc>
          <w:tcPr>
            <w:tcW w:w="6390" w:type="dxa"/>
          </w:tcPr>
          <w:p w14:paraId="3CB02759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440" w:type="dxa"/>
          </w:tcPr>
          <w:p w14:paraId="4CE24F08" w14:textId="11736C7C" w:rsidR="002A40B8" w:rsidRPr="0034568D" w:rsidRDefault="00464DCB" w:rsidP="002A40B8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</w:t>
            </w:r>
            <w:r w:rsidR="00BC7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C7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270" w:type="dxa"/>
          </w:tcPr>
          <w:p w14:paraId="20FECD9C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A229C22" w14:textId="53DCC757" w:rsidR="002A40B8" w:rsidRPr="00BC20E8" w:rsidRDefault="00E65FCF" w:rsidP="002A40B8">
            <w:pPr>
              <w:pStyle w:val="acctfourfigures"/>
              <w:tabs>
                <w:tab w:val="clear" w:pos="765"/>
                <w:tab w:val="decimal" w:pos="1120"/>
                <w:tab w:val="decimal" w:pos="1157"/>
              </w:tabs>
              <w:spacing w:line="240" w:lineRule="auto"/>
              <w:ind w:left="-117" w:right="7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10,492</w:t>
            </w:r>
          </w:p>
        </w:tc>
        <w:tc>
          <w:tcPr>
            <w:tcW w:w="236" w:type="dxa"/>
          </w:tcPr>
          <w:p w14:paraId="4CCCA29C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618727D7" w14:textId="7D69DAE3" w:rsidR="002A40B8" w:rsidRPr="00BC20E8" w:rsidRDefault="00464DCB" w:rsidP="002A40B8">
            <w:pPr>
              <w:pStyle w:val="acctfourfigures"/>
              <w:tabs>
                <w:tab w:val="clear" w:pos="765"/>
                <w:tab w:val="decimal" w:pos="1050"/>
                <w:tab w:val="decimal" w:pos="1224"/>
              </w:tabs>
              <w:spacing w:line="240" w:lineRule="auto"/>
              <w:ind w:left="-117" w:right="3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2,654</w:t>
            </w:r>
          </w:p>
        </w:tc>
        <w:tc>
          <w:tcPr>
            <w:tcW w:w="270" w:type="dxa"/>
          </w:tcPr>
          <w:p w14:paraId="191055E6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2BC1686" w14:textId="4D3D9CD0" w:rsidR="002A40B8" w:rsidRPr="00BC20E8" w:rsidRDefault="00E65FCF" w:rsidP="002A40B8">
            <w:pPr>
              <w:pStyle w:val="acctfourfigures"/>
              <w:tabs>
                <w:tab w:val="clear" w:pos="765"/>
                <w:tab w:val="decimal" w:pos="792"/>
                <w:tab w:val="decimal" w:pos="930"/>
              </w:tabs>
              <w:spacing w:line="240" w:lineRule="auto"/>
              <w:ind w:left="-117" w:right="3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10,359</w:t>
            </w:r>
          </w:p>
        </w:tc>
        <w:tc>
          <w:tcPr>
            <w:tcW w:w="270" w:type="dxa"/>
            <w:gridSpan w:val="2"/>
          </w:tcPr>
          <w:p w14:paraId="24B8CE79" w14:textId="77777777" w:rsidR="002A40B8" w:rsidRPr="0034568D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60D5CFD9" w14:textId="19627778" w:rsidR="002A40B8" w:rsidRPr="0034568D" w:rsidRDefault="00464DCB" w:rsidP="002A40B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</w:t>
            </w:r>
            <w:r w:rsidR="00BC7D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C7D0E">
              <w:rPr>
                <w:rFonts w:asciiTheme="majorBidi" w:hAnsiTheme="majorBidi" w:cstheme="majorBidi"/>
                <w:sz w:val="30"/>
                <w:szCs w:val="30"/>
              </w:rPr>
              <w:t>849</w:t>
            </w:r>
          </w:p>
        </w:tc>
      </w:tr>
      <w:tr w:rsidR="002A40B8" w:rsidRPr="0034568D" w14:paraId="0C01B77F" w14:textId="77777777" w:rsidTr="00CD61AB">
        <w:tc>
          <w:tcPr>
            <w:tcW w:w="6390" w:type="dxa"/>
          </w:tcPr>
          <w:p w14:paraId="09A720E4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โอน</w:t>
            </w:r>
          </w:p>
        </w:tc>
        <w:tc>
          <w:tcPr>
            <w:tcW w:w="1440" w:type="dxa"/>
            <w:vAlign w:val="bottom"/>
          </w:tcPr>
          <w:p w14:paraId="6BA58F4F" w14:textId="4426483E" w:rsidR="002A40B8" w:rsidRPr="0034568D" w:rsidRDefault="00464DCB" w:rsidP="002A40B8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(2,83</w:t>
            </w:r>
            <w:r w:rsidR="00BC7D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C7D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977CAA7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3A63360" w14:textId="57D84838" w:rsidR="002A40B8" w:rsidRPr="0034568D" w:rsidRDefault="00E65FCF" w:rsidP="002A40B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117" w:right="3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0DA105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27E73108" w14:textId="60FF3085" w:rsidR="002A40B8" w:rsidRPr="0034568D" w:rsidRDefault="00464DCB" w:rsidP="002A40B8">
            <w:pPr>
              <w:pStyle w:val="acctfourfigures"/>
              <w:tabs>
                <w:tab w:val="clear" w:pos="765"/>
                <w:tab w:val="decimal" w:pos="651"/>
                <w:tab w:val="decimal" w:pos="736"/>
              </w:tabs>
              <w:spacing w:line="240" w:lineRule="auto"/>
              <w:ind w:left="-117"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50CF2E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628F84C" w14:textId="4FB5AEB4" w:rsidR="002A40B8" w:rsidRPr="0034568D" w:rsidRDefault="00E65FCF" w:rsidP="002A40B8">
            <w:pPr>
              <w:pStyle w:val="acctfourfigures"/>
              <w:tabs>
                <w:tab w:val="clear" w:pos="765"/>
              </w:tabs>
              <w:spacing w:line="240" w:lineRule="auto"/>
              <w:ind w:left="604" w:right="-4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CCA3455" w14:textId="77777777" w:rsidR="002A40B8" w:rsidRPr="0034568D" w:rsidRDefault="002A40B8" w:rsidP="002A40B8">
            <w:pPr>
              <w:widowControl w:val="0"/>
              <w:tabs>
                <w:tab w:val="clear" w:pos="907"/>
                <w:tab w:val="decimal" w:pos="612"/>
                <w:tab w:val="decimal" w:pos="792"/>
              </w:tabs>
              <w:spacing w:line="240" w:lineRule="auto"/>
              <w:ind w:left="-117" w:right="-11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gridSpan w:val="4"/>
          </w:tcPr>
          <w:p w14:paraId="3446679D" w14:textId="47B01156" w:rsidR="002A40B8" w:rsidRPr="0034568D" w:rsidRDefault="00464DCB" w:rsidP="002A40B8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(2,83</w:t>
            </w:r>
            <w:r w:rsidR="00BC7D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C7D0E">
              <w:rPr>
                <w:rFonts w:asciiTheme="majorBidi" w:hAnsiTheme="majorBidi" w:cstheme="majorBidi"/>
                <w:sz w:val="30"/>
                <w:szCs w:val="30"/>
              </w:rPr>
              <w:t>812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A40B8" w:rsidRPr="0034568D" w14:paraId="102261AD" w14:textId="77777777" w:rsidTr="00CD61AB">
        <w:tc>
          <w:tcPr>
            <w:tcW w:w="6390" w:type="dxa"/>
          </w:tcPr>
          <w:p w14:paraId="38E94539" w14:textId="77777777" w:rsidR="002A40B8" w:rsidRPr="00667B63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68117D7D" w14:textId="0C797B2D" w:rsidR="002A40B8" w:rsidRPr="0034568D" w:rsidRDefault="00464DCB" w:rsidP="002A40B8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7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07FFD4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7EE0C36" w14:textId="1F57709A" w:rsidR="002A40B8" w:rsidRPr="0034568D" w:rsidRDefault="00E65FCF" w:rsidP="002A40B8">
            <w:pPr>
              <w:pStyle w:val="acctfourfigures"/>
              <w:tabs>
                <w:tab w:val="clear" w:pos="765"/>
                <w:tab w:val="decimal" w:pos="716"/>
                <w:tab w:val="decimal" w:pos="973"/>
              </w:tabs>
              <w:spacing w:line="240" w:lineRule="auto"/>
              <w:ind w:left="-117" w:right="3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571CD4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72F9DE19" w14:textId="191D7047" w:rsidR="002A40B8" w:rsidRPr="0034568D" w:rsidRDefault="00464DCB" w:rsidP="002A40B8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(5,64</w:t>
            </w:r>
            <w:r w:rsidR="00A1406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6CA67FB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E03EE9C" w14:textId="08289C85" w:rsidR="002A40B8" w:rsidRPr="0034568D" w:rsidRDefault="00E65FCF" w:rsidP="002A40B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(9,297)</w:t>
            </w:r>
          </w:p>
        </w:tc>
        <w:tc>
          <w:tcPr>
            <w:tcW w:w="270" w:type="dxa"/>
            <w:gridSpan w:val="2"/>
          </w:tcPr>
          <w:p w14:paraId="07E5BC34" w14:textId="77777777" w:rsidR="002A40B8" w:rsidRPr="0034568D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1371CF17" w14:textId="3A9B154B" w:rsidR="002A40B8" w:rsidRPr="0034568D" w:rsidRDefault="00464DCB" w:rsidP="002A40B8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(14,94</w:t>
            </w:r>
            <w:r w:rsidR="00BC7D0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A40B8" w:rsidRPr="0034568D" w14:paraId="2BB72493" w14:textId="77777777" w:rsidTr="00CD61AB">
        <w:tc>
          <w:tcPr>
            <w:tcW w:w="6390" w:type="dxa"/>
          </w:tcPr>
          <w:p w14:paraId="1209E5CB" w14:textId="223F7430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C15C36" w14:textId="5DD06BC0" w:rsidR="002A40B8" w:rsidRPr="0034568D" w:rsidRDefault="00464DCB" w:rsidP="002A40B8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9,039,251</w:t>
            </w:r>
          </w:p>
        </w:tc>
        <w:tc>
          <w:tcPr>
            <w:tcW w:w="270" w:type="dxa"/>
          </w:tcPr>
          <w:p w14:paraId="34FB57B0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FCD23" w14:textId="7CFA2FDC" w:rsidR="002A40B8" w:rsidRPr="0034568D" w:rsidRDefault="00E65FCF" w:rsidP="002A40B8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148,982</w:t>
            </w:r>
          </w:p>
        </w:tc>
        <w:tc>
          <w:tcPr>
            <w:tcW w:w="236" w:type="dxa"/>
          </w:tcPr>
          <w:p w14:paraId="5B4D7528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945746" w14:textId="7098AD96" w:rsidR="002A40B8" w:rsidRPr="0034568D" w:rsidRDefault="00464DCB" w:rsidP="002A40B8">
            <w:pPr>
              <w:pStyle w:val="acctfourfigures"/>
              <w:tabs>
                <w:tab w:val="clear" w:pos="765"/>
                <w:tab w:val="decimal" w:pos="916"/>
                <w:tab w:val="decimal" w:pos="1050"/>
              </w:tabs>
              <w:spacing w:line="240" w:lineRule="auto"/>
              <w:ind w:left="-92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67,11</w:t>
            </w:r>
            <w:r w:rsidR="00A140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6E4E6CD" w14:textId="77777777" w:rsidR="002A40B8" w:rsidRPr="0034568D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6774686" w14:textId="5E74F6B4" w:rsidR="002A40B8" w:rsidRPr="0034568D" w:rsidRDefault="00E65FCF" w:rsidP="002A40B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18,429</w:t>
            </w:r>
          </w:p>
        </w:tc>
        <w:tc>
          <w:tcPr>
            <w:tcW w:w="270" w:type="dxa"/>
            <w:gridSpan w:val="2"/>
          </w:tcPr>
          <w:p w14:paraId="58D96CC7" w14:textId="77777777" w:rsidR="002A40B8" w:rsidRPr="0034568D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82EEFED" w14:textId="69B7B3C3" w:rsidR="002A40B8" w:rsidRPr="0034568D" w:rsidRDefault="00464DCB" w:rsidP="002A40B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9,273,77</w:t>
            </w:r>
            <w:r w:rsidR="00A140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2A40B8" w:rsidRPr="0034568D" w14:paraId="321A06FB" w14:textId="77777777" w:rsidTr="00CD61AB">
        <w:trPr>
          <w:gridAfter w:val="2"/>
          <w:wAfter w:w="27" w:type="dxa"/>
        </w:trPr>
        <w:tc>
          <w:tcPr>
            <w:tcW w:w="6390" w:type="dxa"/>
          </w:tcPr>
          <w:p w14:paraId="6153E540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6A8EA562" w14:textId="1D901906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7D6B9855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23BFFF20" w14:textId="20CAC263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17AB270C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1C05C896" w14:textId="6BB52EA1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ECD213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</w:tcPr>
          <w:p w14:paraId="2C43E37E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437B2247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65DEDEE6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</w:tbl>
    <w:p w14:paraId="0EAD3073" w14:textId="77777777" w:rsidR="00700B8C" w:rsidRDefault="00700B8C">
      <w:r>
        <w:br w:type="page"/>
      </w:r>
    </w:p>
    <w:tbl>
      <w:tblPr>
        <w:tblW w:w="14175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390"/>
        <w:gridCol w:w="1440"/>
        <w:gridCol w:w="270"/>
        <w:gridCol w:w="1440"/>
        <w:gridCol w:w="236"/>
        <w:gridCol w:w="34"/>
        <w:gridCol w:w="1350"/>
        <w:gridCol w:w="270"/>
        <w:gridCol w:w="1233"/>
        <w:gridCol w:w="270"/>
        <w:gridCol w:w="1242"/>
      </w:tblGrid>
      <w:tr w:rsidR="002A40B8" w:rsidRPr="0034568D" w14:paraId="478A966B" w14:textId="77777777" w:rsidTr="00700B8C">
        <w:tc>
          <w:tcPr>
            <w:tcW w:w="6390" w:type="dxa"/>
          </w:tcPr>
          <w:p w14:paraId="57BABDEB" w14:textId="21FD54DC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3214B604" w14:textId="790F65AB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</w:t>
            </w:r>
          </w:p>
        </w:tc>
        <w:tc>
          <w:tcPr>
            <w:tcW w:w="270" w:type="dxa"/>
          </w:tcPr>
          <w:p w14:paraId="5F978288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52777565" w14:textId="5EBC5AC3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70" w:type="dxa"/>
            <w:gridSpan w:val="2"/>
          </w:tcPr>
          <w:p w14:paraId="4BDF834D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58BCF21E" w14:textId="7AF2DE9A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3A15E3C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40A90EDF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0AC4A25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5CA52BB5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2A40B8" w:rsidRPr="0034568D" w14:paraId="77CB3513" w14:textId="77777777" w:rsidTr="00700B8C">
        <w:tc>
          <w:tcPr>
            <w:tcW w:w="6390" w:type="dxa"/>
          </w:tcPr>
          <w:p w14:paraId="095DF238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742204D0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ให้เช่า</w:t>
            </w: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ตาม</w:t>
            </w:r>
          </w:p>
        </w:tc>
        <w:tc>
          <w:tcPr>
            <w:tcW w:w="270" w:type="dxa"/>
          </w:tcPr>
          <w:p w14:paraId="581FA1C9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508E9088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14:paraId="084B9C8F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57C1C3AF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3F7CF115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37398AAC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589AC5F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7DA681B7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2A40B8" w:rsidRPr="0034568D" w14:paraId="7786A2C2" w14:textId="77777777" w:rsidTr="00700B8C">
        <w:tc>
          <w:tcPr>
            <w:tcW w:w="6390" w:type="dxa"/>
          </w:tcPr>
          <w:p w14:paraId="49C013CF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68C4DA6B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สัญญาเช่า</w:t>
            </w:r>
          </w:p>
        </w:tc>
        <w:tc>
          <w:tcPr>
            <w:tcW w:w="270" w:type="dxa"/>
          </w:tcPr>
          <w:p w14:paraId="62FC1C20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7CCFEEFB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และระบบ</w:t>
            </w:r>
          </w:p>
        </w:tc>
        <w:tc>
          <w:tcPr>
            <w:tcW w:w="270" w:type="dxa"/>
            <w:gridSpan w:val="2"/>
          </w:tcPr>
          <w:p w14:paraId="501020F2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15CCD73B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E69BAD0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6930A93B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AD93D64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4B14C998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2A40B8" w:rsidRPr="0034568D" w14:paraId="1FC2DEC6" w14:textId="77777777" w:rsidTr="00700B8C">
        <w:trPr>
          <w:trHeight w:val="80"/>
        </w:trPr>
        <w:tc>
          <w:tcPr>
            <w:tcW w:w="6390" w:type="dxa"/>
          </w:tcPr>
          <w:p w14:paraId="031EE4D1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533CCE9C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ดำเนินงาน</w:t>
            </w:r>
          </w:p>
        </w:tc>
        <w:tc>
          <w:tcPr>
            <w:tcW w:w="270" w:type="dxa"/>
          </w:tcPr>
          <w:p w14:paraId="5ECF28B7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4C59D07E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70" w:type="dxa"/>
            <w:gridSpan w:val="2"/>
          </w:tcPr>
          <w:p w14:paraId="2CA04DB6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1CD21417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42596915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7B212357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155C335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122E92D0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2A40B8" w:rsidRPr="0034568D" w14:paraId="0272AD05" w14:textId="77777777" w:rsidTr="00700B8C">
        <w:tc>
          <w:tcPr>
            <w:tcW w:w="6390" w:type="dxa"/>
            <w:vAlign w:val="bottom"/>
          </w:tcPr>
          <w:p w14:paraId="11E92807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785" w:type="dxa"/>
            <w:gridSpan w:val="10"/>
          </w:tcPr>
          <w:p w14:paraId="38B13CB5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2A40B8" w:rsidRPr="0034568D" w14:paraId="7C16A74D" w14:textId="77777777" w:rsidTr="00700B8C">
        <w:tc>
          <w:tcPr>
            <w:tcW w:w="6390" w:type="dxa"/>
            <w:vAlign w:val="bottom"/>
          </w:tcPr>
          <w:p w14:paraId="04645450" w14:textId="094533EE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440" w:type="dxa"/>
          </w:tcPr>
          <w:p w14:paraId="18033D16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378" w:right="-28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F4B2C0E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11E5F316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3DAB54A1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70DA82D2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9D9A66E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7DD2926A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288"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247DF27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6A488B58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2A40B8" w:rsidRPr="0034568D" w14:paraId="1B03B265" w14:textId="77777777" w:rsidTr="00700B8C">
        <w:tc>
          <w:tcPr>
            <w:tcW w:w="6390" w:type="dxa"/>
          </w:tcPr>
          <w:p w14:paraId="0C1D2A3D" w14:textId="1C11B3B2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1 มกราคม </w:t>
            </w: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440" w:type="dxa"/>
          </w:tcPr>
          <w:p w14:paraId="55EA23FA" w14:textId="6A059558" w:rsidR="002A40B8" w:rsidRPr="002A40B8" w:rsidRDefault="002A40B8" w:rsidP="002A40B8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2A40B8">
              <w:rPr>
                <w:rFonts w:asciiTheme="majorBidi" w:hAnsiTheme="majorBidi" w:cstheme="majorBidi"/>
                <w:sz w:val="30"/>
                <w:szCs w:val="30"/>
              </w:rPr>
              <w:t>4,213,040</w:t>
            </w:r>
          </w:p>
        </w:tc>
        <w:tc>
          <w:tcPr>
            <w:tcW w:w="270" w:type="dxa"/>
          </w:tcPr>
          <w:p w14:paraId="1273020B" w14:textId="77777777" w:rsidR="002A40B8" w:rsidRPr="002A40B8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12219C4" w14:textId="5C063A17" w:rsidR="002A40B8" w:rsidRPr="002A40B8" w:rsidRDefault="002A40B8" w:rsidP="002A40B8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A40B8">
              <w:rPr>
                <w:rFonts w:asciiTheme="majorBidi" w:hAnsiTheme="majorBidi" w:cstheme="majorBidi"/>
                <w:sz w:val="30"/>
                <w:szCs w:val="30"/>
              </w:rPr>
              <w:t>40,604</w:t>
            </w:r>
          </w:p>
        </w:tc>
        <w:tc>
          <w:tcPr>
            <w:tcW w:w="236" w:type="dxa"/>
          </w:tcPr>
          <w:p w14:paraId="74434FC3" w14:textId="77777777" w:rsidR="002A40B8" w:rsidRPr="002A40B8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5557EAB1" w14:textId="7D6A59E6" w:rsidR="002A40B8" w:rsidRPr="002A40B8" w:rsidRDefault="002A40B8" w:rsidP="002A40B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2A40B8">
              <w:rPr>
                <w:rFonts w:asciiTheme="majorBidi" w:hAnsiTheme="majorBidi" w:cstheme="majorBidi"/>
                <w:sz w:val="30"/>
                <w:szCs w:val="30"/>
              </w:rPr>
              <w:t>61,879</w:t>
            </w:r>
          </w:p>
        </w:tc>
        <w:tc>
          <w:tcPr>
            <w:tcW w:w="270" w:type="dxa"/>
          </w:tcPr>
          <w:p w14:paraId="28D37613" w14:textId="77777777" w:rsidR="002A40B8" w:rsidRPr="002A40B8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53656E59" w14:textId="69108E30" w:rsidR="002A40B8" w:rsidRPr="002A40B8" w:rsidRDefault="002A40B8" w:rsidP="002A40B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A40B8">
              <w:rPr>
                <w:rFonts w:asciiTheme="majorBidi" w:hAnsiTheme="majorBidi" w:cstheme="majorBidi"/>
                <w:sz w:val="30"/>
                <w:szCs w:val="30"/>
              </w:rPr>
              <w:t>8,281</w:t>
            </w:r>
          </w:p>
        </w:tc>
        <w:tc>
          <w:tcPr>
            <w:tcW w:w="270" w:type="dxa"/>
          </w:tcPr>
          <w:p w14:paraId="7547360E" w14:textId="77777777" w:rsidR="002A40B8" w:rsidRPr="002A40B8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47F19C3D" w14:textId="18493F41" w:rsidR="002A40B8" w:rsidRPr="002A40B8" w:rsidRDefault="002A40B8" w:rsidP="002A40B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40B8">
              <w:rPr>
                <w:rFonts w:asciiTheme="majorBidi" w:hAnsiTheme="majorBidi" w:cstheme="majorBidi"/>
                <w:sz w:val="30"/>
                <w:szCs w:val="30"/>
              </w:rPr>
              <w:t>4,323,804</w:t>
            </w:r>
          </w:p>
        </w:tc>
      </w:tr>
      <w:tr w:rsidR="002A40B8" w:rsidRPr="0034568D" w14:paraId="62992EE2" w14:textId="77777777" w:rsidTr="00700B8C">
        <w:tc>
          <w:tcPr>
            <w:tcW w:w="6390" w:type="dxa"/>
          </w:tcPr>
          <w:p w14:paraId="77DF852F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55055AA1" w14:textId="6F97EA48" w:rsidR="002A40B8" w:rsidRPr="0034568D" w:rsidRDefault="002A40B8" w:rsidP="002A40B8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1,383,167</w:t>
            </w:r>
          </w:p>
        </w:tc>
        <w:tc>
          <w:tcPr>
            <w:tcW w:w="270" w:type="dxa"/>
          </w:tcPr>
          <w:p w14:paraId="4972A462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E1931E5" w14:textId="0FDECCBF" w:rsidR="002A40B8" w:rsidRPr="00BC20E8" w:rsidRDefault="002A40B8" w:rsidP="002A40B8">
            <w:pPr>
              <w:pStyle w:val="acctfourfigures"/>
              <w:tabs>
                <w:tab w:val="clear" w:pos="765"/>
                <w:tab w:val="decimal" w:pos="1227"/>
              </w:tabs>
              <w:spacing w:line="240" w:lineRule="auto"/>
              <w:ind w:left="-117" w:right="-11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6,</w:t>
            </w:r>
            <w:r w:rsidR="00BC7D0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065</w:t>
            </w:r>
          </w:p>
        </w:tc>
        <w:tc>
          <w:tcPr>
            <w:tcW w:w="236" w:type="dxa"/>
          </w:tcPr>
          <w:p w14:paraId="379C066B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77AF03BF" w14:textId="384F38AC" w:rsidR="002A40B8" w:rsidRPr="00BC20E8" w:rsidRDefault="002A40B8" w:rsidP="002A40B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3,452</w:t>
            </w:r>
          </w:p>
        </w:tc>
        <w:tc>
          <w:tcPr>
            <w:tcW w:w="270" w:type="dxa"/>
          </w:tcPr>
          <w:p w14:paraId="102F9E2A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0DD37AC4" w14:textId="01E87339" w:rsidR="002A40B8" w:rsidRPr="00BC20E8" w:rsidRDefault="002A40B8" w:rsidP="002A40B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7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</w:t>
            </w:r>
            <w:r w:rsidR="00BC7D0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218</w:t>
            </w:r>
          </w:p>
        </w:tc>
        <w:tc>
          <w:tcPr>
            <w:tcW w:w="270" w:type="dxa"/>
          </w:tcPr>
          <w:p w14:paraId="05196BF3" w14:textId="77777777" w:rsidR="002A40B8" w:rsidRPr="0034568D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3B4F0C57" w14:textId="1EDC8168" w:rsidR="002A40B8" w:rsidRPr="0034568D" w:rsidRDefault="002A40B8" w:rsidP="002A40B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1,395,902</w:t>
            </w:r>
          </w:p>
        </w:tc>
      </w:tr>
      <w:tr w:rsidR="002A40B8" w:rsidRPr="0034568D" w14:paraId="4EC22151" w14:textId="77777777" w:rsidTr="00700B8C">
        <w:tc>
          <w:tcPr>
            <w:tcW w:w="6390" w:type="dxa"/>
          </w:tcPr>
          <w:p w14:paraId="2B4BDCE2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โอน</w:t>
            </w:r>
          </w:p>
        </w:tc>
        <w:tc>
          <w:tcPr>
            <w:tcW w:w="1440" w:type="dxa"/>
          </w:tcPr>
          <w:p w14:paraId="186594CF" w14:textId="70AD9450" w:rsidR="002A40B8" w:rsidRPr="0034568D" w:rsidRDefault="002A40B8" w:rsidP="002A40B8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(1,580,090)</w:t>
            </w:r>
          </w:p>
        </w:tc>
        <w:tc>
          <w:tcPr>
            <w:tcW w:w="270" w:type="dxa"/>
          </w:tcPr>
          <w:p w14:paraId="0C0A805A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9EAA430" w14:textId="3163352E" w:rsidR="002A40B8" w:rsidRPr="00BC20E8" w:rsidRDefault="002A40B8" w:rsidP="00EA1C9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17" w:right="-11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A96E5A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43FB2CEA" w14:textId="6B06E9C0" w:rsidR="002A40B8" w:rsidRPr="00BC20E8" w:rsidRDefault="002A40B8" w:rsidP="002A40B8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117" w:right="-11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F6EC05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3CC93B95" w14:textId="266CC00C" w:rsidR="002A40B8" w:rsidRPr="00BC20E8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254" w:right="-317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FF8CB6" w14:textId="77777777" w:rsidR="002A40B8" w:rsidRPr="0034568D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7CC5E3D3" w14:textId="4DFA600F" w:rsidR="002A40B8" w:rsidRPr="0034568D" w:rsidRDefault="002A40B8" w:rsidP="002A40B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(1,580,090)</w:t>
            </w:r>
          </w:p>
        </w:tc>
      </w:tr>
      <w:tr w:rsidR="002A40B8" w:rsidRPr="0034568D" w14:paraId="6E29739D" w14:textId="77777777" w:rsidTr="00700B8C">
        <w:tc>
          <w:tcPr>
            <w:tcW w:w="6390" w:type="dxa"/>
          </w:tcPr>
          <w:p w14:paraId="08851073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D4AE17" w14:textId="61DBC53D" w:rsidR="002A40B8" w:rsidRPr="003B19EE" w:rsidRDefault="002A40B8" w:rsidP="00EA1C9B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108" w:right="-3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27AFE7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93FB06" w14:textId="4B4BD02A" w:rsidR="002A40B8" w:rsidRPr="00BC20E8" w:rsidRDefault="002A40B8" w:rsidP="00EA1C9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17" w:right="-11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11E14F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vAlign w:val="bottom"/>
          </w:tcPr>
          <w:p w14:paraId="6AFD5C27" w14:textId="11C138ED" w:rsidR="002A40B8" w:rsidRPr="00BC20E8" w:rsidRDefault="002A40B8" w:rsidP="002A40B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(339)</w:t>
            </w:r>
          </w:p>
        </w:tc>
        <w:tc>
          <w:tcPr>
            <w:tcW w:w="270" w:type="dxa"/>
          </w:tcPr>
          <w:p w14:paraId="14C536D0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CD479BD" w14:textId="04F47406" w:rsidR="002A40B8" w:rsidRPr="00BC20E8" w:rsidRDefault="002A40B8" w:rsidP="002A40B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(5,833)</w:t>
            </w:r>
          </w:p>
        </w:tc>
        <w:tc>
          <w:tcPr>
            <w:tcW w:w="270" w:type="dxa"/>
          </w:tcPr>
          <w:p w14:paraId="2E4F3FFF" w14:textId="77777777" w:rsidR="002A40B8" w:rsidRPr="0034568D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156E8B0" w14:textId="5D6B272F" w:rsidR="002A40B8" w:rsidRPr="0034568D" w:rsidRDefault="002A40B8" w:rsidP="002A40B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(6,172)</w:t>
            </w:r>
          </w:p>
        </w:tc>
      </w:tr>
      <w:tr w:rsidR="002A40B8" w:rsidRPr="0034568D" w14:paraId="02AB2D5F" w14:textId="77777777" w:rsidTr="00700B8C">
        <w:tc>
          <w:tcPr>
            <w:tcW w:w="6390" w:type="dxa"/>
          </w:tcPr>
          <w:p w14:paraId="47453968" w14:textId="3891C24B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4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และ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B82FDC" w14:textId="72CB2557" w:rsidR="002A40B8" w:rsidRPr="0034568D" w:rsidRDefault="002A40B8" w:rsidP="002A40B8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4,016,117</w:t>
            </w:r>
          </w:p>
        </w:tc>
        <w:tc>
          <w:tcPr>
            <w:tcW w:w="270" w:type="dxa"/>
          </w:tcPr>
          <w:p w14:paraId="4610E609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55BC51" w14:textId="1B958AF9" w:rsidR="002A40B8" w:rsidRPr="00BC20E8" w:rsidRDefault="002A40B8" w:rsidP="002A40B8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46,</w:t>
            </w:r>
            <w:r w:rsidR="00BC7D0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669</w:t>
            </w:r>
          </w:p>
        </w:tc>
        <w:tc>
          <w:tcPr>
            <w:tcW w:w="236" w:type="dxa"/>
          </w:tcPr>
          <w:p w14:paraId="2126291F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</w:tcPr>
          <w:p w14:paraId="50045EDB" w14:textId="06441A55" w:rsidR="002A40B8" w:rsidRPr="00BC20E8" w:rsidRDefault="002A40B8" w:rsidP="002A40B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64,992</w:t>
            </w:r>
          </w:p>
        </w:tc>
        <w:tc>
          <w:tcPr>
            <w:tcW w:w="270" w:type="dxa"/>
          </w:tcPr>
          <w:p w14:paraId="52B7D42B" w14:textId="77777777" w:rsidR="002A40B8" w:rsidRPr="00BC20E8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715362F0" w14:textId="66D5A209" w:rsidR="002A40B8" w:rsidRPr="00BC20E8" w:rsidRDefault="002A40B8" w:rsidP="002A40B8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5,</w:t>
            </w:r>
            <w:r w:rsidR="00BC7D0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666</w:t>
            </w:r>
          </w:p>
        </w:tc>
        <w:tc>
          <w:tcPr>
            <w:tcW w:w="270" w:type="dxa"/>
          </w:tcPr>
          <w:p w14:paraId="270791EB" w14:textId="77777777" w:rsidR="002A40B8" w:rsidRPr="0034568D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8759A3E" w14:textId="5576EE24" w:rsidR="002A40B8" w:rsidRPr="0034568D" w:rsidRDefault="002A40B8" w:rsidP="002A40B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4,133,444</w:t>
            </w:r>
          </w:p>
        </w:tc>
      </w:tr>
      <w:tr w:rsidR="002A40B8" w:rsidRPr="0034568D" w14:paraId="64F1FABD" w14:textId="77777777" w:rsidTr="00700B8C">
        <w:tc>
          <w:tcPr>
            <w:tcW w:w="6390" w:type="dxa"/>
          </w:tcPr>
          <w:p w14:paraId="7BF837C0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7C7FC153" w14:textId="33C0B5CD" w:rsidR="002A40B8" w:rsidRPr="0034568D" w:rsidRDefault="00464DCB" w:rsidP="002A40B8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1,211,048</w:t>
            </w:r>
          </w:p>
        </w:tc>
        <w:tc>
          <w:tcPr>
            <w:tcW w:w="270" w:type="dxa"/>
          </w:tcPr>
          <w:p w14:paraId="4C2898BE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C789A26" w14:textId="68AB7548" w:rsidR="002A40B8" w:rsidRPr="00BC20E8" w:rsidRDefault="00E65FCF" w:rsidP="002A40B8">
            <w:pPr>
              <w:pStyle w:val="acctfourfigures"/>
              <w:tabs>
                <w:tab w:val="clear" w:pos="765"/>
              </w:tabs>
              <w:spacing w:line="240" w:lineRule="auto"/>
              <w:ind w:left="1210" w:right="-890" w:hanging="45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6,80</w:t>
            </w:r>
            <w:r w:rsidR="00A1406F"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9BE7793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2AFE1F17" w14:textId="00B44287" w:rsidR="002A40B8" w:rsidRPr="00BC20E8" w:rsidRDefault="00464DCB" w:rsidP="002A40B8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1" w:right="-99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2,216</w:t>
            </w:r>
          </w:p>
        </w:tc>
        <w:tc>
          <w:tcPr>
            <w:tcW w:w="270" w:type="dxa"/>
          </w:tcPr>
          <w:p w14:paraId="71FB8347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58E83766" w14:textId="1DECAB67" w:rsidR="002A40B8" w:rsidRPr="00BC20E8" w:rsidRDefault="00E65FCF" w:rsidP="002A40B8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2,892</w:t>
            </w:r>
          </w:p>
        </w:tc>
        <w:tc>
          <w:tcPr>
            <w:tcW w:w="270" w:type="dxa"/>
          </w:tcPr>
          <w:p w14:paraId="5FA22097" w14:textId="77777777" w:rsidR="002A40B8" w:rsidRPr="0034568D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69C92735" w14:textId="7D375B03" w:rsidR="002A40B8" w:rsidRPr="0034568D" w:rsidRDefault="00464DCB" w:rsidP="002A40B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3C5D49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5D49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FF496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</w:p>
        </w:tc>
      </w:tr>
      <w:tr w:rsidR="002A40B8" w:rsidRPr="0034568D" w14:paraId="16AEDE7E" w14:textId="77777777" w:rsidTr="00700B8C">
        <w:tc>
          <w:tcPr>
            <w:tcW w:w="6390" w:type="dxa"/>
          </w:tcPr>
          <w:p w14:paraId="322D0060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โอน</w:t>
            </w:r>
          </w:p>
        </w:tc>
        <w:tc>
          <w:tcPr>
            <w:tcW w:w="1440" w:type="dxa"/>
          </w:tcPr>
          <w:p w14:paraId="037422F1" w14:textId="62DE88DF" w:rsidR="002A40B8" w:rsidRPr="0034568D" w:rsidRDefault="00464DCB" w:rsidP="002A40B8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(1,888,008)</w:t>
            </w:r>
          </w:p>
        </w:tc>
        <w:tc>
          <w:tcPr>
            <w:tcW w:w="270" w:type="dxa"/>
          </w:tcPr>
          <w:p w14:paraId="196D36A5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DD6092C" w14:textId="4D51CE39" w:rsidR="002A40B8" w:rsidRPr="0034568D" w:rsidRDefault="00E65FCF" w:rsidP="00EA1C9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17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2A9D6C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68E61A2A" w14:textId="1E68E081" w:rsidR="002A40B8" w:rsidRPr="0034568D" w:rsidRDefault="00464DCB" w:rsidP="002A40B8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17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86A69B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6EB270FB" w14:textId="1B785A06" w:rsidR="002A40B8" w:rsidRPr="0034568D" w:rsidRDefault="00E65FCF" w:rsidP="002A40B8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A543DF" w14:textId="77777777" w:rsidR="002A40B8" w:rsidRPr="00667B63" w:rsidRDefault="002A40B8" w:rsidP="002A40B8">
            <w:pPr>
              <w:widowControl w:val="0"/>
              <w:tabs>
                <w:tab w:val="clear" w:pos="907"/>
                <w:tab w:val="decimal" w:pos="792"/>
                <w:tab w:val="decimal" w:pos="91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</w:tcPr>
          <w:p w14:paraId="35299110" w14:textId="61118155" w:rsidR="002A40B8" w:rsidRPr="0034568D" w:rsidRDefault="00464DCB" w:rsidP="002A40B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(1,888,008)</w:t>
            </w:r>
          </w:p>
        </w:tc>
      </w:tr>
      <w:tr w:rsidR="002A40B8" w:rsidRPr="0034568D" w14:paraId="5A12B386" w14:textId="77777777" w:rsidTr="00700B8C">
        <w:tc>
          <w:tcPr>
            <w:tcW w:w="6390" w:type="dxa"/>
          </w:tcPr>
          <w:p w14:paraId="4D9A4CC8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338079A9" w14:textId="7458CE7F" w:rsidR="002A40B8" w:rsidRPr="0034568D" w:rsidRDefault="00464DCB" w:rsidP="00EA1C9B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C81C8A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1FBB34C" w14:textId="56614DE0" w:rsidR="002A40B8" w:rsidRPr="0034568D" w:rsidRDefault="00E65FCF" w:rsidP="00EA1C9B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17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1A4A4C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2BA0F75D" w14:textId="4E3FB6FF" w:rsidR="002A40B8" w:rsidRPr="0034568D" w:rsidRDefault="00464DCB" w:rsidP="002A40B8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(5,636)</w:t>
            </w:r>
          </w:p>
        </w:tc>
        <w:tc>
          <w:tcPr>
            <w:tcW w:w="270" w:type="dxa"/>
          </w:tcPr>
          <w:p w14:paraId="593E75A3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4C33D9A9" w14:textId="46FE78AB" w:rsidR="002A40B8" w:rsidRPr="0034568D" w:rsidRDefault="00E65FCF" w:rsidP="002A40B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(3,413)</w:t>
            </w:r>
          </w:p>
        </w:tc>
        <w:tc>
          <w:tcPr>
            <w:tcW w:w="270" w:type="dxa"/>
          </w:tcPr>
          <w:p w14:paraId="7C32145D" w14:textId="77777777" w:rsidR="002A40B8" w:rsidRPr="0034568D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28442A2C" w14:textId="464CBD58" w:rsidR="002A40B8" w:rsidRPr="0034568D" w:rsidRDefault="00464DCB" w:rsidP="002A40B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5D49">
              <w:rPr>
                <w:rFonts w:asciiTheme="majorBidi" w:hAnsiTheme="majorBidi" w:cstheme="majorBidi"/>
                <w:sz w:val="30"/>
                <w:szCs w:val="30"/>
              </w:rPr>
              <w:t>9,049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A40B8" w:rsidRPr="0034568D" w14:paraId="638A0493" w14:textId="77777777" w:rsidTr="00700B8C">
        <w:tc>
          <w:tcPr>
            <w:tcW w:w="6390" w:type="dxa"/>
          </w:tcPr>
          <w:p w14:paraId="1A7DF7D8" w14:textId="48258A59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99DCFA" w14:textId="6C9733DB" w:rsidR="002A40B8" w:rsidRPr="0034568D" w:rsidRDefault="00464DCB" w:rsidP="002A40B8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3,339,157</w:t>
            </w:r>
          </w:p>
        </w:tc>
        <w:tc>
          <w:tcPr>
            <w:tcW w:w="270" w:type="dxa"/>
          </w:tcPr>
          <w:p w14:paraId="42BF55E9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FA57C" w14:textId="6A3BCCF5" w:rsidR="002A40B8" w:rsidRPr="0034568D" w:rsidRDefault="00E65FCF" w:rsidP="002A40B8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</w:t>
            </w:r>
            <w:r w:rsidR="00BC7D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475</w:t>
            </w:r>
          </w:p>
        </w:tc>
        <w:tc>
          <w:tcPr>
            <w:tcW w:w="236" w:type="dxa"/>
          </w:tcPr>
          <w:p w14:paraId="278C57B8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0E073C" w14:textId="7E42B090" w:rsidR="002A40B8" w:rsidRPr="00FE3B0E" w:rsidRDefault="00464DCB" w:rsidP="002A40B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61,57</w:t>
            </w:r>
            <w:r w:rsidR="00FF496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0B385707" w14:textId="77777777" w:rsidR="002A40B8" w:rsidRPr="0034568D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0B6F4CF0" w14:textId="36F8D006" w:rsidR="002A40B8" w:rsidRPr="0034568D" w:rsidRDefault="00E65FCF" w:rsidP="002A40B8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BC7D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</w:p>
        </w:tc>
        <w:tc>
          <w:tcPr>
            <w:tcW w:w="270" w:type="dxa"/>
          </w:tcPr>
          <w:p w14:paraId="47E738CD" w14:textId="77777777" w:rsidR="002A40B8" w:rsidRPr="0034568D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C7AF15C" w14:textId="28BECD3D" w:rsidR="002A40B8" w:rsidRPr="0034568D" w:rsidRDefault="00464DCB" w:rsidP="002A40B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3,459,3</w:t>
            </w:r>
            <w:r w:rsidR="003C5D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</w:tr>
      <w:tr w:rsidR="002A40B8" w:rsidRPr="0034568D" w14:paraId="524654CE" w14:textId="77777777" w:rsidTr="00700B8C">
        <w:tc>
          <w:tcPr>
            <w:tcW w:w="6390" w:type="dxa"/>
            <w:vAlign w:val="bottom"/>
          </w:tcPr>
          <w:p w14:paraId="40DE7769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3197C239" w14:textId="4A2C0123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378" w:right="-28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602DEB3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57263245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6F637893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561594BD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4F801E3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096D122C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288"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85ED802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29919D25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</w:tbl>
    <w:p w14:paraId="14DEBECC" w14:textId="51C2984E" w:rsidR="0034568D" w:rsidRDefault="0034568D" w:rsidP="00F60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159D8E1" w14:textId="77777777" w:rsidR="0034568D" w:rsidRDefault="00345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213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390"/>
        <w:gridCol w:w="1440"/>
        <w:gridCol w:w="271"/>
        <w:gridCol w:w="1440"/>
        <w:gridCol w:w="236"/>
        <w:gridCol w:w="35"/>
        <w:gridCol w:w="1350"/>
        <w:gridCol w:w="275"/>
        <w:gridCol w:w="1234"/>
        <w:gridCol w:w="275"/>
        <w:gridCol w:w="1243"/>
        <w:gridCol w:w="24"/>
      </w:tblGrid>
      <w:tr w:rsidR="0034568D" w:rsidRPr="0034568D" w14:paraId="46570605" w14:textId="77777777" w:rsidTr="00CD61AB">
        <w:tc>
          <w:tcPr>
            <w:tcW w:w="6390" w:type="dxa"/>
          </w:tcPr>
          <w:p w14:paraId="7C8B07C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7CB68880" w14:textId="77777777" w:rsidR="0034568D" w:rsidRPr="0034568D" w:rsidRDefault="0034568D" w:rsidP="009670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26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</w:t>
            </w:r>
          </w:p>
        </w:tc>
        <w:tc>
          <w:tcPr>
            <w:tcW w:w="271" w:type="dxa"/>
          </w:tcPr>
          <w:p w14:paraId="019F98A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62B005C6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71" w:type="dxa"/>
            <w:gridSpan w:val="2"/>
          </w:tcPr>
          <w:p w14:paraId="15DA653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766A67BD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5" w:type="dxa"/>
          </w:tcPr>
          <w:p w14:paraId="6B1ABFA9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7C3795ED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5" w:type="dxa"/>
          </w:tcPr>
          <w:p w14:paraId="7B7F95B6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7" w:type="dxa"/>
            <w:gridSpan w:val="2"/>
          </w:tcPr>
          <w:p w14:paraId="689F679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34568D" w14:paraId="4096EEBD" w14:textId="77777777" w:rsidTr="00CD61AB">
        <w:tc>
          <w:tcPr>
            <w:tcW w:w="6390" w:type="dxa"/>
          </w:tcPr>
          <w:p w14:paraId="138EBDB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660FFAE7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ให้เช่า</w:t>
            </w: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ตาม</w:t>
            </w:r>
          </w:p>
        </w:tc>
        <w:tc>
          <w:tcPr>
            <w:tcW w:w="271" w:type="dxa"/>
          </w:tcPr>
          <w:p w14:paraId="0E195453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7CC4B6E9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1" w:type="dxa"/>
            <w:gridSpan w:val="2"/>
          </w:tcPr>
          <w:p w14:paraId="21AA02C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12396922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5" w:type="dxa"/>
          </w:tcPr>
          <w:p w14:paraId="3F82F2DA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1DAB6333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5" w:type="dxa"/>
          </w:tcPr>
          <w:p w14:paraId="5309526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7" w:type="dxa"/>
            <w:gridSpan w:val="2"/>
          </w:tcPr>
          <w:p w14:paraId="27AA053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34568D" w14:paraId="2CF59B8D" w14:textId="77777777" w:rsidTr="00CD61AB">
        <w:tc>
          <w:tcPr>
            <w:tcW w:w="6390" w:type="dxa"/>
          </w:tcPr>
          <w:p w14:paraId="7951A7B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4C9D111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สัญญาเช่า</w:t>
            </w:r>
          </w:p>
        </w:tc>
        <w:tc>
          <w:tcPr>
            <w:tcW w:w="271" w:type="dxa"/>
          </w:tcPr>
          <w:p w14:paraId="40A697B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5217564B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และระบบ</w:t>
            </w:r>
          </w:p>
        </w:tc>
        <w:tc>
          <w:tcPr>
            <w:tcW w:w="271" w:type="dxa"/>
            <w:gridSpan w:val="2"/>
          </w:tcPr>
          <w:p w14:paraId="64565D07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603BB0F4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5" w:type="dxa"/>
          </w:tcPr>
          <w:p w14:paraId="6D00718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45114A86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5" w:type="dxa"/>
          </w:tcPr>
          <w:p w14:paraId="4364CCE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7" w:type="dxa"/>
            <w:gridSpan w:val="2"/>
          </w:tcPr>
          <w:p w14:paraId="0D165633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34568D" w14:paraId="711A5D57" w14:textId="77777777" w:rsidTr="00CD61AB">
        <w:trPr>
          <w:trHeight w:val="80"/>
        </w:trPr>
        <w:tc>
          <w:tcPr>
            <w:tcW w:w="6390" w:type="dxa"/>
          </w:tcPr>
          <w:p w14:paraId="655D2C77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427FAC9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ดำเนินงาน</w:t>
            </w:r>
          </w:p>
        </w:tc>
        <w:tc>
          <w:tcPr>
            <w:tcW w:w="271" w:type="dxa"/>
          </w:tcPr>
          <w:p w14:paraId="370C20A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674C6DD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71" w:type="dxa"/>
            <w:gridSpan w:val="2"/>
          </w:tcPr>
          <w:p w14:paraId="7A1DE70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683409C5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5" w:type="dxa"/>
          </w:tcPr>
          <w:p w14:paraId="2F67C6E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3B453FF7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5" w:type="dxa"/>
          </w:tcPr>
          <w:p w14:paraId="6AB3B03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7" w:type="dxa"/>
            <w:gridSpan w:val="2"/>
          </w:tcPr>
          <w:p w14:paraId="0A7CCEE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34568D" w:rsidRPr="0034568D" w14:paraId="755D3A4E" w14:textId="77777777" w:rsidTr="00CD61AB">
        <w:tc>
          <w:tcPr>
            <w:tcW w:w="6390" w:type="dxa"/>
            <w:vAlign w:val="bottom"/>
          </w:tcPr>
          <w:p w14:paraId="1B7BC24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823" w:type="dxa"/>
            <w:gridSpan w:val="11"/>
          </w:tcPr>
          <w:p w14:paraId="75D7DD99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4568D" w:rsidRPr="0034568D" w14:paraId="5E0491B7" w14:textId="77777777" w:rsidTr="00CD61AB">
        <w:trPr>
          <w:gridAfter w:val="1"/>
          <w:wAfter w:w="24" w:type="dxa"/>
        </w:trPr>
        <w:tc>
          <w:tcPr>
            <w:tcW w:w="6390" w:type="dxa"/>
            <w:vAlign w:val="bottom"/>
          </w:tcPr>
          <w:p w14:paraId="21844C3A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มูลค่าสุทธิทางบัญชี</w:t>
            </w:r>
          </w:p>
        </w:tc>
        <w:tc>
          <w:tcPr>
            <w:tcW w:w="1440" w:type="dxa"/>
          </w:tcPr>
          <w:p w14:paraId="6B6D056B" w14:textId="77777777" w:rsidR="0034568D" w:rsidRPr="0034568D" w:rsidRDefault="0034568D" w:rsidP="0096702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260" w:right="-108" w:hanging="3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075BB21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4F98B223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F6B7B1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85" w:type="dxa"/>
            <w:gridSpan w:val="2"/>
          </w:tcPr>
          <w:p w14:paraId="26F1C603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24462A39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4" w:type="dxa"/>
          </w:tcPr>
          <w:p w14:paraId="32CE8AF9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38B64A20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</w:tcPr>
          <w:p w14:paraId="44467508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4568D" w:rsidRPr="0034568D" w14:paraId="37364E3D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70570334" w14:textId="197153A6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 w:rsidR="002A40B8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440" w:type="dxa"/>
          </w:tcPr>
          <w:p w14:paraId="5522C70B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23AD33A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15C636EF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03620A6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</w:tcPr>
          <w:p w14:paraId="678F787D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060E3ABD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6AF02AA4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1AA0C872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</w:tcPr>
          <w:p w14:paraId="2536826D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A40B8" w:rsidRPr="0034568D" w14:paraId="2D989373" w14:textId="77777777" w:rsidTr="00DC66D1">
        <w:trPr>
          <w:gridAfter w:val="1"/>
          <w:wAfter w:w="24" w:type="dxa"/>
        </w:trPr>
        <w:tc>
          <w:tcPr>
            <w:tcW w:w="6390" w:type="dxa"/>
          </w:tcPr>
          <w:p w14:paraId="7FF00485" w14:textId="25BB748B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35EA7002" w14:textId="776B51CC" w:rsidR="002A40B8" w:rsidRPr="0034568D" w:rsidRDefault="002A40B8" w:rsidP="002A40B8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6,348,602</w:t>
            </w:r>
          </w:p>
        </w:tc>
        <w:tc>
          <w:tcPr>
            <w:tcW w:w="271" w:type="dxa"/>
          </w:tcPr>
          <w:p w14:paraId="7DD7C2C8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59586C7D" w14:textId="5B07FB81" w:rsidR="002A40B8" w:rsidRPr="00BC20E8" w:rsidRDefault="002A40B8" w:rsidP="002A40B8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85,981</w:t>
            </w:r>
          </w:p>
        </w:tc>
        <w:tc>
          <w:tcPr>
            <w:tcW w:w="236" w:type="dxa"/>
          </w:tcPr>
          <w:p w14:paraId="3046DEBD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</w:tcPr>
          <w:p w14:paraId="29DBBEA5" w14:textId="6333668A" w:rsidR="002A40B8" w:rsidRPr="00BC20E8" w:rsidRDefault="002A40B8" w:rsidP="002A40B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5,119</w:t>
            </w:r>
          </w:p>
        </w:tc>
        <w:tc>
          <w:tcPr>
            <w:tcW w:w="275" w:type="dxa"/>
          </w:tcPr>
          <w:p w14:paraId="6E2D8C71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6471B659" w14:textId="6115F77D" w:rsidR="002A40B8" w:rsidRPr="00BC20E8" w:rsidRDefault="002A40B8" w:rsidP="002A40B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33</w:t>
            </w:r>
          </w:p>
        </w:tc>
        <w:tc>
          <w:tcPr>
            <w:tcW w:w="275" w:type="dxa"/>
          </w:tcPr>
          <w:p w14:paraId="796D525D" w14:textId="77777777" w:rsidR="002A40B8" w:rsidRPr="0034568D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</w:tcPr>
          <w:p w14:paraId="71FDB869" w14:textId="621EE3B6" w:rsidR="002A40B8" w:rsidRPr="0034568D" w:rsidRDefault="002A40B8" w:rsidP="002A40B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6,439,735</w:t>
            </w:r>
          </w:p>
        </w:tc>
      </w:tr>
      <w:tr w:rsidR="002A40B8" w:rsidRPr="0034568D" w14:paraId="31C08297" w14:textId="77777777" w:rsidTr="00DC66D1">
        <w:trPr>
          <w:gridAfter w:val="1"/>
          <w:wAfter w:w="24" w:type="dxa"/>
        </w:trPr>
        <w:tc>
          <w:tcPr>
            <w:tcW w:w="6390" w:type="dxa"/>
          </w:tcPr>
          <w:p w14:paraId="599F00DA" w14:textId="6B9CD9B3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F09D46" w14:textId="24582E1B" w:rsidR="002A40B8" w:rsidRPr="0034568D" w:rsidRDefault="002A40B8" w:rsidP="002A40B8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0CE6225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97E582" w14:textId="02CAEC2B" w:rsidR="002A40B8" w:rsidRPr="00BC20E8" w:rsidRDefault="002A40B8" w:rsidP="002A40B8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th-TH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5,</w:t>
            </w:r>
            <w:r w:rsidR="00BC7D0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840</w:t>
            </w:r>
          </w:p>
        </w:tc>
        <w:tc>
          <w:tcPr>
            <w:tcW w:w="236" w:type="dxa"/>
          </w:tcPr>
          <w:p w14:paraId="464C6B51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  <w:tcBorders>
              <w:bottom w:val="single" w:sz="4" w:space="0" w:color="auto"/>
            </w:tcBorders>
          </w:tcPr>
          <w:p w14:paraId="7CBDE584" w14:textId="3ED94A0C" w:rsidR="002A40B8" w:rsidRPr="00BC20E8" w:rsidRDefault="002A40B8" w:rsidP="002A40B8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1C1AEE71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503A37B2" w14:textId="763E9C14" w:rsidR="002A40B8" w:rsidRPr="00BC20E8" w:rsidRDefault="002A40B8" w:rsidP="002A40B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A74B0C" w:rsidRPr="00BC20E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bidi="th-TH"/>
              </w:rPr>
              <w:t>1</w:t>
            </w:r>
            <w:r w:rsidR="00A74B0C"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="00BC7D0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275" w:type="dxa"/>
          </w:tcPr>
          <w:p w14:paraId="64778EEA" w14:textId="77777777" w:rsidR="002A40B8" w:rsidRPr="0034568D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59B28C62" w14:textId="1D3C44A3" w:rsidR="002A40B8" w:rsidRPr="0034568D" w:rsidRDefault="002A40B8" w:rsidP="002A40B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17,508</w:t>
            </w:r>
          </w:p>
        </w:tc>
      </w:tr>
      <w:tr w:rsidR="002A40B8" w:rsidRPr="0034568D" w14:paraId="5F47525E" w14:textId="77777777" w:rsidTr="00DC66D1">
        <w:trPr>
          <w:gridAfter w:val="1"/>
          <w:wAfter w:w="24" w:type="dxa"/>
        </w:trPr>
        <w:tc>
          <w:tcPr>
            <w:tcW w:w="6390" w:type="dxa"/>
          </w:tcPr>
          <w:p w14:paraId="39644E4E" w14:textId="6A66662D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81CDF80" w14:textId="28BB5E0B" w:rsidR="002A40B8" w:rsidRPr="0034568D" w:rsidRDefault="002A40B8" w:rsidP="002A40B8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6,348,602</w:t>
            </w:r>
          </w:p>
        </w:tc>
        <w:tc>
          <w:tcPr>
            <w:tcW w:w="271" w:type="dxa"/>
          </w:tcPr>
          <w:p w14:paraId="66B7112E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81B1031" w14:textId="6A7BDD00" w:rsidR="002A40B8" w:rsidRPr="00BC20E8" w:rsidRDefault="002A40B8" w:rsidP="002A40B8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th-TH"/>
              </w:rPr>
            </w:pPr>
            <w:r w:rsidRPr="00BC20E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91,</w:t>
            </w:r>
            <w:r w:rsidR="00BC7D0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th-TH"/>
              </w:rPr>
              <w:t>821</w:t>
            </w:r>
          </w:p>
        </w:tc>
        <w:tc>
          <w:tcPr>
            <w:tcW w:w="236" w:type="dxa"/>
          </w:tcPr>
          <w:p w14:paraId="6148F2A7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91DC1D" w14:textId="0BC9AA5E" w:rsidR="002A40B8" w:rsidRPr="00BC20E8" w:rsidRDefault="002A40B8" w:rsidP="002A40B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5,119</w:t>
            </w:r>
          </w:p>
        </w:tc>
        <w:tc>
          <w:tcPr>
            <w:tcW w:w="275" w:type="dxa"/>
          </w:tcPr>
          <w:p w14:paraId="64B63081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14:paraId="3C6FBB40" w14:textId="22B6C758" w:rsidR="002A40B8" w:rsidRPr="00BC20E8" w:rsidRDefault="002A40B8" w:rsidP="002A40B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A74B0C" w:rsidRPr="00BC20E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1,7</w:t>
            </w:r>
            <w:r w:rsidR="00BC7D0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01</w:t>
            </w:r>
          </w:p>
        </w:tc>
        <w:tc>
          <w:tcPr>
            <w:tcW w:w="275" w:type="dxa"/>
          </w:tcPr>
          <w:p w14:paraId="256F5FCB" w14:textId="77777777" w:rsidR="002A40B8" w:rsidRPr="0034568D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3CBAA48C" w14:textId="248A7F7F" w:rsidR="002A40B8" w:rsidRPr="0034568D" w:rsidRDefault="002A40B8" w:rsidP="002A40B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6,457,243</w:t>
            </w:r>
          </w:p>
        </w:tc>
      </w:tr>
      <w:tr w:rsidR="002A40B8" w:rsidRPr="0034568D" w14:paraId="1F91E5AE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4E2FD33D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BC7A500" w14:textId="77777777" w:rsidR="002A40B8" w:rsidRPr="0034568D" w:rsidRDefault="002A40B8" w:rsidP="002A40B8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511C2AC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56619E0" w14:textId="77777777" w:rsidR="002A40B8" w:rsidRPr="00BC20E8" w:rsidRDefault="002A40B8" w:rsidP="002A40B8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FB7499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  <w:tcBorders>
              <w:top w:val="double" w:sz="4" w:space="0" w:color="auto"/>
            </w:tcBorders>
          </w:tcPr>
          <w:p w14:paraId="41B503B3" w14:textId="77777777" w:rsidR="002A40B8" w:rsidRPr="00BC20E8" w:rsidRDefault="002A40B8" w:rsidP="002A40B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5" w:type="dxa"/>
          </w:tcPr>
          <w:p w14:paraId="585BB601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  <w:tcBorders>
              <w:top w:val="double" w:sz="4" w:space="0" w:color="auto"/>
            </w:tcBorders>
          </w:tcPr>
          <w:p w14:paraId="5162253F" w14:textId="77777777" w:rsidR="002A40B8" w:rsidRPr="00BC20E8" w:rsidRDefault="002A40B8" w:rsidP="002A40B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5" w:type="dxa"/>
          </w:tcPr>
          <w:p w14:paraId="3D3BB668" w14:textId="77777777" w:rsidR="002A40B8" w:rsidRPr="0034568D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</w:tcPr>
          <w:p w14:paraId="36D1896D" w14:textId="77777777" w:rsidR="002A40B8" w:rsidRPr="0034568D" w:rsidRDefault="002A40B8" w:rsidP="002A40B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A40B8" w:rsidRPr="0034568D" w14:paraId="64CFA409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3B24F7D6" w14:textId="1F542044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1440" w:type="dxa"/>
          </w:tcPr>
          <w:p w14:paraId="1444AC5B" w14:textId="77777777" w:rsidR="002A40B8" w:rsidRPr="0034568D" w:rsidRDefault="002A40B8" w:rsidP="002A40B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994C9D8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4C103271" w14:textId="77777777" w:rsidR="002A40B8" w:rsidRPr="00BC20E8" w:rsidRDefault="002A40B8" w:rsidP="002A40B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6C0420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</w:tcPr>
          <w:p w14:paraId="5EE708C1" w14:textId="77777777" w:rsidR="002A40B8" w:rsidRPr="00BC20E8" w:rsidRDefault="002A40B8" w:rsidP="002A40B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5" w:type="dxa"/>
          </w:tcPr>
          <w:p w14:paraId="6047B8BE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3A8728B1" w14:textId="77777777" w:rsidR="002A40B8" w:rsidRPr="00BC20E8" w:rsidRDefault="002A40B8" w:rsidP="002A40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5" w:type="dxa"/>
          </w:tcPr>
          <w:p w14:paraId="6E30D5B4" w14:textId="77777777" w:rsidR="002A40B8" w:rsidRPr="0034568D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</w:tcPr>
          <w:p w14:paraId="62835E90" w14:textId="77777777" w:rsidR="002A40B8" w:rsidRPr="0034568D" w:rsidRDefault="002A40B8" w:rsidP="002A40B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A40B8" w:rsidRPr="0034568D" w14:paraId="74D2093F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0CD4D26D" w14:textId="1D2F5140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5B995B50" w14:textId="1ABCBE64" w:rsidR="002A40B8" w:rsidRPr="00667B63" w:rsidRDefault="00464DCB" w:rsidP="002A40B8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5,700,094</w:t>
            </w:r>
          </w:p>
        </w:tc>
        <w:tc>
          <w:tcPr>
            <w:tcW w:w="271" w:type="dxa"/>
          </w:tcPr>
          <w:p w14:paraId="2551035A" w14:textId="77777777" w:rsidR="002A40B8" w:rsidRPr="009F378C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2FFA4DC4" w14:textId="25438975" w:rsidR="002A40B8" w:rsidRPr="009F378C" w:rsidRDefault="00A1406F" w:rsidP="002A40B8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85,981</w:t>
            </w:r>
          </w:p>
        </w:tc>
        <w:tc>
          <w:tcPr>
            <w:tcW w:w="236" w:type="dxa"/>
          </w:tcPr>
          <w:p w14:paraId="30862947" w14:textId="77777777" w:rsidR="002A40B8" w:rsidRPr="009F378C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</w:tcPr>
          <w:p w14:paraId="25EA50CD" w14:textId="28ABE1F9" w:rsidR="002A40B8" w:rsidRPr="009F378C" w:rsidRDefault="00464DCB" w:rsidP="002A40B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5,54</w:t>
            </w:r>
            <w:r w:rsidR="00A1406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5" w:type="dxa"/>
          </w:tcPr>
          <w:p w14:paraId="292A914E" w14:textId="77777777" w:rsidR="002A40B8" w:rsidRPr="009F378C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61152617" w14:textId="20DBC3AA" w:rsidR="002A40B8" w:rsidRPr="009F378C" w:rsidRDefault="00A1406F" w:rsidP="002A40B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28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5" w:type="dxa"/>
          </w:tcPr>
          <w:p w14:paraId="03632883" w14:textId="77777777" w:rsidR="002A40B8" w:rsidRPr="009F378C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</w:tcPr>
          <w:p w14:paraId="0E15C923" w14:textId="034DB388" w:rsidR="002A40B8" w:rsidRPr="009F378C" w:rsidRDefault="00464DCB" w:rsidP="002A40B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5,791,64</w:t>
            </w:r>
            <w:r w:rsidR="003C5D4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A40B8" w:rsidRPr="0034568D" w14:paraId="4E3CBA5F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38B9A54E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077F12" w14:textId="55E0D593" w:rsidR="002A40B8" w:rsidRPr="009F378C" w:rsidRDefault="00464DCB" w:rsidP="002A40B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BA2B84B" w14:textId="77777777" w:rsidR="002A40B8" w:rsidRPr="009F378C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84FE85" w14:textId="10EF5F18" w:rsidR="002A40B8" w:rsidRPr="009F378C" w:rsidRDefault="00A1406F" w:rsidP="002A40B8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BC7D0E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236" w:type="dxa"/>
          </w:tcPr>
          <w:p w14:paraId="55251606" w14:textId="77777777" w:rsidR="002A40B8" w:rsidRPr="009F378C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  <w:tcBorders>
              <w:bottom w:val="single" w:sz="4" w:space="0" w:color="auto"/>
            </w:tcBorders>
          </w:tcPr>
          <w:p w14:paraId="0ACAB8A1" w14:textId="06B8E3C5" w:rsidR="002A40B8" w:rsidRPr="009F378C" w:rsidRDefault="00464DCB" w:rsidP="002A40B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1E19A0CD" w14:textId="77777777" w:rsidR="002A40B8" w:rsidRPr="009F378C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583AA7AC" w14:textId="164630C9" w:rsidR="002A40B8" w:rsidRPr="009F378C" w:rsidRDefault="00A1406F" w:rsidP="002A40B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28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BC7D0E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75" w:type="dxa"/>
          </w:tcPr>
          <w:p w14:paraId="5D3F4B19" w14:textId="77777777" w:rsidR="002A40B8" w:rsidRPr="009F378C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6030E136" w14:textId="235F26B7" w:rsidR="002A40B8" w:rsidRPr="009F378C" w:rsidRDefault="00464DCB" w:rsidP="002A40B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22,783</w:t>
            </w:r>
          </w:p>
        </w:tc>
      </w:tr>
      <w:tr w:rsidR="002A40B8" w:rsidRPr="0034568D" w14:paraId="13021E5F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0AC69B9E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04CAC5B" w14:textId="752E13E8" w:rsidR="002A40B8" w:rsidRPr="0034568D" w:rsidRDefault="00464DCB" w:rsidP="002A40B8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5,700,094</w:t>
            </w:r>
          </w:p>
        </w:tc>
        <w:tc>
          <w:tcPr>
            <w:tcW w:w="271" w:type="dxa"/>
          </w:tcPr>
          <w:p w14:paraId="187CDC21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91592E5" w14:textId="3CE65DF2" w:rsidR="002A40B8" w:rsidRPr="0034568D" w:rsidRDefault="00A1406F" w:rsidP="002A40B8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</w:t>
            </w:r>
            <w:r w:rsidR="00BC7D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507</w:t>
            </w:r>
          </w:p>
        </w:tc>
        <w:tc>
          <w:tcPr>
            <w:tcW w:w="236" w:type="dxa"/>
          </w:tcPr>
          <w:p w14:paraId="1BB0FFD1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52A96E" w14:textId="1E4586D3" w:rsidR="002A40B8" w:rsidRPr="0034568D" w:rsidRDefault="00464DCB" w:rsidP="002A40B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5,54</w:t>
            </w:r>
            <w:r w:rsidR="00A140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5" w:type="dxa"/>
          </w:tcPr>
          <w:p w14:paraId="2E3ACF55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14:paraId="2130B8C9" w14:textId="21BB426F" w:rsidR="002A40B8" w:rsidRPr="0034568D" w:rsidRDefault="00A1406F" w:rsidP="002A40B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</w:t>
            </w:r>
            <w:r w:rsidR="00BC7D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</w:t>
            </w:r>
          </w:p>
        </w:tc>
        <w:tc>
          <w:tcPr>
            <w:tcW w:w="275" w:type="dxa"/>
          </w:tcPr>
          <w:p w14:paraId="652DC6BE" w14:textId="77777777" w:rsidR="002A40B8" w:rsidRPr="0034568D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82E4B0E" w14:textId="5F7EF3DB" w:rsidR="002A40B8" w:rsidRPr="0034568D" w:rsidRDefault="00464DCB" w:rsidP="002A40B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5,814,42</w:t>
            </w:r>
            <w:r w:rsidR="003C5D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1021D23C" w14:textId="77777777" w:rsidR="0034568D" w:rsidRPr="0034568D" w:rsidRDefault="0034568D" w:rsidP="00F60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4A5447" w14:textId="3C64D705" w:rsidR="00E82227" w:rsidRPr="0034568D" w:rsidRDefault="00F60C24" w:rsidP="00DC6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940"/>
        </w:tabs>
        <w:spacing w:line="240" w:lineRule="auto"/>
        <w:ind w:left="990" w:right="53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568D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34568D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34568D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34568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2A40B8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3456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4568D">
        <w:rPr>
          <w:rFonts w:asciiTheme="majorBidi" w:hAnsiTheme="majorBidi" w:cstheme="majorBidi"/>
          <w:spacing w:val="-4"/>
          <w:sz w:val="30"/>
          <w:szCs w:val="30"/>
          <w:cs/>
        </w:rPr>
        <w:t>มี</w:t>
      </w:r>
      <w:r w:rsidR="00C10E17" w:rsidRPr="0034568D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="00C10E17" w:rsidRPr="003456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64DE1">
        <w:rPr>
          <w:rFonts w:asciiTheme="majorBidi" w:hAnsiTheme="majorBidi" w:cstheme="majorBidi"/>
          <w:spacing w:val="-4"/>
          <w:sz w:val="30"/>
          <w:szCs w:val="30"/>
        </w:rPr>
        <w:t>175</w:t>
      </w:r>
      <w:r w:rsidR="00BE1627" w:rsidRPr="003456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4568D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3456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1627" w:rsidRPr="0034568D">
        <w:rPr>
          <w:rFonts w:asciiTheme="majorBidi" w:hAnsiTheme="majorBidi" w:cstheme="majorBidi"/>
          <w:sz w:val="30"/>
          <w:szCs w:val="30"/>
        </w:rPr>
        <w:br/>
      </w:r>
      <w:r w:rsidRPr="0034568D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2A40B8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34568D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2A40B8">
        <w:rPr>
          <w:rFonts w:asciiTheme="majorBidi" w:hAnsiTheme="majorBidi" w:cstheme="majorBidi"/>
          <w:i/>
          <w:iCs/>
          <w:sz w:val="30"/>
          <w:szCs w:val="30"/>
        </w:rPr>
        <w:t>198</w:t>
      </w:r>
      <w:r w:rsidRPr="0034568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4568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34568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88EA427" w14:textId="77777777" w:rsidR="00E82227" w:rsidRDefault="00E82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E82227" w:rsidSect="008B761E">
          <w:footerReference w:type="first" r:id="rId12"/>
          <w:pgSz w:w="16834" w:h="11909" w:orient="landscape" w:code="9"/>
          <w:pgMar w:top="1152" w:right="691" w:bottom="1152" w:left="576" w:header="720" w:footer="720" w:gutter="0"/>
          <w:paperSrc w:first="7"/>
          <w:cols w:space="720"/>
          <w:titlePg/>
          <w:docGrid w:linePitch="245"/>
        </w:sect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0903DA87" w14:textId="15D9A2DD" w:rsidR="00FC47EA" w:rsidRPr="00824968" w:rsidRDefault="00681CA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1037B7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46F82" w:rsidRPr="00824968">
        <w:rPr>
          <w:rFonts w:asciiTheme="majorBidi" w:hAnsiTheme="majorBidi" w:cstheme="majorBidi"/>
          <w:b/>
          <w:bCs/>
          <w:sz w:val="30"/>
          <w:szCs w:val="30"/>
        </w:rPr>
        <w:tab/>
      </w:r>
      <w:r w:rsidR="001A3DCD" w:rsidRPr="00824968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73E31B6C" w14:textId="77777777" w:rsidR="00023222" w:rsidRPr="00824968" w:rsidRDefault="0002322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6A9FE8C8" w14:textId="7C6011B6" w:rsidR="00A63320" w:rsidRPr="00824968" w:rsidRDefault="00681CA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1037B7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A63320" w:rsidRPr="00824968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="00A63320" w:rsidRPr="008249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เงินกู้ยืมระยะสั้นจากสถาบันการเงิน</w:t>
      </w:r>
    </w:p>
    <w:p w14:paraId="13B225E3" w14:textId="77777777" w:rsidR="00023222" w:rsidRPr="00824968" w:rsidRDefault="0002322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97"/>
        <w:gridCol w:w="1224"/>
        <w:gridCol w:w="242"/>
        <w:gridCol w:w="1207"/>
      </w:tblGrid>
      <w:tr w:rsidR="00023222" w:rsidRPr="00824968" w14:paraId="22BD7A5C" w14:textId="77777777" w:rsidTr="000B5A4C">
        <w:tc>
          <w:tcPr>
            <w:tcW w:w="6597" w:type="dxa"/>
          </w:tcPr>
          <w:p w14:paraId="34643827" w14:textId="77777777" w:rsidR="00023222" w:rsidRPr="00824968" w:rsidRDefault="00023222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4" w:type="dxa"/>
          </w:tcPr>
          <w:p w14:paraId="03CAFCF9" w14:textId="36526D68" w:rsidR="00023222" w:rsidRPr="00824968" w:rsidRDefault="002C6986" w:rsidP="00B4269E">
            <w:pPr>
              <w:pStyle w:val="a1"/>
              <w:tabs>
                <w:tab w:val="clear" w:pos="1080"/>
                <w:tab w:val="left" w:pos="1422"/>
              </w:tabs>
              <w:ind w:lef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24968">
              <w:rPr>
                <w:rFonts w:asciiTheme="majorBidi" w:hAnsiTheme="majorBidi" w:cstheme="majorBidi"/>
                <w:lang w:val="en-US"/>
              </w:rPr>
              <w:t>256</w:t>
            </w:r>
            <w:r w:rsidR="002A40B8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42" w:type="dxa"/>
          </w:tcPr>
          <w:p w14:paraId="1D5796E7" w14:textId="77777777" w:rsidR="00023222" w:rsidRPr="00824968" w:rsidRDefault="00023222" w:rsidP="00B4269E">
            <w:pPr>
              <w:pStyle w:val="a1"/>
              <w:tabs>
                <w:tab w:val="clear" w:pos="1080"/>
                <w:tab w:val="left" w:pos="1422"/>
              </w:tabs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</w:tcPr>
          <w:p w14:paraId="4444E978" w14:textId="7E800BD2" w:rsidR="00023222" w:rsidRPr="00824968" w:rsidRDefault="00647A52" w:rsidP="00B4269E">
            <w:pPr>
              <w:pStyle w:val="a1"/>
              <w:tabs>
                <w:tab w:val="clear" w:pos="1080"/>
                <w:tab w:val="left" w:pos="1422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24968">
              <w:rPr>
                <w:rFonts w:asciiTheme="majorBidi" w:hAnsiTheme="majorBidi" w:cstheme="majorBidi"/>
                <w:lang w:val="en-US"/>
              </w:rPr>
              <w:t>256</w:t>
            </w:r>
            <w:r w:rsidR="002A40B8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023222" w:rsidRPr="00824968" w14:paraId="25B80791" w14:textId="77777777" w:rsidTr="000B5A4C">
        <w:tc>
          <w:tcPr>
            <w:tcW w:w="6597" w:type="dxa"/>
          </w:tcPr>
          <w:p w14:paraId="5A0BE620" w14:textId="77777777" w:rsidR="00023222" w:rsidRPr="00824968" w:rsidRDefault="00023222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73" w:type="dxa"/>
            <w:gridSpan w:val="3"/>
          </w:tcPr>
          <w:p w14:paraId="15883723" w14:textId="77777777" w:rsidR="00023222" w:rsidRPr="00824968" w:rsidRDefault="00023222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3222" w:rsidRPr="00824968" w14:paraId="0FBC8670" w14:textId="77777777" w:rsidTr="000B5A4C">
        <w:tc>
          <w:tcPr>
            <w:tcW w:w="6597" w:type="dxa"/>
          </w:tcPr>
          <w:p w14:paraId="200714F4" w14:textId="77777777" w:rsidR="00023222" w:rsidRPr="00824968" w:rsidRDefault="00023222" w:rsidP="00B4269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8249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8249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24" w:type="dxa"/>
          </w:tcPr>
          <w:p w14:paraId="4ABB8EDC" w14:textId="77777777" w:rsidR="00023222" w:rsidRPr="00824968" w:rsidRDefault="0002322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4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18646CEF" w14:textId="77777777" w:rsidR="00023222" w:rsidRPr="00824968" w:rsidRDefault="0002322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5FB3CC96" w14:textId="77777777" w:rsidR="00023222" w:rsidRPr="00824968" w:rsidRDefault="0002322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4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40B8" w:rsidRPr="00824968" w14:paraId="2DEB7919" w14:textId="77777777" w:rsidTr="000B5A4C">
        <w:tc>
          <w:tcPr>
            <w:tcW w:w="6597" w:type="dxa"/>
          </w:tcPr>
          <w:p w14:paraId="4E7E3866" w14:textId="77777777" w:rsidR="002A40B8" w:rsidRPr="00824968" w:rsidRDefault="002A40B8" w:rsidP="002A40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24" w:type="dxa"/>
          </w:tcPr>
          <w:p w14:paraId="5B46865B" w14:textId="092D7EAF" w:rsidR="002A40B8" w:rsidRPr="00824968" w:rsidRDefault="00BF2688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570,000</w:t>
            </w:r>
          </w:p>
        </w:tc>
        <w:tc>
          <w:tcPr>
            <w:tcW w:w="242" w:type="dxa"/>
          </w:tcPr>
          <w:p w14:paraId="3B9D4114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1AD664F3" w14:textId="14430EEB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150,000</w:t>
            </w:r>
          </w:p>
        </w:tc>
      </w:tr>
      <w:tr w:rsidR="002A40B8" w:rsidRPr="00824968" w14:paraId="51319D83" w14:textId="77777777" w:rsidTr="000B5A4C">
        <w:tc>
          <w:tcPr>
            <w:tcW w:w="6597" w:type="dxa"/>
          </w:tcPr>
          <w:p w14:paraId="3D917E1D" w14:textId="77777777" w:rsidR="002A40B8" w:rsidRPr="00824968" w:rsidRDefault="002A40B8" w:rsidP="002A40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24" w:type="dxa"/>
          </w:tcPr>
          <w:p w14:paraId="119FE3B2" w14:textId="7FDB82EC" w:rsidR="002A40B8" w:rsidRPr="00824968" w:rsidRDefault="00BF2688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810,000</w:t>
            </w:r>
          </w:p>
        </w:tc>
        <w:tc>
          <w:tcPr>
            <w:tcW w:w="242" w:type="dxa"/>
          </w:tcPr>
          <w:p w14:paraId="3DEEF03E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1283466E" w14:textId="740579BC" w:rsidR="002A40B8" w:rsidRPr="00824968" w:rsidRDefault="002A40B8" w:rsidP="00633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40B8" w:rsidRPr="00824968" w14:paraId="0EFC0C62" w14:textId="77777777" w:rsidTr="000B5A4C">
        <w:tc>
          <w:tcPr>
            <w:tcW w:w="6597" w:type="dxa"/>
          </w:tcPr>
          <w:p w14:paraId="7774833A" w14:textId="77777777" w:rsidR="002A40B8" w:rsidRPr="00824968" w:rsidRDefault="002A40B8" w:rsidP="002A40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ส่วนลดของตั๋วแลกเงินที่ยังไม่ตัดจำหน่าย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BDB43B4" w14:textId="1E58DC5C" w:rsidR="002A40B8" w:rsidRPr="00824968" w:rsidRDefault="00BF2688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A2475">
              <w:rPr>
                <w:rFonts w:asciiTheme="majorBidi" w:hAnsiTheme="majorBidi" w:cstheme="majorBidi"/>
                <w:sz w:val="30"/>
                <w:szCs w:val="30"/>
              </w:rPr>
              <w:t>6,117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35C11F24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4CD47E3F" w14:textId="7D60D2B6" w:rsidR="002A40B8" w:rsidRPr="00824968" w:rsidRDefault="002A40B8" w:rsidP="00633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40B8" w:rsidRPr="00824968" w14:paraId="78874A84" w14:textId="77777777" w:rsidTr="000B5A4C">
        <w:tc>
          <w:tcPr>
            <w:tcW w:w="6597" w:type="dxa"/>
          </w:tcPr>
          <w:p w14:paraId="7673C8BD" w14:textId="77777777" w:rsidR="002A40B8" w:rsidRPr="00824968" w:rsidRDefault="002A40B8" w:rsidP="002A40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52E90341" w14:textId="19F5D9AA" w:rsidR="002A40B8" w:rsidRPr="00824968" w:rsidRDefault="00BF2688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</w:t>
            </w:r>
            <w:r w:rsidR="00CA24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73,883</w:t>
            </w:r>
          </w:p>
        </w:tc>
        <w:tc>
          <w:tcPr>
            <w:tcW w:w="242" w:type="dxa"/>
          </w:tcPr>
          <w:p w14:paraId="502EB38C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2AAAE105" w14:textId="0D304B56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150,000</w:t>
            </w:r>
          </w:p>
        </w:tc>
      </w:tr>
    </w:tbl>
    <w:p w14:paraId="794291A7" w14:textId="77777777" w:rsidR="006B3C09" w:rsidRPr="00824968" w:rsidRDefault="006B3C0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9DA9C7F" w14:textId="3AC8348E" w:rsidR="00B6178B" w:rsidRPr="00824968" w:rsidRDefault="00B6178B" w:rsidP="000B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7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56280" w:rsidRPr="00824968">
        <w:rPr>
          <w:rFonts w:asciiTheme="majorBidi" w:hAnsiTheme="majorBidi" w:cstheme="majorBidi"/>
          <w:sz w:val="30"/>
          <w:szCs w:val="30"/>
        </w:rPr>
        <w:t xml:space="preserve">31 </w:t>
      </w:r>
      <w:r w:rsidR="00A56280" w:rsidRPr="0082496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59A1">
        <w:rPr>
          <w:rFonts w:asciiTheme="majorBidi" w:hAnsiTheme="majorBidi" w:cstheme="majorBidi"/>
          <w:sz w:val="30"/>
          <w:szCs w:val="30"/>
        </w:rPr>
        <w:t>256</w:t>
      </w:r>
      <w:r w:rsidR="002A40B8">
        <w:rPr>
          <w:rFonts w:asciiTheme="majorBidi" w:hAnsiTheme="majorBidi" w:cstheme="majorBidi"/>
          <w:sz w:val="30"/>
          <w:szCs w:val="30"/>
        </w:rPr>
        <w:t>5</w:t>
      </w:r>
      <w:r w:rsidR="00BA59A1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บริษัทมีวงเงิน</w:t>
      </w:r>
      <w:r w:rsidR="00E92F9C" w:rsidRPr="00824968">
        <w:rPr>
          <w:rFonts w:asciiTheme="majorBidi" w:hAnsiTheme="majorBidi" w:cstheme="majorBidi"/>
          <w:sz w:val="30"/>
          <w:szCs w:val="30"/>
          <w:cs/>
        </w:rPr>
        <w:t>เบิกเกินบัญชี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สินเชื่ออื่น ๆ </w:t>
      </w:r>
      <w:r w:rsidR="009F54E7" w:rsidRPr="00824968">
        <w:rPr>
          <w:rFonts w:asciiTheme="majorBidi" w:hAnsiTheme="majorBidi" w:cstheme="majorBidi"/>
          <w:sz w:val="30"/>
          <w:szCs w:val="30"/>
          <w:cs/>
        </w:rPr>
        <w:t>(ไม่รวมเงินกู้ยืมระยะสั้น</w:t>
      </w:r>
      <w:r w:rsidR="009F54E7" w:rsidRPr="00824968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ประเภทตั๋วแลกเงิน) </w:t>
      </w:r>
      <w:r w:rsidR="00B25479">
        <w:rPr>
          <w:rFonts w:asciiTheme="majorBidi" w:hAnsiTheme="majorBidi" w:cstheme="majorBidi"/>
          <w:spacing w:val="-4"/>
          <w:sz w:val="30"/>
          <w:szCs w:val="30"/>
        </w:rPr>
        <w:br/>
      </w:r>
      <w:r w:rsidRPr="00824968">
        <w:rPr>
          <w:rFonts w:asciiTheme="majorBidi" w:hAnsiTheme="majorBidi" w:cstheme="majorBidi"/>
          <w:spacing w:val="-4"/>
          <w:sz w:val="30"/>
          <w:szCs w:val="30"/>
          <w:cs/>
        </w:rPr>
        <w:t>กับธนาคารใน</w:t>
      </w:r>
      <w:r w:rsidR="005F2BF6" w:rsidRPr="00824968">
        <w:rPr>
          <w:rFonts w:asciiTheme="majorBidi" w:hAnsiTheme="majorBidi" w:cstheme="majorBidi"/>
          <w:spacing w:val="-4"/>
          <w:sz w:val="30"/>
          <w:szCs w:val="30"/>
          <w:cs/>
        </w:rPr>
        <w:t>ประเทศหลายแห่งในวงเงินรวมประมาณ</w:t>
      </w:r>
      <w:r w:rsidR="00F056F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F056FD">
        <w:rPr>
          <w:rFonts w:asciiTheme="majorBidi" w:hAnsiTheme="majorBidi" w:cstheme="majorBidi"/>
          <w:spacing w:val="-4"/>
          <w:sz w:val="30"/>
          <w:szCs w:val="30"/>
        </w:rPr>
        <w:t>2,470</w:t>
      </w:r>
      <w:r w:rsidR="001C3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824968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BA59A1">
        <w:rPr>
          <w:rFonts w:asciiTheme="majorBidi" w:hAnsiTheme="majorBidi" w:cstheme="majorBidi"/>
          <w:i/>
          <w:iCs/>
          <w:spacing w:val="-4"/>
          <w:sz w:val="30"/>
          <w:szCs w:val="30"/>
        </w:rPr>
        <w:t>25</w:t>
      </w:r>
      <w:r w:rsidR="00647A52" w:rsidRPr="00824968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2A40B8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="00A56280" w:rsidRPr="00824968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="00A56280" w:rsidRPr="00824968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426890" w:rsidRPr="00824968">
        <w:rPr>
          <w:rFonts w:asciiTheme="majorBidi" w:hAnsiTheme="majorBidi" w:cstheme="majorBidi"/>
          <w:i/>
          <w:iCs/>
          <w:spacing w:val="-4"/>
          <w:sz w:val="30"/>
          <w:szCs w:val="30"/>
        </w:rPr>
        <w:t>2,</w:t>
      </w:r>
      <w:r w:rsidR="002A40B8">
        <w:rPr>
          <w:rFonts w:asciiTheme="majorBidi" w:hAnsiTheme="majorBidi" w:cstheme="majorBidi"/>
          <w:i/>
          <w:iCs/>
          <w:spacing w:val="-4"/>
          <w:sz w:val="30"/>
          <w:szCs w:val="30"/>
        </w:rPr>
        <w:t>320</w:t>
      </w:r>
      <w:r w:rsidR="00023222" w:rsidRPr="0082496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Pr="00824968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2108F7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824968">
        <w:rPr>
          <w:rFonts w:asciiTheme="majorBidi" w:hAnsiTheme="majorBidi" w:cstheme="majorBidi"/>
          <w:sz w:val="30"/>
          <w:szCs w:val="30"/>
          <w:cs/>
        </w:rPr>
        <w:t>อัตราดอกเบี้ย</w:t>
      </w:r>
      <w:r w:rsidR="00D1370C" w:rsidRPr="00824968">
        <w:rPr>
          <w:rFonts w:asciiTheme="majorBidi" w:hAnsiTheme="majorBidi" w:cstheme="majorBidi"/>
          <w:sz w:val="30"/>
          <w:szCs w:val="30"/>
          <w:cs/>
        </w:rPr>
        <w:t>ใน</w:t>
      </w:r>
      <w:r w:rsidRPr="00824968">
        <w:rPr>
          <w:rFonts w:asciiTheme="majorBidi" w:hAnsiTheme="majorBidi" w:cstheme="majorBidi"/>
          <w:sz w:val="30"/>
          <w:szCs w:val="30"/>
          <w:cs/>
        </w:rPr>
        <w:t>ตลาดเงิน</w:t>
      </w:r>
      <w:r w:rsidR="001E2B14" w:rsidRPr="00824968">
        <w:rPr>
          <w:rFonts w:asciiTheme="majorBidi" w:hAnsiTheme="majorBidi" w:cstheme="majorBidi"/>
          <w:sz w:val="30"/>
          <w:szCs w:val="30"/>
          <w:cs/>
          <w:lang w:val="th-TH"/>
        </w:rPr>
        <w:t xml:space="preserve"> (</w:t>
      </w:r>
      <w:r w:rsidR="001E2B14" w:rsidRPr="00824968">
        <w:rPr>
          <w:rFonts w:asciiTheme="majorBidi" w:hAnsiTheme="majorBidi" w:cstheme="majorBidi"/>
          <w:sz w:val="30"/>
          <w:szCs w:val="30"/>
        </w:rPr>
        <w:t>MMR</w:t>
      </w:r>
      <w:r w:rsidR="00023222" w:rsidRPr="00824968">
        <w:rPr>
          <w:rFonts w:asciiTheme="majorBidi" w:hAnsiTheme="majorBidi" w:cstheme="majorBidi"/>
          <w:sz w:val="30"/>
          <w:szCs w:val="30"/>
          <w:cs/>
          <w:lang w:val="th-TH"/>
        </w:rPr>
        <w:t>) ณ วันที่เกิดรายการ ณ วันที่</w:t>
      </w:r>
      <w:r w:rsidR="00023222"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="00BA59A1">
        <w:rPr>
          <w:rFonts w:asciiTheme="majorBidi" w:hAnsiTheme="majorBidi" w:cstheme="majorBidi"/>
          <w:sz w:val="30"/>
          <w:szCs w:val="30"/>
        </w:rPr>
        <w:t xml:space="preserve">31 </w:t>
      </w:r>
      <w:r w:rsidR="00A56280" w:rsidRPr="0082496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824968">
        <w:rPr>
          <w:rFonts w:asciiTheme="majorBidi" w:hAnsiTheme="majorBidi" w:cstheme="majorBidi"/>
          <w:sz w:val="30"/>
          <w:szCs w:val="30"/>
        </w:rPr>
        <w:t xml:space="preserve"> 25</w:t>
      </w:r>
      <w:r w:rsidR="00505D7E" w:rsidRPr="00824968">
        <w:rPr>
          <w:rFonts w:asciiTheme="majorBidi" w:hAnsiTheme="majorBidi" w:cstheme="majorBidi"/>
          <w:sz w:val="30"/>
          <w:szCs w:val="30"/>
        </w:rPr>
        <w:t>6</w:t>
      </w:r>
      <w:r w:rsidR="002A40B8">
        <w:rPr>
          <w:rFonts w:asciiTheme="majorBidi" w:hAnsiTheme="majorBidi" w:cstheme="majorBidi"/>
          <w:sz w:val="30"/>
          <w:szCs w:val="30"/>
        </w:rPr>
        <w:t>5</w:t>
      </w:r>
      <w:r w:rsidR="00986D2B"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</w:t>
      </w:r>
      <w:r w:rsidR="005F2BF6" w:rsidRPr="00824968">
        <w:rPr>
          <w:rFonts w:asciiTheme="majorBidi" w:hAnsiTheme="majorBidi" w:cstheme="majorBidi"/>
          <w:sz w:val="30"/>
          <w:szCs w:val="30"/>
          <w:cs/>
        </w:rPr>
        <w:t>รวม</w:t>
      </w:r>
      <w:r w:rsidR="00D53F97"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="00F056FD">
        <w:rPr>
          <w:rFonts w:asciiTheme="majorBidi" w:hAnsiTheme="majorBidi" w:cstheme="majorBidi"/>
          <w:sz w:val="30"/>
          <w:szCs w:val="30"/>
        </w:rPr>
        <w:t>1,753</w:t>
      </w:r>
      <w:r w:rsidR="001C3770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82496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A59A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A40B8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82496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A40B8">
        <w:rPr>
          <w:rFonts w:asciiTheme="majorBidi" w:hAnsiTheme="majorBidi" w:cstheme="majorBidi"/>
          <w:i/>
          <w:iCs/>
          <w:sz w:val="30"/>
          <w:szCs w:val="30"/>
        </w:rPr>
        <w:t>2,016</w:t>
      </w:r>
      <w:r w:rsidR="00986D2B" w:rsidRPr="008249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24968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662DFA1" w14:textId="77777777" w:rsidR="003E58D9" w:rsidRPr="00824968" w:rsidRDefault="003E58D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1EA3BF3" w14:textId="376093CB" w:rsidR="00A63320" w:rsidRPr="00824968" w:rsidRDefault="00681CA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1037B7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A56280" w:rsidRPr="008249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.2 </w:t>
      </w:r>
      <w:r w:rsidR="00A56280" w:rsidRPr="008249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A63320" w:rsidRPr="008249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</w:t>
      </w:r>
    </w:p>
    <w:p w14:paraId="020AA196" w14:textId="77777777" w:rsidR="00023222" w:rsidRPr="00824968" w:rsidRDefault="0002322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12"/>
        <w:gridCol w:w="1218"/>
        <w:gridCol w:w="236"/>
        <w:gridCol w:w="1207"/>
      </w:tblGrid>
      <w:tr w:rsidR="002A40B8" w:rsidRPr="00824968" w14:paraId="0A29A41C" w14:textId="77777777" w:rsidTr="000B5A4C">
        <w:tc>
          <w:tcPr>
            <w:tcW w:w="6612" w:type="dxa"/>
          </w:tcPr>
          <w:p w14:paraId="6CE5B5D5" w14:textId="77777777" w:rsidR="002A40B8" w:rsidRPr="00824968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8" w:type="dxa"/>
          </w:tcPr>
          <w:p w14:paraId="437D8B04" w14:textId="35637731" w:rsidR="002A40B8" w:rsidRPr="00824968" w:rsidRDefault="002A40B8" w:rsidP="002A40B8">
            <w:pPr>
              <w:pStyle w:val="a1"/>
              <w:tabs>
                <w:tab w:val="clear" w:pos="1080"/>
                <w:tab w:val="left" w:pos="1422"/>
              </w:tabs>
              <w:ind w:lef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24968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36" w:type="dxa"/>
          </w:tcPr>
          <w:p w14:paraId="424AF2BE" w14:textId="77777777" w:rsidR="002A40B8" w:rsidRPr="00824968" w:rsidRDefault="002A40B8" w:rsidP="002A40B8">
            <w:pPr>
              <w:pStyle w:val="a1"/>
              <w:tabs>
                <w:tab w:val="clear" w:pos="1080"/>
                <w:tab w:val="left" w:pos="1422"/>
              </w:tabs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</w:tcPr>
          <w:p w14:paraId="504F3824" w14:textId="10AC842C" w:rsidR="002A40B8" w:rsidRPr="00824968" w:rsidRDefault="002A40B8" w:rsidP="002A40B8">
            <w:pPr>
              <w:pStyle w:val="a1"/>
              <w:tabs>
                <w:tab w:val="clear" w:pos="1080"/>
                <w:tab w:val="left" w:pos="1422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24968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2A40B8" w:rsidRPr="00824968" w14:paraId="330CE9F4" w14:textId="77777777" w:rsidTr="000B5A4C">
        <w:tc>
          <w:tcPr>
            <w:tcW w:w="6612" w:type="dxa"/>
          </w:tcPr>
          <w:p w14:paraId="7A897047" w14:textId="77777777" w:rsidR="002A40B8" w:rsidRPr="00824968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61" w:type="dxa"/>
            <w:gridSpan w:val="3"/>
          </w:tcPr>
          <w:p w14:paraId="05A55725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40B8" w:rsidRPr="00824968" w14:paraId="5E80358A" w14:textId="77777777" w:rsidTr="000B5A4C">
        <w:tc>
          <w:tcPr>
            <w:tcW w:w="6612" w:type="dxa"/>
          </w:tcPr>
          <w:p w14:paraId="1178025F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หุ้นกู้ไม่มีหลักประกัน</w:t>
            </w:r>
            <w:r w:rsidRPr="0082496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ตามมูลค่าที่ตราไว้</w:t>
            </w:r>
          </w:p>
        </w:tc>
        <w:tc>
          <w:tcPr>
            <w:tcW w:w="1218" w:type="dxa"/>
          </w:tcPr>
          <w:p w14:paraId="43FFA9FD" w14:textId="155C34C5" w:rsidR="002A40B8" w:rsidRPr="00824968" w:rsidRDefault="00BF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2,250,000</w:t>
            </w:r>
          </w:p>
        </w:tc>
        <w:tc>
          <w:tcPr>
            <w:tcW w:w="236" w:type="dxa"/>
          </w:tcPr>
          <w:p w14:paraId="42292095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3ED3CD85" w14:textId="2738ED4D" w:rsidR="002A40B8" w:rsidRPr="00824968" w:rsidRDefault="002A40B8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3,850,000</w:t>
            </w:r>
          </w:p>
        </w:tc>
      </w:tr>
      <w:tr w:rsidR="002A40B8" w:rsidRPr="00824968" w14:paraId="01C3F879" w14:textId="77777777" w:rsidTr="000B5A4C">
        <w:tc>
          <w:tcPr>
            <w:tcW w:w="6612" w:type="dxa"/>
          </w:tcPr>
          <w:p w14:paraId="7792E13F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ค่าใช้จ่ายในการออกหุ้นกู้ที่ยังไม่ตัดจำหน่าย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58D8203A" w14:textId="2A29DC5C" w:rsidR="002A40B8" w:rsidRPr="00824968" w:rsidRDefault="00BF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A2475">
              <w:rPr>
                <w:rFonts w:asciiTheme="majorBidi" w:hAnsiTheme="majorBidi" w:cstheme="majorBidi"/>
                <w:sz w:val="30"/>
                <w:szCs w:val="30"/>
              </w:rPr>
              <w:t>1,949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6593219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56E3F1E6" w14:textId="0B70CA07" w:rsidR="002A40B8" w:rsidRPr="00824968" w:rsidRDefault="002A40B8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(99</w:t>
            </w:r>
            <w:r w:rsidR="00AE5FB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A40B8" w:rsidRPr="00824968" w14:paraId="4E1CF462" w14:textId="77777777" w:rsidTr="000B5A4C">
        <w:tc>
          <w:tcPr>
            <w:tcW w:w="6612" w:type="dxa"/>
          </w:tcPr>
          <w:p w14:paraId="561FED5B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21E1AD21" w14:textId="1501CF21" w:rsidR="002A40B8" w:rsidRPr="00824968" w:rsidRDefault="00BF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2,24</w:t>
            </w:r>
            <w:r w:rsidR="00CA24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8,051</w:t>
            </w:r>
          </w:p>
        </w:tc>
        <w:tc>
          <w:tcPr>
            <w:tcW w:w="236" w:type="dxa"/>
          </w:tcPr>
          <w:p w14:paraId="69BB9923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5CEEBEDC" w14:textId="01031E34" w:rsidR="002A40B8" w:rsidRPr="00824968" w:rsidRDefault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3,849,00</w:t>
            </w:r>
            <w:r w:rsidR="00AE5F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2A40B8" w:rsidRPr="00824968" w14:paraId="0EA4BECC" w14:textId="77777777" w:rsidTr="000B5A4C">
        <w:tc>
          <w:tcPr>
            <w:tcW w:w="6612" w:type="dxa"/>
          </w:tcPr>
          <w:p w14:paraId="47D8341C" w14:textId="77777777" w:rsidR="002A40B8" w:rsidRPr="00824968" w:rsidRDefault="002A40B8" w:rsidP="002A40B8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824968">
              <w:rPr>
                <w:rFonts w:asciiTheme="majorBidi" w:hAnsiTheme="majorBidi" w:cstheme="majorBidi"/>
                <w:i/>
                <w:iCs/>
                <w:cs/>
                <w:lang w:val="en-US"/>
              </w:rPr>
              <w:t xml:space="preserve">หัก </w:t>
            </w:r>
            <w:r w:rsidRPr="00824968">
              <w:rPr>
                <w:rFonts w:asciiTheme="majorBidi" w:hAnsiTheme="majorBidi" w:cstheme="majorBidi"/>
                <w:cs/>
                <w:lang w:val="en-US"/>
              </w:rPr>
              <w:t xml:space="preserve"> ส่วนที่ถึงกำหนดไถ่ถอนภายในหนึ่งปี </w:t>
            </w:r>
          </w:p>
        </w:tc>
        <w:tc>
          <w:tcPr>
            <w:tcW w:w="1218" w:type="dxa"/>
          </w:tcPr>
          <w:p w14:paraId="4C53EE36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E677DD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069148DB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40B8" w:rsidRPr="00824968" w14:paraId="46ACB32A" w14:textId="77777777" w:rsidTr="000B5A4C">
        <w:tc>
          <w:tcPr>
            <w:tcW w:w="6612" w:type="dxa"/>
          </w:tcPr>
          <w:p w14:paraId="6138454A" w14:textId="77777777" w:rsidR="002A40B8" w:rsidRPr="00824968" w:rsidRDefault="002A40B8" w:rsidP="002A40B8">
            <w:pPr>
              <w:pStyle w:val="a1"/>
              <w:tabs>
                <w:tab w:val="clear" w:pos="1080"/>
                <w:tab w:val="left" w:pos="342"/>
                <w:tab w:val="left" w:pos="52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824968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824968">
              <w:rPr>
                <w:rFonts w:asciiTheme="majorBidi" w:hAnsiTheme="majorBidi" w:cstheme="majorBidi"/>
                <w:lang w:val="en-US"/>
              </w:rPr>
              <w:tab/>
            </w:r>
            <w:r w:rsidRPr="00824968">
              <w:rPr>
                <w:rFonts w:asciiTheme="majorBidi" w:hAnsiTheme="majorBidi" w:cstheme="majorBidi"/>
                <w:cs/>
                <w:lang w:val="en-US"/>
              </w:rPr>
              <w:t>(สุทธิจากค่าใช้จ่ายในการออกหุ้นกู้ที่ยังไม่ตัดจำหน่าย)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46C71607" w14:textId="62217409" w:rsidR="002A40B8" w:rsidRPr="00824968" w:rsidRDefault="00BF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(799,884)</w:t>
            </w:r>
          </w:p>
        </w:tc>
        <w:tc>
          <w:tcPr>
            <w:tcW w:w="236" w:type="dxa"/>
          </w:tcPr>
          <w:p w14:paraId="5EA4E4D4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76EB947F" w14:textId="16AB70C6" w:rsidR="002A40B8" w:rsidRPr="00824968" w:rsidRDefault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(2,199,734)</w:t>
            </w:r>
          </w:p>
        </w:tc>
      </w:tr>
      <w:tr w:rsidR="002A40B8" w:rsidRPr="00824968" w14:paraId="2BF00C5B" w14:textId="77777777" w:rsidTr="000B5A4C">
        <w:tc>
          <w:tcPr>
            <w:tcW w:w="6612" w:type="dxa"/>
          </w:tcPr>
          <w:p w14:paraId="6A6222CE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</w:t>
            </w: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51DE1CCA" w14:textId="5C88A5A8" w:rsidR="002A40B8" w:rsidRPr="00824968" w:rsidRDefault="00BF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1,448,</w:t>
            </w:r>
            <w:r w:rsidR="00CA24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236" w:type="dxa"/>
          </w:tcPr>
          <w:p w14:paraId="5103570F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082FC6F3" w14:textId="3253158A" w:rsidR="002A40B8" w:rsidRPr="00824968" w:rsidRDefault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1,649,269</w:t>
            </w:r>
          </w:p>
        </w:tc>
      </w:tr>
    </w:tbl>
    <w:p w14:paraId="53686575" w14:textId="77777777" w:rsidR="00330136" w:rsidRDefault="00330136" w:rsidP="0033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67090A33" w14:textId="378732FF" w:rsidR="00330136" w:rsidRDefault="00330136" w:rsidP="0033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/>
          <w:sz w:val="30"/>
          <w:szCs w:val="30"/>
        </w:rPr>
      </w:pPr>
      <w:r w:rsidRPr="00330136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330136">
        <w:rPr>
          <w:rFonts w:asciiTheme="majorBidi" w:hAnsiTheme="majorBidi" w:cstheme="majorBidi"/>
          <w:sz w:val="30"/>
          <w:szCs w:val="30"/>
        </w:rPr>
        <w:t xml:space="preserve">31 </w:t>
      </w:r>
      <w:r w:rsidRPr="00330136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330136">
        <w:rPr>
          <w:rFonts w:asciiTheme="majorBidi" w:hAnsiTheme="majorBidi" w:cstheme="majorBidi"/>
          <w:sz w:val="30"/>
          <w:szCs w:val="30"/>
        </w:rPr>
        <w:t>256</w:t>
      </w:r>
      <w:r w:rsidR="002A40B8">
        <w:rPr>
          <w:rFonts w:asciiTheme="majorBidi" w:hAnsiTheme="majorBidi" w:cstheme="majorBidi"/>
          <w:sz w:val="30"/>
          <w:szCs w:val="30"/>
        </w:rPr>
        <w:t>5</w:t>
      </w:r>
      <w:r w:rsidRPr="00330136">
        <w:rPr>
          <w:rFonts w:asciiTheme="majorBidi" w:hAnsiTheme="majorBidi" w:cstheme="majorBidi"/>
          <w:sz w:val="30"/>
          <w:szCs w:val="30"/>
        </w:rPr>
        <w:t xml:space="preserve"> </w:t>
      </w:r>
      <w:r w:rsidRPr="00330136">
        <w:rPr>
          <w:rFonts w:asciiTheme="majorBidi" w:hAnsiTheme="majorBidi"/>
          <w:sz w:val="30"/>
          <w:szCs w:val="30"/>
          <w:cs/>
        </w:rPr>
        <w:t>บริษัทมียอดคงเหลือจากการออกหุ้นกู้ระบุชื่อผู้ถือประเภทไม่ด้อยสิทธิ ไม่มีหลักประกัน และไม่มีผู้แทนผู้ถือหุ้นกู้ และจำหน่ายแก่นักลงทุนสถาบัน</w:t>
      </w:r>
      <w:r w:rsidR="002108F7">
        <w:rPr>
          <w:rFonts w:asciiTheme="majorBidi" w:hAnsiTheme="majorBidi" w:hint="cs"/>
          <w:sz w:val="30"/>
          <w:szCs w:val="30"/>
          <w:cs/>
        </w:rPr>
        <w:t>และนักลงทุนรายให</w:t>
      </w:r>
      <w:r w:rsidR="003B19EE">
        <w:rPr>
          <w:rFonts w:asciiTheme="majorBidi" w:hAnsiTheme="majorBidi" w:hint="cs"/>
          <w:sz w:val="30"/>
          <w:szCs w:val="30"/>
          <w:cs/>
        </w:rPr>
        <w:t>ญ่</w:t>
      </w:r>
      <w:r w:rsidRPr="00330136">
        <w:rPr>
          <w:rFonts w:asciiTheme="majorBidi" w:hAnsiTheme="majorBidi"/>
          <w:sz w:val="30"/>
          <w:szCs w:val="30"/>
          <w:cs/>
        </w:rPr>
        <w:t>ตามประกาศคณะกรรมการกำกับหลักทรัพย์และตลาดหลักทรัพย์</w:t>
      </w:r>
      <w:r>
        <w:rPr>
          <w:rFonts w:asciiTheme="majorBidi" w:hAnsiTheme="majorBidi"/>
          <w:sz w:val="30"/>
          <w:szCs w:val="30"/>
        </w:rPr>
        <w:t xml:space="preserve"> </w:t>
      </w:r>
      <w:r w:rsidRPr="00330136">
        <w:rPr>
          <w:rFonts w:asciiTheme="majorBidi" w:hAnsiTheme="majorBidi"/>
          <w:sz w:val="30"/>
          <w:szCs w:val="30"/>
          <w:cs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38F0BCC7" w14:textId="741BDB60" w:rsidR="00827935" w:rsidRDefault="00991D34" w:rsidP="00827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ในระหว่างปี</w:t>
      </w:r>
      <w:r w:rsidR="00827935" w:rsidRPr="00B04195">
        <w:rPr>
          <w:rFonts w:ascii="Angsana New" w:hAnsi="Angsana New"/>
          <w:sz w:val="30"/>
          <w:szCs w:val="30"/>
          <w:cs/>
        </w:rPr>
        <w:t xml:space="preserve">บริษัทได้มีการเสนอขายหุ้นกู้ระบุชื่อผู้ถือประเภทไม่ด้อยสิทธิ ไม่มีหลักประกันและมีผู้แทนผู้ถือหุ้นกู้ โดยหุ้นกู้ดังกล่าวมีอายุ </w:t>
      </w:r>
      <w:r w:rsidR="00827935">
        <w:rPr>
          <w:rFonts w:ascii="Angsana New" w:hAnsi="Angsana New"/>
          <w:sz w:val="30"/>
          <w:szCs w:val="30"/>
        </w:rPr>
        <w:t>2</w:t>
      </w:r>
      <w:r w:rsidR="00827935" w:rsidRPr="00B04195">
        <w:rPr>
          <w:rFonts w:ascii="Angsana New" w:hAnsi="Angsana New"/>
          <w:sz w:val="30"/>
          <w:szCs w:val="30"/>
          <w:cs/>
        </w:rPr>
        <w:t xml:space="preserve"> ปี จำนวน </w:t>
      </w:r>
      <w:r w:rsidR="00827935">
        <w:rPr>
          <w:rFonts w:ascii="Angsana New" w:hAnsi="Angsana New"/>
          <w:sz w:val="30"/>
          <w:szCs w:val="30"/>
        </w:rPr>
        <w:t>6</w:t>
      </w:r>
      <w:r w:rsidR="00827935" w:rsidRPr="00B04195">
        <w:rPr>
          <w:rFonts w:ascii="Angsana New" w:hAnsi="Angsana New"/>
          <w:sz w:val="30"/>
          <w:szCs w:val="30"/>
          <w:cs/>
        </w:rPr>
        <w:t xml:space="preserve"> แสนหน่วย มูลค่ารวม </w:t>
      </w:r>
      <w:r w:rsidR="00827935">
        <w:rPr>
          <w:rFonts w:asciiTheme="majorBidi" w:hAnsiTheme="majorBidi" w:cstheme="majorBidi"/>
          <w:sz w:val="30"/>
          <w:szCs w:val="30"/>
        </w:rPr>
        <w:t>600</w:t>
      </w:r>
      <w:r w:rsidR="00827935" w:rsidRPr="00B04195">
        <w:rPr>
          <w:rFonts w:ascii="Angsana New" w:hAnsi="Angsana New"/>
          <w:sz w:val="30"/>
          <w:szCs w:val="30"/>
          <w:cs/>
        </w:rPr>
        <w:t xml:space="preserve"> ล้านบาท ซึ่งทำการเสนอขายในระหว่าง </w:t>
      </w:r>
      <w:r>
        <w:rPr>
          <w:rFonts w:ascii="Angsana New" w:hAnsi="Angsana New"/>
          <w:sz w:val="30"/>
          <w:szCs w:val="30"/>
          <w:cs/>
        </w:rPr>
        <w:br/>
      </w:r>
      <w:r w:rsidR="00827935" w:rsidRPr="00B04195">
        <w:rPr>
          <w:rFonts w:ascii="Angsana New" w:hAnsi="Angsana New"/>
          <w:sz w:val="30"/>
          <w:szCs w:val="30"/>
          <w:cs/>
        </w:rPr>
        <w:t xml:space="preserve">วันที่ </w:t>
      </w:r>
      <w:r w:rsidR="00827935">
        <w:rPr>
          <w:rFonts w:asciiTheme="majorBidi" w:hAnsiTheme="majorBidi" w:cstheme="majorBidi"/>
          <w:sz w:val="30"/>
          <w:szCs w:val="30"/>
        </w:rPr>
        <w:t>28</w:t>
      </w:r>
      <w:r w:rsidR="00827935" w:rsidRPr="00B04195">
        <w:rPr>
          <w:rFonts w:ascii="Angsana New" w:hAnsi="Angsana New"/>
          <w:sz w:val="30"/>
          <w:szCs w:val="30"/>
          <w:cs/>
        </w:rPr>
        <w:t xml:space="preserve"> 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2565 </w:t>
      </w:r>
      <w:r w:rsidR="00827935" w:rsidRPr="00B04195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827935">
        <w:rPr>
          <w:rFonts w:ascii="Angsana New" w:hAnsi="Angsana New"/>
          <w:sz w:val="30"/>
          <w:szCs w:val="30"/>
        </w:rPr>
        <w:t>30</w:t>
      </w:r>
      <w:r w:rsidR="00827935" w:rsidRPr="00B04195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827935" w:rsidRPr="00232E00">
        <w:rPr>
          <w:rFonts w:asciiTheme="majorBidi" w:hAnsiTheme="majorBidi" w:cstheme="majorBidi"/>
          <w:sz w:val="30"/>
          <w:szCs w:val="30"/>
        </w:rPr>
        <w:t>256</w:t>
      </w:r>
      <w:r w:rsidR="00827935">
        <w:rPr>
          <w:rFonts w:asciiTheme="majorBidi" w:hAnsiTheme="majorBidi" w:cstheme="majorBidi"/>
          <w:sz w:val="30"/>
          <w:szCs w:val="30"/>
        </w:rPr>
        <w:t>5</w:t>
      </w:r>
      <w:r w:rsidR="00827935" w:rsidRPr="00B04195">
        <w:rPr>
          <w:rFonts w:ascii="Angsana New" w:hAnsi="Angsana New"/>
          <w:sz w:val="30"/>
          <w:szCs w:val="30"/>
          <w:cs/>
        </w:rPr>
        <w:t xml:space="preserve"> และออกหุ้นกู้ ณ วันที่ </w:t>
      </w:r>
      <w:r w:rsidR="00827935">
        <w:rPr>
          <w:rFonts w:ascii="Angsana New" w:hAnsi="Angsana New"/>
          <w:sz w:val="30"/>
          <w:szCs w:val="30"/>
        </w:rPr>
        <w:t>1</w:t>
      </w:r>
      <w:r w:rsidR="00827935" w:rsidRPr="00B04195">
        <w:rPr>
          <w:rFonts w:ascii="Angsana New" w:hAnsi="Angsana New"/>
          <w:sz w:val="30"/>
          <w:szCs w:val="30"/>
          <w:cs/>
        </w:rPr>
        <w:t xml:space="preserve"> กรกฎาคม </w:t>
      </w:r>
      <w:r w:rsidR="00827935" w:rsidRPr="00232E00">
        <w:rPr>
          <w:rFonts w:asciiTheme="majorBidi" w:hAnsiTheme="majorBidi" w:cstheme="majorBidi"/>
          <w:sz w:val="30"/>
          <w:szCs w:val="30"/>
        </w:rPr>
        <w:t>256</w:t>
      </w:r>
      <w:r w:rsidR="00827935">
        <w:rPr>
          <w:rFonts w:asciiTheme="majorBidi" w:hAnsiTheme="majorBidi" w:cstheme="majorBidi"/>
          <w:sz w:val="30"/>
          <w:szCs w:val="30"/>
        </w:rPr>
        <w:t>5</w:t>
      </w:r>
    </w:p>
    <w:p w14:paraId="58BC44E4" w14:textId="77777777" w:rsidR="00827935" w:rsidRPr="00D1673A" w:rsidRDefault="00827935" w:rsidP="0033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/>
          <w:sz w:val="28"/>
          <w:szCs w:val="28"/>
        </w:rPr>
      </w:pPr>
    </w:p>
    <w:p w14:paraId="2BBBE55F" w14:textId="3F145B7E" w:rsidR="00D90A2D" w:rsidRPr="00B31678" w:rsidRDefault="00D90A2D" w:rsidP="00B31678">
      <w:pPr>
        <w:tabs>
          <w:tab w:val="clear" w:pos="454"/>
          <w:tab w:val="clear" w:pos="680"/>
          <w:tab w:val="clear" w:pos="907"/>
          <w:tab w:val="left" w:pos="990"/>
          <w:tab w:val="left" w:pos="1418"/>
        </w:tabs>
        <w:ind w:left="540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รายละเอียดที่สำคัญของหุ้นกู้ มีดังนี้</w:t>
      </w:r>
    </w:p>
    <w:p w14:paraId="5E60341B" w14:textId="3AAD398D" w:rsidR="00D90A2D" w:rsidRPr="00B31678" w:rsidRDefault="00D90A2D" w:rsidP="0033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E63BB5" w:rsidRPr="00413425" w14:paraId="5D17C49B" w14:textId="77777777" w:rsidTr="00E63BB5">
        <w:tc>
          <w:tcPr>
            <w:tcW w:w="3510" w:type="dxa"/>
            <w:hideMark/>
          </w:tcPr>
          <w:p w14:paraId="7F4016C2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14:paraId="58B61A32" w14:textId="24796425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="00413425">
              <w:rPr>
                <w:rFonts w:asciiTheme="majorBidi" w:eastAsia="Calibri" w:hAnsiTheme="majorBidi" w:cstheme="majorBidi"/>
                <w:sz w:val="30"/>
                <w:szCs w:val="30"/>
              </w:rPr>
              <w:t>24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กุมภาพันธ์ </w:t>
            </w:r>
            <w:r w:rsidR="00413425">
              <w:rPr>
                <w:rFonts w:asciiTheme="majorBidi" w:eastAsia="Calibri" w:hAnsiTheme="majorBidi" w:cstheme="majorBidi"/>
                <w:sz w:val="30"/>
                <w:szCs w:val="30"/>
              </w:rPr>
              <w:t>2559</w:t>
            </w:r>
          </w:p>
        </w:tc>
      </w:tr>
      <w:tr w:rsidR="00E63BB5" w:rsidRPr="00413425" w14:paraId="5AD16718" w14:textId="77777777" w:rsidTr="00E63BB5">
        <w:tc>
          <w:tcPr>
            <w:tcW w:w="3510" w:type="dxa"/>
            <w:hideMark/>
          </w:tcPr>
          <w:p w14:paraId="73DE6358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14:paraId="35961C88" w14:textId="78E53F33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200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413425">
              <w:rPr>
                <w:rFonts w:asciiTheme="majorBidi" w:eastAsia="Calibri" w:hAnsiTheme="majorBidi" w:cstheme="majorBidi"/>
                <w:sz w:val="30"/>
                <w:szCs w:val="30"/>
              </w:rPr>
              <w:t>000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หน่วย มูลค่าหน่วยละ </w:t>
            </w:r>
            <w:r w:rsidR="00413425">
              <w:rPr>
                <w:rFonts w:asciiTheme="majorBidi" w:eastAsia="Calibri" w:hAnsiTheme="majorBidi" w:cstheme="majorBidi"/>
                <w:sz w:val="30"/>
                <w:szCs w:val="30"/>
              </w:rPr>
              <w:t>1,000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</w:tr>
      <w:tr w:rsidR="00E63BB5" w:rsidRPr="00413425" w14:paraId="3B41D76D" w14:textId="77777777" w:rsidTr="00E63BB5">
        <w:tc>
          <w:tcPr>
            <w:tcW w:w="3510" w:type="dxa"/>
            <w:hideMark/>
          </w:tcPr>
          <w:p w14:paraId="2E6CEDD2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14:paraId="23EC4C8F" w14:textId="0DB69179" w:rsidR="00E63BB5" w:rsidRPr="00B31678" w:rsidRDefault="0041342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200</w:t>
            </w:r>
            <w:r w:rsidR="00E63BB5"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E63BB5" w:rsidRPr="00413425" w14:paraId="0FBACD18" w14:textId="77777777" w:rsidTr="00E63BB5">
        <w:tc>
          <w:tcPr>
            <w:tcW w:w="3510" w:type="dxa"/>
            <w:hideMark/>
          </w:tcPr>
          <w:p w14:paraId="67F24364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14:paraId="54104884" w14:textId="72F01E80" w:rsidR="00E63BB5" w:rsidRPr="00B31678" w:rsidRDefault="0041342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E63BB5"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24 </w:t>
            </w:r>
            <w:r w:rsidR="00E63BB5"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</w:tr>
      <w:tr w:rsidR="00E63BB5" w:rsidRPr="00413425" w14:paraId="79E88D7C" w14:textId="77777777" w:rsidTr="00E63BB5">
        <w:tc>
          <w:tcPr>
            <w:tcW w:w="3510" w:type="dxa"/>
            <w:hideMark/>
          </w:tcPr>
          <w:p w14:paraId="0C5ABCBB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14:paraId="10070F74" w14:textId="275B9392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B5325C">
              <w:rPr>
                <w:rFonts w:asciiTheme="majorBidi" w:eastAsia="Calibri" w:hAnsiTheme="majorBidi" w:cstheme="majorBidi"/>
                <w:sz w:val="30"/>
                <w:szCs w:val="30"/>
              </w:rPr>
              <w:t>3.05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ต่อปี</w:t>
            </w:r>
          </w:p>
        </w:tc>
      </w:tr>
      <w:tr w:rsidR="00E63BB5" w:rsidRPr="00413425" w14:paraId="3B1093BD" w14:textId="77777777" w:rsidTr="00E63BB5">
        <w:tc>
          <w:tcPr>
            <w:tcW w:w="3510" w:type="dxa"/>
            <w:hideMark/>
          </w:tcPr>
          <w:p w14:paraId="6988BEA9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14:paraId="3E0759E6" w14:textId="6086BDCA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ทุกวันที่ </w:t>
            </w:r>
            <w:r w:rsidR="0045275E">
              <w:rPr>
                <w:rFonts w:asciiTheme="majorBidi" w:eastAsia="Calibri" w:hAnsiTheme="majorBidi" w:cstheme="majorBidi"/>
                <w:sz w:val="30"/>
                <w:szCs w:val="30"/>
              </w:rPr>
              <w:t>24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กุมภาพันธ์ และ </w:t>
            </w:r>
            <w:r w:rsidR="0045275E">
              <w:rPr>
                <w:rFonts w:asciiTheme="majorBidi" w:eastAsia="Calibri" w:hAnsiTheme="majorBidi" w:cstheme="majorBidi"/>
                <w:sz w:val="30"/>
                <w:szCs w:val="30"/>
              </w:rPr>
              <w:t>24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สิงหาคม ของทุกปี</w:t>
            </w:r>
          </w:p>
        </w:tc>
      </w:tr>
      <w:tr w:rsidR="00371DB9" w:rsidRPr="00F45D12" w14:paraId="78D78B49" w14:textId="77777777" w:rsidTr="00D75122">
        <w:tc>
          <w:tcPr>
            <w:tcW w:w="3510" w:type="dxa"/>
          </w:tcPr>
          <w:p w14:paraId="7CE29853" w14:textId="0354639D" w:rsidR="00371DB9" w:rsidRPr="00F45D12" w:rsidRDefault="00371DB9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</w:tcPr>
          <w:p w14:paraId="1BFA9FF7" w14:textId="77777777" w:rsidR="00371DB9" w:rsidRPr="00F45D12" w:rsidRDefault="00371DB9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E63BB5" w:rsidRPr="00F45D12" w14:paraId="2A93E3EE" w14:textId="77777777" w:rsidTr="00E63BB5">
        <w:tc>
          <w:tcPr>
            <w:tcW w:w="3510" w:type="dxa"/>
            <w:hideMark/>
          </w:tcPr>
          <w:p w14:paraId="0BAC0314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14:paraId="60FED08F" w14:textId="5D21E439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E63BB5" w:rsidRPr="00F45D12" w14:paraId="156F0366" w14:textId="77777777" w:rsidTr="00E63BB5">
        <w:tc>
          <w:tcPr>
            <w:tcW w:w="3510" w:type="dxa"/>
            <w:hideMark/>
          </w:tcPr>
          <w:p w14:paraId="069BDD1C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14:paraId="247E1EC4" w14:textId="5F2BD96E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หน่วย มูลค่าหน่วยละ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1,000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E63BB5" w:rsidRPr="00F45D12" w14:paraId="6AAAD3FE" w14:textId="77777777" w:rsidTr="00E63BB5">
        <w:tc>
          <w:tcPr>
            <w:tcW w:w="3510" w:type="dxa"/>
            <w:hideMark/>
          </w:tcPr>
          <w:p w14:paraId="5EE20A63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14:paraId="20B569DC" w14:textId="304136A4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500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E63BB5" w:rsidRPr="00F45D12" w14:paraId="08B40754" w14:textId="77777777" w:rsidTr="00E63BB5">
        <w:tc>
          <w:tcPr>
            <w:tcW w:w="3510" w:type="dxa"/>
            <w:hideMark/>
          </w:tcPr>
          <w:p w14:paraId="3693A485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14:paraId="591B55B6" w14:textId="1CF3B9A5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5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27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E63BB5" w:rsidRPr="00F45D12" w14:paraId="00B649C6" w14:textId="77777777" w:rsidTr="00E63BB5">
        <w:tc>
          <w:tcPr>
            <w:tcW w:w="3510" w:type="dxa"/>
            <w:hideMark/>
          </w:tcPr>
          <w:p w14:paraId="7D89DDAE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14:paraId="2D0A56F2" w14:textId="4D25A75D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3.52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E63BB5" w:rsidRPr="00F45D12" w14:paraId="65F3A951" w14:textId="77777777" w:rsidTr="00E63BB5">
        <w:tc>
          <w:tcPr>
            <w:tcW w:w="3510" w:type="dxa"/>
            <w:hideMark/>
          </w:tcPr>
          <w:p w14:paraId="6C38EBD2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14:paraId="5EBBCEA6" w14:textId="64465EAB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 และ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กันยายน ของทุกปี</w:t>
            </w:r>
          </w:p>
        </w:tc>
      </w:tr>
      <w:tr w:rsidR="00371DB9" w:rsidRPr="00F45D12" w14:paraId="006F2E83" w14:textId="77777777" w:rsidTr="00D75122">
        <w:tc>
          <w:tcPr>
            <w:tcW w:w="3510" w:type="dxa"/>
          </w:tcPr>
          <w:p w14:paraId="6A448E1D" w14:textId="0C6C4A79" w:rsidR="00371DB9" w:rsidRPr="00F45D12" w:rsidRDefault="00371DB9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</w:tcPr>
          <w:p w14:paraId="630CE30C" w14:textId="77777777" w:rsidR="00371DB9" w:rsidRPr="00F45D12" w:rsidRDefault="00371DB9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E63BB5" w:rsidRPr="00F45D12" w14:paraId="676F787A" w14:textId="77777777" w:rsidTr="00E63BB5">
        <w:tc>
          <w:tcPr>
            <w:tcW w:w="3510" w:type="dxa"/>
            <w:hideMark/>
          </w:tcPr>
          <w:p w14:paraId="4F1CD0DE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14:paraId="1F85B4A2" w14:textId="2768D231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="00801903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กันยายน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E63BB5" w:rsidRPr="00F45D12" w14:paraId="0B510A03" w14:textId="77777777" w:rsidTr="00E63BB5">
        <w:tc>
          <w:tcPr>
            <w:tcW w:w="3510" w:type="dxa"/>
            <w:hideMark/>
          </w:tcPr>
          <w:p w14:paraId="3A6DC10E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14:paraId="1F93FCAC" w14:textId="63188C8C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600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หน่วย มูลค่าหน่วยละ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1,000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E63BB5" w:rsidRPr="00F45D12" w14:paraId="7F45745A" w14:textId="77777777" w:rsidTr="00E63BB5">
        <w:tc>
          <w:tcPr>
            <w:tcW w:w="3510" w:type="dxa"/>
            <w:hideMark/>
          </w:tcPr>
          <w:p w14:paraId="3EF9B90E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14:paraId="0D3D2F1F" w14:textId="3FD4D2B7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600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E63BB5" w:rsidRPr="00F45D12" w14:paraId="32C5E57B" w14:textId="77777777" w:rsidTr="00E63BB5">
        <w:tc>
          <w:tcPr>
            <w:tcW w:w="3510" w:type="dxa"/>
            <w:hideMark/>
          </w:tcPr>
          <w:p w14:paraId="268D9476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14:paraId="20853EC6" w14:textId="203FC328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27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กันยายน </w:t>
            </w:r>
            <w:r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</w:tr>
      <w:tr w:rsidR="00E63BB5" w:rsidRPr="00F45D12" w14:paraId="674846FB" w14:textId="77777777" w:rsidTr="00E63BB5">
        <w:tc>
          <w:tcPr>
            <w:tcW w:w="3510" w:type="dxa"/>
            <w:hideMark/>
          </w:tcPr>
          <w:p w14:paraId="6D017852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14:paraId="6C71DD6B" w14:textId="492E875C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2.72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E63BB5" w:rsidRPr="00F45D12" w14:paraId="6A86B9DA" w14:textId="77777777" w:rsidTr="00E63BB5">
        <w:tc>
          <w:tcPr>
            <w:tcW w:w="3510" w:type="dxa"/>
            <w:hideMark/>
          </w:tcPr>
          <w:p w14:paraId="5AD807CA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14:paraId="2CAFACD9" w14:textId="6EF57FD9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กันยายน และ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 ของทุกปี</w:t>
            </w:r>
          </w:p>
        </w:tc>
      </w:tr>
      <w:tr w:rsidR="00371DB9" w:rsidRPr="00F45D12" w14:paraId="10B5E6F5" w14:textId="77777777" w:rsidTr="00D75122">
        <w:tc>
          <w:tcPr>
            <w:tcW w:w="3510" w:type="dxa"/>
          </w:tcPr>
          <w:p w14:paraId="4DA38088" w14:textId="0D7F0E11" w:rsidR="00371DB9" w:rsidRPr="00F45D12" w:rsidRDefault="00371DB9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</w:tcPr>
          <w:p w14:paraId="1486C164" w14:textId="77777777" w:rsidR="00371DB9" w:rsidRPr="00F45D12" w:rsidRDefault="00371DB9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E63BB5" w:rsidRPr="00F45D12" w14:paraId="3A883F43" w14:textId="77777777" w:rsidTr="00E63BB5">
        <w:tc>
          <w:tcPr>
            <w:tcW w:w="3510" w:type="dxa"/>
            <w:hideMark/>
          </w:tcPr>
          <w:p w14:paraId="4EB78D80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14:paraId="72BC3D4A" w14:textId="57DF755D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17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ธันวาคม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E63BB5" w:rsidRPr="00F45D12" w14:paraId="22C239CD" w14:textId="77777777" w:rsidTr="00E63BB5">
        <w:tc>
          <w:tcPr>
            <w:tcW w:w="3510" w:type="dxa"/>
            <w:hideMark/>
          </w:tcPr>
          <w:p w14:paraId="17EFBF17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14:paraId="63828F59" w14:textId="0CE08DDF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350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หน่วย มูลค่าหน่วยละ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1,000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E63BB5" w:rsidRPr="00F45D12" w14:paraId="20BCE8B2" w14:textId="77777777" w:rsidTr="00E63BB5">
        <w:tc>
          <w:tcPr>
            <w:tcW w:w="3510" w:type="dxa"/>
            <w:hideMark/>
          </w:tcPr>
          <w:p w14:paraId="1030399A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14:paraId="251E9167" w14:textId="1DAF5E02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350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E63BB5" w:rsidRPr="00F45D12" w14:paraId="55B2E630" w14:textId="77777777" w:rsidTr="00E63BB5">
        <w:tc>
          <w:tcPr>
            <w:tcW w:w="3510" w:type="dxa"/>
            <w:hideMark/>
          </w:tcPr>
          <w:p w14:paraId="0A37CB0F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14:paraId="1975C27D" w14:textId="7DE9DAAE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5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17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E63BB5" w:rsidRPr="00F45D12" w14:paraId="68FAD8BB" w14:textId="77777777" w:rsidTr="00E63BB5">
        <w:tc>
          <w:tcPr>
            <w:tcW w:w="3510" w:type="dxa"/>
            <w:hideMark/>
          </w:tcPr>
          <w:p w14:paraId="4B35A2CB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14:paraId="63B31A0A" w14:textId="0F7737DB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3.10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E63BB5" w:rsidRPr="00F45D12" w14:paraId="7A883100" w14:textId="77777777" w:rsidTr="00E63BB5">
        <w:tc>
          <w:tcPr>
            <w:tcW w:w="3510" w:type="dxa"/>
            <w:hideMark/>
          </w:tcPr>
          <w:p w14:paraId="7A597BBC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14:paraId="55ECDA86" w14:textId="6D0C30A1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17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ธันวาคม และ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17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มิถุนายน ของทุกปี</w:t>
            </w:r>
          </w:p>
        </w:tc>
      </w:tr>
      <w:tr w:rsidR="00D1673A" w:rsidRPr="00F45D12" w14:paraId="201B4A2B" w14:textId="77777777" w:rsidTr="00D1673A">
        <w:tc>
          <w:tcPr>
            <w:tcW w:w="3510" w:type="dxa"/>
            <w:hideMark/>
          </w:tcPr>
          <w:p w14:paraId="5CC83373" w14:textId="77777777" w:rsidR="00D1673A" w:rsidRPr="00F45D12" w:rsidRDefault="00D1673A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lastRenderedPageBreak/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14:paraId="076A9D25" w14:textId="44A64B0A" w:rsidR="00D1673A" w:rsidRPr="00F45D12" w:rsidRDefault="00D1673A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กรกฎาคม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D1673A" w:rsidRPr="00F45D12" w14:paraId="7487A145" w14:textId="77777777" w:rsidTr="00D1673A">
        <w:tc>
          <w:tcPr>
            <w:tcW w:w="3510" w:type="dxa"/>
            <w:hideMark/>
          </w:tcPr>
          <w:p w14:paraId="51F9102A" w14:textId="77777777" w:rsidR="00D1673A" w:rsidRPr="00F45D12" w:rsidRDefault="00D1673A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14:paraId="5AEDEC1B" w14:textId="5C16E73C" w:rsidR="00D1673A" w:rsidRPr="00F45D12" w:rsidRDefault="00D1673A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60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>
              <w:rPr>
                <w:rFonts w:ascii="Angsana New" w:eastAsia="Calibri" w:hAnsi="Angsana New"/>
                <w:sz w:val="30"/>
                <w:szCs w:val="30"/>
              </w:rPr>
              <w:t>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หน่วย มูลค่าหน่วยละ </w:t>
            </w:r>
            <w:r>
              <w:rPr>
                <w:rFonts w:ascii="Angsana New" w:eastAsia="Calibri" w:hAnsi="Angsana New"/>
                <w:sz w:val="30"/>
                <w:szCs w:val="30"/>
              </w:rPr>
              <w:t>1,000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D1673A" w:rsidRPr="00F45D12" w14:paraId="067462B4" w14:textId="77777777" w:rsidTr="00D1673A">
        <w:tc>
          <w:tcPr>
            <w:tcW w:w="3510" w:type="dxa"/>
            <w:hideMark/>
          </w:tcPr>
          <w:p w14:paraId="1242CFA0" w14:textId="77777777" w:rsidR="00D1673A" w:rsidRPr="00F45D12" w:rsidRDefault="00D1673A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14:paraId="2823F4D5" w14:textId="2B67E1E4" w:rsidR="00D1673A" w:rsidRPr="00F45D12" w:rsidRDefault="00D1673A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600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D1673A" w:rsidRPr="00F45D12" w14:paraId="22DFC80E" w14:textId="77777777" w:rsidTr="00D1673A">
        <w:tc>
          <w:tcPr>
            <w:tcW w:w="3510" w:type="dxa"/>
            <w:hideMark/>
          </w:tcPr>
          <w:p w14:paraId="39FB4645" w14:textId="77777777" w:rsidR="00D1673A" w:rsidRPr="00F45D12" w:rsidRDefault="00D1673A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14:paraId="77C3855A" w14:textId="1099F7F1" w:rsidR="00D1673A" w:rsidRPr="008833C0" w:rsidRDefault="00D1673A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833C0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Pr="008833C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 w:rsidR="00BF2688" w:rsidRPr="008833C0">
              <w:rPr>
                <w:rFonts w:ascii="Angsana New" w:eastAsia="Calibri" w:hAnsi="Angsana New" w:hint="cs"/>
                <w:sz w:val="30"/>
                <w:szCs w:val="30"/>
                <w:cs/>
              </w:rPr>
              <w:t>1 กรกฎาคม</w:t>
            </w:r>
            <w:r w:rsidRPr="008833C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8833C0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D1673A" w:rsidRPr="00F45D12" w14:paraId="46FFEB2B" w14:textId="77777777" w:rsidTr="00D1673A">
        <w:tc>
          <w:tcPr>
            <w:tcW w:w="3510" w:type="dxa"/>
            <w:hideMark/>
          </w:tcPr>
          <w:p w14:paraId="7E0A8C63" w14:textId="77777777" w:rsidR="00D1673A" w:rsidRPr="00F45D12" w:rsidRDefault="00D1673A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14:paraId="75B8A0DB" w14:textId="5891E9A7" w:rsidR="00D1673A" w:rsidRPr="008833C0" w:rsidRDefault="00D1673A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833C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Pr="008833C0">
              <w:rPr>
                <w:rFonts w:ascii="Angsana New" w:eastAsia="Calibri" w:hAnsi="Angsana New"/>
                <w:sz w:val="30"/>
                <w:szCs w:val="30"/>
              </w:rPr>
              <w:t>3.</w:t>
            </w:r>
            <w:r w:rsidR="00BF2688" w:rsidRPr="008833C0">
              <w:rPr>
                <w:rFonts w:ascii="Angsana New" w:eastAsia="Calibri" w:hAnsi="Angsana New"/>
                <w:sz w:val="30"/>
                <w:szCs w:val="30"/>
              </w:rPr>
              <w:t>3</w:t>
            </w:r>
            <w:r w:rsidRPr="008833C0">
              <w:rPr>
                <w:rFonts w:ascii="Angsana New" w:eastAsia="Calibri" w:hAnsi="Angsana New"/>
                <w:sz w:val="30"/>
                <w:szCs w:val="30"/>
              </w:rPr>
              <w:t>0</w:t>
            </w:r>
            <w:r w:rsidRPr="008833C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D1673A" w:rsidRPr="00F45D12" w14:paraId="61D12474" w14:textId="77777777" w:rsidTr="00D1673A">
        <w:tc>
          <w:tcPr>
            <w:tcW w:w="3510" w:type="dxa"/>
            <w:hideMark/>
          </w:tcPr>
          <w:p w14:paraId="62EDA2F7" w14:textId="77777777" w:rsidR="00D1673A" w:rsidRPr="00F45D12" w:rsidRDefault="00D1673A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14:paraId="5191CF79" w14:textId="650851FC" w:rsidR="00D1673A" w:rsidRPr="008833C0" w:rsidRDefault="00D1673A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833C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</w:t>
            </w:r>
            <w:r w:rsidRPr="008833C0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="00130F6C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BF2688" w:rsidRPr="008833C0">
              <w:rPr>
                <w:rFonts w:ascii="Angsana New" w:eastAsia="Calibri" w:hAnsi="Angsana New" w:hint="cs"/>
                <w:sz w:val="30"/>
                <w:szCs w:val="30"/>
                <w:cs/>
              </w:rPr>
              <w:t>มกร</w:t>
            </w:r>
            <w:r w:rsidRPr="008833C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าคม และ </w:t>
            </w:r>
            <w:r w:rsidRPr="008833C0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Pr="008833C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มิถุนายน ของทุกปี</w:t>
            </w:r>
          </w:p>
        </w:tc>
      </w:tr>
    </w:tbl>
    <w:p w14:paraId="6E0D5B17" w14:textId="1A726C59" w:rsidR="005C0990" w:rsidRDefault="005C0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34DAF66" w14:textId="5A03AD35" w:rsidR="00114C4F" w:rsidRDefault="00681CA3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6679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1037B7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023222" w:rsidRPr="009E6679">
        <w:rPr>
          <w:rFonts w:asciiTheme="majorBidi" w:hAnsiTheme="majorBidi" w:cstheme="majorBidi"/>
          <w:b/>
          <w:bCs/>
          <w:i/>
          <w:iCs/>
          <w:sz w:val="30"/>
          <w:szCs w:val="30"/>
        </w:rPr>
        <w:t>.3</w:t>
      </w:r>
      <w:r w:rsidR="00023222" w:rsidRPr="009E667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114C4F" w:rsidRPr="009E667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</w:t>
      </w:r>
      <w:r w:rsidR="003F55D5" w:rsidRPr="009E667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จากสถาบันการเงิน</w:t>
      </w:r>
    </w:p>
    <w:p w14:paraId="5A4AA936" w14:textId="77777777" w:rsidR="00411CFF" w:rsidRPr="009E6679" w:rsidRDefault="00411CFF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Style w:val="TableGrid7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080"/>
        <w:gridCol w:w="1080"/>
        <w:gridCol w:w="270"/>
        <w:gridCol w:w="1170"/>
        <w:gridCol w:w="270"/>
        <w:gridCol w:w="990"/>
        <w:gridCol w:w="270"/>
        <w:gridCol w:w="1080"/>
        <w:gridCol w:w="270"/>
        <w:gridCol w:w="1350"/>
      </w:tblGrid>
      <w:tr w:rsidR="00411CFF" w:rsidRPr="00BF6545" w14:paraId="3A28E681" w14:textId="77777777" w:rsidTr="006E267D">
        <w:trPr>
          <w:trHeight w:val="274"/>
          <w:tblHeader/>
        </w:trPr>
        <w:tc>
          <w:tcPr>
            <w:tcW w:w="1620" w:type="dxa"/>
            <w:vAlign w:val="bottom"/>
          </w:tcPr>
          <w:p w14:paraId="3474EC87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04A2BB9B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7203E480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1A61EF60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1CFF" w:rsidRPr="00BF6545" w14:paraId="68B4CE76" w14:textId="77777777" w:rsidTr="006E267D">
        <w:trPr>
          <w:trHeight w:val="527"/>
          <w:tblHeader/>
        </w:trPr>
        <w:tc>
          <w:tcPr>
            <w:tcW w:w="1620" w:type="dxa"/>
            <w:vAlign w:val="center"/>
          </w:tcPr>
          <w:p w14:paraId="4E1FB848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vAlign w:val="center"/>
          </w:tcPr>
          <w:p w14:paraId="31ED7EB2" w14:textId="648D28D9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1CF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11CFF">
              <w:rPr>
                <w:rFonts w:asciiTheme="majorBidi" w:hAnsiTheme="majorBidi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7F2232A6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center"/>
          </w:tcPr>
          <w:p w14:paraId="5DFE0F27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  <w:hideMark/>
          </w:tcPr>
          <w:p w14:paraId="769826F4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center"/>
          </w:tcPr>
          <w:p w14:paraId="461B4C09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2040D69B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275A9E9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270432ED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7227B7F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  <w:hideMark/>
          </w:tcPr>
          <w:p w14:paraId="30E8A954" w14:textId="2FBC9BE0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1CF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11CFF">
              <w:rPr>
                <w:rFonts w:asciiTheme="majorBidi" w:hAnsiTheme="majorBidi" w:cs="Angsana New"/>
                <w:sz w:val="30"/>
                <w:szCs w:val="30"/>
                <w:cs/>
              </w:rPr>
              <w:t>ธันวาคม</w:t>
            </w:r>
          </w:p>
        </w:tc>
      </w:tr>
      <w:tr w:rsidR="00411CFF" w:rsidRPr="00BF6545" w14:paraId="40C169BB" w14:textId="77777777" w:rsidTr="006E267D">
        <w:trPr>
          <w:trHeight w:val="281"/>
          <w:tblHeader/>
        </w:trPr>
        <w:tc>
          <w:tcPr>
            <w:tcW w:w="1620" w:type="dxa"/>
            <w:vAlign w:val="bottom"/>
            <w:hideMark/>
          </w:tcPr>
          <w:p w14:paraId="7B6161A0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1EB3261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5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F654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16F8ABCD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5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F654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5CE394EA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21D4ACC0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54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76F4101F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0C1B7551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54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470683D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375BAE66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54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33E4869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176CB751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5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F654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11CFF" w:rsidRPr="00BF6545" w14:paraId="0983939D" w14:textId="77777777" w:rsidTr="006E267D">
        <w:trPr>
          <w:trHeight w:val="266"/>
          <w:tblHeader/>
        </w:trPr>
        <w:tc>
          <w:tcPr>
            <w:tcW w:w="1620" w:type="dxa"/>
            <w:hideMark/>
          </w:tcPr>
          <w:p w14:paraId="5701F377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00E5EF7B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65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1020ED98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5A47A4A1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65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1CFF" w:rsidRPr="00BF6545" w14:paraId="0D540F33" w14:textId="77777777" w:rsidTr="006E267D">
        <w:trPr>
          <w:trHeight w:val="320"/>
        </w:trPr>
        <w:tc>
          <w:tcPr>
            <w:tcW w:w="1620" w:type="dxa"/>
            <w:hideMark/>
          </w:tcPr>
          <w:p w14:paraId="17C2A509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21420A30" w14:textId="294FA378" w:rsidR="00411CFF" w:rsidRPr="00BF6545" w:rsidRDefault="00495939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="008833C0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- 3.92</w:t>
            </w:r>
            <w:r w:rsidR="00411CFF" w:rsidRPr="00BF65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D8D8496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545"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BF6545">
              <w:rPr>
                <w:rFonts w:asciiTheme="majorBidi" w:hAnsiTheme="majorBidi" w:cstheme="majorBidi"/>
                <w:sz w:val="30"/>
                <w:szCs w:val="30"/>
              </w:rPr>
              <w:t xml:space="preserve"> - 3.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392474B1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69D6A11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2,926,906</w:t>
            </w:r>
          </w:p>
        </w:tc>
        <w:tc>
          <w:tcPr>
            <w:tcW w:w="270" w:type="dxa"/>
          </w:tcPr>
          <w:p w14:paraId="1FFAD7C2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533EF30" w14:textId="2289DAAE" w:rsidR="00411CFF" w:rsidRPr="00BF6545" w:rsidRDefault="00A52C0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1,000,000</w:t>
            </w:r>
          </w:p>
        </w:tc>
        <w:tc>
          <w:tcPr>
            <w:tcW w:w="270" w:type="dxa"/>
          </w:tcPr>
          <w:p w14:paraId="646BE9BD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AF2E7AE" w14:textId="6BBBDEE5" w:rsidR="00411CFF" w:rsidRPr="00BF6545" w:rsidRDefault="00A52C0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(1,010,66</w:t>
            </w:r>
            <w:r w:rsidR="008C496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AEC6E3" w14:textId="77777777" w:rsidR="00411CFF" w:rsidRPr="00BF6545" w:rsidRDefault="00411CFF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310FA03" w14:textId="2162DC1F" w:rsidR="00411CFF" w:rsidRPr="00BF6545" w:rsidRDefault="00495939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2,916,2</w:t>
            </w:r>
            <w:r w:rsidR="008C4966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</w:tbl>
    <w:p w14:paraId="4F228C2A" w14:textId="77777777" w:rsidR="0045576D" w:rsidRPr="009E6679" w:rsidRDefault="00455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23"/>
        <w:gridCol w:w="243"/>
        <w:gridCol w:w="1359"/>
      </w:tblGrid>
      <w:tr w:rsidR="0045576D" w:rsidRPr="009E6679" w14:paraId="3960955C" w14:textId="77777777" w:rsidTr="009F378C">
        <w:tc>
          <w:tcPr>
            <w:tcW w:w="6210" w:type="dxa"/>
          </w:tcPr>
          <w:p w14:paraId="7B6813D3" w14:textId="77777777" w:rsidR="0045576D" w:rsidRPr="009E6679" w:rsidRDefault="0045576D" w:rsidP="00F953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23" w:type="dxa"/>
          </w:tcPr>
          <w:p w14:paraId="62CD8D6C" w14:textId="1872E201" w:rsidR="0045576D" w:rsidRPr="009E6679" w:rsidRDefault="0045576D" w:rsidP="00F953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9E6679">
              <w:rPr>
                <w:rFonts w:asciiTheme="majorBidi" w:hAnsiTheme="majorBidi" w:cstheme="majorBidi"/>
                <w:lang w:val="en-US"/>
              </w:rPr>
              <w:t>256</w:t>
            </w:r>
            <w:r w:rsidR="002A40B8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43" w:type="dxa"/>
          </w:tcPr>
          <w:p w14:paraId="02B7472C" w14:textId="77777777" w:rsidR="0045576D" w:rsidRPr="009E6679" w:rsidRDefault="0045576D" w:rsidP="00F953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9" w:type="dxa"/>
          </w:tcPr>
          <w:p w14:paraId="4C321BC8" w14:textId="77EA72F9" w:rsidR="0045576D" w:rsidRPr="009E6679" w:rsidRDefault="0045576D" w:rsidP="00F953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E6679">
              <w:rPr>
                <w:rFonts w:asciiTheme="majorBidi" w:hAnsiTheme="majorBidi" w:cstheme="majorBidi"/>
                <w:lang w:val="en-US"/>
              </w:rPr>
              <w:t>256</w:t>
            </w:r>
            <w:r w:rsidR="002A40B8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45576D" w:rsidRPr="009E6679" w14:paraId="2B0ED6AB" w14:textId="77777777" w:rsidTr="009F378C">
        <w:tc>
          <w:tcPr>
            <w:tcW w:w="6210" w:type="dxa"/>
          </w:tcPr>
          <w:p w14:paraId="494EC2C3" w14:textId="77777777" w:rsidR="0045576D" w:rsidRPr="009E6679" w:rsidRDefault="0045576D" w:rsidP="00F953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25" w:type="dxa"/>
            <w:gridSpan w:val="3"/>
          </w:tcPr>
          <w:p w14:paraId="6D929299" w14:textId="77777777" w:rsidR="0045576D" w:rsidRPr="009E6679" w:rsidRDefault="0045576D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40B8" w:rsidRPr="009E6679" w14:paraId="31DE48CF" w14:textId="77777777" w:rsidTr="009F378C">
        <w:tc>
          <w:tcPr>
            <w:tcW w:w="6210" w:type="dxa"/>
          </w:tcPr>
          <w:p w14:paraId="734E24ED" w14:textId="7777777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9E66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- ไม่มีหลักประกัน</w:t>
            </w:r>
          </w:p>
        </w:tc>
        <w:tc>
          <w:tcPr>
            <w:tcW w:w="1323" w:type="dxa"/>
          </w:tcPr>
          <w:p w14:paraId="17EB8AE4" w14:textId="68A35E83" w:rsidR="002A40B8" w:rsidRPr="009E6679" w:rsidRDefault="00A52C05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2,916,2</w:t>
            </w:r>
            <w:r w:rsidR="008C4966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43" w:type="dxa"/>
          </w:tcPr>
          <w:p w14:paraId="423C0ACB" w14:textId="7777777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1F497D"/>
                <w:sz w:val="30"/>
                <w:szCs w:val="30"/>
              </w:rPr>
            </w:pPr>
          </w:p>
        </w:tc>
        <w:tc>
          <w:tcPr>
            <w:tcW w:w="1359" w:type="dxa"/>
          </w:tcPr>
          <w:p w14:paraId="1476EFE8" w14:textId="7F66015E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2,926,906</w:t>
            </w:r>
          </w:p>
        </w:tc>
      </w:tr>
      <w:tr w:rsidR="002A40B8" w:rsidRPr="009E6679" w14:paraId="7E8C96C7" w14:textId="77777777" w:rsidTr="009F378C">
        <w:tc>
          <w:tcPr>
            <w:tcW w:w="6210" w:type="dxa"/>
          </w:tcPr>
          <w:p w14:paraId="379C0983" w14:textId="77777777" w:rsidR="002A40B8" w:rsidRPr="009E6679" w:rsidRDefault="002A40B8" w:rsidP="002A40B8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E6679">
              <w:rPr>
                <w:rFonts w:asciiTheme="majorBidi" w:hAnsiTheme="majorBidi" w:cstheme="majorBidi"/>
                <w:i/>
                <w:iCs/>
                <w:cs/>
                <w:lang w:val="en-US"/>
              </w:rPr>
              <w:t xml:space="preserve">หัก </w:t>
            </w:r>
            <w:r w:rsidRPr="009E6679">
              <w:rPr>
                <w:rFonts w:asciiTheme="majorBidi" w:hAnsiTheme="majorBidi" w:cstheme="majorBidi"/>
                <w:cs/>
                <w:lang w:val="en-US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825B809" w14:textId="5E6DABD8" w:rsidR="002A40B8" w:rsidRPr="009E6679" w:rsidRDefault="00A52C05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(1,167,6</w:t>
            </w:r>
            <w:r w:rsidR="008C4966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5A121C1E" w14:textId="7777777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1F497D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03CD85A4" w14:textId="0F48272A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(1,017,283)</w:t>
            </w:r>
          </w:p>
        </w:tc>
      </w:tr>
      <w:tr w:rsidR="002A40B8" w:rsidRPr="009E6679" w14:paraId="4F7B4AA6" w14:textId="77777777" w:rsidTr="009F378C">
        <w:tc>
          <w:tcPr>
            <w:tcW w:w="6210" w:type="dxa"/>
          </w:tcPr>
          <w:p w14:paraId="728144F4" w14:textId="7777777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9E66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9E66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643F3DCC" w14:textId="784DDE7E" w:rsidR="002A40B8" w:rsidRPr="009E6679" w:rsidRDefault="00A52C05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1,748,60</w:t>
            </w:r>
            <w:r w:rsidR="003216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</w:t>
            </w:r>
          </w:p>
        </w:tc>
        <w:tc>
          <w:tcPr>
            <w:tcW w:w="243" w:type="dxa"/>
          </w:tcPr>
          <w:p w14:paraId="6932B05F" w14:textId="7777777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1F497D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58A5109D" w14:textId="22AA66A6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1,909,623</w:t>
            </w:r>
          </w:p>
        </w:tc>
      </w:tr>
    </w:tbl>
    <w:p w14:paraId="52D20A94" w14:textId="7B545ABE" w:rsidR="005C105C" w:rsidRPr="009E6679" w:rsidRDefault="005C1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A69EDC4" w14:textId="441ACA5C" w:rsidR="0051360F" w:rsidRPr="009E6679" w:rsidRDefault="0051360F" w:rsidP="003B1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9E6679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  <w:r w:rsidR="001B25B4" w:rsidRPr="009E66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B25B4" w:rsidRPr="009E6679">
        <w:rPr>
          <w:rFonts w:asciiTheme="majorBidi" w:hAnsiTheme="majorBidi" w:cstheme="majorBidi"/>
          <w:sz w:val="30"/>
          <w:szCs w:val="30"/>
        </w:rPr>
        <w:t>(</w:t>
      </w:r>
      <w:r w:rsidR="001B25B4" w:rsidRPr="009E6679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="001B25B4" w:rsidRPr="009E6679">
        <w:rPr>
          <w:rFonts w:asciiTheme="majorBidi" w:hAnsiTheme="majorBidi" w:cstheme="majorBidi"/>
          <w:sz w:val="30"/>
          <w:szCs w:val="30"/>
        </w:rPr>
        <w:t>)</w:t>
      </w:r>
      <w:r w:rsidR="001B25B4" w:rsidRPr="009E66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E6679">
        <w:rPr>
          <w:rFonts w:asciiTheme="majorBidi" w:hAnsiTheme="majorBidi" w:cstheme="majorBidi"/>
          <w:sz w:val="30"/>
          <w:szCs w:val="30"/>
          <w:cs/>
        </w:rPr>
        <w:t xml:space="preserve">แสดงตามระยะเวลาครบกำหนดการจ่ายชำระ ณ วันที่ </w:t>
      </w:r>
      <w:r w:rsidR="001B25B4" w:rsidRPr="009E6679">
        <w:rPr>
          <w:rFonts w:asciiTheme="majorBidi" w:hAnsiTheme="majorBidi" w:cstheme="majorBidi" w:hint="cs"/>
          <w:sz w:val="30"/>
          <w:szCs w:val="30"/>
          <w:cs/>
        </w:rPr>
        <w:t xml:space="preserve">            </w:t>
      </w:r>
      <w:r w:rsidR="00FA7C28" w:rsidRPr="009E6679">
        <w:rPr>
          <w:rFonts w:asciiTheme="majorBidi" w:hAnsiTheme="majorBidi" w:cstheme="majorBidi"/>
          <w:sz w:val="30"/>
          <w:szCs w:val="30"/>
        </w:rPr>
        <w:t xml:space="preserve">31 </w:t>
      </w:r>
      <w:r w:rsidR="00023222" w:rsidRPr="009E667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97BA8" w:rsidRPr="009E6679">
        <w:rPr>
          <w:rFonts w:asciiTheme="majorBidi" w:hAnsiTheme="majorBidi" w:cstheme="majorBidi"/>
          <w:sz w:val="30"/>
          <w:szCs w:val="30"/>
          <w:cs/>
        </w:rPr>
        <w:t>มี</w:t>
      </w:r>
      <w:r w:rsidRPr="009E6679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CD33DBD" w14:textId="77777777" w:rsidR="00A56280" w:rsidRPr="009E6679" w:rsidRDefault="00A56280" w:rsidP="00B4269E">
      <w:pPr>
        <w:pStyle w:val="a"/>
        <w:tabs>
          <w:tab w:val="clear" w:pos="1080"/>
        </w:tabs>
        <w:rPr>
          <w:rFonts w:asciiTheme="majorBidi" w:hAnsiTheme="majorBidi" w:cstheme="majorBidi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43"/>
        <w:gridCol w:w="1287"/>
      </w:tblGrid>
      <w:tr w:rsidR="002A40B8" w:rsidRPr="009E6679" w14:paraId="0404FD54" w14:textId="77777777" w:rsidTr="009F378C">
        <w:tc>
          <w:tcPr>
            <w:tcW w:w="6210" w:type="dxa"/>
          </w:tcPr>
          <w:p w14:paraId="6EF444B6" w14:textId="77777777" w:rsidR="002A40B8" w:rsidRPr="009E6679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</w:tcPr>
          <w:p w14:paraId="2BFCFE24" w14:textId="5EB6235E" w:rsidR="002A40B8" w:rsidRPr="009E6679" w:rsidRDefault="002A40B8" w:rsidP="002A40B8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E6679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43" w:type="dxa"/>
          </w:tcPr>
          <w:p w14:paraId="23AE8704" w14:textId="77777777" w:rsidR="002A40B8" w:rsidRPr="009E6679" w:rsidRDefault="002A40B8" w:rsidP="002A40B8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7" w:type="dxa"/>
          </w:tcPr>
          <w:p w14:paraId="797E796B" w14:textId="657927A4" w:rsidR="002A40B8" w:rsidRPr="009E6679" w:rsidRDefault="002A40B8" w:rsidP="002A40B8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E6679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2A40B8" w:rsidRPr="009E6679" w14:paraId="6BB951D5" w14:textId="77777777" w:rsidTr="009F378C">
        <w:trPr>
          <w:trHeight w:val="362"/>
        </w:trPr>
        <w:tc>
          <w:tcPr>
            <w:tcW w:w="6210" w:type="dxa"/>
          </w:tcPr>
          <w:p w14:paraId="4E7731F1" w14:textId="77777777" w:rsidR="002A40B8" w:rsidRPr="009E6679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80" w:type="dxa"/>
            <w:gridSpan w:val="3"/>
          </w:tcPr>
          <w:p w14:paraId="4DC3CDC1" w14:textId="7777777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40B8" w:rsidRPr="009E6679" w14:paraId="2B36A978" w14:textId="77777777" w:rsidTr="009F378C">
        <w:trPr>
          <w:trHeight w:val="74"/>
        </w:trPr>
        <w:tc>
          <w:tcPr>
            <w:tcW w:w="6210" w:type="dxa"/>
          </w:tcPr>
          <w:p w14:paraId="3F8547B9" w14:textId="5A6D3729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</w:t>
            </w:r>
            <w:r w:rsidRPr="009E66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E667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9E66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771D5B0C" w14:textId="306658A8" w:rsidR="002A40B8" w:rsidRPr="009E6679" w:rsidRDefault="00A52C05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</w:t>
            </w:r>
            <w:r w:rsidR="00CA2475">
              <w:rPr>
                <w:rFonts w:asciiTheme="majorBidi" w:hAnsiTheme="majorBidi" w:cstheme="majorBidi"/>
                <w:sz w:val="30"/>
                <w:szCs w:val="30"/>
              </w:rPr>
              <w:t>41,40</w:t>
            </w:r>
            <w:r w:rsidR="008C496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3C3AC934" w14:textId="7777777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645B4D2" w14:textId="5E8E208E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3,367,017</w:t>
            </w:r>
          </w:p>
        </w:tc>
      </w:tr>
      <w:tr w:rsidR="002A40B8" w:rsidRPr="009E6679" w14:paraId="6CAEA25D" w14:textId="77777777" w:rsidTr="009F378C">
        <w:trPr>
          <w:trHeight w:val="74"/>
        </w:trPr>
        <w:tc>
          <w:tcPr>
            <w:tcW w:w="6210" w:type="dxa"/>
          </w:tcPr>
          <w:p w14:paraId="6B101784" w14:textId="706B8CF2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</w:t>
            </w:r>
            <w:r w:rsidRPr="009E667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ปีแต่ไม่เกิน</w:t>
            </w:r>
            <w:r w:rsidRPr="009E6679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63630243" w14:textId="6419D57F" w:rsidR="002A40B8" w:rsidRPr="009E6679" w:rsidRDefault="00A52C05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3,196,</w:t>
            </w:r>
            <w:r w:rsidR="00CA2475"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  <w:tc>
          <w:tcPr>
            <w:tcW w:w="243" w:type="dxa"/>
          </w:tcPr>
          <w:p w14:paraId="685A9FFA" w14:textId="7777777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7B81947" w14:textId="16CD942A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3,558,892</w:t>
            </w:r>
          </w:p>
        </w:tc>
      </w:tr>
      <w:tr w:rsidR="002A40B8" w:rsidRPr="009E6679" w14:paraId="6C072F5A" w14:textId="77777777" w:rsidTr="009F378C">
        <w:tc>
          <w:tcPr>
            <w:tcW w:w="6210" w:type="dxa"/>
          </w:tcPr>
          <w:p w14:paraId="0297C772" w14:textId="7777777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CB050F" w14:textId="6164010B" w:rsidR="002A40B8" w:rsidRPr="009E6679" w:rsidRDefault="00A52C05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6,53</w:t>
            </w:r>
            <w:r w:rsidR="00CA24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8,17</w:t>
            </w:r>
            <w:r w:rsidR="008C49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6E8DBD1B" w14:textId="7777777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4E9CAF8A" w14:textId="5C98B628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6,925,909</w:t>
            </w:r>
          </w:p>
        </w:tc>
      </w:tr>
    </w:tbl>
    <w:p w14:paraId="3FD93985" w14:textId="5DCE43D7" w:rsidR="00EA68E6" w:rsidRPr="009E6679" w:rsidRDefault="00EA68E6" w:rsidP="00F367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D0D80B2" w14:textId="7A383542" w:rsidR="00550967" w:rsidRPr="009E6679" w:rsidRDefault="00550967" w:rsidP="003B1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6679">
        <w:rPr>
          <w:rFonts w:asciiTheme="majorBidi" w:hAnsiTheme="majorBidi" w:cstheme="majorBidi" w:hint="cs"/>
          <w:sz w:val="30"/>
          <w:szCs w:val="30"/>
          <w:cs/>
        </w:rPr>
        <w:t xml:space="preserve">หนี้สินที่มีภาระดอกเบี้ยทั้งหมดของบริษัท ณ วันที่ </w:t>
      </w:r>
      <w:r w:rsidRPr="009E6679">
        <w:rPr>
          <w:rFonts w:asciiTheme="majorBidi" w:hAnsiTheme="majorBidi" w:cstheme="majorBidi"/>
          <w:sz w:val="30"/>
          <w:szCs w:val="30"/>
        </w:rPr>
        <w:t xml:space="preserve">31 </w:t>
      </w:r>
      <w:r w:rsidRPr="009E6679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9E6679">
        <w:rPr>
          <w:rFonts w:asciiTheme="majorBidi" w:hAnsiTheme="majorBidi" w:cstheme="majorBidi"/>
          <w:sz w:val="30"/>
          <w:szCs w:val="30"/>
        </w:rPr>
        <w:t xml:space="preserve"> 256</w:t>
      </w:r>
      <w:r w:rsidR="002A40B8">
        <w:rPr>
          <w:rFonts w:asciiTheme="majorBidi" w:hAnsiTheme="majorBidi" w:cstheme="majorBidi"/>
          <w:sz w:val="30"/>
          <w:szCs w:val="30"/>
        </w:rPr>
        <w:t>5</w:t>
      </w:r>
      <w:r w:rsidRPr="009E6679">
        <w:rPr>
          <w:rFonts w:asciiTheme="majorBidi" w:hAnsiTheme="majorBidi" w:cstheme="majorBidi"/>
          <w:sz w:val="30"/>
          <w:szCs w:val="30"/>
        </w:rPr>
        <w:t xml:space="preserve"> </w:t>
      </w:r>
      <w:r w:rsidRPr="009E667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9E6679">
        <w:rPr>
          <w:rFonts w:asciiTheme="majorBidi" w:hAnsiTheme="majorBidi" w:cstheme="majorBidi"/>
          <w:sz w:val="30"/>
          <w:szCs w:val="30"/>
        </w:rPr>
        <w:t>256</w:t>
      </w:r>
      <w:r w:rsidR="002A40B8">
        <w:rPr>
          <w:rFonts w:asciiTheme="majorBidi" w:hAnsiTheme="majorBidi" w:cstheme="majorBidi"/>
          <w:sz w:val="30"/>
          <w:szCs w:val="30"/>
        </w:rPr>
        <w:t>4</w:t>
      </w:r>
      <w:r w:rsidRPr="009E6679">
        <w:rPr>
          <w:rFonts w:asciiTheme="majorBidi" w:hAnsiTheme="majorBidi" w:cstheme="majorBidi"/>
          <w:sz w:val="30"/>
          <w:szCs w:val="30"/>
        </w:rPr>
        <w:t xml:space="preserve"> </w:t>
      </w:r>
      <w:r w:rsidRPr="009E6679">
        <w:rPr>
          <w:rFonts w:asciiTheme="majorBidi" w:hAnsiTheme="majorBidi" w:cstheme="majorBidi" w:hint="cs"/>
          <w:sz w:val="30"/>
          <w:szCs w:val="30"/>
          <w:cs/>
        </w:rPr>
        <w:t>เป็นสกุลเงินบาท</w:t>
      </w:r>
    </w:p>
    <w:p w14:paraId="4838A68C" w14:textId="77777777" w:rsidR="009E6679" w:rsidRPr="009E6679" w:rsidRDefault="009E6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9E6679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7391CD3" w14:textId="7F61929E" w:rsidR="00137497" w:rsidRPr="009E6679" w:rsidRDefault="00137497" w:rsidP="00B316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667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</w:t>
      </w:r>
      <w:r w:rsidR="001037B7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Pr="009E667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E6679">
        <w:rPr>
          <w:rFonts w:asciiTheme="majorBidi" w:eastAsia="Angsana New" w:hAnsiTheme="majorBidi" w:cstheme="majorBidi" w:hint="cs"/>
          <w:b/>
          <w:bCs/>
          <w:sz w:val="30"/>
          <w:szCs w:val="30"/>
          <w:cs/>
          <w:lang w:val="en-US" w:eastAsia="en-US"/>
        </w:rPr>
        <w:t>เจ้าหนี้อื่น</w:t>
      </w:r>
    </w:p>
    <w:p w14:paraId="7C472DB5" w14:textId="77777777" w:rsidR="00137497" w:rsidRPr="009E6679" w:rsidRDefault="00137497" w:rsidP="00F367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170"/>
        <w:gridCol w:w="1260"/>
        <w:gridCol w:w="236"/>
        <w:gridCol w:w="1294"/>
      </w:tblGrid>
      <w:tr w:rsidR="0095756C" w:rsidRPr="009E6679" w14:paraId="268DF0D5" w14:textId="77777777" w:rsidTr="00FC3926">
        <w:tc>
          <w:tcPr>
            <w:tcW w:w="5310" w:type="dxa"/>
          </w:tcPr>
          <w:p w14:paraId="0B80694E" w14:textId="77777777" w:rsidR="0095756C" w:rsidRPr="009E6679" w:rsidRDefault="0095756C" w:rsidP="00F36774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58547B79" w14:textId="77777777" w:rsidR="0095756C" w:rsidRPr="009E6679" w:rsidRDefault="0095756C" w:rsidP="00F36774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</w:tcPr>
          <w:p w14:paraId="3C11BC41" w14:textId="00B8C455" w:rsidR="0095756C" w:rsidRPr="009E6679" w:rsidRDefault="0095756C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lang w:val="en-US"/>
              </w:rPr>
            </w:pPr>
            <w:r w:rsidRPr="009E6679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9E6679">
              <w:rPr>
                <w:rFonts w:asciiTheme="majorBidi" w:hAnsiTheme="majorBidi" w:cstheme="majorBidi"/>
                <w:lang w:val="en-US"/>
              </w:rPr>
              <w:t>56</w:t>
            </w:r>
            <w:r w:rsidR="002A40B8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36" w:type="dxa"/>
          </w:tcPr>
          <w:p w14:paraId="0F6FE7A7" w14:textId="77777777" w:rsidR="0095756C" w:rsidRPr="009E6679" w:rsidRDefault="0095756C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</w:tcPr>
          <w:p w14:paraId="5316A392" w14:textId="6E7EF716" w:rsidR="0095756C" w:rsidRPr="009E6679" w:rsidRDefault="0095756C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E6679">
              <w:rPr>
                <w:rFonts w:asciiTheme="majorBidi" w:hAnsiTheme="majorBidi" w:cstheme="majorBidi"/>
                <w:lang w:val="en-US"/>
              </w:rPr>
              <w:t>256</w:t>
            </w:r>
            <w:r w:rsidR="002A40B8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860E85" w:rsidRPr="009E6679" w14:paraId="1E5C873A" w14:textId="77777777" w:rsidTr="00FC3926">
        <w:trPr>
          <w:trHeight w:val="362"/>
        </w:trPr>
        <w:tc>
          <w:tcPr>
            <w:tcW w:w="5310" w:type="dxa"/>
          </w:tcPr>
          <w:p w14:paraId="2E5CD839" w14:textId="77777777" w:rsidR="00860E85" w:rsidRPr="009E6679" w:rsidRDefault="00860E85" w:rsidP="00F36774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ADFC911" w14:textId="77777777" w:rsidR="00860E85" w:rsidRPr="009E6679" w:rsidRDefault="00860E85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6315A28" w14:textId="77777777" w:rsidR="00860E85" w:rsidRPr="009E6679" w:rsidRDefault="00860E85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40B8" w:rsidRPr="009E6679" w14:paraId="04CCD9A0" w14:textId="77777777" w:rsidTr="00FC3926">
        <w:tc>
          <w:tcPr>
            <w:tcW w:w="5310" w:type="dxa"/>
          </w:tcPr>
          <w:p w14:paraId="02C6D994" w14:textId="7777777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ต้นทุนทางการเงินค้างจ่าย</w:t>
            </w:r>
          </w:p>
        </w:tc>
        <w:tc>
          <w:tcPr>
            <w:tcW w:w="1170" w:type="dxa"/>
          </w:tcPr>
          <w:p w14:paraId="2195C12F" w14:textId="7777777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20E752" w14:textId="69D67C05" w:rsidR="002A40B8" w:rsidRPr="009E6679" w:rsidRDefault="008A146B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26,713</w:t>
            </w:r>
          </w:p>
        </w:tc>
        <w:tc>
          <w:tcPr>
            <w:tcW w:w="236" w:type="dxa"/>
          </w:tcPr>
          <w:p w14:paraId="4E56E498" w14:textId="7777777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68C70B5" w14:textId="72D1AF16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26,989</w:t>
            </w:r>
          </w:p>
        </w:tc>
      </w:tr>
      <w:tr w:rsidR="002A40B8" w:rsidRPr="009E6679" w14:paraId="2F2CF140" w14:textId="77777777" w:rsidTr="00FC3926">
        <w:tc>
          <w:tcPr>
            <w:tcW w:w="5310" w:type="dxa"/>
          </w:tcPr>
          <w:p w14:paraId="4902562D" w14:textId="5230751E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79B0C879" w14:textId="7777777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07B8C8" w14:textId="0489E1B0" w:rsidR="002A40B8" w:rsidRDefault="00C2441D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8A14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A146B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36" w:type="dxa"/>
          </w:tcPr>
          <w:p w14:paraId="594876A5" w14:textId="7777777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BFC754D" w14:textId="5E1815C6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24,805</w:t>
            </w:r>
          </w:p>
        </w:tc>
      </w:tr>
      <w:tr w:rsidR="002A40B8" w:rsidRPr="009E6679" w14:paraId="4304EE10" w14:textId="77777777" w:rsidTr="00FC3926">
        <w:tc>
          <w:tcPr>
            <w:tcW w:w="5310" w:type="dxa"/>
          </w:tcPr>
          <w:p w14:paraId="523B332A" w14:textId="41824194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170" w:type="dxa"/>
          </w:tcPr>
          <w:p w14:paraId="4426A667" w14:textId="7777777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CA9696" w14:textId="2F09980C" w:rsidR="002A40B8" w:rsidRPr="009E6679" w:rsidRDefault="008A146B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14,017</w:t>
            </w:r>
          </w:p>
        </w:tc>
        <w:tc>
          <w:tcPr>
            <w:tcW w:w="236" w:type="dxa"/>
          </w:tcPr>
          <w:p w14:paraId="0BFFB1D1" w14:textId="7777777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B5550AD" w14:textId="1E3414B0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18,015</w:t>
            </w:r>
          </w:p>
        </w:tc>
      </w:tr>
      <w:tr w:rsidR="00B70E8B" w:rsidRPr="009E6679" w14:paraId="75E93CF4" w14:textId="77777777" w:rsidTr="00FC3926">
        <w:tc>
          <w:tcPr>
            <w:tcW w:w="5310" w:type="dxa"/>
          </w:tcPr>
          <w:p w14:paraId="3BB02175" w14:textId="3919D1F8" w:rsidR="00B70E8B" w:rsidRDefault="00B70E8B" w:rsidP="00B70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7E5">
              <w:rPr>
                <w:rFonts w:asciiTheme="majorBidi" w:hAnsiTheme="majorBidi"/>
                <w:sz w:val="30"/>
                <w:szCs w:val="30"/>
                <w:cs/>
              </w:rPr>
              <w:t>เงิน</w:t>
            </w:r>
            <w:r w:rsidR="00424C23">
              <w:rPr>
                <w:rFonts w:asciiTheme="majorBidi" w:hAnsiTheme="majorBidi" w:hint="cs"/>
                <w:sz w:val="30"/>
                <w:szCs w:val="30"/>
                <w:cs/>
              </w:rPr>
              <w:t>รับฝากสำหรับ</w:t>
            </w:r>
            <w:r w:rsidRPr="00AC47E5">
              <w:rPr>
                <w:rFonts w:asciiTheme="majorBidi" w:hAnsiTheme="majorBidi"/>
                <w:sz w:val="30"/>
                <w:szCs w:val="30"/>
                <w:cs/>
              </w:rPr>
              <w:t>ค่าบำรุงรักษาทรัพย์สิน</w:t>
            </w:r>
          </w:p>
        </w:tc>
        <w:tc>
          <w:tcPr>
            <w:tcW w:w="1170" w:type="dxa"/>
          </w:tcPr>
          <w:p w14:paraId="6F005C0B" w14:textId="77777777" w:rsidR="00B70E8B" w:rsidRPr="009E6679" w:rsidRDefault="00B70E8B" w:rsidP="00B70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D80A54" w14:textId="5488DEEF" w:rsidR="00B70E8B" w:rsidRDefault="00186808" w:rsidP="00B70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B70E8B">
              <w:rPr>
                <w:rFonts w:asciiTheme="majorBidi" w:hAnsiTheme="majorBidi" w:cstheme="majorBidi"/>
                <w:sz w:val="30"/>
                <w:szCs w:val="30"/>
              </w:rPr>
              <w:t>,200</w:t>
            </w:r>
          </w:p>
        </w:tc>
        <w:tc>
          <w:tcPr>
            <w:tcW w:w="236" w:type="dxa"/>
          </w:tcPr>
          <w:p w14:paraId="2A112DEE" w14:textId="77777777" w:rsidR="00B70E8B" w:rsidRPr="009E6679" w:rsidRDefault="00B70E8B" w:rsidP="00B70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01BCF36" w14:textId="3F9D6B5C" w:rsidR="00B70E8B" w:rsidRDefault="00B70E8B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40B8" w:rsidRPr="009E6679" w14:paraId="6BF64828" w14:textId="77777777" w:rsidTr="00FC3926">
        <w:tc>
          <w:tcPr>
            <w:tcW w:w="5310" w:type="dxa"/>
          </w:tcPr>
          <w:p w14:paraId="716B23C4" w14:textId="47B9F14D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ค่าเช่ารับล่วงหน้า</w:t>
            </w:r>
          </w:p>
        </w:tc>
        <w:tc>
          <w:tcPr>
            <w:tcW w:w="1170" w:type="dxa"/>
          </w:tcPr>
          <w:p w14:paraId="36481B5A" w14:textId="7777777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4E1CFF" w14:textId="41B183D6" w:rsidR="002A40B8" w:rsidRPr="009E6679" w:rsidRDefault="00B70E8B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A146B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A146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ABB192F" w14:textId="7777777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6C202E7" w14:textId="5C26FF6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4,251</w:t>
            </w:r>
          </w:p>
        </w:tc>
      </w:tr>
      <w:tr w:rsidR="002A40B8" w:rsidRPr="009E6679" w14:paraId="4FEE6339" w14:textId="77777777" w:rsidTr="00FC3926">
        <w:tc>
          <w:tcPr>
            <w:tcW w:w="5310" w:type="dxa"/>
          </w:tcPr>
          <w:p w14:paraId="3D115DCF" w14:textId="7777777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</w:tcPr>
          <w:p w14:paraId="5E489262" w14:textId="7777777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249EAF" w14:textId="5A117D78" w:rsidR="002A40B8" w:rsidRPr="009E6679" w:rsidRDefault="0018680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A14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70E8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A146B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36" w:type="dxa"/>
          </w:tcPr>
          <w:p w14:paraId="14E85454" w14:textId="7777777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FF7C932" w14:textId="0C67F969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</w:tr>
      <w:tr w:rsidR="002A40B8" w:rsidRPr="009E6679" w14:paraId="2AEA3A2A" w14:textId="77777777" w:rsidTr="00FC3926">
        <w:tc>
          <w:tcPr>
            <w:tcW w:w="5310" w:type="dxa"/>
          </w:tcPr>
          <w:p w14:paraId="0761564E" w14:textId="7777777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C38A496" w14:textId="7777777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0ED573" w14:textId="1C4B3EB1" w:rsidR="002A40B8" w:rsidRPr="009E6679" w:rsidRDefault="00C2441D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="003216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3216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236" w:type="dxa"/>
          </w:tcPr>
          <w:p w14:paraId="281F7725" w14:textId="7777777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A2A7C2A" w14:textId="76E89CB8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74,598</w:t>
            </w:r>
          </w:p>
        </w:tc>
      </w:tr>
    </w:tbl>
    <w:p w14:paraId="3F454B62" w14:textId="77777777" w:rsidR="00D76571" w:rsidRPr="009E6679" w:rsidRDefault="00D76571" w:rsidP="00F367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BE39B46" w14:textId="64C3B285" w:rsidR="00E73DD3" w:rsidRPr="009E6679" w:rsidRDefault="00681CA3" w:rsidP="00FA1D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E6679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1037B7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="00E73DD3" w:rsidRPr="009E6679">
        <w:rPr>
          <w:rFonts w:asciiTheme="majorBidi" w:hAnsiTheme="majorBidi" w:cstheme="majorBidi"/>
          <w:b/>
          <w:bCs/>
          <w:sz w:val="30"/>
          <w:szCs w:val="30"/>
        </w:rPr>
        <w:tab/>
      </w:r>
      <w:r w:rsidR="00ED3434" w:rsidRPr="009E6679">
        <w:rPr>
          <w:rFonts w:asciiTheme="majorBidi" w:eastAsia="Angsana New" w:hAnsiTheme="majorBidi" w:cstheme="majorBidi"/>
          <w:b/>
          <w:bCs/>
          <w:sz w:val="30"/>
          <w:szCs w:val="30"/>
          <w:cs/>
          <w:lang w:val="en-US" w:eastAsia="en-US"/>
        </w:rPr>
        <w:t>ประมาณการหนี้สินไม่หมุนเวียนสำหรับผลประโยชน์พนักงาน</w:t>
      </w:r>
    </w:p>
    <w:p w14:paraId="55C8A1C6" w14:textId="77777777" w:rsidR="00E73DD3" w:rsidRPr="009E6679" w:rsidRDefault="00E73DD3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4801" w:type="pct"/>
        <w:tblInd w:w="450" w:type="dxa"/>
        <w:tblLook w:val="00A0" w:firstRow="1" w:lastRow="0" w:firstColumn="1" w:lastColumn="0" w:noHBand="0" w:noVBand="0"/>
      </w:tblPr>
      <w:tblGrid>
        <w:gridCol w:w="6471"/>
        <w:gridCol w:w="1264"/>
        <w:gridCol w:w="223"/>
        <w:gridCol w:w="1265"/>
      </w:tblGrid>
      <w:tr w:rsidR="002544D8" w:rsidRPr="009E6679" w14:paraId="3226E080" w14:textId="77777777" w:rsidTr="002A40B8">
        <w:trPr>
          <w:trHeight w:val="420"/>
        </w:trPr>
        <w:tc>
          <w:tcPr>
            <w:tcW w:w="3508" w:type="pct"/>
          </w:tcPr>
          <w:p w14:paraId="0CF2FE80" w14:textId="77777777" w:rsidR="00C17A7C" w:rsidRPr="009E6679" w:rsidRDefault="00C17A7C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</w:tcPr>
          <w:p w14:paraId="611A389C" w14:textId="4E0426E5" w:rsidR="00C17A7C" w:rsidRPr="009E6679" w:rsidRDefault="00505D7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A40B8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121" w:type="pct"/>
          </w:tcPr>
          <w:p w14:paraId="45FA96C8" w14:textId="77777777" w:rsidR="00C17A7C" w:rsidRPr="009E6679" w:rsidRDefault="00C17A7C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85" w:type="pct"/>
          </w:tcPr>
          <w:p w14:paraId="397755E4" w14:textId="26C89ABE" w:rsidR="00C17A7C" w:rsidRPr="009E6679" w:rsidRDefault="00860E85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A40B8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</w:tr>
      <w:tr w:rsidR="00C17A7C" w:rsidRPr="009E6679" w14:paraId="20BCB1F4" w14:textId="77777777" w:rsidTr="002A40B8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3508" w:type="pct"/>
            <w:tcBorders>
              <w:bottom w:val="nil"/>
            </w:tcBorders>
          </w:tcPr>
          <w:p w14:paraId="187F4BB8" w14:textId="77777777" w:rsidR="00C17A7C" w:rsidRPr="009E6679" w:rsidRDefault="00C17A7C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92" w:type="pct"/>
            <w:gridSpan w:val="3"/>
            <w:tcBorders>
              <w:bottom w:val="nil"/>
            </w:tcBorders>
          </w:tcPr>
          <w:p w14:paraId="668894AE" w14:textId="77777777" w:rsidR="00C17A7C" w:rsidRPr="009E6679" w:rsidRDefault="00C17A7C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9E66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40B8" w:rsidRPr="009E6679" w14:paraId="4A250537" w14:textId="77777777" w:rsidTr="002A40B8">
        <w:trPr>
          <w:trHeight w:val="420"/>
        </w:trPr>
        <w:tc>
          <w:tcPr>
            <w:tcW w:w="3508" w:type="pct"/>
          </w:tcPr>
          <w:p w14:paraId="02038FD9" w14:textId="7777777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85" w:type="pct"/>
            <w:tcBorders>
              <w:bottom w:val="double" w:sz="4" w:space="0" w:color="auto"/>
            </w:tcBorders>
          </w:tcPr>
          <w:p w14:paraId="5DB21FC4" w14:textId="70E30915" w:rsidR="002A40B8" w:rsidRPr="009E6679" w:rsidRDefault="00107952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</w:t>
            </w:r>
            <w:r w:rsidR="00C24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684</w:t>
            </w:r>
          </w:p>
        </w:tc>
        <w:tc>
          <w:tcPr>
            <w:tcW w:w="121" w:type="pct"/>
          </w:tcPr>
          <w:p w14:paraId="15799B4B" w14:textId="7777777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double" w:sz="4" w:space="0" w:color="auto"/>
            </w:tcBorders>
          </w:tcPr>
          <w:p w14:paraId="754744BD" w14:textId="1FBFA811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67,705</w:t>
            </w:r>
          </w:p>
        </w:tc>
      </w:tr>
    </w:tbl>
    <w:p w14:paraId="60730356" w14:textId="77777777" w:rsidR="002D4E28" w:rsidRPr="009E6679" w:rsidRDefault="002D4E28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753EB62" w14:textId="77777777" w:rsidR="00965729" w:rsidRPr="009E6679" w:rsidRDefault="00965729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667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</w:t>
      </w:r>
    </w:p>
    <w:p w14:paraId="2979F315" w14:textId="77777777" w:rsidR="00965729" w:rsidRPr="009E6679" w:rsidRDefault="00965729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66F365C" w14:textId="6624E4C7" w:rsidR="00965729" w:rsidRPr="009E6679" w:rsidRDefault="00965729" w:rsidP="00B31678">
      <w:pPr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9E6679">
        <w:rPr>
          <w:rFonts w:asciiTheme="majorBidi" w:hAnsiTheme="majorBidi" w:cstheme="majorBidi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9E6679">
        <w:rPr>
          <w:rFonts w:asciiTheme="majorBidi" w:hAnsiTheme="majorBidi" w:cstheme="majorBidi"/>
          <w:sz w:val="30"/>
          <w:szCs w:val="30"/>
        </w:rPr>
        <w:t xml:space="preserve">2541 </w:t>
      </w:r>
      <w:r w:rsidR="00195F2E" w:rsidRPr="009E6679">
        <w:rPr>
          <w:rFonts w:asciiTheme="majorBidi" w:hAnsiTheme="majorBidi" w:cstheme="majorBidi"/>
          <w:sz w:val="30"/>
          <w:szCs w:val="30"/>
        </w:rPr>
        <w:br/>
      </w:r>
      <w:r w:rsidRPr="009E6679">
        <w:rPr>
          <w:rFonts w:asciiTheme="majorBidi" w:hAnsiTheme="majorBidi" w:cstheme="majorBidi"/>
          <w:sz w:val="30"/>
          <w:szCs w:val="30"/>
          <w:cs/>
        </w:rPr>
        <w:t xml:space="preserve"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DE54D0" w:rsidRPr="009E6679">
        <w:rPr>
          <w:rFonts w:asciiTheme="majorBidi" w:hAnsiTheme="majorBidi" w:cstheme="majorBidi"/>
          <w:sz w:val="30"/>
          <w:szCs w:val="30"/>
          <w:cs/>
        </w:rPr>
        <w:t>และ</w:t>
      </w:r>
      <w:r w:rsidRPr="009E6679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14:paraId="403EE48B" w14:textId="0E7A5F3B" w:rsidR="00B65970" w:rsidRPr="009E6679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A40D50" w14:textId="3B9F765A" w:rsidR="00B65970" w:rsidRPr="009E6679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8C2EB0" w14:textId="6FE80787" w:rsidR="00B65970" w:rsidRPr="009E6679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75ADF8" w14:textId="449FDA89" w:rsidR="00B65970" w:rsidRPr="009E6679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8F92A2" w14:textId="75F93B06" w:rsidR="00B65970" w:rsidRPr="009E6679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5A3DC7" w14:textId="2200EB03" w:rsidR="00B65970" w:rsidRPr="009E6679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44A557" w14:textId="1C87A684" w:rsidR="00B65970" w:rsidRPr="009E6679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BDA5E" w14:textId="30C4F568" w:rsidR="00B65970" w:rsidRPr="009E6679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076589" w14:textId="29CEE893" w:rsidR="00B65970" w:rsidRPr="009E6679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38005A" w14:textId="77777777" w:rsidR="00F10649" w:rsidRPr="00F36774" w:rsidRDefault="00F10649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eastAsia="x-none"/>
        </w:rPr>
      </w:pPr>
      <w:r w:rsidRPr="00F367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มูลค่าปัจจุบันของภาระผูกพันของโครงการผลประโยชน์</w:t>
      </w:r>
    </w:p>
    <w:p w14:paraId="20723E56" w14:textId="77777777" w:rsidR="00F10649" w:rsidRPr="00F36774" w:rsidRDefault="00F10649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  <w:lang w:val="en-GB" w:eastAsia="x-none"/>
        </w:rPr>
      </w:pPr>
    </w:p>
    <w:tbl>
      <w:tblPr>
        <w:tblW w:w="4739" w:type="pct"/>
        <w:tblInd w:w="450" w:type="dxa"/>
        <w:tblBorders>
          <w:bottom w:val="double" w:sz="4" w:space="0" w:color="auto"/>
        </w:tblBorders>
        <w:tblLook w:val="00A0" w:firstRow="1" w:lastRow="0" w:firstColumn="1" w:lastColumn="0" w:noHBand="0" w:noVBand="0"/>
      </w:tblPr>
      <w:tblGrid>
        <w:gridCol w:w="6168"/>
        <w:gridCol w:w="1322"/>
        <w:gridCol w:w="222"/>
        <w:gridCol w:w="1392"/>
      </w:tblGrid>
      <w:tr w:rsidR="001D3968" w:rsidRPr="00F36774" w14:paraId="1FDA430F" w14:textId="77777777" w:rsidTr="007D796E">
        <w:trPr>
          <w:trHeight w:val="420"/>
        </w:trPr>
        <w:tc>
          <w:tcPr>
            <w:tcW w:w="3388" w:type="pct"/>
          </w:tcPr>
          <w:p w14:paraId="59CE2136" w14:textId="77777777" w:rsidR="001D3968" w:rsidRPr="00F36774" w:rsidRDefault="001D3968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26" w:type="pct"/>
          </w:tcPr>
          <w:p w14:paraId="53DD08C1" w14:textId="509FA97E" w:rsidR="001D3968" w:rsidRPr="00F36774" w:rsidRDefault="001D3968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36774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F36774">
              <w:rPr>
                <w:rFonts w:asciiTheme="majorBidi" w:hAnsiTheme="majorBidi" w:cstheme="majorBidi"/>
                <w:lang w:val="en-US"/>
              </w:rPr>
              <w:t>56</w:t>
            </w:r>
            <w:r w:rsidR="002A40B8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22" w:type="pct"/>
          </w:tcPr>
          <w:p w14:paraId="61A5C2C8" w14:textId="77777777" w:rsidR="001D3968" w:rsidRPr="00F36774" w:rsidRDefault="001D3968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4" w:type="pct"/>
          </w:tcPr>
          <w:p w14:paraId="2F2E575C" w14:textId="7062AF22" w:rsidR="001D3968" w:rsidRPr="00F36774" w:rsidRDefault="001D3968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36774">
              <w:rPr>
                <w:rFonts w:asciiTheme="majorBidi" w:hAnsiTheme="majorBidi" w:cstheme="majorBidi"/>
                <w:lang w:val="en-US"/>
              </w:rPr>
              <w:t>256</w:t>
            </w:r>
            <w:r w:rsidR="002A40B8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860E85" w:rsidRPr="00F36774" w14:paraId="3E61D7E3" w14:textId="77777777" w:rsidTr="007D796E">
        <w:trPr>
          <w:trHeight w:val="420"/>
        </w:trPr>
        <w:tc>
          <w:tcPr>
            <w:tcW w:w="3388" w:type="pct"/>
            <w:tcBorders>
              <w:bottom w:val="nil"/>
            </w:tcBorders>
          </w:tcPr>
          <w:p w14:paraId="134B59BD" w14:textId="77777777" w:rsidR="00860E85" w:rsidRPr="00F36774" w:rsidRDefault="00860E85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12" w:type="pct"/>
            <w:gridSpan w:val="3"/>
            <w:tcBorders>
              <w:bottom w:val="nil"/>
            </w:tcBorders>
          </w:tcPr>
          <w:p w14:paraId="4CBE5F7B" w14:textId="77777777" w:rsidR="00860E85" w:rsidRPr="00F36774" w:rsidRDefault="00860E85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F367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40B8" w:rsidRPr="00F36774" w14:paraId="7458E79F" w14:textId="77777777" w:rsidTr="007D796E">
        <w:trPr>
          <w:trHeight w:val="420"/>
        </w:trPr>
        <w:tc>
          <w:tcPr>
            <w:tcW w:w="3388" w:type="pct"/>
            <w:tcBorders>
              <w:top w:val="nil"/>
              <w:bottom w:val="nil"/>
            </w:tcBorders>
          </w:tcPr>
          <w:p w14:paraId="4AA3F003" w14:textId="77777777" w:rsidR="002A40B8" w:rsidRPr="00F36774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677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367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0E3B870C" w14:textId="78D07449" w:rsidR="002A40B8" w:rsidRPr="00F36774" w:rsidRDefault="00107952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67,705</w:t>
            </w:r>
          </w:p>
        </w:tc>
        <w:tc>
          <w:tcPr>
            <w:tcW w:w="122" w:type="pct"/>
            <w:tcBorders>
              <w:top w:val="nil"/>
              <w:bottom w:val="nil"/>
            </w:tcBorders>
          </w:tcPr>
          <w:p w14:paraId="1CB896AD" w14:textId="77777777" w:rsidR="002A40B8" w:rsidRPr="00F36774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bottom w:val="nil"/>
            </w:tcBorders>
          </w:tcPr>
          <w:p w14:paraId="707930FA" w14:textId="0333BE9A" w:rsidR="002A40B8" w:rsidRPr="00F36774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67,093</w:t>
            </w:r>
          </w:p>
        </w:tc>
      </w:tr>
      <w:tr w:rsidR="002A40B8" w:rsidRPr="00F36774" w14:paraId="63C8389E" w14:textId="77777777" w:rsidTr="007D796E">
        <w:trPr>
          <w:trHeight w:val="420"/>
        </w:trPr>
        <w:tc>
          <w:tcPr>
            <w:tcW w:w="3388" w:type="pct"/>
            <w:tcBorders>
              <w:top w:val="nil"/>
              <w:bottom w:val="nil"/>
            </w:tcBorders>
          </w:tcPr>
          <w:p w14:paraId="3A019358" w14:textId="5845CBE9" w:rsidR="002A40B8" w:rsidRPr="002108F7" w:rsidRDefault="006A7EF1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="002A40B8" w:rsidRPr="002108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697E6557" w14:textId="77777777" w:rsidR="002A40B8" w:rsidRPr="00F36774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2" w:type="pct"/>
            <w:tcBorders>
              <w:top w:val="nil"/>
              <w:bottom w:val="nil"/>
            </w:tcBorders>
          </w:tcPr>
          <w:p w14:paraId="3102BAA9" w14:textId="77777777" w:rsidR="002A40B8" w:rsidRPr="00F36774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bottom w:val="nil"/>
            </w:tcBorders>
          </w:tcPr>
          <w:p w14:paraId="50BFA921" w14:textId="77777777" w:rsidR="002A40B8" w:rsidRPr="00F36774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A40B8" w:rsidRPr="00F36774" w14:paraId="2F30078B" w14:textId="77777777" w:rsidTr="007D796E">
        <w:trPr>
          <w:trHeight w:val="420"/>
        </w:trPr>
        <w:tc>
          <w:tcPr>
            <w:tcW w:w="3388" w:type="pct"/>
            <w:tcBorders>
              <w:top w:val="nil"/>
              <w:bottom w:val="nil"/>
            </w:tcBorders>
          </w:tcPr>
          <w:p w14:paraId="1330F93E" w14:textId="77777777" w:rsidR="002A40B8" w:rsidRPr="00F36774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67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ต้นทุนบริการปัจจุบันและดอกเบี้ย 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58D66BF4" w14:textId="682254D0" w:rsidR="002A40B8" w:rsidRPr="00F36774" w:rsidRDefault="00107952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5,151</w:t>
            </w:r>
          </w:p>
        </w:tc>
        <w:tc>
          <w:tcPr>
            <w:tcW w:w="122" w:type="pct"/>
            <w:tcBorders>
              <w:top w:val="nil"/>
              <w:bottom w:val="nil"/>
            </w:tcBorders>
          </w:tcPr>
          <w:p w14:paraId="34F864D4" w14:textId="77777777" w:rsidR="002A40B8" w:rsidRPr="00F36774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bottom w:val="nil"/>
            </w:tcBorders>
          </w:tcPr>
          <w:p w14:paraId="3840F627" w14:textId="408C4E66" w:rsidR="002A40B8" w:rsidRPr="00F36774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5,110</w:t>
            </w:r>
          </w:p>
        </w:tc>
      </w:tr>
      <w:tr w:rsidR="002A40B8" w:rsidRPr="00F36774" w14:paraId="781177F6" w14:textId="77777777" w:rsidTr="007D796E">
        <w:tc>
          <w:tcPr>
            <w:tcW w:w="3388" w:type="pct"/>
            <w:tcBorders>
              <w:top w:val="nil"/>
              <w:bottom w:val="nil"/>
            </w:tcBorders>
          </w:tcPr>
          <w:p w14:paraId="696766FC" w14:textId="47D28482" w:rsidR="002A40B8" w:rsidRPr="00F36774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3EE6C742" w14:textId="77777777" w:rsidR="002A40B8" w:rsidRPr="00F36774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bottom w:val="nil"/>
            </w:tcBorders>
          </w:tcPr>
          <w:p w14:paraId="36771687" w14:textId="77777777" w:rsidR="002A40B8" w:rsidRPr="00F36774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top w:val="nil"/>
              <w:bottom w:val="nil"/>
            </w:tcBorders>
          </w:tcPr>
          <w:p w14:paraId="11A813EF" w14:textId="77777777" w:rsidR="002A40B8" w:rsidRPr="00F36774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2A40B8" w:rsidRPr="00F36774" w14:paraId="1A6D52AF" w14:textId="77777777" w:rsidTr="007D796E">
        <w:trPr>
          <w:trHeight w:val="420"/>
        </w:trPr>
        <w:tc>
          <w:tcPr>
            <w:tcW w:w="3388" w:type="pct"/>
            <w:tcBorders>
              <w:top w:val="nil"/>
              <w:bottom w:val="nil"/>
            </w:tcBorders>
          </w:tcPr>
          <w:p w14:paraId="513404CA" w14:textId="77777777" w:rsidR="002A40B8" w:rsidRPr="002108F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108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53A88CED" w14:textId="77777777" w:rsidR="002A40B8" w:rsidRPr="00F36774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" w:type="pct"/>
            <w:tcBorders>
              <w:top w:val="nil"/>
              <w:bottom w:val="nil"/>
            </w:tcBorders>
          </w:tcPr>
          <w:p w14:paraId="04334E3F" w14:textId="77777777" w:rsidR="002A40B8" w:rsidRPr="00F36774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bottom w:val="nil"/>
            </w:tcBorders>
          </w:tcPr>
          <w:p w14:paraId="3F4D7AD0" w14:textId="77777777" w:rsidR="002A40B8" w:rsidRPr="00F36774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A40B8" w:rsidRPr="00F36774" w14:paraId="3B29E009" w14:textId="77777777" w:rsidTr="007D796E">
        <w:trPr>
          <w:trHeight w:val="420"/>
        </w:trPr>
        <w:tc>
          <w:tcPr>
            <w:tcW w:w="3388" w:type="pct"/>
            <w:tcBorders>
              <w:top w:val="nil"/>
              <w:bottom w:val="nil"/>
            </w:tcBorders>
          </w:tcPr>
          <w:p w14:paraId="6F09C43C" w14:textId="6C073EE1" w:rsidR="002A40B8" w:rsidRPr="00F36774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7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424C2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24C23" w:rsidRPr="00F36774">
              <w:rPr>
                <w:rFonts w:asciiTheme="majorBidi" w:hAnsiTheme="majorBidi" w:cstheme="majorBidi"/>
                <w:sz w:val="30"/>
                <w:szCs w:val="30"/>
                <w:cs/>
              </w:rPr>
              <w:t>(กำไร)</w:t>
            </w:r>
            <w:r w:rsidR="00424C2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3677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จากการประมาณตามหลักการคณิตศาสตร์ประกันภัย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64BA28A2" w14:textId="77777777" w:rsidR="002A40B8" w:rsidRPr="00F36774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" w:type="pct"/>
            <w:tcBorders>
              <w:top w:val="nil"/>
              <w:bottom w:val="nil"/>
            </w:tcBorders>
          </w:tcPr>
          <w:p w14:paraId="54B5ABFD" w14:textId="77777777" w:rsidR="002A40B8" w:rsidRPr="00F36774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bottom w:val="nil"/>
            </w:tcBorders>
          </w:tcPr>
          <w:p w14:paraId="5893DA48" w14:textId="77777777" w:rsidR="002A40B8" w:rsidRPr="00F36774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A40B8" w:rsidRPr="00F36774" w14:paraId="74175B8A" w14:textId="77777777" w:rsidTr="007D796E">
        <w:trPr>
          <w:trHeight w:val="420"/>
        </w:trPr>
        <w:tc>
          <w:tcPr>
            <w:tcW w:w="3388" w:type="pct"/>
            <w:tcBorders>
              <w:top w:val="nil"/>
              <w:bottom w:val="nil"/>
            </w:tcBorders>
          </w:tcPr>
          <w:p w14:paraId="508497FA" w14:textId="77777777" w:rsidR="002A40B8" w:rsidRPr="00EA1C9B" w:rsidRDefault="002A40B8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C9B">
              <w:rPr>
                <w:rFonts w:asciiTheme="majorBidi" w:hAnsiTheme="majorBidi" w:cstheme="majorBidi"/>
                <w:sz w:val="30"/>
                <w:szCs w:val="30"/>
                <w:cs/>
              </w:rPr>
              <w:t>- ข้อสมมติด้านประชากรศาสตร์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09C74271" w14:textId="49AB80E1" w:rsidR="002A40B8" w:rsidRPr="00EA1C9B" w:rsidRDefault="00443EEA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A1C9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763</w:t>
            </w:r>
          </w:p>
        </w:tc>
        <w:tc>
          <w:tcPr>
            <w:tcW w:w="122" w:type="pct"/>
            <w:tcBorders>
              <w:top w:val="nil"/>
              <w:bottom w:val="nil"/>
            </w:tcBorders>
          </w:tcPr>
          <w:p w14:paraId="3C4C9CC0" w14:textId="77777777" w:rsidR="002A40B8" w:rsidRPr="00EA1C9B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bottom w:val="nil"/>
            </w:tcBorders>
          </w:tcPr>
          <w:p w14:paraId="62265853" w14:textId="175AF90E" w:rsidR="002A40B8" w:rsidRPr="00F36774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(21)</w:t>
            </w:r>
          </w:p>
        </w:tc>
      </w:tr>
      <w:tr w:rsidR="002A40B8" w:rsidRPr="00F36774" w14:paraId="37820487" w14:textId="77777777" w:rsidTr="00090AFF">
        <w:trPr>
          <w:trHeight w:val="420"/>
        </w:trPr>
        <w:tc>
          <w:tcPr>
            <w:tcW w:w="3388" w:type="pct"/>
            <w:tcBorders>
              <w:top w:val="nil"/>
              <w:bottom w:val="nil"/>
            </w:tcBorders>
          </w:tcPr>
          <w:p w14:paraId="3F1FB2D8" w14:textId="33215136" w:rsidR="00117228" w:rsidRPr="00EA1C9B" w:rsidRDefault="002A40B8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ข้อสมมติทางการเงิน 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3E1CF018" w14:textId="5A961173" w:rsidR="00117228" w:rsidRPr="00EA1C9B" w:rsidRDefault="00443EEA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A1C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(2,587)</w:t>
            </w:r>
          </w:p>
        </w:tc>
        <w:tc>
          <w:tcPr>
            <w:tcW w:w="122" w:type="pct"/>
            <w:tcBorders>
              <w:top w:val="nil"/>
              <w:bottom w:val="nil"/>
            </w:tcBorders>
          </w:tcPr>
          <w:p w14:paraId="7733AA92" w14:textId="77777777" w:rsidR="002A40B8" w:rsidRPr="00EA1C9B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bottom w:val="nil"/>
            </w:tcBorders>
          </w:tcPr>
          <w:p w14:paraId="1423ABC9" w14:textId="6BD5E2E9" w:rsidR="002A40B8" w:rsidRPr="00F36774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(6,346)</w:t>
            </w:r>
          </w:p>
        </w:tc>
      </w:tr>
      <w:tr w:rsidR="002A40B8" w:rsidRPr="00F36774" w14:paraId="66CFED8E" w14:textId="77777777" w:rsidTr="00090AFF">
        <w:trPr>
          <w:trHeight w:val="420"/>
        </w:trPr>
        <w:tc>
          <w:tcPr>
            <w:tcW w:w="3388" w:type="pct"/>
            <w:tcBorders>
              <w:top w:val="nil"/>
              <w:bottom w:val="nil"/>
            </w:tcBorders>
          </w:tcPr>
          <w:p w14:paraId="11F485F7" w14:textId="77777777" w:rsidR="002A40B8" w:rsidRPr="00EA1C9B" w:rsidRDefault="002A40B8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C9B">
              <w:rPr>
                <w:rFonts w:asciiTheme="majorBidi" w:hAnsiTheme="majorBidi" w:cstheme="majorBidi"/>
                <w:sz w:val="30"/>
                <w:szCs w:val="30"/>
                <w:cs/>
              </w:rPr>
              <w:t>- การปรับปรุงจากประสบการณ์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6CC3FCD1" w14:textId="19930939" w:rsidR="002A40B8" w:rsidRPr="00EA1C9B" w:rsidRDefault="009321F6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A1C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117228" w:rsidRPr="00EA1C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A1C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470</w:t>
            </w:r>
          </w:p>
        </w:tc>
        <w:tc>
          <w:tcPr>
            <w:tcW w:w="122" w:type="pct"/>
            <w:tcBorders>
              <w:top w:val="nil"/>
              <w:bottom w:val="nil"/>
            </w:tcBorders>
          </w:tcPr>
          <w:p w14:paraId="35C6BE96" w14:textId="77777777" w:rsidR="002A40B8" w:rsidRPr="00EA1C9B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bottom w:val="nil"/>
            </w:tcBorders>
          </w:tcPr>
          <w:p w14:paraId="248A4042" w14:textId="4559B5C6" w:rsidR="002A40B8" w:rsidRPr="00F36774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1,869</w:t>
            </w:r>
          </w:p>
        </w:tc>
      </w:tr>
      <w:tr w:rsidR="002A40B8" w:rsidRPr="00F36774" w14:paraId="00AEB4CD" w14:textId="77777777" w:rsidTr="000B5A4C">
        <w:trPr>
          <w:trHeight w:val="420"/>
        </w:trPr>
        <w:tc>
          <w:tcPr>
            <w:tcW w:w="3388" w:type="pct"/>
            <w:tcBorders>
              <w:top w:val="nil"/>
              <w:bottom w:val="nil"/>
            </w:tcBorders>
          </w:tcPr>
          <w:p w14:paraId="51D948A9" w14:textId="77777777" w:rsidR="002A40B8" w:rsidRPr="00EA1C9B" w:rsidRDefault="002A40B8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17C560B3" w14:textId="38CDB1C9" w:rsidR="002A40B8" w:rsidRPr="00EA1C9B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" w:type="pct"/>
            <w:tcBorders>
              <w:top w:val="nil"/>
              <w:bottom w:val="nil"/>
            </w:tcBorders>
          </w:tcPr>
          <w:p w14:paraId="0A1B7CAF" w14:textId="77777777" w:rsidR="002A40B8" w:rsidRPr="00EA1C9B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bottom w:val="nil"/>
            </w:tcBorders>
          </w:tcPr>
          <w:p w14:paraId="5B8B0E41" w14:textId="462A43E9" w:rsidR="002A40B8" w:rsidRPr="00F36774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90AFF" w:rsidRPr="00F36774" w14:paraId="61EBCEA3" w14:textId="77777777" w:rsidTr="000B5A4C">
        <w:trPr>
          <w:trHeight w:val="420"/>
        </w:trPr>
        <w:tc>
          <w:tcPr>
            <w:tcW w:w="3388" w:type="pct"/>
            <w:tcBorders>
              <w:top w:val="nil"/>
              <w:bottom w:val="nil"/>
            </w:tcBorders>
          </w:tcPr>
          <w:p w14:paraId="7A835827" w14:textId="5614005E" w:rsidR="00090AFF" w:rsidRPr="00EA1C9B" w:rsidRDefault="00090AFF" w:rsidP="00186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C9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</w:t>
            </w:r>
            <w:r w:rsidR="00C651E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726" w:type="pct"/>
            <w:tcBorders>
              <w:top w:val="nil"/>
              <w:bottom w:val="single" w:sz="4" w:space="0" w:color="auto"/>
            </w:tcBorders>
          </w:tcPr>
          <w:p w14:paraId="1BD9BAB8" w14:textId="773801C2" w:rsidR="00090AFF" w:rsidRPr="00EA1C9B" w:rsidRDefault="00090AFF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A1C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(5,818)</w:t>
            </w:r>
          </w:p>
        </w:tc>
        <w:tc>
          <w:tcPr>
            <w:tcW w:w="122" w:type="pct"/>
            <w:tcBorders>
              <w:top w:val="nil"/>
              <w:bottom w:val="nil"/>
            </w:tcBorders>
          </w:tcPr>
          <w:p w14:paraId="0ADCE3B6" w14:textId="77777777" w:rsidR="00090AFF" w:rsidRPr="00EA1C9B" w:rsidRDefault="00090AFF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bottom w:val="single" w:sz="4" w:space="0" w:color="auto"/>
            </w:tcBorders>
          </w:tcPr>
          <w:p w14:paraId="57187FCD" w14:textId="254F03E0" w:rsidR="00090AFF" w:rsidRDefault="00EA1C9B" w:rsidP="00EA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A40B8" w:rsidRPr="00F36774" w14:paraId="3E869FA6" w14:textId="77777777" w:rsidTr="000B5A4C">
        <w:tc>
          <w:tcPr>
            <w:tcW w:w="3388" w:type="pct"/>
            <w:tcBorders>
              <w:bottom w:val="nil"/>
            </w:tcBorders>
          </w:tcPr>
          <w:p w14:paraId="495AC023" w14:textId="77777777" w:rsidR="002A40B8" w:rsidRPr="00F36774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3677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3677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F3677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</w:tcPr>
          <w:p w14:paraId="3989EA3D" w14:textId="1D405F0A" w:rsidR="002A40B8" w:rsidRPr="00F36774" w:rsidRDefault="001E41A7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67,</w:t>
            </w:r>
            <w:r w:rsidR="002414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684</w:t>
            </w:r>
          </w:p>
        </w:tc>
        <w:tc>
          <w:tcPr>
            <w:tcW w:w="122" w:type="pct"/>
            <w:tcBorders>
              <w:top w:val="nil"/>
              <w:bottom w:val="nil"/>
            </w:tcBorders>
          </w:tcPr>
          <w:p w14:paraId="7AEBFE33" w14:textId="77777777" w:rsidR="002A40B8" w:rsidRPr="00F36774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4A83D4C6" w14:textId="3C665A85" w:rsidR="002A40B8" w:rsidRPr="00F36774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67,705</w:t>
            </w:r>
          </w:p>
        </w:tc>
      </w:tr>
    </w:tbl>
    <w:p w14:paraId="7E611EB1" w14:textId="77777777" w:rsidR="00B65970" w:rsidRPr="003E58D9" w:rsidRDefault="00B65970" w:rsidP="00F36774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320"/>
        <w:gridCol w:w="450"/>
        <w:gridCol w:w="270"/>
        <w:gridCol w:w="270"/>
        <w:gridCol w:w="990"/>
        <w:gridCol w:w="1234"/>
        <w:gridCol w:w="270"/>
        <w:gridCol w:w="1376"/>
      </w:tblGrid>
      <w:tr w:rsidR="009E232F" w:rsidRPr="003E58D9" w14:paraId="2BE59211" w14:textId="77777777" w:rsidTr="009F378C">
        <w:trPr>
          <w:trHeight w:val="20"/>
          <w:tblHeader/>
        </w:trPr>
        <w:tc>
          <w:tcPr>
            <w:tcW w:w="4320" w:type="dxa"/>
            <w:vMerge w:val="restart"/>
          </w:tcPr>
          <w:p w14:paraId="702EB346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58D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3E58D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3E58D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  <w:r w:rsidR="00BD5226" w:rsidRPr="003E58D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="00BD5226" w:rsidRPr="003E58D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BD5226" w:rsidRPr="003E58D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3E58D9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gridSpan w:val="3"/>
            <w:vAlign w:val="bottom"/>
          </w:tcPr>
          <w:p w14:paraId="4AA07D10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EAB9BD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0CE442DB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9E232F" w:rsidRPr="003E58D9" w14:paraId="338A610A" w14:textId="77777777" w:rsidTr="009F378C">
        <w:trPr>
          <w:trHeight w:val="20"/>
          <w:tblHeader/>
        </w:trPr>
        <w:tc>
          <w:tcPr>
            <w:tcW w:w="4320" w:type="dxa"/>
            <w:vMerge/>
          </w:tcPr>
          <w:p w14:paraId="21216D18" w14:textId="77777777" w:rsidR="009E232F" w:rsidRPr="003E58D9" w:rsidRDefault="009E232F" w:rsidP="00F36774">
            <w:pPr>
              <w:spacing w:line="240" w:lineRule="auto"/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  <w:vAlign w:val="center"/>
          </w:tcPr>
          <w:p w14:paraId="1A63002C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30A5247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E0353C6" w14:textId="77777777" w:rsidR="009E232F" w:rsidRPr="00EA2A40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B18E94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vAlign w:val="center"/>
          </w:tcPr>
          <w:p w14:paraId="36B7675C" w14:textId="23740661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40B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3504F29D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center"/>
          </w:tcPr>
          <w:p w14:paraId="19DC4D33" w14:textId="7A16B926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40B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A40B8" w:rsidRPr="003E58D9" w14:paraId="5E9D6B3B" w14:textId="77777777" w:rsidTr="009F378C">
        <w:trPr>
          <w:trHeight w:val="20"/>
        </w:trPr>
        <w:tc>
          <w:tcPr>
            <w:tcW w:w="4320" w:type="dxa"/>
          </w:tcPr>
          <w:p w14:paraId="282D2178" w14:textId="77777777" w:rsidR="002A40B8" w:rsidRPr="003E58D9" w:rsidRDefault="002A40B8" w:rsidP="002A40B8">
            <w:pPr>
              <w:spacing w:line="240" w:lineRule="auto"/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3E58D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450" w:type="dxa"/>
          </w:tcPr>
          <w:p w14:paraId="6669C58B" w14:textId="77777777" w:rsidR="002A40B8" w:rsidRPr="003E58D9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CC543F" w14:textId="77777777" w:rsidR="002A40B8" w:rsidRPr="003E58D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893D4" w14:textId="77777777" w:rsidR="002A40B8" w:rsidRPr="003E58D9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DC2CE4" w14:textId="77777777" w:rsidR="002A40B8" w:rsidRPr="003E58D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4" w:type="dxa"/>
          </w:tcPr>
          <w:p w14:paraId="49B327EE" w14:textId="3ABDFDB2" w:rsidR="002A40B8" w:rsidRPr="003E58D9" w:rsidRDefault="001E41A7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3.27</w:t>
            </w:r>
          </w:p>
        </w:tc>
        <w:tc>
          <w:tcPr>
            <w:tcW w:w="270" w:type="dxa"/>
          </w:tcPr>
          <w:p w14:paraId="790FAE19" w14:textId="77777777" w:rsidR="002A40B8" w:rsidRPr="003E58D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6" w:type="dxa"/>
          </w:tcPr>
          <w:p w14:paraId="6996F0B6" w14:textId="3465ACB3" w:rsidR="002A40B8" w:rsidRPr="003E58D9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2.66</w:t>
            </w:r>
          </w:p>
        </w:tc>
      </w:tr>
      <w:tr w:rsidR="002A40B8" w:rsidRPr="003E58D9" w14:paraId="201D8518" w14:textId="77777777" w:rsidTr="009F378C">
        <w:trPr>
          <w:trHeight w:val="20"/>
        </w:trPr>
        <w:tc>
          <w:tcPr>
            <w:tcW w:w="4320" w:type="dxa"/>
          </w:tcPr>
          <w:p w14:paraId="58278C9A" w14:textId="77777777" w:rsidR="002A40B8" w:rsidRPr="003E58D9" w:rsidRDefault="002A40B8" w:rsidP="002A40B8">
            <w:pPr>
              <w:spacing w:line="240" w:lineRule="auto"/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 w:rsidRPr="003E58D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450" w:type="dxa"/>
          </w:tcPr>
          <w:p w14:paraId="0049C571" w14:textId="77777777" w:rsidR="002A40B8" w:rsidRPr="003E58D9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9283D32" w14:textId="77777777" w:rsidR="002A40B8" w:rsidRPr="003E58D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7C06309" w14:textId="77777777" w:rsidR="002A40B8" w:rsidRPr="003E58D9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7AA41726" w14:textId="77777777" w:rsidR="002A40B8" w:rsidRPr="003E58D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4" w:type="dxa"/>
          </w:tcPr>
          <w:p w14:paraId="04190691" w14:textId="585F0D0F" w:rsidR="002A40B8" w:rsidRPr="003E58D9" w:rsidRDefault="001E41A7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2.0 </w:t>
            </w:r>
            <w:r w:rsidR="000340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5.0</w:t>
            </w:r>
          </w:p>
        </w:tc>
        <w:tc>
          <w:tcPr>
            <w:tcW w:w="270" w:type="dxa"/>
          </w:tcPr>
          <w:p w14:paraId="4F1DA298" w14:textId="77777777" w:rsidR="002A40B8" w:rsidRPr="003E58D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6" w:type="dxa"/>
          </w:tcPr>
          <w:p w14:paraId="3EF38AB8" w14:textId="605207F6" w:rsidR="002A40B8" w:rsidRPr="003E58D9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2.0 - 5.0</w:t>
            </w:r>
          </w:p>
        </w:tc>
      </w:tr>
      <w:tr w:rsidR="002A40B8" w:rsidRPr="003E58D9" w14:paraId="47CAC6AB" w14:textId="77777777" w:rsidTr="009F378C">
        <w:trPr>
          <w:trHeight w:val="20"/>
        </w:trPr>
        <w:tc>
          <w:tcPr>
            <w:tcW w:w="4320" w:type="dxa"/>
          </w:tcPr>
          <w:p w14:paraId="2787B1CD" w14:textId="77777777" w:rsidR="002A40B8" w:rsidRPr="003E58D9" w:rsidRDefault="002A40B8" w:rsidP="002A40B8">
            <w:pPr>
              <w:spacing w:line="240" w:lineRule="auto"/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3E58D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450" w:type="dxa"/>
          </w:tcPr>
          <w:p w14:paraId="1BBCD546" w14:textId="77777777" w:rsidR="002A40B8" w:rsidRPr="003E58D9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4EA311" w14:textId="77777777" w:rsidR="002A40B8" w:rsidRPr="003E58D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28557" w14:textId="77777777" w:rsidR="002A40B8" w:rsidRPr="003E58D9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4521CFF" w14:textId="77777777" w:rsidR="002A40B8" w:rsidRPr="003E58D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4" w:type="dxa"/>
          </w:tcPr>
          <w:p w14:paraId="5D2F1391" w14:textId="5184DC67" w:rsidR="002A40B8" w:rsidRPr="003E58D9" w:rsidRDefault="001E41A7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1.8 </w:t>
            </w:r>
            <w:r w:rsidR="000340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25.1</w:t>
            </w:r>
          </w:p>
        </w:tc>
        <w:tc>
          <w:tcPr>
            <w:tcW w:w="270" w:type="dxa"/>
          </w:tcPr>
          <w:p w14:paraId="720E8398" w14:textId="77777777" w:rsidR="002A40B8" w:rsidRPr="003E58D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6" w:type="dxa"/>
          </w:tcPr>
          <w:p w14:paraId="31DB5EA6" w14:textId="493396A5" w:rsidR="002A40B8" w:rsidRPr="003E58D9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1.5 - 25.3</w:t>
            </w:r>
          </w:p>
        </w:tc>
      </w:tr>
      <w:tr w:rsidR="002A40B8" w:rsidRPr="003E58D9" w14:paraId="0BAF2D1B" w14:textId="77777777" w:rsidTr="009F378C">
        <w:trPr>
          <w:trHeight w:val="20"/>
        </w:trPr>
        <w:tc>
          <w:tcPr>
            <w:tcW w:w="4320" w:type="dxa"/>
          </w:tcPr>
          <w:p w14:paraId="49346915" w14:textId="77777777" w:rsidR="002A40B8" w:rsidRPr="003E58D9" w:rsidRDefault="002A40B8" w:rsidP="002A40B8">
            <w:pPr>
              <w:spacing w:line="240" w:lineRule="auto"/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อายุครบเกษียณของพนักงาน </w:t>
            </w:r>
            <w:r w:rsidRPr="003E5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450" w:type="dxa"/>
          </w:tcPr>
          <w:p w14:paraId="7AB03819" w14:textId="77777777" w:rsidR="002A40B8" w:rsidRPr="003E58D9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64FF62" w14:textId="77777777" w:rsidR="002A40B8" w:rsidRPr="003E58D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EA62673" w14:textId="77777777" w:rsidR="002A40B8" w:rsidRPr="003E58D9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71DC711" w14:textId="77777777" w:rsidR="002A40B8" w:rsidRPr="003E58D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4" w:type="dxa"/>
          </w:tcPr>
          <w:p w14:paraId="7C6AC757" w14:textId="261F2ADA" w:rsidR="002A40B8" w:rsidRPr="003E58D9" w:rsidRDefault="001E41A7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55 -</w:t>
            </w:r>
            <w:r w:rsidR="000340C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276E5196" w14:textId="77777777" w:rsidR="002A40B8" w:rsidRPr="003E58D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6" w:type="dxa"/>
          </w:tcPr>
          <w:p w14:paraId="4E3CC06E" w14:textId="05FBAAA8" w:rsidR="002A40B8" w:rsidRPr="003E58D9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55 - 60</w:t>
            </w:r>
          </w:p>
        </w:tc>
      </w:tr>
    </w:tbl>
    <w:p w14:paraId="714E2812" w14:textId="5C1E13B8" w:rsidR="00DD4311" w:rsidRDefault="00DD4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30"/>
          <w:szCs w:val="30"/>
          <w:cs/>
        </w:rPr>
      </w:pPr>
    </w:p>
    <w:p w14:paraId="6F4D3FA9" w14:textId="5DDF6C4B" w:rsidR="003C2930" w:rsidRPr="00E50A18" w:rsidRDefault="00165C32" w:rsidP="00E50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3E58D9">
        <w:rPr>
          <w:rFonts w:asciiTheme="majorBidi" w:hAnsiTheme="majorBidi" w:cstheme="majorBidi"/>
          <w:spacing w:val="2"/>
          <w:sz w:val="30"/>
          <w:szCs w:val="30"/>
          <w:cs/>
        </w:rPr>
        <w:t>ข้อสมมติเกี่ยวกับอัตรามรณะในอนาคตถือตามข้อมูลทางสถิติ</w:t>
      </w:r>
      <w:r w:rsidR="00D823DF" w:rsidRPr="003E58D9">
        <w:rPr>
          <w:rFonts w:asciiTheme="majorBidi" w:hAnsiTheme="majorBidi" w:cstheme="majorBidi"/>
          <w:spacing w:val="2"/>
          <w:sz w:val="30"/>
          <w:szCs w:val="30"/>
          <w:cs/>
        </w:rPr>
        <w:t xml:space="preserve">ที่เผยแพร่ทั่วไปและตารางมรณะ </w:t>
      </w:r>
    </w:p>
    <w:p w14:paraId="40D03DE0" w14:textId="77777777" w:rsidR="00A73CF4" w:rsidRPr="00547C25" w:rsidRDefault="00A73CF4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FF0000"/>
          <w:spacing w:val="2"/>
          <w:sz w:val="30"/>
          <w:szCs w:val="30"/>
        </w:rPr>
      </w:pPr>
    </w:p>
    <w:p w14:paraId="4755B0E1" w14:textId="77777777" w:rsidR="001803B8" w:rsidRDefault="00180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19039D3" w14:textId="59D123C2" w:rsidR="000F085A" w:rsidRPr="003E58D9" w:rsidRDefault="000F085A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3E58D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3E58D9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15070EC6" w14:textId="77777777" w:rsidR="00BE1E42" w:rsidRPr="00547C25" w:rsidRDefault="00BE1E42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4ACE8178" w14:textId="77777777" w:rsidR="000F085A" w:rsidRPr="003E58D9" w:rsidRDefault="00165C32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3E58D9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0F085A" w:rsidRPr="003E58D9">
        <w:rPr>
          <w:rFonts w:asciiTheme="majorBidi" w:hAnsiTheme="majorBidi" w:cstheme="majorBidi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3E58D9">
        <w:rPr>
          <w:rFonts w:asciiTheme="majorBidi" w:hAnsiTheme="majorBidi" w:cstheme="majorBidi"/>
          <w:sz w:val="30"/>
          <w:szCs w:val="30"/>
          <w:cs/>
        </w:rPr>
        <w:t xml:space="preserve"> โดยถือว่าข้อสมมติ</w:t>
      </w:r>
      <w:r w:rsidR="000F085A" w:rsidRPr="003E58D9">
        <w:rPr>
          <w:rFonts w:asciiTheme="majorBidi" w:hAnsiTheme="majorBidi" w:cstheme="majorBidi"/>
          <w:sz w:val="30"/>
          <w:szCs w:val="30"/>
          <w:cs/>
        </w:rPr>
        <w:t>อื่น</w:t>
      </w:r>
      <w:r w:rsidR="00DF4626" w:rsidRPr="003E58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F085A" w:rsidRPr="003E58D9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  <w:r w:rsidR="00BE3316" w:rsidRPr="003E58D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F49BF21" w14:textId="77777777" w:rsidR="00483814" w:rsidRPr="00547C25" w:rsidRDefault="00483814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8" w:type="dxa"/>
        <w:tblInd w:w="450" w:type="dxa"/>
        <w:tblLook w:val="01E0" w:firstRow="1" w:lastRow="1" w:firstColumn="1" w:lastColumn="1" w:noHBand="0" w:noVBand="0"/>
      </w:tblPr>
      <w:tblGrid>
        <w:gridCol w:w="4291"/>
        <w:gridCol w:w="1060"/>
        <w:gridCol w:w="239"/>
        <w:gridCol w:w="1060"/>
        <w:gridCol w:w="236"/>
        <w:gridCol w:w="1060"/>
        <w:gridCol w:w="242"/>
        <w:gridCol w:w="1060"/>
      </w:tblGrid>
      <w:tr w:rsidR="004B0588" w:rsidRPr="003E58D9" w14:paraId="61F94C43" w14:textId="77777777" w:rsidTr="009F378C">
        <w:trPr>
          <w:tblHeader/>
        </w:trPr>
        <w:tc>
          <w:tcPr>
            <w:tcW w:w="4291" w:type="dxa"/>
          </w:tcPr>
          <w:p w14:paraId="7B36581C" w14:textId="77777777" w:rsidR="004B0588" w:rsidRPr="003E58D9" w:rsidRDefault="00624DC0" w:rsidP="00F36774">
            <w:pPr>
              <w:spacing w:line="240" w:lineRule="auto"/>
              <w:ind w:left="234" w:right="-410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</w:t>
            </w:r>
            <w:r w:rsidR="00920334" w:rsidRPr="003E5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าร</w:t>
            </w:r>
            <w:r w:rsidRPr="003E5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59" w:type="dxa"/>
            <w:gridSpan w:val="3"/>
          </w:tcPr>
          <w:p w14:paraId="6EDF2594" w14:textId="77777777" w:rsidR="004B0588" w:rsidRPr="003E58D9" w:rsidRDefault="004B0588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ข้อสมมติเพิ่มขึ้นร้อยละ</w:t>
            </w:r>
            <w:r w:rsidR="00F32A6C" w:rsidRPr="003E58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F32A6C" w:rsidRPr="003E58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01B17EE7" w14:textId="77777777" w:rsidR="004B0588" w:rsidRPr="003E58D9" w:rsidRDefault="004B0588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2" w:type="dxa"/>
            <w:gridSpan w:val="3"/>
          </w:tcPr>
          <w:p w14:paraId="115E1932" w14:textId="77777777" w:rsidR="004B0588" w:rsidRPr="003E58D9" w:rsidRDefault="004B0588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ข้อสมมติลดลงร้อยละ </w:t>
            </w:r>
            <w:r w:rsidR="000E56DE" w:rsidRPr="003E58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2A40B8" w:rsidRPr="003E58D9" w14:paraId="35E61862" w14:textId="77777777" w:rsidTr="009F378C">
        <w:trPr>
          <w:tblHeader/>
        </w:trPr>
        <w:tc>
          <w:tcPr>
            <w:tcW w:w="4291" w:type="dxa"/>
          </w:tcPr>
          <w:p w14:paraId="33EF808E" w14:textId="3B25CE6F" w:rsidR="002A40B8" w:rsidRPr="003E58D9" w:rsidRDefault="002A40B8" w:rsidP="002A40B8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47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E5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0" w:type="dxa"/>
          </w:tcPr>
          <w:p w14:paraId="062395BD" w14:textId="2219FE81" w:rsidR="002A40B8" w:rsidRPr="003E58D9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9" w:type="dxa"/>
          </w:tcPr>
          <w:p w14:paraId="1E343872" w14:textId="77777777" w:rsidR="002A40B8" w:rsidRPr="003E58D9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60" w:type="dxa"/>
          </w:tcPr>
          <w:p w14:paraId="54663D83" w14:textId="32DAAEC0" w:rsidR="002A40B8" w:rsidRPr="003E58D9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7152AB18" w14:textId="77777777" w:rsidR="002A40B8" w:rsidRPr="003E58D9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60" w:type="dxa"/>
          </w:tcPr>
          <w:p w14:paraId="0B7AB620" w14:textId="3F4ACD97" w:rsidR="002A40B8" w:rsidRPr="003E58D9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2" w:type="dxa"/>
          </w:tcPr>
          <w:p w14:paraId="7DA9AD95" w14:textId="77777777" w:rsidR="002A40B8" w:rsidRPr="003E58D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</w:tcPr>
          <w:p w14:paraId="717523AA" w14:textId="19350599" w:rsidR="002A40B8" w:rsidRPr="003E58D9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2A40B8" w:rsidRPr="003E58D9" w14:paraId="512E07CA" w14:textId="77777777" w:rsidTr="009F378C">
        <w:tc>
          <w:tcPr>
            <w:tcW w:w="4291" w:type="dxa"/>
          </w:tcPr>
          <w:p w14:paraId="57424988" w14:textId="77777777" w:rsidR="002A40B8" w:rsidRPr="003E58D9" w:rsidRDefault="002A40B8" w:rsidP="002A40B8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7" w:type="dxa"/>
            <w:gridSpan w:val="7"/>
          </w:tcPr>
          <w:p w14:paraId="250BCFC2" w14:textId="77777777" w:rsidR="002A40B8" w:rsidRPr="003E58D9" w:rsidRDefault="002A40B8" w:rsidP="002A40B8">
            <w:pPr>
              <w:spacing w:line="240" w:lineRule="auto"/>
              <w:ind w:left="234" w:hanging="2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8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5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A40B8" w:rsidRPr="003E58D9" w14:paraId="153EFA4F" w14:textId="77777777" w:rsidTr="009F378C">
        <w:tc>
          <w:tcPr>
            <w:tcW w:w="4291" w:type="dxa"/>
          </w:tcPr>
          <w:p w14:paraId="6DEDA0B4" w14:textId="77777777" w:rsidR="002A40B8" w:rsidRPr="003E58D9" w:rsidRDefault="002A40B8" w:rsidP="002A40B8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 </w:t>
            </w:r>
          </w:p>
        </w:tc>
        <w:tc>
          <w:tcPr>
            <w:tcW w:w="1060" w:type="dxa"/>
            <w:vAlign w:val="center"/>
          </w:tcPr>
          <w:p w14:paraId="503B0ECD" w14:textId="04BA8626" w:rsidR="002A40B8" w:rsidRPr="003E58D9" w:rsidRDefault="00443EEA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(3,883)</w:t>
            </w:r>
          </w:p>
        </w:tc>
        <w:tc>
          <w:tcPr>
            <w:tcW w:w="239" w:type="dxa"/>
          </w:tcPr>
          <w:p w14:paraId="04B3C098" w14:textId="77777777" w:rsidR="002A40B8" w:rsidRPr="003E58D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7EF02CD4" w14:textId="14DAFC7F" w:rsidR="002A40B8" w:rsidRPr="003E58D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(4,088)</w:t>
            </w:r>
          </w:p>
        </w:tc>
        <w:tc>
          <w:tcPr>
            <w:tcW w:w="236" w:type="dxa"/>
          </w:tcPr>
          <w:p w14:paraId="5EF4C842" w14:textId="77777777" w:rsidR="002A40B8" w:rsidRPr="003E58D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6FB386EE" w14:textId="63E76E3E" w:rsidR="002A40B8" w:rsidRPr="003E58D9" w:rsidRDefault="00443EEA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4,389</w:t>
            </w:r>
          </w:p>
        </w:tc>
        <w:tc>
          <w:tcPr>
            <w:tcW w:w="242" w:type="dxa"/>
            <w:vAlign w:val="center"/>
          </w:tcPr>
          <w:p w14:paraId="554C5B6F" w14:textId="77777777" w:rsidR="002A40B8" w:rsidRPr="003E58D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6D5C9EA4" w14:textId="3EE65CF0" w:rsidR="002A40B8" w:rsidRPr="003E58D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4,631</w:t>
            </w:r>
          </w:p>
        </w:tc>
      </w:tr>
      <w:tr w:rsidR="002A40B8" w:rsidRPr="003E58D9" w14:paraId="37844E34" w14:textId="77777777" w:rsidTr="009F378C">
        <w:tc>
          <w:tcPr>
            <w:tcW w:w="4291" w:type="dxa"/>
          </w:tcPr>
          <w:p w14:paraId="2C155E93" w14:textId="77777777" w:rsidR="002A40B8" w:rsidRPr="003E58D9" w:rsidRDefault="002A40B8" w:rsidP="002A40B8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60" w:type="dxa"/>
          </w:tcPr>
          <w:p w14:paraId="4AD9F7E1" w14:textId="04B2DDA5" w:rsidR="002A40B8" w:rsidRPr="003E58D9" w:rsidRDefault="00443EEA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3,634</w:t>
            </w:r>
          </w:p>
        </w:tc>
        <w:tc>
          <w:tcPr>
            <w:tcW w:w="239" w:type="dxa"/>
          </w:tcPr>
          <w:p w14:paraId="270761B5" w14:textId="77777777" w:rsidR="002A40B8" w:rsidRPr="003E58D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13C36F7" w14:textId="3E3203A2" w:rsidR="002A40B8" w:rsidRPr="003E58D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3,908</w:t>
            </w:r>
          </w:p>
        </w:tc>
        <w:tc>
          <w:tcPr>
            <w:tcW w:w="236" w:type="dxa"/>
          </w:tcPr>
          <w:p w14:paraId="5E15963E" w14:textId="77777777" w:rsidR="002A40B8" w:rsidRPr="003E58D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D31B3AB" w14:textId="04E8FEA3" w:rsidR="002A40B8" w:rsidRPr="003E58D9" w:rsidRDefault="00443EEA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(3,199)</w:t>
            </w:r>
          </w:p>
        </w:tc>
        <w:tc>
          <w:tcPr>
            <w:tcW w:w="242" w:type="dxa"/>
          </w:tcPr>
          <w:p w14:paraId="76C69D94" w14:textId="77777777" w:rsidR="002A40B8" w:rsidRPr="003E58D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C983DB6" w14:textId="52C270EA" w:rsidR="002A40B8" w:rsidRPr="003E58D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(3,392)</w:t>
            </w:r>
          </w:p>
        </w:tc>
      </w:tr>
      <w:tr w:rsidR="002A40B8" w:rsidRPr="003E58D9" w14:paraId="097B454A" w14:textId="77777777" w:rsidTr="009F378C">
        <w:tc>
          <w:tcPr>
            <w:tcW w:w="4291" w:type="dxa"/>
          </w:tcPr>
          <w:p w14:paraId="69B8E79F" w14:textId="77777777" w:rsidR="002A40B8" w:rsidRPr="003E58D9" w:rsidRDefault="002A40B8" w:rsidP="002A40B8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 </w:t>
            </w:r>
          </w:p>
        </w:tc>
        <w:tc>
          <w:tcPr>
            <w:tcW w:w="1060" w:type="dxa"/>
          </w:tcPr>
          <w:p w14:paraId="759AAA95" w14:textId="58BF991E" w:rsidR="002A40B8" w:rsidRPr="003E58D9" w:rsidRDefault="00443EEA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(4,128)</w:t>
            </w:r>
          </w:p>
        </w:tc>
        <w:tc>
          <w:tcPr>
            <w:tcW w:w="239" w:type="dxa"/>
          </w:tcPr>
          <w:p w14:paraId="498EFE94" w14:textId="77777777" w:rsidR="002A40B8" w:rsidRPr="003E58D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DC955B3" w14:textId="7ADEFBF3" w:rsidR="002A40B8" w:rsidRPr="003E58D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(4,331)</w:t>
            </w:r>
          </w:p>
        </w:tc>
        <w:tc>
          <w:tcPr>
            <w:tcW w:w="236" w:type="dxa"/>
          </w:tcPr>
          <w:p w14:paraId="7FE97702" w14:textId="77777777" w:rsidR="002A40B8" w:rsidRPr="003E58D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A8796C4" w14:textId="03B8AE74" w:rsidR="002A40B8" w:rsidRPr="003E58D9" w:rsidRDefault="00443EEA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4,607</w:t>
            </w:r>
          </w:p>
        </w:tc>
        <w:tc>
          <w:tcPr>
            <w:tcW w:w="242" w:type="dxa"/>
          </w:tcPr>
          <w:p w14:paraId="7EAFAD99" w14:textId="77777777" w:rsidR="002A40B8" w:rsidRPr="003E58D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4A3C2F7" w14:textId="2FED6588" w:rsidR="002A40B8" w:rsidRPr="003E58D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4,843</w:t>
            </w:r>
          </w:p>
        </w:tc>
      </w:tr>
    </w:tbl>
    <w:p w14:paraId="5ADB6F68" w14:textId="3EE10223" w:rsidR="00550967" w:rsidRDefault="00550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6C242B2F" w14:textId="3B5747B6" w:rsidR="000668C6" w:rsidRPr="00F36774" w:rsidRDefault="00197E78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037B7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0668C6" w:rsidRPr="00F36774">
        <w:rPr>
          <w:rFonts w:asciiTheme="majorBidi" w:hAnsiTheme="majorBidi" w:cstheme="majorBidi"/>
          <w:b/>
          <w:bCs/>
          <w:sz w:val="30"/>
          <w:szCs w:val="30"/>
          <w:rtl/>
          <w:cs/>
        </w:rPr>
        <w:tab/>
      </w:r>
      <w:r w:rsidR="000668C6" w:rsidRPr="00F36774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</w:t>
      </w:r>
    </w:p>
    <w:p w14:paraId="16129F7D" w14:textId="77777777" w:rsidR="001766F1" w:rsidRDefault="001766F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DACE0AB" w14:textId="0366B3F6" w:rsidR="006760C6" w:rsidRPr="00B4269E" w:rsidRDefault="006760C6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4269E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4C33EE44" w14:textId="77777777" w:rsidR="006760C6" w:rsidRPr="00B4269E" w:rsidRDefault="006760C6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4880FD" w14:textId="38513B36" w:rsidR="006760C6" w:rsidRDefault="006760C6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4269E">
        <w:rPr>
          <w:rFonts w:asciiTheme="majorBidi" w:hAnsiTheme="majorBidi" w:cstheme="majorBidi"/>
          <w:sz w:val="30"/>
          <w:szCs w:val="30"/>
        </w:rPr>
        <w:t>2535</w:t>
      </w:r>
      <w:r w:rsidRPr="00B4269E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B4269E">
        <w:rPr>
          <w:rFonts w:asciiTheme="majorBidi" w:hAnsiTheme="majorBidi" w:cstheme="majorBidi"/>
          <w:sz w:val="30"/>
          <w:szCs w:val="30"/>
        </w:rPr>
        <w:t>51</w:t>
      </w:r>
      <w:r w:rsidRPr="00B4269E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B4269E">
        <w:rPr>
          <w:rFonts w:asciiTheme="majorBidi" w:hAnsiTheme="majorBidi" w:cstheme="majorBidi"/>
          <w:sz w:val="30"/>
          <w:szCs w:val="30"/>
        </w:rPr>
        <w:t>“</w:t>
      </w:r>
      <w:r w:rsidRPr="00B4269E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B4269E">
        <w:rPr>
          <w:rFonts w:asciiTheme="majorBidi" w:hAnsiTheme="majorBidi" w:cstheme="majorBidi"/>
          <w:sz w:val="30"/>
          <w:szCs w:val="30"/>
        </w:rPr>
        <w:t>”</w:t>
      </w:r>
      <w:r w:rsidRPr="00B4269E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27AF7001" w14:textId="77777777" w:rsidR="002A429A" w:rsidRDefault="002A429A" w:rsidP="002A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0103945C" w14:textId="6B2B8360" w:rsidR="007F6669" w:rsidRPr="00B4269E" w:rsidRDefault="00222B3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037B7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691C2E" w:rsidRPr="00B4269E">
        <w:rPr>
          <w:rFonts w:asciiTheme="majorBidi" w:hAnsiTheme="majorBidi" w:cstheme="majorBidi"/>
          <w:b/>
          <w:bCs/>
          <w:sz w:val="30"/>
          <w:szCs w:val="30"/>
        </w:rPr>
        <w:tab/>
      </w:r>
      <w:r w:rsidR="00CC253B" w:rsidRPr="00B4269E">
        <w:rPr>
          <w:rFonts w:asciiTheme="majorBidi" w:hAnsiTheme="majorBidi" w:cstheme="majorBidi"/>
          <w:b/>
          <w:bCs/>
          <w:sz w:val="30"/>
          <w:szCs w:val="30"/>
          <w:cs/>
        </w:rPr>
        <w:t>ทุน</w:t>
      </w:r>
      <w:r w:rsidR="007F6669" w:rsidRPr="00B4269E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CC253B" w:rsidRPr="00B4269E">
        <w:rPr>
          <w:rFonts w:asciiTheme="majorBidi" w:hAnsiTheme="majorBidi" w:cstheme="majorBidi"/>
          <w:b/>
          <w:bCs/>
          <w:sz w:val="30"/>
          <w:szCs w:val="30"/>
          <w:cs/>
        </w:rPr>
        <w:t>ตามกฎหมาย</w:t>
      </w:r>
    </w:p>
    <w:p w14:paraId="015F3789" w14:textId="77777777" w:rsidR="007F6669" w:rsidRPr="00B4269E" w:rsidRDefault="007F666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9265AC4" w14:textId="5F465263" w:rsidR="00DF54C3" w:rsidRDefault="00CE70FE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="00D94BBB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พ.ศ.</w:t>
      </w:r>
      <w:r w:rsidR="00D94BBB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="005B089F" w:rsidRPr="00B4269E">
        <w:rPr>
          <w:rFonts w:asciiTheme="majorBidi" w:hAnsiTheme="majorBidi" w:cstheme="majorBidi"/>
          <w:sz w:val="30"/>
          <w:szCs w:val="30"/>
        </w:rPr>
        <w:t xml:space="preserve">2535 </w:t>
      </w:r>
      <w:r w:rsidRPr="00B4269E">
        <w:rPr>
          <w:rFonts w:asciiTheme="majorBidi" w:hAnsiTheme="majorBidi" w:cstheme="majorBidi"/>
          <w:sz w:val="30"/>
          <w:szCs w:val="30"/>
          <w:cs/>
        </w:rPr>
        <w:t>มาตรา</w:t>
      </w:r>
      <w:r w:rsidR="00D94BBB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="005B089F" w:rsidRPr="00B4269E">
        <w:rPr>
          <w:rFonts w:asciiTheme="majorBidi" w:hAnsiTheme="majorBidi" w:cstheme="majorBidi"/>
          <w:sz w:val="30"/>
          <w:szCs w:val="30"/>
        </w:rPr>
        <w:t xml:space="preserve">116 </w:t>
      </w:r>
      <w:r w:rsidRPr="00B4269E">
        <w:rPr>
          <w:rFonts w:asciiTheme="majorBidi" w:hAnsiTheme="majorBidi" w:cstheme="majorBidi"/>
          <w:sz w:val="30"/>
          <w:szCs w:val="30"/>
          <w:cs/>
        </w:rPr>
        <w:t>บริษัทจะต้องจัดสรรทุนสำรอง</w:t>
      </w:r>
      <w:r w:rsidR="00026E06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(</w:t>
      </w:r>
      <w:r w:rsidRPr="00B4269E">
        <w:rPr>
          <w:rFonts w:asciiTheme="majorBidi" w:hAnsiTheme="majorBidi" w:cstheme="majorBidi"/>
          <w:sz w:val="30"/>
          <w:szCs w:val="30"/>
        </w:rPr>
        <w:t>“</w:t>
      </w:r>
      <w:r w:rsidRPr="00B4269E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B4269E">
        <w:rPr>
          <w:rFonts w:asciiTheme="majorBidi" w:hAnsiTheme="majorBidi" w:cstheme="majorBidi"/>
          <w:sz w:val="30"/>
          <w:szCs w:val="30"/>
        </w:rPr>
        <w:t>”</w:t>
      </w:r>
      <w:r w:rsidRPr="00B4269E">
        <w:rPr>
          <w:rFonts w:asciiTheme="majorBidi" w:hAnsiTheme="majorBidi" w:cstheme="majorBidi"/>
          <w:sz w:val="30"/>
          <w:szCs w:val="30"/>
          <w:cs/>
        </w:rPr>
        <w:t>)</w:t>
      </w:r>
      <w:r w:rsidR="00D94BBB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อย่างน้อยร้อย</w:t>
      </w:r>
      <w:r w:rsidR="004B4DE1" w:rsidRPr="00B4269E">
        <w:rPr>
          <w:rFonts w:asciiTheme="majorBidi" w:hAnsiTheme="majorBidi" w:cstheme="majorBidi"/>
          <w:sz w:val="30"/>
          <w:szCs w:val="30"/>
          <w:cs/>
        </w:rPr>
        <w:t>ละ</w:t>
      </w:r>
      <w:r w:rsidR="00D94BBB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="005B089F" w:rsidRPr="00B4269E">
        <w:rPr>
          <w:rFonts w:asciiTheme="majorBidi" w:hAnsiTheme="majorBidi" w:cstheme="majorBidi"/>
          <w:sz w:val="30"/>
          <w:szCs w:val="30"/>
        </w:rPr>
        <w:t xml:space="preserve">5 </w:t>
      </w:r>
      <w:r w:rsidRPr="00B4269E">
        <w:rPr>
          <w:rFonts w:asciiTheme="majorBidi" w:hAnsiTheme="majorBidi" w:cstheme="majorBidi"/>
          <w:sz w:val="30"/>
          <w:szCs w:val="30"/>
          <w:cs/>
        </w:rPr>
        <w:t>ของกำไรสุทธิประจำปีหลังจากหักขาดทุนสะสมยกมา</w:t>
      </w:r>
      <w:r w:rsidR="001E2B14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(ถ้ามี)</w:t>
      </w:r>
      <w:r w:rsidR="001E2B14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จนกว่าสำรองดังกล่าวมีจำนวนไม่น้อยกว่าร้อยละ</w:t>
      </w:r>
      <w:r w:rsidR="00D94BBB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</w:rPr>
        <w:t>10</w:t>
      </w:r>
      <w:r w:rsidR="00D94BBB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  <w:r w:rsidR="00626A13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="002D1ACA" w:rsidRPr="00B4269E">
        <w:rPr>
          <w:rFonts w:asciiTheme="majorBidi" w:hAnsiTheme="majorBidi" w:cstheme="majorBidi"/>
          <w:sz w:val="30"/>
          <w:szCs w:val="30"/>
          <w:cs/>
        </w:rPr>
        <w:t>เงินสำรองนี้จะนำไปจ่ายเป็นเงินปันผลไม่ได้</w:t>
      </w:r>
      <w:r w:rsidR="002D1ACA" w:rsidRPr="00B4269E">
        <w:rPr>
          <w:rFonts w:asciiTheme="majorBidi" w:hAnsiTheme="majorBidi" w:cstheme="majorBidi"/>
          <w:sz w:val="30"/>
          <w:szCs w:val="30"/>
        </w:rPr>
        <w:t xml:space="preserve">   </w:t>
      </w:r>
    </w:p>
    <w:p w14:paraId="2E2D334A" w14:textId="77777777" w:rsidR="00BE1627" w:rsidRPr="00B4269E" w:rsidRDefault="00BE162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3D661E" w14:textId="77777777" w:rsidR="002A429A" w:rsidRDefault="002A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eastAsia="Angsana New" w:hAnsiTheme="majorBidi" w:cstheme="majorBidi"/>
          <w:b/>
          <w:bCs/>
          <w:sz w:val="30"/>
          <w:szCs w:val="30"/>
        </w:rPr>
        <w:br w:type="page"/>
      </w:r>
    </w:p>
    <w:p w14:paraId="369A31F1" w14:textId="03BE63D0" w:rsidR="00CA3BCF" w:rsidRDefault="001161C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F378C">
        <w:rPr>
          <w:rFonts w:asciiTheme="majorBidi" w:eastAsia="Angsana New" w:hAnsiTheme="majorBidi" w:cstheme="majorBidi"/>
          <w:b/>
          <w:bCs/>
          <w:sz w:val="30"/>
          <w:szCs w:val="30"/>
        </w:rPr>
        <w:lastRenderedPageBreak/>
        <w:t>1</w:t>
      </w:r>
      <w:r w:rsidR="001037B7">
        <w:rPr>
          <w:rFonts w:asciiTheme="majorBidi" w:eastAsia="Angsana New" w:hAnsiTheme="majorBidi" w:cstheme="majorBidi"/>
          <w:b/>
          <w:bCs/>
          <w:sz w:val="30"/>
          <w:szCs w:val="30"/>
        </w:rPr>
        <w:t>6</w:t>
      </w:r>
      <w:r w:rsidR="00CA3BCF" w:rsidRPr="009F378C">
        <w:rPr>
          <w:rFonts w:asciiTheme="majorBidi" w:eastAsia="Angsana New" w:hAnsiTheme="majorBidi" w:cstheme="majorBidi"/>
          <w:b/>
          <w:bCs/>
          <w:sz w:val="30"/>
          <w:szCs w:val="30"/>
        </w:rPr>
        <w:tab/>
      </w:r>
      <w:r w:rsidR="00CA3BCF" w:rsidRPr="009F378C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BA76FA" w:rsidRPr="009F378C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502C48AC" w14:textId="7C59CBF8" w:rsidR="008F5521" w:rsidRDefault="008F552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55394EF" w14:textId="3D7C47F2" w:rsidR="002108F7" w:rsidRDefault="002108F7" w:rsidP="003B19EE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810"/>
          <w:tab w:val="left" w:pos="990"/>
          <w:tab w:val="left" w:pos="1170"/>
        </w:tabs>
        <w:spacing w:line="240" w:lineRule="auto"/>
        <w:ind w:left="0" w:right="-115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08F7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ส่วนดำเนินงาน</w:t>
      </w:r>
    </w:p>
    <w:p w14:paraId="63E0DE56" w14:textId="77777777" w:rsidR="002108F7" w:rsidRPr="002108F7" w:rsidRDefault="002108F7" w:rsidP="002108F7">
      <w:pPr>
        <w:spacing w:line="240" w:lineRule="auto"/>
        <w:ind w:left="518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E33B0C1" w14:textId="651DF318" w:rsidR="008F5521" w:rsidRDefault="002108F7" w:rsidP="001F28A6">
      <w:pPr>
        <w:spacing w:line="240" w:lineRule="auto"/>
        <w:ind w:left="518" w:right="-11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ผู้บริหารพิจารณาว่า</w:t>
      </w:r>
      <w:r w:rsidR="008F5521" w:rsidRPr="00B4269E">
        <w:rPr>
          <w:rFonts w:asciiTheme="majorBidi" w:hAnsiTheme="majorBidi" w:cstheme="majorBidi"/>
          <w:sz w:val="30"/>
          <w:szCs w:val="30"/>
          <w:cs/>
        </w:rPr>
        <w:t xml:space="preserve">บริษัทมี </w:t>
      </w:r>
      <w:r w:rsidR="008F5521" w:rsidRPr="00B4269E">
        <w:rPr>
          <w:rFonts w:asciiTheme="majorBidi" w:hAnsiTheme="majorBidi" w:cstheme="majorBidi"/>
          <w:sz w:val="30"/>
          <w:szCs w:val="30"/>
        </w:rPr>
        <w:t xml:space="preserve">2 </w:t>
      </w:r>
      <w:r w:rsidR="008F5521" w:rsidRPr="00B4269E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ซึ่งเป็นหน่วยงานธุรกิจที่สำคัญของบริษัทที่มีการบริการที่แตกต่างกัน และมีการบริหารจัดการแยกต่างหาก</w:t>
      </w:r>
      <w:r w:rsidR="00C94B1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F5521" w:rsidRPr="00B4269E">
        <w:rPr>
          <w:rFonts w:asciiTheme="majorBidi" w:hAnsiTheme="majorBidi" w:cstheme="majorBidi"/>
          <w:sz w:val="30"/>
          <w:szCs w:val="30"/>
          <w:cs/>
        </w:rPr>
        <w:t>เนื่องจากใช้กลยุทธ์ทางการตลาดที่แตกต่างกัน การดำเนินงานของแต่ละส่วน</w:t>
      </w:r>
      <w:r w:rsidR="00424C23">
        <w:rPr>
          <w:rFonts w:asciiTheme="majorBidi" w:hAnsiTheme="majorBidi" w:cstheme="majorBidi"/>
          <w:sz w:val="30"/>
          <w:szCs w:val="30"/>
          <w:cs/>
        </w:rPr>
        <w:br/>
      </w:r>
      <w:r w:rsidR="008F5521" w:rsidRPr="00B4269E">
        <w:rPr>
          <w:rFonts w:asciiTheme="majorBidi" w:hAnsiTheme="majorBidi" w:cstheme="majorBidi"/>
          <w:sz w:val="30"/>
          <w:szCs w:val="30"/>
          <w:cs/>
        </w:rPr>
        <w:t xml:space="preserve">งานที่รายงานของบริษัทโดยสรุปมีดังนี้ </w:t>
      </w:r>
    </w:p>
    <w:p w14:paraId="4903BE5A" w14:textId="299BECA6" w:rsidR="00186B7A" w:rsidRPr="00B4269E" w:rsidRDefault="00186B7A" w:rsidP="001F28A6">
      <w:pPr>
        <w:spacing w:line="240" w:lineRule="auto"/>
        <w:ind w:left="518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4CA48" w14:textId="77777777" w:rsidR="008F5521" w:rsidRPr="00824968" w:rsidRDefault="008F5521" w:rsidP="00B31678">
      <w:pPr>
        <w:pStyle w:val="ListParagraph"/>
        <w:numPr>
          <w:ilvl w:val="0"/>
          <w:numId w:val="16"/>
        </w:numPr>
        <w:tabs>
          <w:tab w:val="clear" w:pos="340"/>
          <w:tab w:val="clear" w:pos="680"/>
          <w:tab w:val="num" w:pos="1080"/>
        </w:tabs>
        <w:ind w:left="990" w:right="-11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 w:rsidRPr="00824968">
        <w:rPr>
          <w:rFonts w:asciiTheme="majorBidi" w:hAnsiTheme="majorBidi" w:cstheme="majorBidi"/>
          <w:sz w:val="30"/>
          <w:szCs w:val="30"/>
          <w:cs/>
        </w:rPr>
        <w:t>ยานพาหนะทางบก</w:t>
      </w:r>
    </w:p>
    <w:p w14:paraId="05A0F73D" w14:textId="5F26FD7D" w:rsidR="008F5521" w:rsidRDefault="008F5521" w:rsidP="00B31678">
      <w:pPr>
        <w:pStyle w:val="ListParagraph"/>
        <w:numPr>
          <w:ilvl w:val="0"/>
          <w:numId w:val="16"/>
        </w:numPr>
        <w:tabs>
          <w:tab w:val="clear" w:pos="340"/>
          <w:tab w:val="clear" w:pos="680"/>
          <w:tab w:val="num" w:pos="1080"/>
        </w:tabs>
        <w:ind w:left="990" w:right="-11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>
        <w:rPr>
          <w:rFonts w:asciiTheme="majorBidi" w:hAnsiTheme="majorBidi" w:cstheme="majorBidi"/>
          <w:sz w:val="30"/>
          <w:szCs w:val="30"/>
        </w:rPr>
        <w:t xml:space="preserve">2 </w:t>
      </w:r>
      <w:r w:rsidRPr="00824968">
        <w:rPr>
          <w:rFonts w:asciiTheme="majorBidi" w:hAnsiTheme="majorBidi" w:cstheme="majorBidi"/>
          <w:sz w:val="30"/>
          <w:szCs w:val="30"/>
          <w:cs/>
        </w:rPr>
        <w:t>อื่น ๆ</w:t>
      </w:r>
    </w:p>
    <w:p w14:paraId="75D79B95" w14:textId="77777777" w:rsidR="003F242F" w:rsidRPr="00824968" w:rsidRDefault="003F242F" w:rsidP="00B31678">
      <w:pPr>
        <w:pStyle w:val="ListParagraph"/>
        <w:tabs>
          <w:tab w:val="clear" w:pos="680"/>
        </w:tabs>
        <w:ind w:left="99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3992CA" w14:textId="7B7D55BC" w:rsidR="008F5521" w:rsidRPr="00B4269E" w:rsidRDefault="008F5521" w:rsidP="001F2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ผลการดำเนินงานของแต่ละส่วนงานวัดโดยใช้กำไรขั้นต้นของส่วนงาน ซึ่งนำเสนอในรายงานการจัดการภายในและ</w:t>
      </w:r>
      <w:r w:rsidR="007D796E">
        <w:rPr>
          <w:rFonts w:asciiTheme="majorBidi" w:hAnsiTheme="majorBidi" w:cstheme="majorBidi"/>
          <w:sz w:val="30"/>
          <w:szCs w:val="30"/>
        </w:rPr>
        <w:br/>
      </w:r>
      <w:r w:rsidRPr="00B4269E">
        <w:rPr>
          <w:rFonts w:asciiTheme="majorBidi" w:hAnsiTheme="majorBidi" w:cstheme="majorBidi"/>
          <w:sz w:val="30"/>
          <w:szCs w:val="30"/>
          <w:cs/>
        </w:rPr>
        <w:t>สอบทานโดยผู้มีอำนาจตัดสินใจสูงสุดด้านการดำเนินงานของบริษัท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ผู้บริหารเชื่อว่าการใช้กำไรขั้นต้นในการวัดผล</w:t>
      </w:r>
      <w:r w:rsidR="007D796E">
        <w:rPr>
          <w:rFonts w:asciiTheme="majorBidi" w:hAnsiTheme="majorBidi" w:cstheme="majorBidi"/>
          <w:sz w:val="30"/>
          <w:szCs w:val="30"/>
        </w:rPr>
        <w:br/>
      </w:r>
      <w:r w:rsidRPr="00B4269E">
        <w:rPr>
          <w:rFonts w:asciiTheme="majorBidi" w:hAnsiTheme="majorBidi" w:cstheme="majorBidi"/>
          <w:sz w:val="30"/>
          <w:szCs w:val="30"/>
          <w:cs/>
        </w:rPr>
        <w:t>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</w:t>
      </w:r>
      <w:r w:rsidR="00B15579">
        <w:rPr>
          <w:rFonts w:asciiTheme="majorBidi" w:hAnsiTheme="majorBidi" w:cstheme="majorBidi"/>
          <w:sz w:val="30"/>
          <w:szCs w:val="30"/>
          <w:cs/>
        </w:rPr>
        <w:br/>
      </w:r>
      <w:r w:rsidRPr="00B4269E">
        <w:rPr>
          <w:rFonts w:asciiTheme="majorBidi" w:hAnsiTheme="majorBidi" w:cstheme="majorBidi"/>
          <w:sz w:val="30"/>
          <w:szCs w:val="30"/>
          <w:cs/>
        </w:rPr>
        <w:t>ดำเนินธุรกิจในอุตสาหกรรมเดียวกัน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ทั้งนี้การกำหนดราคาระหว่างส่วนงานเป็นไปตามการซื้อขายปกติธุรกิจ</w:t>
      </w:r>
    </w:p>
    <w:p w14:paraId="1BF2ED32" w14:textId="591BCB96" w:rsidR="00550967" w:rsidRDefault="00550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 New" w:hAnsiTheme="majorBidi" w:cstheme="majorBidi"/>
          <w:sz w:val="30"/>
          <w:szCs w:val="30"/>
        </w:rPr>
      </w:pPr>
    </w:p>
    <w:p w14:paraId="62375F52" w14:textId="77777777" w:rsidR="00D42D92" w:rsidRPr="00824968" w:rsidRDefault="00CA3BCF" w:rsidP="00D42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"/>
          <w:szCs w:val="2"/>
        </w:rPr>
      </w:pPr>
      <w:r w:rsidRPr="00824968">
        <w:rPr>
          <w:rFonts w:asciiTheme="majorBidi" w:hAnsiTheme="majorBidi" w:cstheme="majorBidi"/>
          <w:b/>
          <w:bCs/>
          <w:i/>
          <w:iCs/>
          <w:sz w:val="2"/>
          <w:szCs w:val="2"/>
          <w:cs/>
        </w:rPr>
        <w:t xml:space="preserve"> </w:t>
      </w:r>
    </w:p>
    <w:tbl>
      <w:tblPr>
        <w:tblW w:w="9796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430"/>
        <w:gridCol w:w="936"/>
        <w:gridCol w:w="236"/>
        <w:gridCol w:w="988"/>
        <w:gridCol w:w="236"/>
        <w:gridCol w:w="1060"/>
        <w:gridCol w:w="236"/>
        <w:gridCol w:w="1024"/>
        <w:gridCol w:w="272"/>
        <w:gridCol w:w="1078"/>
        <w:gridCol w:w="263"/>
        <w:gridCol w:w="8"/>
        <w:gridCol w:w="1029"/>
      </w:tblGrid>
      <w:tr w:rsidR="00CA3BCF" w:rsidRPr="00824968" w14:paraId="0F639832" w14:textId="77777777" w:rsidTr="00547C25"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0B7A4" w14:textId="77777777" w:rsidR="00CA3BCF" w:rsidRPr="00824968" w:rsidRDefault="00CA3BCF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1C2CE" w14:textId="2A21678E" w:rsidR="00CA3BCF" w:rsidRPr="00824968" w:rsidRDefault="00F1404B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ส่วนงาน</w:t>
            </w:r>
            <w:r w:rsidR="00CA3BCF" w:rsidRPr="008249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B2378" w14:textId="77777777" w:rsidR="00CA3BCF" w:rsidRPr="00824968" w:rsidRDefault="00CA3BCF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C6E47" w14:textId="150CE518" w:rsidR="00CA3BCF" w:rsidRPr="00824968" w:rsidRDefault="00F1404B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ส่วนงาน</w:t>
            </w:r>
            <w:r w:rsidR="00CA3BCF" w:rsidRPr="008249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="00D01BF0" w:rsidRPr="008249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CA3BCF" w:rsidRPr="008249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272" w:type="dxa"/>
            <w:shd w:val="clear" w:color="auto" w:fill="auto"/>
          </w:tcPr>
          <w:p w14:paraId="452F540D" w14:textId="77777777" w:rsidR="00CA3BCF" w:rsidRPr="00824968" w:rsidRDefault="00CA3BCF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</w:p>
        </w:tc>
        <w:tc>
          <w:tcPr>
            <w:tcW w:w="2378" w:type="dxa"/>
            <w:gridSpan w:val="4"/>
            <w:shd w:val="clear" w:color="auto" w:fill="auto"/>
          </w:tcPr>
          <w:p w14:paraId="43B84609" w14:textId="77777777" w:rsidR="00CA3BCF" w:rsidRPr="00824968" w:rsidRDefault="00CA3BCF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  <w:r w:rsidRPr="008249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A40B8" w:rsidRPr="00824968" w14:paraId="6924DAB1" w14:textId="77777777" w:rsidTr="00547C25"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D2703B" w14:textId="5ABA1A05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5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8249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87EDE" w14:textId="76E36B4F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7F92C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EBD78" w14:textId="365C1288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745B7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A3BE5" w14:textId="54F08FC9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8BCCD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FBA92" w14:textId="57C4F4CE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272" w:type="dxa"/>
            <w:shd w:val="clear" w:color="auto" w:fill="auto"/>
          </w:tcPr>
          <w:p w14:paraId="2875526D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7DBD7" w14:textId="098A5A32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9A271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9B300" w14:textId="368976A2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4</w:t>
            </w:r>
          </w:p>
        </w:tc>
      </w:tr>
      <w:tr w:rsidR="002A40B8" w:rsidRPr="00824968" w14:paraId="0A50E72D" w14:textId="77777777" w:rsidTr="0028695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6B462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366" w:type="dxa"/>
            <w:gridSpan w:val="12"/>
            <w:tcBorders>
              <w:top w:val="nil"/>
              <w:left w:val="nil"/>
            </w:tcBorders>
            <w:shd w:val="clear" w:color="auto" w:fill="auto"/>
            <w:vAlign w:val="bottom"/>
          </w:tcPr>
          <w:p w14:paraId="3EA2E5A6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82496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2496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2A40B8" w:rsidRPr="00824968" w14:paraId="53E9EB01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C162F7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249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FE91B9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292094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D3945A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EF0F39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27BEF9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D611F3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7B79A8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7CF70ED3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D00AAF7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0DAB9861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0B018221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40B8" w:rsidRPr="00824968" w14:paraId="6BF492CB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955FC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948F78" w14:textId="2156525E" w:rsidR="002A40B8" w:rsidRPr="00824968" w:rsidRDefault="00196510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1,630,444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50D026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4E2EAE" w14:textId="0527046C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1,837,384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6179D6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8C0286" w14:textId="08182D79" w:rsidR="002A40B8" w:rsidRPr="00824968" w:rsidRDefault="00196510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445,165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49AB37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3A4355" w14:textId="1698CD99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470,151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4F35F25D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FB57F" w14:textId="2B545C08" w:rsidR="002A40B8" w:rsidRPr="00824968" w:rsidRDefault="00196510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2,075,609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102AF91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60CC4" w14:textId="047183C9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2,307,535</w:t>
            </w:r>
          </w:p>
        </w:tc>
      </w:tr>
      <w:tr w:rsidR="002A40B8" w:rsidRPr="00824968" w14:paraId="2EC5F249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06804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931515" w14:textId="40F8410F" w:rsidR="002A40B8" w:rsidRPr="00824968" w:rsidRDefault="00196510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1,630,444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9C7FDF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E28585" w14:textId="12B18256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1,837,384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2934A9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D5D5E5" w14:textId="24B7A685" w:rsidR="002A40B8" w:rsidRPr="00824968" w:rsidRDefault="00196510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445,165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7B62E7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8DDE94" w14:textId="45435490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470,151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70A09B7C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79CE42" w14:textId="6B3ECCA3" w:rsidR="002A40B8" w:rsidRPr="00824968" w:rsidRDefault="00196510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2,075,609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47EA92EB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130C27" w14:textId="5EA8082D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2,307,535</w:t>
            </w:r>
          </w:p>
        </w:tc>
      </w:tr>
      <w:tr w:rsidR="002A40B8" w:rsidRPr="00824968" w14:paraId="14C7DA7B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CA43F" w14:textId="77777777" w:rsidR="002A40B8" w:rsidRPr="00824968" w:rsidRDefault="002A40B8" w:rsidP="002A40B8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ต้นทุนทางตรงจากการให้เช่า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65FAE6" w14:textId="7EF9B4E5" w:rsidR="002A40B8" w:rsidRPr="00824968" w:rsidRDefault="00196510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1,295,326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5726B0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7425AC" w14:textId="7A69B97C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1,442,333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D61B5C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E49D7F" w14:textId="12C9F54C" w:rsidR="002A40B8" w:rsidRPr="00824968" w:rsidRDefault="00196510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293,787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7ADB64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3F6565" w14:textId="57A0FEA1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351,025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522193E7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3F84E" w14:textId="5400CD8A" w:rsidR="002A40B8" w:rsidRPr="00824968" w:rsidRDefault="00196510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1,589,113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DC9BE0B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CB9FC" w14:textId="32AF5691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1,793,358</w:t>
            </w:r>
          </w:p>
        </w:tc>
      </w:tr>
      <w:tr w:rsidR="002A40B8" w:rsidRPr="00824968" w14:paraId="2151AB6C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563AB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99D7FCC" w14:textId="246636F5" w:rsidR="002A40B8" w:rsidRPr="00824968" w:rsidRDefault="00196510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335,118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3C856F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ED7C260" w14:textId="549B89B9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395,051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48A88E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771499" w14:textId="61A2B9EB" w:rsidR="002A40B8" w:rsidRPr="00824968" w:rsidRDefault="00196510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151,378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5DF038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1D58EDB" w14:textId="21B3CF9E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119,126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78D61A6F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C0FAFA" w14:textId="51D73E1A" w:rsidR="002A40B8" w:rsidRPr="00824968" w:rsidRDefault="00196510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486,496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E6933E5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F8A153" w14:textId="7E588013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514,177</w:t>
            </w:r>
          </w:p>
        </w:tc>
      </w:tr>
      <w:tr w:rsidR="002A40B8" w:rsidRPr="00006D48" w14:paraId="58201072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9FF89" w14:textId="77777777" w:rsidR="002A40B8" w:rsidRPr="00006D4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3D188A" w14:textId="77777777" w:rsidR="002A40B8" w:rsidRPr="00006D4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E343F2" w14:textId="77777777" w:rsidR="002A40B8" w:rsidRPr="00006D4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B25E46" w14:textId="77777777" w:rsidR="002A40B8" w:rsidRPr="00006D4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D78895" w14:textId="77777777" w:rsidR="002A40B8" w:rsidRPr="00006D4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9F9E36" w14:textId="77777777" w:rsidR="002A40B8" w:rsidRPr="00006D4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854E9E" w14:textId="77777777" w:rsidR="002A40B8" w:rsidRPr="00006D4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25C470" w14:textId="77777777" w:rsidR="002A40B8" w:rsidRPr="00006D4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shd w:val="clear" w:color="auto" w:fill="auto"/>
          </w:tcPr>
          <w:p w14:paraId="3CEDC9A4" w14:textId="77777777" w:rsidR="002A40B8" w:rsidRPr="00006D4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5D60F6" w14:textId="77777777" w:rsidR="002A40B8" w:rsidRPr="00006D4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5E5D82AD" w14:textId="77777777" w:rsidR="002A40B8" w:rsidRPr="00006D4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6B015C" w14:textId="77777777" w:rsidR="002A40B8" w:rsidRPr="00006D4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A40B8" w:rsidRPr="00824968" w14:paraId="7E492E32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3C013" w14:textId="77777777" w:rsidR="002A40B8" w:rsidRPr="00137497" w:rsidRDefault="002A40B8" w:rsidP="002A40B8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37497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8C90DD" w14:textId="289EAA0B" w:rsidR="002A40B8" w:rsidRPr="00824968" w:rsidRDefault="00196510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1,396,471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9E40B5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253219" w14:textId="76CAC293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939,303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FFDAD3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7AA04E" w14:textId="13560863" w:rsidR="002A40B8" w:rsidRPr="00824968" w:rsidRDefault="00196510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111,873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648709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9D2EAC" w14:textId="07F8A3C5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333,229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1E14647D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F5FC763" w14:textId="688847E6" w:rsidR="002A40B8" w:rsidRPr="00824968" w:rsidRDefault="00196510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1,508,344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6870C860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49C3F98B" w14:textId="51D78BA5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1,272,532</w:t>
            </w:r>
          </w:p>
        </w:tc>
      </w:tr>
      <w:tr w:rsidR="002A40B8" w:rsidRPr="00824968" w14:paraId="54C7C195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E3929" w14:textId="77777777" w:rsidR="002A40B8" w:rsidRPr="00137497" w:rsidRDefault="002A40B8" w:rsidP="002A40B8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3749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63C39D" w14:textId="654F879F" w:rsidR="002A40B8" w:rsidRPr="00824968" w:rsidRDefault="00196510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6,278,124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54698C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622873" w14:textId="5AEFD01C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7,062,632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B6C913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4CBD22" w14:textId="76A16377" w:rsidR="002A40B8" w:rsidRPr="00824968" w:rsidRDefault="00196510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2,710,325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00BC61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47DF56" w14:textId="2E83DAFF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2,345,476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254F90BA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8700908" w14:textId="2492DB91" w:rsidR="002A40B8" w:rsidRPr="00824968" w:rsidRDefault="00196510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8,988,449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D177376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07B563F1" w14:textId="248CB3AF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9,408,108</w:t>
            </w:r>
          </w:p>
        </w:tc>
      </w:tr>
      <w:tr w:rsidR="002A40B8" w:rsidRPr="00824968" w14:paraId="25050340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A5157" w14:textId="77777777" w:rsidR="002A40B8" w:rsidRPr="00137497" w:rsidRDefault="002A40B8" w:rsidP="002A40B8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3749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  <w:r w:rsidRPr="0013749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EF32C6" w14:textId="0D2F24DC" w:rsidR="002A40B8" w:rsidRPr="00824968" w:rsidRDefault="00196510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185,745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7BAA4D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4113AE" w14:textId="1E64A849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216,512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9CCD87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85B3A5" w14:textId="73F806B0" w:rsidR="002A40B8" w:rsidRPr="00824968" w:rsidRDefault="00196510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138,408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49A7AB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B2262A" w14:textId="116AB7B0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208,923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416EC0F8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0EDCE46" w14:textId="3F853A7A" w:rsidR="002A40B8" w:rsidRPr="00824968" w:rsidRDefault="00196510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324,153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4E0F27A6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3670EB70" w14:textId="61986A85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425,435</w:t>
            </w:r>
          </w:p>
        </w:tc>
      </w:tr>
    </w:tbl>
    <w:p w14:paraId="3C040595" w14:textId="1A5E0F4A" w:rsidR="00BE1627" w:rsidRDefault="00BE1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D4FD480" w14:textId="77777777" w:rsidR="00DC3555" w:rsidRDefault="00DC3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7EFEE5B" w14:textId="357BC95E" w:rsidR="00742004" w:rsidRPr="002108F7" w:rsidRDefault="00742004" w:rsidP="00C94B1A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108F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การกระทบยอดรายได้ กำไรหรือขาดทุน สินทรัพย์และหนี้สิน</w:t>
      </w:r>
      <w:r w:rsidR="002108F7">
        <w:rPr>
          <w:rFonts w:asciiTheme="majorBidi" w:hAnsiTheme="majorBidi" w:cstheme="majorBidi" w:hint="cs"/>
          <w:i/>
          <w:iCs/>
          <w:sz w:val="30"/>
          <w:szCs w:val="30"/>
          <w:cs/>
        </w:rPr>
        <w:t>ของ</w:t>
      </w:r>
      <w:r w:rsidR="00674B56" w:rsidRPr="002108F7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ส่วนงานที่รายงาน</w:t>
      </w:r>
    </w:p>
    <w:p w14:paraId="5A97EFE6" w14:textId="77777777" w:rsidR="00D42D92" w:rsidRPr="00006D48" w:rsidRDefault="00D42D9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9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2"/>
        <w:gridCol w:w="1186"/>
        <w:gridCol w:w="248"/>
        <w:gridCol w:w="1226"/>
        <w:gridCol w:w="235"/>
        <w:gridCol w:w="1229"/>
        <w:gridCol w:w="230"/>
        <w:gridCol w:w="1287"/>
      </w:tblGrid>
      <w:tr w:rsidR="00431DC4" w:rsidRPr="00B4269E" w14:paraId="00C247AE" w14:textId="77777777" w:rsidTr="00355CF0">
        <w:trPr>
          <w:tblHeader/>
        </w:trPr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14:paraId="11DB3867" w14:textId="77777777" w:rsidR="00431DC4" w:rsidRPr="00B4269E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0F85D6" w14:textId="77777777" w:rsidR="00431DC4" w:rsidRPr="002108F7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08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488E21FB" w14:textId="77777777" w:rsidR="00431DC4" w:rsidRPr="002108F7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BA7FB7" w14:textId="77777777" w:rsidR="00431DC4" w:rsidRPr="002108F7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08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</w:tr>
      <w:tr w:rsidR="002A40B8" w:rsidRPr="00B4269E" w14:paraId="6C7FA7E3" w14:textId="77777777" w:rsidTr="00355CF0">
        <w:trPr>
          <w:tblHeader/>
        </w:trPr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14:paraId="38449A87" w14:textId="77777777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3AE90F5A" w14:textId="1554978B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9FEBAA0" w14:textId="77777777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5C4A582D" w14:textId="4F0A3CB4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2B259E33" w14:textId="77777777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D32DAED" w14:textId="1FDB17AD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03058C1F" w14:textId="77777777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06DD2275" w14:textId="221A9738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A40B8" w:rsidRPr="00B4269E" w14:paraId="48A3FD07" w14:textId="77777777" w:rsidTr="00355CF0">
        <w:trPr>
          <w:tblHeader/>
        </w:trPr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14:paraId="7858A7F0" w14:textId="77777777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C2F9640" w14:textId="77777777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40B8" w:rsidRPr="00B4269E" w14:paraId="586C3121" w14:textId="77777777" w:rsidTr="00355CF0"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14:paraId="562EBF0C" w14:textId="77777777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ส่วนงานที่รายงาน 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5A641077" w14:textId="0AA45288" w:rsidR="002A40B8" w:rsidRPr="00B4269E" w:rsidRDefault="00196510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2,075,609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BD88EA7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4DE58C50" w14:textId="5FBB866E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2" w:right="-3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2,307,535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7A44A543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3684F121" w14:textId="23FFF228" w:rsidR="002A40B8" w:rsidRPr="00B4269E" w:rsidRDefault="00F60BF6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486</w:t>
            </w:r>
            <w:r w:rsidR="001965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25234725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556D2D35" w14:textId="6306D5AD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2" w:right="-2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514,177</w:t>
            </w:r>
          </w:p>
        </w:tc>
      </w:tr>
      <w:tr w:rsidR="002A40B8" w:rsidRPr="00B4269E" w14:paraId="65DA1ED1" w14:textId="77777777" w:rsidTr="00355CF0"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14:paraId="49A5A7E3" w14:textId="77777777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732694B1" w14:textId="08CA64D1" w:rsidR="002A40B8" w:rsidRPr="00B4269E" w:rsidRDefault="00196510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60BF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1,79</w:t>
            </w:r>
            <w:r w:rsidR="00F60BF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A23335A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2375D0A6" w14:textId="69E88F9C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2" w:right="-3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929,514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79D238AF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10D57D40" w14:textId="13480970" w:rsidR="002A40B8" w:rsidRPr="00B4269E" w:rsidRDefault="00196510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60BF6">
              <w:rPr>
                <w:rFonts w:asciiTheme="majorBidi" w:hAnsiTheme="majorBidi" w:cstheme="majorBidi"/>
                <w:sz w:val="30"/>
                <w:szCs w:val="30"/>
              </w:rPr>
              <w:t>340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60BF6">
              <w:rPr>
                <w:rFonts w:asciiTheme="majorBidi" w:hAnsiTheme="majorBidi" w:cstheme="majorBidi"/>
                <w:sz w:val="30"/>
                <w:szCs w:val="30"/>
              </w:rPr>
              <w:t>746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6932B479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594276F3" w14:textId="754162ED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2" w:right="-2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(412,968)</w:t>
            </w:r>
          </w:p>
        </w:tc>
      </w:tr>
      <w:tr w:rsidR="002A40B8" w:rsidRPr="00B4269E" w14:paraId="4360AB78" w14:textId="77777777" w:rsidTr="00355CF0"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14:paraId="7BDD3042" w14:textId="77777777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91493D" w14:textId="5B0DC11B" w:rsidR="002A40B8" w:rsidRPr="00B4269E" w:rsidRDefault="00196510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2,967,403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3B38D57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4216E7" w14:textId="66ED7443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2" w:right="-3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3,237,049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24755CA8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707079" w14:textId="5D08A5F5" w:rsidR="002A40B8" w:rsidRPr="00B4269E" w:rsidRDefault="00196510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145,750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0597AAD3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812477" w14:textId="23733C8C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2" w:right="-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101,209</w:t>
            </w:r>
          </w:p>
        </w:tc>
      </w:tr>
      <w:tr w:rsidR="002A40B8" w:rsidRPr="00B4269E" w14:paraId="102B2B06" w14:textId="77777777" w:rsidTr="00355CF0"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14:paraId="6E9EE3F2" w14:textId="77777777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9BB472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0666B3B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2C8CE8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3C2644EC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2EE4C2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590AA3D7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3C663F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A40B8" w:rsidRPr="00B4269E" w14:paraId="2F664446" w14:textId="77777777" w:rsidTr="00355CF0"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14:paraId="631E3821" w14:textId="77777777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5C379C" w14:textId="77777777" w:rsidR="002A40B8" w:rsidRPr="002108F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08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01CE2B8D" w14:textId="77777777" w:rsidR="002A40B8" w:rsidRPr="002108F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696576" w14:textId="77777777" w:rsidR="002A40B8" w:rsidRPr="002108F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08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A40B8" w:rsidRPr="00B4269E" w14:paraId="516829B5" w14:textId="77777777" w:rsidTr="00355CF0"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14:paraId="01560B33" w14:textId="77777777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5CF847DE" w14:textId="088B6AD1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BE9ED29" w14:textId="77777777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183C1736" w14:textId="3E78CA98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545339E0" w14:textId="77777777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17E01640" w14:textId="31D37D21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0AC260DB" w14:textId="77777777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5E0A6F99" w14:textId="1949A422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A40B8" w:rsidRPr="00B4269E" w14:paraId="39AE0913" w14:textId="77777777" w:rsidTr="00355CF0">
        <w:trPr>
          <w:trHeight w:val="60"/>
        </w:trPr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14:paraId="2414D887" w14:textId="77777777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6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EC3695E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40B8" w:rsidRPr="00B4269E" w14:paraId="6BFC1CD2" w14:textId="77777777" w:rsidTr="00355CF0"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14:paraId="649EF425" w14:textId="77777777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41090BE7" w14:textId="40334D4C" w:rsidR="002A40B8" w:rsidRPr="00B4269E" w:rsidRDefault="00196510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8,988,449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31A7C4E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7A1F7893" w14:textId="26D0FEE1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9,408,108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2461A11B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06E4C78" w14:textId="5EC6F588" w:rsidR="002A40B8" w:rsidRPr="00B4269E" w:rsidRDefault="00F9210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324,15</w:t>
            </w:r>
            <w:r w:rsidR="00F60BF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32787242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51C41F93" w14:textId="675197C4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2" w:right="-2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425,435</w:t>
            </w:r>
          </w:p>
        </w:tc>
      </w:tr>
      <w:tr w:rsidR="002A40B8" w:rsidRPr="00B4269E" w14:paraId="1C9B482E" w14:textId="77777777" w:rsidTr="00355CF0"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14:paraId="41EA9D00" w14:textId="77777777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5D473" w14:textId="27BAEEF9" w:rsidR="002A40B8" w:rsidRPr="00B4269E" w:rsidRDefault="00196510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1,296,24</w:t>
            </w:r>
            <w:r w:rsidR="00F9210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F043C9B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95F7AE" w14:textId="2BEC1D8B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1,420,636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644B7AF1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85A40" w14:textId="7EF07850" w:rsidR="002A40B8" w:rsidRPr="00B4269E" w:rsidRDefault="00F9210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6,822,95</w:t>
            </w:r>
            <w:r w:rsidR="00F60BF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416B15E7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411CA" w14:textId="46149140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2" w:right="-2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7,320,205</w:t>
            </w:r>
          </w:p>
        </w:tc>
      </w:tr>
      <w:tr w:rsidR="002A40B8" w:rsidRPr="00B4269E" w14:paraId="6D0A42D5" w14:textId="77777777" w:rsidTr="00355CF0"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14:paraId="0C2CBF5E" w14:textId="77777777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62489" w14:textId="432361BB" w:rsidR="002A40B8" w:rsidRPr="00B4269E" w:rsidRDefault="00196510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10,284,698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5A455C5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7B0A50" w14:textId="64778C9F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10,828,744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674744D3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84179" w14:textId="49D28F4A" w:rsidR="002A40B8" w:rsidRPr="00B4269E" w:rsidRDefault="00F9210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7,147,108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07648B3D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3E5331" w14:textId="29C5FA53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2" w:right="-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7,745,640</w:t>
            </w:r>
          </w:p>
        </w:tc>
      </w:tr>
    </w:tbl>
    <w:p w14:paraId="2CFE8D03" w14:textId="30851F37" w:rsidR="003E58D9" w:rsidRDefault="003E58D9" w:rsidP="00B4269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ajorBidi" w:hAnsiTheme="majorBidi" w:cstheme="majorBidi"/>
          <w:i/>
          <w:iCs/>
          <w:sz w:val="30"/>
          <w:szCs w:val="30"/>
          <w:u w:val="none"/>
        </w:rPr>
      </w:pPr>
    </w:p>
    <w:p w14:paraId="3DB2E2E2" w14:textId="6AA43DB2" w:rsidR="00431DC4" w:rsidRPr="00C94B1A" w:rsidRDefault="00431DC4" w:rsidP="00C94B1A">
      <w:pPr>
        <w:pStyle w:val="Heading1"/>
        <w:keepLines/>
        <w:numPr>
          <w:ilvl w:val="0"/>
          <w:numId w:val="36"/>
        </w:numPr>
        <w:shd w:val="clear" w:color="auto" w:fill="auto"/>
        <w:tabs>
          <w:tab w:val="left" w:pos="540"/>
        </w:tabs>
        <w:spacing w:line="240" w:lineRule="auto"/>
        <w:ind w:left="0" w:firstLine="0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</w:pPr>
      <w:r w:rsidRPr="00C94B1A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>ส่วนงานภูมิศาสตร์</w:t>
      </w:r>
      <w:r w:rsidRPr="00C94B1A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  <w:t xml:space="preserve"> </w:t>
      </w:r>
    </w:p>
    <w:p w14:paraId="12B6DB89" w14:textId="77777777" w:rsidR="00431DC4" w:rsidRPr="00B4269E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C10CBAC" w14:textId="3883A938" w:rsidR="00431DC4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B4269E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2DFFA8BB" w14:textId="77777777" w:rsidR="00FA69F5" w:rsidRPr="00B4269E" w:rsidRDefault="00FA69F5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38EB744" w14:textId="1F82FE51" w:rsidR="00431DC4" w:rsidRPr="002108F7" w:rsidRDefault="00431DC4" w:rsidP="00C94B1A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left" w:pos="540"/>
        </w:tabs>
        <w:spacing w:line="240" w:lineRule="auto"/>
        <w:ind w:left="0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2108F7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  <w:r w:rsidRPr="002108F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5195AB0" w14:textId="77777777" w:rsidR="00431DC4" w:rsidRPr="00B31678" w:rsidRDefault="00431DC4" w:rsidP="00B4269E">
      <w:pPr>
        <w:spacing w:line="240" w:lineRule="auto"/>
        <w:ind w:left="680" w:hanging="1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8B8C125" w14:textId="55D54F7C" w:rsidR="00431DC4" w:rsidRPr="00B4269E" w:rsidRDefault="00431DC4" w:rsidP="00B31678">
      <w:pPr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>บริษัทไม่มีรายได้จากลูกค้ารายใหญ่ที่เป็นสาระสำคัญต่องบการเงิน เนื่องจากบริษัทไม่มีรายได้จากลูกค้าภายนอก</w:t>
      </w:r>
      <w:r w:rsidR="00615BA7">
        <w:rPr>
          <w:rFonts w:asciiTheme="majorBidi" w:hAnsiTheme="majorBidi" w:cstheme="majorBidi"/>
          <w:sz w:val="30"/>
          <w:szCs w:val="30"/>
          <w:cs/>
        </w:rPr>
        <w:br/>
      </w:r>
      <w:r w:rsidRPr="00B4269E">
        <w:rPr>
          <w:rFonts w:asciiTheme="majorBidi" w:hAnsiTheme="majorBidi" w:cstheme="majorBidi"/>
          <w:sz w:val="30"/>
          <w:szCs w:val="30"/>
          <w:cs/>
        </w:rPr>
        <w:t xml:space="preserve">รายใดรายหนึ่งเกินกว่าร้อยละ </w:t>
      </w:r>
      <w:r w:rsidR="004F34A3" w:rsidRPr="00B4269E">
        <w:rPr>
          <w:rFonts w:asciiTheme="majorBidi" w:hAnsiTheme="majorBidi" w:cstheme="majorBidi"/>
          <w:sz w:val="30"/>
          <w:szCs w:val="30"/>
        </w:rPr>
        <w:t xml:space="preserve">10 </w:t>
      </w:r>
      <w:r w:rsidRPr="00B4269E">
        <w:rPr>
          <w:rFonts w:asciiTheme="majorBidi" w:hAnsiTheme="majorBidi" w:cstheme="majorBidi"/>
          <w:sz w:val="30"/>
          <w:szCs w:val="30"/>
          <w:cs/>
        </w:rPr>
        <w:t>ของรายได้บริษัท</w:t>
      </w:r>
    </w:p>
    <w:p w14:paraId="32D66C8D" w14:textId="77777777" w:rsidR="00431DC4" w:rsidRPr="00B31678" w:rsidRDefault="00431DC4" w:rsidP="00B4269E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70F3B55" w14:textId="07F8B392" w:rsidR="00431DC4" w:rsidRPr="002108F7" w:rsidRDefault="00431DC4" w:rsidP="00C94B1A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0" w:firstLine="0"/>
        <w:jc w:val="thaiDistribute"/>
        <w:rPr>
          <w:rFonts w:asciiTheme="majorBidi" w:eastAsia="Angsana New" w:hAnsiTheme="majorBidi" w:cstheme="majorBidi"/>
          <w:i/>
          <w:iCs/>
          <w:sz w:val="30"/>
          <w:szCs w:val="30"/>
        </w:rPr>
      </w:pPr>
      <w:r w:rsidRPr="002108F7">
        <w:rPr>
          <w:rFonts w:asciiTheme="majorBidi" w:eastAsia="Angsana New" w:hAnsiTheme="majorBidi" w:cstheme="majorBidi"/>
          <w:i/>
          <w:iCs/>
          <w:sz w:val="30"/>
          <w:szCs w:val="30"/>
          <w:cs/>
        </w:rPr>
        <w:t>การจำแนกรายได้</w:t>
      </w:r>
    </w:p>
    <w:p w14:paraId="4E640B1D" w14:textId="77777777" w:rsidR="00431DC4" w:rsidRPr="00B3167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i/>
          <w:iCs/>
          <w:sz w:val="24"/>
          <w:szCs w:val="24"/>
        </w:rPr>
      </w:pPr>
    </w:p>
    <w:p w14:paraId="6F0B2C34" w14:textId="1007B13F" w:rsidR="00431DC4" w:rsidRPr="00B4269E" w:rsidRDefault="00431DC4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B4269E">
        <w:rPr>
          <w:rFonts w:asciiTheme="majorBidi" w:eastAsia="Angsana New" w:hAnsiTheme="majorBidi" w:cstheme="majorBidi"/>
          <w:sz w:val="30"/>
          <w:szCs w:val="30"/>
          <w:cs/>
        </w:rPr>
        <w:t>บริษัทรับรู้ค่าเช่ารับจากสัญญาเช่าดำเนินงานและรายได้จากสัญญาเช่า</w:t>
      </w:r>
      <w:r w:rsidR="00AB4CCA" w:rsidRPr="00A909FB">
        <w:rPr>
          <w:rFonts w:ascii="Angsana New" w:eastAsia="Angsana New" w:hAnsi="Angsana New"/>
          <w:sz w:val="30"/>
          <w:szCs w:val="30"/>
          <w:cs/>
        </w:rPr>
        <w:t>เงิน</w:t>
      </w:r>
      <w:r w:rsidR="00AB4CCA">
        <w:rPr>
          <w:rFonts w:ascii="Angsana New" w:eastAsia="Angsana New" w:hAnsi="Angsana New" w:hint="cs"/>
          <w:sz w:val="30"/>
          <w:szCs w:val="30"/>
          <w:cs/>
        </w:rPr>
        <w:t>ทุน</w:t>
      </w:r>
      <w:r w:rsidRPr="00B4269E">
        <w:rPr>
          <w:rFonts w:asciiTheme="majorBidi" w:eastAsia="Angsana New" w:hAnsiTheme="majorBidi" w:cstheme="majorBidi"/>
          <w:sz w:val="30"/>
          <w:szCs w:val="30"/>
          <w:cs/>
        </w:rPr>
        <w:t>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14:paraId="4447AD99" w14:textId="77777777" w:rsidR="00BE1627" w:rsidRPr="00B31678" w:rsidRDefault="00BE1627" w:rsidP="00B4269E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A70FBB0" w14:textId="77777777" w:rsidR="00FA69F5" w:rsidRDefault="00FA6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eastAsia="Angsana New" w:hAnsiTheme="majorBidi" w:cstheme="majorBidi"/>
          <w:b/>
          <w:bCs/>
          <w:sz w:val="30"/>
          <w:szCs w:val="30"/>
        </w:rPr>
        <w:br w:type="page"/>
      </w:r>
    </w:p>
    <w:p w14:paraId="50A6912B" w14:textId="56F92E57" w:rsidR="00431DC4" w:rsidRPr="0034568D" w:rsidRDefault="00BB2AA7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eastAsia="Angsana New" w:hAnsiTheme="majorBidi" w:cstheme="majorBidi"/>
          <w:b/>
          <w:bCs/>
          <w:sz w:val="30"/>
          <w:szCs w:val="30"/>
        </w:rPr>
        <w:lastRenderedPageBreak/>
        <w:t>1</w:t>
      </w:r>
      <w:r w:rsidR="001037B7">
        <w:rPr>
          <w:rFonts w:asciiTheme="majorBidi" w:eastAsia="Angsana New" w:hAnsiTheme="majorBidi" w:cstheme="majorBidi"/>
          <w:b/>
          <w:bCs/>
          <w:sz w:val="30"/>
          <w:szCs w:val="30"/>
        </w:rPr>
        <w:t>7</w:t>
      </w:r>
      <w:r w:rsidR="00431DC4" w:rsidRPr="0034568D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ab/>
        <w:t>ค่าใช้จ่ายผลประโยชน์ของพนักงาน</w:t>
      </w:r>
    </w:p>
    <w:p w14:paraId="211C02BA" w14:textId="77777777" w:rsidR="00431DC4" w:rsidRPr="0034568D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24"/>
          <w:szCs w:val="24"/>
          <w:cs/>
        </w:rPr>
      </w:pPr>
    </w:p>
    <w:tbl>
      <w:tblPr>
        <w:tblW w:w="912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55"/>
        <w:gridCol w:w="972"/>
        <w:gridCol w:w="1260"/>
        <w:gridCol w:w="270"/>
        <w:gridCol w:w="1269"/>
      </w:tblGrid>
      <w:tr w:rsidR="00780211" w:rsidRPr="0034568D" w14:paraId="1CD700EF" w14:textId="77777777" w:rsidTr="00AD12AC">
        <w:trPr>
          <w:tblHeader/>
        </w:trPr>
        <w:tc>
          <w:tcPr>
            <w:tcW w:w="5355" w:type="dxa"/>
          </w:tcPr>
          <w:p w14:paraId="4AA166D2" w14:textId="77777777" w:rsidR="00780211" w:rsidRPr="0034568D" w:rsidRDefault="00780211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72" w:type="dxa"/>
          </w:tcPr>
          <w:p w14:paraId="2CF26A8B" w14:textId="77777777" w:rsidR="00780211" w:rsidRPr="0034568D" w:rsidRDefault="00780211" w:rsidP="00B4269E">
            <w:pPr>
              <w:pStyle w:val="a1"/>
              <w:tabs>
                <w:tab w:val="clear" w:pos="1080"/>
              </w:tabs>
              <w:ind w:left="-90" w:right="-99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34568D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EE31AE" w14:textId="04ACE010" w:rsidR="00780211" w:rsidRPr="0034568D" w:rsidRDefault="00780211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40B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F4E296" w14:textId="77777777" w:rsidR="00780211" w:rsidRPr="0034568D" w:rsidRDefault="00780211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23A5706E" w14:textId="1C37889B" w:rsidR="00780211" w:rsidRPr="0034568D" w:rsidRDefault="00780211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40B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80211" w:rsidRPr="0034568D" w14:paraId="587ED713" w14:textId="77777777" w:rsidTr="00AD12AC">
        <w:trPr>
          <w:trHeight w:val="362"/>
          <w:tblHeader/>
        </w:trPr>
        <w:tc>
          <w:tcPr>
            <w:tcW w:w="5355" w:type="dxa"/>
          </w:tcPr>
          <w:p w14:paraId="7F4B838C" w14:textId="77777777" w:rsidR="00780211" w:rsidRPr="0034568D" w:rsidRDefault="00780211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2" w:type="dxa"/>
          </w:tcPr>
          <w:p w14:paraId="0F0290F1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3"/>
          </w:tcPr>
          <w:p w14:paraId="707F236C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211" w:rsidRPr="0034568D" w14:paraId="64D12F55" w14:textId="77777777" w:rsidTr="00AD12AC">
        <w:tc>
          <w:tcPr>
            <w:tcW w:w="5355" w:type="dxa"/>
          </w:tcPr>
          <w:p w14:paraId="150DE306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972" w:type="dxa"/>
          </w:tcPr>
          <w:p w14:paraId="50CB1EF7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6FD601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1A9E6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1F8FA59D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40B8" w:rsidRPr="0034568D" w14:paraId="7BCBFFEA" w14:textId="77777777" w:rsidTr="00AD12AC">
        <w:tc>
          <w:tcPr>
            <w:tcW w:w="5355" w:type="dxa"/>
          </w:tcPr>
          <w:p w14:paraId="4811ABAA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972" w:type="dxa"/>
          </w:tcPr>
          <w:p w14:paraId="68F38627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6E6780" w14:textId="66A4703E" w:rsidR="002A40B8" w:rsidRPr="00DC21BF" w:rsidRDefault="00456977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1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91729" w:rsidRPr="00DC2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21BF">
              <w:rPr>
                <w:rFonts w:asciiTheme="majorBidi" w:hAnsiTheme="majorBidi" w:cstheme="majorBidi"/>
                <w:sz w:val="30"/>
                <w:szCs w:val="30"/>
              </w:rPr>
              <w:t>,4</w:t>
            </w:r>
            <w:r w:rsidR="00D91729" w:rsidRPr="00DC21BF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14:paraId="63857177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15EC583" w14:textId="2E8D29DD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36,220</w:t>
            </w:r>
          </w:p>
        </w:tc>
      </w:tr>
      <w:tr w:rsidR="002A40B8" w:rsidRPr="0034568D" w14:paraId="66171C8F" w14:textId="77777777" w:rsidTr="00AD12AC">
        <w:tc>
          <w:tcPr>
            <w:tcW w:w="5355" w:type="dxa"/>
          </w:tcPr>
          <w:p w14:paraId="5C259F3B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ค่าตอบแทนกรรมการบริษัท</w:t>
            </w:r>
          </w:p>
        </w:tc>
        <w:tc>
          <w:tcPr>
            <w:tcW w:w="972" w:type="dxa"/>
          </w:tcPr>
          <w:p w14:paraId="2A5A7194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C3F7C1" w14:textId="492DFEFA" w:rsidR="002A40B8" w:rsidRPr="00DC21BF" w:rsidRDefault="00456977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1BF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DC21BF" w:rsidRPr="00DC21BF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DC21B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B04A1C5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BBEE9AA" w14:textId="2764552C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6,510</w:t>
            </w:r>
          </w:p>
        </w:tc>
      </w:tr>
      <w:tr w:rsidR="002A40B8" w:rsidRPr="0034568D" w14:paraId="70D92C3B" w14:textId="77777777" w:rsidTr="00AD12AC">
        <w:tc>
          <w:tcPr>
            <w:tcW w:w="5355" w:type="dxa"/>
          </w:tcPr>
          <w:p w14:paraId="1FAF9941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โครงการผลประโยชน์ที่กำหนดไว้และผลประโยชน์อื่น</w:t>
            </w:r>
          </w:p>
        </w:tc>
        <w:tc>
          <w:tcPr>
            <w:tcW w:w="972" w:type="dxa"/>
          </w:tcPr>
          <w:p w14:paraId="2E971D65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4F69CE" w14:textId="7E0B0B43" w:rsidR="002A40B8" w:rsidRPr="00DC21BF" w:rsidRDefault="00456977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1BF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DC21BF" w:rsidRPr="00DC21B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C21B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F9AF3ED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68CC11C" w14:textId="1068188D" w:rsidR="002A40B8" w:rsidRPr="0034568D" w:rsidRDefault="00DF6E8D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A40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</w:tr>
      <w:tr w:rsidR="002A40B8" w:rsidRPr="0034568D" w14:paraId="0806978E" w14:textId="77777777" w:rsidTr="00AD12AC">
        <w:tc>
          <w:tcPr>
            <w:tcW w:w="5355" w:type="dxa"/>
          </w:tcPr>
          <w:p w14:paraId="5682C433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71ADC09A" w14:textId="772160FF" w:rsidR="002A40B8" w:rsidRPr="0034568D" w:rsidRDefault="00647A72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1C2B940" w14:textId="446D4EF4" w:rsidR="002A40B8" w:rsidRPr="00DC21BF" w:rsidRDefault="00456977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2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DC21BF" w:rsidRPr="00DC2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91729" w:rsidRPr="00DC2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C21BF" w:rsidRPr="00DC2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  <w:r w:rsidR="00D91729" w:rsidRPr="00DC2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64995E8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2008ADF7" w14:textId="3B039378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</w:t>
            </w:r>
            <w:r w:rsidR="00DF6E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</w:t>
            </w:r>
          </w:p>
        </w:tc>
      </w:tr>
      <w:tr w:rsidR="002A40B8" w:rsidRPr="0034568D" w14:paraId="12690CD7" w14:textId="77777777" w:rsidTr="00AD12AC">
        <w:tc>
          <w:tcPr>
            <w:tcW w:w="5355" w:type="dxa"/>
          </w:tcPr>
          <w:p w14:paraId="7FF0C640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52F270C5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DD2895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AAEFF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BC868CB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40B8" w:rsidRPr="0034568D" w14:paraId="1B3DBA5A" w14:textId="77777777" w:rsidTr="00AD12AC">
        <w:tc>
          <w:tcPr>
            <w:tcW w:w="5355" w:type="dxa"/>
          </w:tcPr>
          <w:p w14:paraId="631E4675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  <w:r w:rsidRPr="003456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56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72" w:type="dxa"/>
          </w:tcPr>
          <w:p w14:paraId="1B81D2BE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7E8D80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075678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C8D13D0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40B8" w:rsidRPr="0034568D" w14:paraId="60506720" w14:textId="77777777" w:rsidTr="00AD12AC">
        <w:tc>
          <w:tcPr>
            <w:tcW w:w="5355" w:type="dxa"/>
          </w:tcPr>
          <w:p w14:paraId="2A22D37B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972" w:type="dxa"/>
          </w:tcPr>
          <w:p w14:paraId="1517E5C9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D70A2A" w14:textId="0BE10608" w:rsidR="002A40B8" w:rsidRPr="0034568D" w:rsidRDefault="00456977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D91729">
              <w:rPr>
                <w:rFonts w:asciiTheme="majorBidi" w:hAnsiTheme="majorBidi" w:cstheme="majorBidi"/>
                <w:sz w:val="30"/>
                <w:szCs w:val="30"/>
              </w:rPr>
              <w:t>5,295</w:t>
            </w:r>
          </w:p>
        </w:tc>
        <w:tc>
          <w:tcPr>
            <w:tcW w:w="270" w:type="dxa"/>
          </w:tcPr>
          <w:p w14:paraId="64ADC54C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976DEDB" w14:textId="2701C5C8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110,092</w:t>
            </w:r>
          </w:p>
        </w:tc>
      </w:tr>
      <w:tr w:rsidR="002A40B8" w:rsidRPr="0034568D" w14:paraId="1DB3D669" w14:textId="77777777" w:rsidTr="00AD12AC">
        <w:tc>
          <w:tcPr>
            <w:tcW w:w="5355" w:type="dxa"/>
          </w:tcPr>
          <w:p w14:paraId="0791224D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โครงการผลประโยชน์ที่กำหนดไว้และผลประโยชน์อื่น</w:t>
            </w:r>
          </w:p>
        </w:tc>
        <w:tc>
          <w:tcPr>
            <w:tcW w:w="972" w:type="dxa"/>
          </w:tcPr>
          <w:p w14:paraId="65DD981F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21C74A" w14:textId="22B2444C" w:rsidR="002A40B8" w:rsidRPr="0034568D" w:rsidRDefault="00456977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DC21BF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7E71630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74ADAAC" w14:textId="3D9EC9BD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6E8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F6E8D">
              <w:rPr>
                <w:rFonts w:asciiTheme="majorBidi" w:hAnsiTheme="majorBidi" w:cstheme="majorBidi"/>
                <w:sz w:val="30"/>
                <w:szCs w:val="30"/>
              </w:rPr>
              <w:t>049</w:t>
            </w:r>
          </w:p>
        </w:tc>
      </w:tr>
      <w:tr w:rsidR="002A40B8" w:rsidRPr="0034568D" w14:paraId="261CC951" w14:textId="77777777" w:rsidTr="00AD12AC">
        <w:tc>
          <w:tcPr>
            <w:tcW w:w="5355" w:type="dxa"/>
          </w:tcPr>
          <w:p w14:paraId="173534BE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6F351225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2060D53" w14:textId="1B1DCE32" w:rsidR="002A40B8" w:rsidRPr="0034568D" w:rsidRDefault="00456977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917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C2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917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C2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D917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D3A1AF9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5929728F" w14:textId="255BFD23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DF6E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F6E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</w:t>
            </w:r>
          </w:p>
        </w:tc>
      </w:tr>
      <w:tr w:rsidR="002A40B8" w:rsidRPr="00B4269E" w14:paraId="027A357A" w14:textId="77777777" w:rsidTr="00AD12AC">
        <w:tc>
          <w:tcPr>
            <w:tcW w:w="5355" w:type="dxa"/>
          </w:tcPr>
          <w:p w14:paraId="3963FB72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2" w:type="dxa"/>
          </w:tcPr>
          <w:p w14:paraId="4BB22825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BAE438" w14:textId="6E9A031D" w:rsidR="002A40B8" w:rsidRPr="0034568D" w:rsidRDefault="00456977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D917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</w:t>
            </w:r>
            <w:r w:rsidR="00DC2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D917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8D1E479" w14:textId="77777777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736F5A3" w14:textId="229A8A52" w:rsidR="002A40B8" w:rsidRPr="0034568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175,457</w:t>
            </w:r>
          </w:p>
        </w:tc>
      </w:tr>
    </w:tbl>
    <w:p w14:paraId="530FEA1D" w14:textId="0CDB8F27" w:rsidR="003E58D9" w:rsidRPr="00B31678" w:rsidRDefault="003E5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344E0FC" w14:textId="77777777" w:rsidR="004E0116" w:rsidRPr="00B4269E" w:rsidRDefault="004E0116" w:rsidP="007D7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720" w:right="6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4269E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4477F897" w14:textId="77777777" w:rsidR="004E0116" w:rsidRPr="00550967" w:rsidRDefault="004E0116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4"/>
          <w:szCs w:val="24"/>
        </w:rPr>
      </w:pPr>
    </w:p>
    <w:p w14:paraId="079CAD59" w14:textId="514CF1CE" w:rsidR="00964A51" w:rsidRPr="00B4269E" w:rsidRDefault="00431DC4" w:rsidP="007D7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72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ตั้งเงิน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780211" w:rsidRPr="00B4269E">
        <w:rPr>
          <w:rFonts w:asciiTheme="majorBidi" w:hAnsiTheme="majorBidi" w:cstheme="majorBidi"/>
          <w:sz w:val="30"/>
          <w:szCs w:val="30"/>
        </w:rPr>
        <w:t>5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 xml:space="preserve">ถึง อัตราร้อยละ </w:t>
      </w:r>
      <w:r w:rsidRPr="00B4269E">
        <w:rPr>
          <w:rFonts w:asciiTheme="majorBidi" w:hAnsiTheme="majorBidi" w:cstheme="majorBidi"/>
          <w:sz w:val="30"/>
          <w:szCs w:val="30"/>
        </w:rPr>
        <w:t xml:space="preserve">10 </w:t>
      </w:r>
      <w:r w:rsidRPr="00B4269E">
        <w:rPr>
          <w:rFonts w:asciiTheme="majorBidi" w:hAnsiTheme="majorBidi" w:cstheme="majorBidi"/>
          <w:sz w:val="30"/>
          <w:szCs w:val="30"/>
          <w:cs/>
        </w:rPr>
        <w:t>ของเงินเดือนทุกเดือน และบริษัทจ่ายสมทบในอัตราร้อยละ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="00780211" w:rsidRPr="00B4269E">
        <w:rPr>
          <w:rFonts w:asciiTheme="majorBidi" w:hAnsiTheme="majorBidi" w:cstheme="majorBidi"/>
          <w:sz w:val="30"/>
          <w:szCs w:val="30"/>
        </w:rPr>
        <w:t xml:space="preserve">5 </w:t>
      </w:r>
      <w:r w:rsidRPr="00B4269E">
        <w:rPr>
          <w:rFonts w:asciiTheme="majorBidi" w:hAnsiTheme="majorBidi" w:cstheme="majorBidi"/>
          <w:sz w:val="30"/>
          <w:szCs w:val="30"/>
          <w:cs/>
        </w:rPr>
        <w:t xml:space="preserve">ถึง อัตราร้อยละ </w:t>
      </w:r>
      <w:r w:rsidRPr="00B4269E">
        <w:rPr>
          <w:rFonts w:asciiTheme="majorBidi" w:hAnsiTheme="majorBidi" w:cstheme="majorBidi"/>
          <w:sz w:val="30"/>
          <w:szCs w:val="30"/>
        </w:rPr>
        <w:t xml:space="preserve">10 </w:t>
      </w:r>
      <w:r w:rsidRPr="00B4269E">
        <w:rPr>
          <w:rFonts w:asciiTheme="majorBidi" w:hAnsiTheme="majorBidi" w:cstheme="majorBidi"/>
          <w:sz w:val="30"/>
          <w:szCs w:val="30"/>
          <w:cs/>
        </w:rPr>
        <w:t>ของเงินเดือนของพนักงานทุกเดือน กองทุนสำรอง</w:t>
      </w:r>
      <w:r w:rsidR="00287581" w:rsidRPr="00B4269E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B4269E">
        <w:rPr>
          <w:rFonts w:asciiTheme="majorBidi" w:hAnsiTheme="majorBidi" w:cstheme="majorBidi"/>
          <w:sz w:val="30"/>
          <w:szCs w:val="30"/>
          <w:cs/>
        </w:rPr>
        <w:t>เลี้ยงชีพนี้ได้จดทะเบียนเป็นกองทุนสำรองเลี้ยงชีพตามข้อกำหนดของกระทรวงการคลังและจัดการกองทุน</w:t>
      </w:r>
      <w:r w:rsidR="00287581" w:rsidRPr="00B426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โดยผู้จัดการกองทุนที่ได้รับอนุญาต</w:t>
      </w:r>
    </w:p>
    <w:p w14:paraId="51B0E296" w14:textId="7DD08487" w:rsidR="00550967" w:rsidRDefault="00550967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14:paraId="07BFC761" w14:textId="77777777" w:rsidR="00964A51" w:rsidRDefault="00964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eastAsia="Angsana New" w:hAnsiTheme="majorBidi" w:cstheme="majorBidi"/>
          <w:b/>
          <w:bCs/>
          <w:sz w:val="30"/>
          <w:szCs w:val="30"/>
        </w:rPr>
        <w:br w:type="page"/>
      </w:r>
    </w:p>
    <w:p w14:paraId="0EFA1ADB" w14:textId="7CB9BAB7" w:rsidR="00550967" w:rsidRPr="00550967" w:rsidRDefault="00103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eastAsia="Angsana New" w:hAnsiTheme="majorBidi" w:cstheme="majorBidi"/>
          <w:b/>
          <w:bCs/>
          <w:sz w:val="30"/>
          <w:szCs w:val="30"/>
        </w:rPr>
        <w:lastRenderedPageBreak/>
        <w:t>18</w:t>
      </w:r>
      <w:r w:rsidR="00550967" w:rsidRPr="00550967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ab/>
        <w:t>ค่าใช้จ่ายตามลักษณะ</w:t>
      </w:r>
    </w:p>
    <w:p w14:paraId="213F83A6" w14:textId="77777777" w:rsidR="00431DC4" w:rsidRPr="00B3167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2"/>
        <w:gridCol w:w="1008"/>
        <w:gridCol w:w="1287"/>
        <w:gridCol w:w="270"/>
        <w:gridCol w:w="1251"/>
      </w:tblGrid>
      <w:tr w:rsidR="002A40B8" w:rsidRPr="00550967" w14:paraId="363C475B" w14:textId="77777777" w:rsidTr="00780211">
        <w:trPr>
          <w:tblHeader/>
        </w:trPr>
        <w:tc>
          <w:tcPr>
            <w:tcW w:w="5472" w:type="dxa"/>
          </w:tcPr>
          <w:p w14:paraId="1CAA2D08" w14:textId="77777777" w:rsidR="002A40B8" w:rsidRPr="00550967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1008" w:type="dxa"/>
          </w:tcPr>
          <w:p w14:paraId="478E4873" w14:textId="77777777" w:rsidR="002A40B8" w:rsidRPr="00550967" w:rsidRDefault="002A40B8" w:rsidP="002A40B8">
            <w:pPr>
              <w:pStyle w:val="a1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550967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หมายเหตุ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387E34A0" w14:textId="2493704C" w:rsidR="002A40B8" w:rsidRPr="00550967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B5B797" w14:textId="77777777" w:rsidR="002A40B8" w:rsidRPr="00550967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250F10D" w14:textId="29A1922A" w:rsidR="002A40B8" w:rsidRPr="00550967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A40B8" w:rsidRPr="00550967" w14:paraId="5EF5EEAB" w14:textId="77777777" w:rsidTr="00780211">
        <w:trPr>
          <w:trHeight w:val="362"/>
          <w:tblHeader/>
        </w:trPr>
        <w:tc>
          <w:tcPr>
            <w:tcW w:w="5472" w:type="dxa"/>
          </w:tcPr>
          <w:p w14:paraId="418A3A69" w14:textId="77777777" w:rsidR="002A40B8" w:rsidRPr="00550967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6EEFAB81" w14:textId="77777777" w:rsidR="002A40B8" w:rsidRPr="00550967" w:rsidRDefault="002A40B8" w:rsidP="002A40B8">
            <w:pPr>
              <w:pStyle w:val="a1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8" w:type="dxa"/>
            <w:gridSpan w:val="3"/>
          </w:tcPr>
          <w:p w14:paraId="7B935A23" w14:textId="77777777" w:rsidR="002A40B8" w:rsidRPr="0055096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40B8" w:rsidRPr="00550967" w14:paraId="0FAAFD49" w14:textId="77777777" w:rsidTr="00780211">
        <w:tc>
          <w:tcPr>
            <w:tcW w:w="5472" w:type="dxa"/>
          </w:tcPr>
          <w:p w14:paraId="1BD1FD00" w14:textId="1B41F8C7" w:rsidR="002A40B8" w:rsidRPr="0055096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08" w:type="dxa"/>
          </w:tcPr>
          <w:p w14:paraId="61E3AB89" w14:textId="01AE726F" w:rsidR="002A40B8" w:rsidRPr="0055096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FE76C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287" w:type="dxa"/>
          </w:tcPr>
          <w:p w14:paraId="76388BFF" w14:textId="6738D37C" w:rsidR="002A40B8" w:rsidRPr="00550967" w:rsidRDefault="00443EEA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1,222,962</w:t>
            </w:r>
          </w:p>
        </w:tc>
        <w:tc>
          <w:tcPr>
            <w:tcW w:w="270" w:type="dxa"/>
          </w:tcPr>
          <w:p w14:paraId="725F9EAF" w14:textId="77777777" w:rsidR="002A40B8" w:rsidRPr="0055096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95792E3" w14:textId="349BF1D4" w:rsidR="002A40B8" w:rsidRPr="0055096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1,395,902</w:t>
            </w:r>
          </w:p>
        </w:tc>
      </w:tr>
      <w:tr w:rsidR="002A40B8" w:rsidRPr="00550967" w14:paraId="077B4344" w14:textId="77777777" w:rsidTr="00780211">
        <w:trPr>
          <w:trHeight w:val="182"/>
        </w:trPr>
        <w:tc>
          <w:tcPr>
            <w:tcW w:w="5472" w:type="dxa"/>
          </w:tcPr>
          <w:p w14:paraId="2DC3A5CC" w14:textId="71084118" w:rsidR="002A40B8" w:rsidRPr="00550967" w:rsidRDefault="00702041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2041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ต้นทุนขายสินทรัพย์ให้เช่าตามสัญญาเช่าดำเนินงาน</w:t>
            </w:r>
          </w:p>
        </w:tc>
        <w:tc>
          <w:tcPr>
            <w:tcW w:w="1008" w:type="dxa"/>
          </w:tcPr>
          <w:p w14:paraId="45BC5980" w14:textId="77777777" w:rsidR="002A40B8" w:rsidRPr="0055096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65C26DE5" w14:textId="0905FAAE" w:rsidR="002A40B8" w:rsidRPr="00550967" w:rsidRDefault="00702041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798,015</w:t>
            </w:r>
          </w:p>
        </w:tc>
        <w:tc>
          <w:tcPr>
            <w:tcW w:w="270" w:type="dxa"/>
          </w:tcPr>
          <w:p w14:paraId="6EFEE7B2" w14:textId="77777777" w:rsidR="002A40B8" w:rsidRPr="0055096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40B7B05" w14:textId="0390D958" w:rsidR="002A40B8" w:rsidRPr="00550967" w:rsidRDefault="00702041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47657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76579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</w:tr>
      <w:tr w:rsidR="002A40B8" w:rsidRPr="00550967" w14:paraId="139F04AB" w14:textId="77777777" w:rsidTr="00780211">
        <w:tc>
          <w:tcPr>
            <w:tcW w:w="5472" w:type="dxa"/>
          </w:tcPr>
          <w:p w14:paraId="221058BA" w14:textId="77777777" w:rsidR="002A40B8" w:rsidRPr="0055096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ค่าใช้จ่ายผลประโยชน์ของพนักงาน              </w:t>
            </w:r>
          </w:p>
        </w:tc>
        <w:tc>
          <w:tcPr>
            <w:tcW w:w="1008" w:type="dxa"/>
          </w:tcPr>
          <w:p w14:paraId="6828A023" w14:textId="77C14218" w:rsidR="002A40B8" w:rsidRPr="0055096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FE76C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87" w:type="dxa"/>
          </w:tcPr>
          <w:p w14:paraId="7994489F" w14:textId="4DA6482F" w:rsidR="002A40B8" w:rsidRPr="00550967" w:rsidRDefault="0067285C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EA1C9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316E">
              <w:rPr>
                <w:rFonts w:asciiTheme="majorBidi" w:hAnsiTheme="majorBidi" w:cstheme="majorBidi"/>
                <w:sz w:val="30"/>
                <w:szCs w:val="30"/>
              </w:rPr>
              <w:t>06</w:t>
            </w:r>
            <w:r w:rsidR="00EA1C9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8B3057B" w14:textId="77777777" w:rsidR="002A40B8" w:rsidRPr="0055096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6E61421" w14:textId="3DEF2EE1" w:rsidR="002A40B8" w:rsidRPr="0055096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D15">
              <w:rPr>
                <w:rFonts w:asciiTheme="majorBidi" w:hAnsiTheme="majorBidi" w:cstheme="majorBidi"/>
                <w:sz w:val="30"/>
                <w:szCs w:val="30"/>
              </w:rPr>
              <w:t>175,457</w:t>
            </w:r>
          </w:p>
        </w:tc>
      </w:tr>
      <w:tr w:rsidR="002B6ABB" w:rsidRPr="00550967" w14:paraId="442FE3BF" w14:textId="77777777" w:rsidTr="00780211">
        <w:tc>
          <w:tcPr>
            <w:tcW w:w="5472" w:type="dxa"/>
          </w:tcPr>
          <w:p w14:paraId="0DA74099" w14:textId="64B62237" w:rsidR="002B6ABB" w:rsidRPr="00550967" w:rsidRDefault="00C651E6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51E6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กลับรายการค่าเผื่อผลขาดทุนด้านเครดิตที่คาดว่าจะเกิดขึ้น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</w:tcPr>
          <w:p w14:paraId="6465D5D1" w14:textId="77777777" w:rsidR="002B6ABB" w:rsidRPr="00550967" w:rsidRDefault="002B6ABB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31C8A185" w14:textId="418180A6" w:rsidR="002B6ABB" w:rsidRDefault="002B6ABB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(3,923)</w:t>
            </w:r>
          </w:p>
        </w:tc>
        <w:tc>
          <w:tcPr>
            <w:tcW w:w="270" w:type="dxa"/>
          </w:tcPr>
          <w:p w14:paraId="78E9490C" w14:textId="77777777" w:rsidR="002B6ABB" w:rsidRPr="00550967" w:rsidRDefault="002B6ABB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8A45A7B" w14:textId="1C84C41F" w:rsidR="002B6ABB" w:rsidRDefault="002B6ABB" w:rsidP="002B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40B8" w:rsidRPr="00550967" w14:paraId="391D95FE" w14:textId="77777777" w:rsidTr="00780211">
        <w:tc>
          <w:tcPr>
            <w:tcW w:w="5472" w:type="dxa"/>
          </w:tcPr>
          <w:p w14:paraId="3D0B9075" w14:textId="77777777" w:rsidR="002A40B8" w:rsidRPr="0055096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08" w:type="dxa"/>
          </w:tcPr>
          <w:p w14:paraId="7FB1B03E" w14:textId="77777777" w:rsidR="002A40B8" w:rsidRPr="0055096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EC32F43" w14:textId="10B52F69" w:rsidR="002A40B8" w:rsidRPr="00550967" w:rsidRDefault="0067285C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A6E1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6E10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  <w:tc>
          <w:tcPr>
            <w:tcW w:w="270" w:type="dxa"/>
          </w:tcPr>
          <w:p w14:paraId="00F8F72F" w14:textId="77777777" w:rsidR="002A40B8" w:rsidRPr="0055096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6A2F7161" w14:textId="7B7155EC" w:rsidR="002A40B8" w:rsidRPr="0055096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20247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20247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</w:tr>
      <w:tr w:rsidR="002A40B8" w:rsidRPr="00550967" w14:paraId="6149050A" w14:textId="77777777" w:rsidTr="00780211">
        <w:tc>
          <w:tcPr>
            <w:tcW w:w="5472" w:type="dxa"/>
          </w:tcPr>
          <w:p w14:paraId="3F100AF7" w14:textId="77777777" w:rsidR="002A40B8" w:rsidRPr="0055096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</w:tcPr>
          <w:p w14:paraId="65816977" w14:textId="77777777" w:rsidR="002A40B8" w:rsidRPr="0055096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0B7DBDD" w14:textId="4CE3E10E" w:rsidR="002A40B8" w:rsidRPr="00550967" w:rsidRDefault="0067285C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2,623,</w:t>
            </w:r>
            <w:r w:rsidR="00EA1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969</w:t>
            </w:r>
          </w:p>
        </w:tc>
        <w:tc>
          <w:tcPr>
            <w:tcW w:w="270" w:type="dxa"/>
          </w:tcPr>
          <w:p w14:paraId="187A7AC4" w14:textId="77777777" w:rsidR="002A40B8" w:rsidRPr="0055096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2DC45DA3" w14:textId="5D9BC69C" w:rsidR="002A40B8" w:rsidRPr="0055096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2,923,705</w:t>
            </w:r>
          </w:p>
        </w:tc>
      </w:tr>
    </w:tbl>
    <w:p w14:paraId="49532DC5" w14:textId="77777777" w:rsidR="00431DC4" w:rsidRPr="00B3167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14:paraId="170FAFF1" w14:textId="6F2F5F38" w:rsidR="00431DC4" w:rsidRPr="00550967" w:rsidRDefault="001037B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eastAsia="Angsana New" w:hAnsiTheme="majorBidi" w:cstheme="majorBidi"/>
          <w:b/>
          <w:bCs/>
          <w:sz w:val="30"/>
          <w:szCs w:val="30"/>
        </w:rPr>
        <w:t>19</w:t>
      </w:r>
      <w:r w:rsidR="00431DC4" w:rsidRPr="00550967">
        <w:rPr>
          <w:rFonts w:asciiTheme="majorBidi" w:hAnsiTheme="majorBidi" w:cstheme="majorBidi"/>
          <w:b/>
          <w:bCs/>
          <w:sz w:val="30"/>
          <w:szCs w:val="30"/>
        </w:rPr>
        <w:tab/>
      </w:r>
      <w:r w:rsidR="00431DC4" w:rsidRPr="00550967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FDD6E11" w14:textId="77777777" w:rsidR="00431DC4" w:rsidRPr="00B3167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7CD460E2" w14:textId="77777777" w:rsidR="00431DC4" w:rsidRPr="00550967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50967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7A95AEB7" w14:textId="77777777" w:rsidR="00431DC4" w:rsidRPr="00B3167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0"/>
      </w:tblGrid>
      <w:tr w:rsidR="002A40B8" w:rsidRPr="00550967" w14:paraId="2F993653" w14:textId="77777777" w:rsidTr="000B5A4C">
        <w:trPr>
          <w:tblHeader/>
        </w:trPr>
        <w:tc>
          <w:tcPr>
            <w:tcW w:w="6480" w:type="dxa"/>
          </w:tcPr>
          <w:p w14:paraId="5B5CA2FB" w14:textId="77777777" w:rsidR="002A40B8" w:rsidRPr="00550967" w:rsidRDefault="002A40B8" w:rsidP="002A40B8">
            <w:pPr>
              <w:pStyle w:val="a1"/>
              <w:tabs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BE564CF" w14:textId="1A0DF395" w:rsidR="002A40B8" w:rsidRPr="00550967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5902B5" w14:textId="77777777" w:rsidR="002A40B8" w:rsidRPr="00550967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3C9CBB8" w14:textId="39F46E74" w:rsidR="002A40B8" w:rsidRPr="00550967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A40B8" w:rsidRPr="00550967" w14:paraId="77DD4ACF" w14:textId="77777777" w:rsidTr="00083357">
        <w:trPr>
          <w:trHeight w:val="362"/>
          <w:tblHeader/>
        </w:trPr>
        <w:tc>
          <w:tcPr>
            <w:tcW w:w="6480" w:type="dxa"/>
          </w:tcPr>
          <w:p w14:paraId="23C5D7E2" w14:textId="77777777" w:rsidR="002A40B8" w:rsidRPr="00550967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77F7C8BF" w14:textId="77777777" w:rsidR="002A40B8" w:rsidRPr="0055096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40B8" w:rsidRPr="00550967" w14:paraId="420CE6CB" w14:textId="77777777" w:rsidTr="00B31678">
        <w:tc>
          <w:tcPr>
            <w:tcW w:w="6480" w:type="dxa"/>
          </w:tcPr>
          <w:p w14:paraId="5E7B0099" w14:textId="77777777" w:rsidR="002A40B8" w:rsidRPr="0055096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0967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2FD2C9AC" w14:textId="77777777" w:rsidR="002A40B8" w:rsidRPr="0055096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8F8807" w14:textId="77777777" w:rsidR="002A40B8" w:rsidRPr="0055096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624564" w14:textId="77777777" w:rsidR="002A40B8" w:rsidRPr="0055096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40B8" w:rsidRPr="00550967" w14:paraId="1D4C3D49" w14:textId="77777777" w:rsidTr="00B31678">
        <w:trPr>
          <w:trHeight w:val="389"/>
        </w:trPr>
        <w:tc>
          <w:tcPr>
            <w:tcW w:w="6480" w:type="dxa"/>
          </w:tcPr>
          <w:p w14:paraId="03FECEF2" w14:textId="77777777" w:rsidR="002A40B8" w:rsidRPr="00550967" w:rsidRDefault="002A40B8" w:rsidP="002A40B8">
            <w:pPr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</w:tcPr>
          <w:p w14:paraId="6155BB2E" w14:textId="340E396C" w:rsidR="002A40B8" w:rsidRPr="00550967" w:rsidRDefault="00CB316E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25,130</w:t>
            </w:r>
          </w:p>
        </w:tc>
        <w:tc>
          <w:tcPr>
            <w:tcW w:w="270" w:type="dxa"/>
          </w:tcPr>
          <w:p w14:paraId="30FAC66D" w14:textId="77777777" w:rsidR="002A40B8" w:rsidRPr="0055096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9B20F6" w14:textId="6D8334B7" w:rsidR="002A40B8" w:rsidRPr="0055096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(18,924)</w:t>
            </w:r>
          </w:p>
        </w:tc>
      </w:tr>
      <w:tr w:rsidR="002A40B8" w:rsidRPr="00550967" w14:paraId="6DE32F84" w14:textId="77777777" w:rsidTr="00B31678">
        <w:tc>
          <w:tcPr>
            <w:tcW w:w="6480" w:type="dxa"/>
          </w:tcPr>
          <w:p w14:paraId="10D7CAAD" w14:textId="77777777" w:rsidR="002A40B8" w:rsidRPr="0055096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0967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870851" w14:textId="28120501" w:rsidR="002A40B8" w:rsidRPr="00550967" w:rsidRDefault="00CB316E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25,130</w:t>
            </w:r>
          </w:p>
        </w:tc>
        <w:tc>
          <w:tcPr>
            <w:tcW w:w="270" w:type="dxa"/>
          </w:tcPr>
          <w:p w14:paraId="7456F17A" w14:textId="77777777" w:rsidR="002A40B8" w:rsidRPr="0055096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7ABE4B" w14:textId="19441501" w:rsidR="002A40B8" w:rsidRPr="0055096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(18,924)</w:t>
            </w:r>
          </w:p>
        </w:tc>
      </w:tr>
    </w:tbl>
    <w:p w14:paraId="3FA2C6DA" w14:textId="433D2C08" w:rsidR="00BE1627" w:rsidRPr="00550967" w:rsidRDefault="00BE162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CCEF976" w14:textId="77777777" w:rsidR="00BE1627" w:rsidRPr="00550967" w:rsidRDefault="00BE1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50967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16CD0EEA" w14:textId="77777777" w:rsidR="00431DC4" w:rsidRPr="00B4269E" w:rsidRDefault="00A53CAB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ภาษีเงินได้รับรู้ในกำไรขาดทุนเบ็ดเสร็จอื่น</w:t>
      </w:r>
    </w:p>
    <w:p w14:paraId="53C1DC6E" w14:textId="77777777" w:rsidR="00A53CAB" w:rsidRPr="00B4269E" w:rsidRDefault="00A53CAB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9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431DC4" w:rsidRPr="00B4269E" w14:paraId="1AF1155F" w14:textId="77777777" w:rsidTr="001F5999">
        <w:trPr>
          <w:cantSplit/>
        </w:trPr>
        <w:tc>
          <w:tcPr>
            <w:tcW w:w="2970" w:type="dxa"/>
          </w:tcPr>
          <w:p w14:paraId="4F32555B" w14:textId="77777777" w:rsidR="00431DC4" w:rsidRPr="00B4269E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59016564" w14:textId="67DDACC2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40B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59B854C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5A557186" w14:textId="40DE7DFD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40B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31DC4" w:rsidRPr="00B4269E" w14:paraId="671123DA" w14:textId="77777777" w:rsidTr="001F5999">
        <w:trPr>
          <w:cantSplit/>
        </w:trPr>
        <w:tc>
          <w:tcPr>
            <w:tcW w:w="2970" w:type="dxa"/>
          </w:tcPr>
          <w:p w14:paraId="2DCDA25F" w14:textId="77777777" w:rsidR="00431DC4" w:rsidRPr="00B4269E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DAED94" w14:textId="77777777" w:rsidR="000E3508" w:rsidRPr="00B4269E" w:rsidRDefault="000E350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DD92328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E266796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260A5DC" w14:textId="77777777" w:rsidR="00431DC4" w:rsidRPr="00B4269E" w:rsidRDefault="00431DC4" w:rsidP="00B4269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C79D86" w14:textId="45FA43E2" w:rsidR="00431DC4" w:rsidRPr="00B4269E" w:rsidRDefault="0098660A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431DC4"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24F2E4CA" w14:textId="77777777" w:rsidR="00431DC4" w:rsidRPr="00B4269E" w:rsidRDefault="00431DC4" w:rsidP="00B4269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53FDB53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DCDACA2" w14:textId="77777777" w:rsidR="00431DC4" w:rsidRPr="00B4269E" w:rsidRDefault="00431DC4" w:rsidP="00B4269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64A681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E549308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D997086" w14:textId="77777777" w:rsidR="00431DC4" w:rsidRPr="00B4269E" w:rsidRDefault="00431DC4" w:rsidP="00B4269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7E9D9F" w14:textId="2D0B0666" w:rsidR="00431DC4" w:rsidRPr="00B4269E" w:rsidRDefault="0098660A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</w:t>
            </w:r>
            <w:r w:rsidR="00431DC4"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1E71A78B" w14:textId="77777777" w:rsidR="00431DC4" w:rsidRPr="00B4269E" w:rsidRDefault="00431DC4" w:rsidP="00B4269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353D9E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A8979C3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31DC4" w:rsidRPr="00B4269E" w14:paraId="7C021E3C" w14:textId="77777777" w:rsidTr="001F5999">
        <w:trPr>
          <w:cantSplit/>
        </w:trPr>
        <w:tc>
          <w:tcPr>
            <w:tcW w:w="2970" w:type="dxa"/>
          </w:tcPr>
          <w:p w14:paraId="17993F42" w14:textId="77777777" w:rsidR="00431DC4" w:rsidRPr="00B4269E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6D1C9161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A40B8" w:rsidRPr="00B4269E" w14:paraId="7F5A887B" w14:textId="77777777" w:rsidTr="00F00EF4">
        <w:trPr>
          <w:cantSplit/>
        </w:trPr>
        <w:tc>
          <w:tcPr>
            <w:tcW w:w="2970" w:type="dxa"/>
          </w:tcPr>
          <w:p w14:paraId="784EE87E" w14:textId="144D55B8" w:rsidR="002A40B8" w:rsidRPr="00B3167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63A1DFE" w14:textId="426E96CC" w:rsidR="002A40B8" w:rsidRPr="00547C25" w:rsidRDefault="0052671F" w:rsidP="002A40B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A6E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E9D4241" w14:textId="77777777" w:rsidR="002A40B8" w:rsidRPr="00547C25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203C586" w14:textId="1CFF0D90" w:rsidR="002A40B8" w:rsidRPr="00547C25" w:rsidRDefault="00387161" w:rsidP="002A40B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180" w:type="dxa"/>
          </w:tcPr>
          <w:p w14:paraId="15BDA715" w14:textId="77777777" w:rsidR="002A40B8" w:rsidRPr="00547C25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7BF9EC8" w14:textId="3C2F6389" w:rsidR="002A40B8" w:rsidRPr="00547C25" w:rsidRDefault="0098660A" w:rsidP="002A40B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3871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D3B2370" w14:textId="77777777" w:rsidR="002A40B8" w:rsidRPr="00547C25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0CB7626" w14:textId="6C7384E2" w:rsidR="002A40B8" w:rsidRPr="00547C25" w:rsidRDefault="002A40B8" w:rsidP="002A40B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4,498</w:t>
            </w:r>
          </w:p>
        </w:tc>
        <w:tc>
          <w:tcPr>
            <w:tcW w:w="180" w:type="dxa"/>
          </w:tcPr>
          <w:p w14:paraId="78807062" w14:textId="77777777" w:rsidR="002A40B8" w:rsidRPr="00547C25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26464F9" w14:textId="58400E6E" w:rsidR="002A40B8" w:rsidRPr="00547C25" w:rsidRDefault="002A40B8" w:rsidP="002A40B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(900)</w:t>
            </w:r>
          </w:p>
        </w:tc>
        <w:tc>
          <w:tcPr>
            <w:tcW w:w="180" w:type="dxa"/>
          </w:tcPr>
          <w:p w14:paraId="10828A96" w14:textId="77777777" w:rsidR="002A40B8" w:rsidRPr="00547C25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B0B6625" w14:textId="5507152C" w:rsidR="002A40B8" w:rsidRPr="00547C25" w:rsidRDefault="002A40B8" w:rsidP="002A40B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3,598</w:t>
            </w:r>
          </w:p>
        </w:tc>
      </w:tr>
    </w:tbl>
    <w:p w14:paraId="4259A82F" w14:textId="77777777" w:rsidR="00431DC4" w:rsidRPr="00006D4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68" w:type="dxa"/>
        <w:tblInd w:w="360" w:type="dxa"/>
        <w:tblLook w:val="01E0" w:firstRow="1" w:lastRow="1" w:firstColumn="1" w:lastColumn="1" w:noHBand="0" w:noVBand="0"/>
      </w:tblPr>
      <w:tblGrid>
        <w:gridCol w:w="4488"/>
        <w:gridCol w:w="966"/>
        <w:gridCol w:w="267"/>
        <w:gridCol w:w="1019"/>
        <w:gridCol w:w="267"/>
        <w:gridCol w:w="982"/>
        <w:gridCol w:w="267"/>
        <w:gridCol w:w="1112"/>
      </w:tblGrid>
      <w:tr w:rsidR="00431DC4" w:rsidRPr="00B4269E" w14:paraId="73D21BD1" w14:textId="77777777" w:rsidTr="005658D8">
        <w:tc>
          <w:tcPr>
            <w:tcW w:w="4488" w:type="dxa"/>
            <w:shd w:val="clear" w:color="auto" w:fill="auto"/>
          </w:tcPr>
          <w:p w14:paraId="0495DC48" w14:textId="77777777" w:rsidR="00431DC4" w:rsidRPr="00B4269E" w:rsidRDefault="00431DC4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B426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252" w:type="dxa"/>
            <w:gridSpan w:val="3"/>
            <w:shd w:val="clear" w:color="auto" w:fill="auto"/>
          </w:tcPr>
          <w:p w14:paraId="04307B65" w14:textId="77777777" w:rsidR="00431DC4" w:rsidRPr="00B4269E" w:rsidRDefault="00431DC4" w:rsidP="00B4269E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52FA7EDF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1" w:type="dxa"/>
            <w:gridSpan w:val="3"/>
            <w:shd w:val="clear" w:color="auto" w:fill="auto"/>
          </w:tcPr>
          <w:p w14:paraId="6EE21F27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31DC4" w:rsidRPr="00B4269E" w14:paraId="58DDC8F7" w14:textId="77777777" w:rsidTr="005658D8">
        <w:tc>
          <w:tcPr>
            <w:tcW w:w="4488" w:type="dxa"/>
            <w:shd w:val="clear" w:color="auto" w:fill="auto"/>
          </w:tcPr>
          <w:p w14:paraId="5E821C7B" w14:textId="77777777" w:rsidR="00431DC4" w:rsidRPr="00B4269E" w:rsidRDefault="00431DC4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shd w:val="clear" w:color="auto" w:fill="auto"/>
          </w:tcPr>
          <w:p w14:paraId="408B88C1" w14:textId="7BF35BBE" w:rsidR="00431DC4" w:rsidRPr="00B4269E" w:rsidRDefault="00431DC4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2A40B8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67" w:type="dxa"/>
            <w:shd w:val="clear" w:color="auto" w:fill="auto"/>
          </w:tcPr>
          <w:p w14:paraId="440A276F" w14:textId="77777777" w:rsidR="00431DC4" w:rsidRPr="00B4269E" w:rsidRDefault="00431DC4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1" w:type="dxa"/>
            <w:gridSpan w:val="3"/>
            <w:shd w:val="clear" w:color="auto" w:fill="auto"/>
          </w:tcPr>
          <w:p w14:paraId="5497A690" w14:textId="0357FFA5" w:rsidR="00431DC4" w:rsidRPr="00B4269E" w:rsidRDefault="00431DC4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2A40B8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431DC4" w:rsidRPr="00B4269E" w14:paraId="0FD8F104" w14:textId="77777777" w:rsidTr="005658D8">
        <w:tc>
          <w:tcPr>
            <w:tcW w:w="4488" w:type="dxa"/>
            <w:shd w:val="clear" w:color="auto" w:fill="auto"/>
          </w:tcPr>
          <w:p w14:paraId="4F737FB9" w14:textId="77777777" w:rsidR="00431DC4" w:rsidRPr="00B4269E" w:rsidRDefault="00431DC4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1CF7CDCD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7" w:type="dxa"/>
            <w:shd w:val="clear" w:color="auto" w:fill="auto"/>
          </w:tcPr>
          <w:p w14:paraId="699EF308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19" w:type="dxa"/>
            <w:shd w:val="clear" w:color="auto" w:fill="auto"/>
          </w:tcPr>
          <w:p w14:paraId="11DE77A4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1EA07A1D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82" w:type="dxa"/>
            <w:shd w:val="clear" w:color="auto" w:fill="auto"/>
          </w:tcPr>
          <w:p w14:paraId="0D797278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7" w:type="dxa"/>
            <w:shd w:val="clear" w:color="auto" w:fill="auto"/>
          </w:tcPr>
          <w:p w14:paraId="07292776" w14:textId="77777777" w:rsidR="00431DC4" w:rsidRPr="00B4269E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50DB8061" w14:textId="77777777" w:rsidR="00431DC4" w:rsidRPr="00B4269E" w:rsidRDefault="00431DC4" w:rsidP="00B4269E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1DC4" w:rsidRPr="00B4269E" w14:paraId="4467A5DE" w14:textId="77777777" w:rsidTr="005658D8">
        <w:tc>
          <w:tcPr>
            <w:tcW w:w="4488" w:type="dxa"/>
            <w:shd w:val="clear" w:color="auto" w:fill="auto"/>
          </w:tcPr>
          <w:p w14:paraId="10A2EFE3" w14:textId="77777777" w:rsidR="00431DC4" w:rsidRPr="00B4269E" w:rsidRDefault="00431DC4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55D98B3D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7" w:type="dxa"/>
            <w:shd w:val="clear" w:color="auto" w:fill="auto"/>
          </w:tcPr>
          <w:p w14:paraId="15BF90B5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19" w:type="dxa"/>
            <w:shd w:val="clear" w:color="auto" w:fill="auto"/>
          </w:tcPr>
          <w:p w14:paraId="711F38A8" w14:textId="77777777" w:rsidR="00431DC4" w:rsidRPr="00B4269E" w:rsidRDefault="00431DC4" w:rsidP="00B4269E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7" w:type="dxa"/>
            <w:shd w:val="clear" w:color="auto" w:fill="auto"/>
          </w:tcPr>
          <w:p w14:paraId="55CD7B1E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82" w:type="dxa"/>
            <w:shd w:val="clear" w:color="auto" w:fill="auto"/>
          </w:tcPr>
          <w:p w14:paraId="46F911ED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7" w:type="dxa"/>
            <w:shd w:val="clear" w:color="auto" w:fill="auto"/>
          </w:tcPr>
          <w:p w14:paraId="5C319DBE" w14:textId="77777777" w:rsidR="00431DC4" w:rsidRPr="00B4269E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767D6A65" w14:textId="77777777" w:rsidR="00431DC4" w:rsidRPr="00B4269E" w:rsidRDefault="00431DC4" w:rsidP="00B4269E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A40B8" w:rsidRPr="00B4269E" w14:paraId="2F65128B" w14:textId="77777777" w:rsidTr="005658D8">
        <w:trPr>
          <w:trHeight w:val="407"/>
        </w:trPr>
        <w:tc>
          <w:tcPr>
            <w:tcW w:w="4488" w:type="dxa"/>
            <w:shd w:val="clear" w:color="auto" w:fill="auto"/>
          </w:tcPr>
          <w:p w14:paraId="5753152E" w14:textId="7FB81730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66" w:type="dxa"/>
            <w:shd w:val="clear" w:color="auto" w:fill="auto"/>
          </w:tcPr>
          <w:p w14:paraId="29607641" w14:textId="77777777" w:rsidR="002A40B8" w:rsidRPr="00B4269E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74A56EB5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09950075" w14:textId="15AD64ED" w:rsidR="002A40B8" w:rsidRPr="00B4269E" w:rsidRDefault="0052671F" w:rsidP="002A40B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145,750</w:t>
            </w:r>
          </w:p>
        </w:tc>
        <w:tc>
          <w:tcPr>
            <w:tcW w:w="267" w:type="dxa"/>
            <w:shd w:val="clear" w:color="auto" w:fill="auto"/>
          </w:tcPr>
          <w:p w14:paraId="343F2ECB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76F2F49D" w14:textId="77777777" w:rsidR="002A40B8" w:rsidRPr="00B4269E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619F2731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</w:tcPr>
          <w:p w14:paraId="31AF5BE4" w14:textId="3F0CC857" w:rsidR="002A40B8" w:rsidRPr="00B4269E" w:rsidRDefault="002A40B8" w:rsidP="002A40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101,209</w:t>
            </w:r>
          </w:p>
        </w:tc>
      </w:tr>
      <w:tr w:rsidR="002A40B8" w:rsidRPr="00B4269E" w14:paraId="6B2ACC3E" w14:textId="77777777" w:rsidTr="005658D8">
        <w:trPr>
          <w:trHeight w:val="407"/>
        </w:trPr>
        <w:tc>
          <w:tcPr>
            <w:tcW w:w="4488" w:type="dxa"/>
            <w:shd w:val="clear" w:color="auto" w:fill="auto"/>
          </w:tcPr>
          <w:p w14:paraId="53853ABB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66" w:type="dxa"/>
            <w:shd w:val="clear" w:color="auto" w:fill="auto"/>
          </w:tcPr>
          <w:p w14:paraId="392B08C7" w14:textId="53B9D2E7" w:rsidR="002A40B8" w:rsidRPr="00B4269E" w:rsidRDefault="00395ED3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67" w:type="dxa"/>
            <w:shd w:val="clear" w:color="auto" w:fill="auto"/>
          </w:tcPr>
          <w:p w14:paraId="42FC82E6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6C368BC4" w14:textId="6156E22F" w:rsidR="002A40B8" w:rsidRPr="00B4269E" w:rsidRDefault="0052671F" w:rsidP="002A40B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29,150</w:t>
            </w:r>
          </w:p>
        </w:tc>
        <w:tc>
          <w:tcPr>
            <w:tcW w:w="267" w:type="dxa"/>
            <w:shd w:val="clear" w:color="auto" w:fill="auto"/>
          </w:tcPr>
          <w:p w14:paraId="039CD2B8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324CA1B4" w14:textId="738C6A39" w:rsidR="002A40B8" w:rsidRPr="00B4269E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67" w:type="dxa"/>
            <w:shd w:val="clear" w:color="auto" w:fill="auto"/>
          </w:tcPr>
          <w:p w14:paraId="40E44D75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117C5DE5" w14:textId="1AB2FE6A" w:rsidR="002A40B8" w:rsidRPr="00B4269E" w:rsidRDefault="002A40B8" w:rsidP="002A40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20,242</w:t>
            </w:r>
          </w:p>
        </w:tc>
      </w:tr>
      <w:tr w:rsidR="002A40B8" w:rsidRPr="00B4269E" w14:paraId="378088CE" w14:textId="77777777" w:rsidTr="005658D8">
        <w:tc>
          <w:tcPr>
            <w:tcW w:w="4488" w:type="dxa"/>
            <w:shd w:val="clear" w:color="auto" w:fill="auto"/>
          </w:tcPr>
          <w:p w14:paraId="63EA4D40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66" w:type="dxa"/>
            <w:shd w:val="clear" w:color="auto" w:fill="auto"/>
          </w:tcPr>
          <w:p w14:paraId="2EA26B4A" w14:textId="77777777" w:rsidR="002A40B8" w:rsidRPr="00B4269E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27FAC3F6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5A3C722F" w14:textId="1287F368" w:rsidR="002A40B8" w:rsidRPr="00B4269E" w:rsidRDefault="0052671F" w:rsidP="002A40B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241</w:t>
            </w:r>
          </w:p>
        </w:tc>
        <w:tc>
          <w:tcPr>
            <w:tcW w:w="267" w:type="dxa"/>
            <w:shd w:val="clear" w:color="auto" w:fill="auto"/>
          </w:tcPr>
          <w:p w14:paraId="5BF5494B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6C09A260" w14:textId="77777777" w:rsidR="002A40B8" w:rsidRPr="00B4269E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48A73ECD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5321171D" w14:textId="5517B24C" w:rsidR="002A40B8" w:rsidRPr="00B4269E" w:rsidRDefault="002A40B8" w:rsidP="002A40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362</w:t>
            </w:r>
          </w:p>
        </w:tc>
      </w:tr>
      <w:tr w:rsidR="002A40B8" w:rsidRPr="00B4269E" w14:paraId="0EE0F3C2" w14:textId="77777777" w:rsidTr="005658D8">
        <w:tc>
          <w:tcPr>
            <w:tcW w:w="4488" w:type="dxa"/>
            <w:shd w:val="clear" w:color="auto" w:fill="auto"/>
          </w:tcPr>
          <w:p w14:paraId="590D156F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66" w:type="dxa"/>
            <w:shd w:val="clear" w:color="auto" w:fill="auto"/>
          </w:tcPr>
          <w:p w14:paraId="65FC31EB" w14:textId="77777777" w:rsidR="002A40B8" w:rsidRPr="00B4269E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1713E21C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70D60890" w14:textId="073EBE73" w:rsidR="002A40B8" w:rsidRPr="00B4269E" w:rsidRDefault="0052671F" w:rsidP="002A40B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</w:t>
            </w:r>
            <w:r w:rsidR="005658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5E136596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292D0D46" w14:textId="77777777" w:rsidR="002A40B8" w:rsidRPr="00B4269E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406311D8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33B05606" w14:textId="2B0155CB" w:rsidR="002A40B8" w:rsidRPr="00B4269E" w:rsidRDefault="002A40B8" w:rsidP="002A40B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(14)</w:t>
            </w:r>
          </w:p>
        </w:tc>
      </w:tr>
      <w:tr w:rsidR="002A40B8" w:rsidRPr="00B4269E" w14:paraId="3A405FF9" w14:textId="77777777" w:rsidTr="005658D8">
        <w:tc>
          <w:tcPr>
            <w:tcW w:w="4488" w:type="dxa"/>
            <w:shd w:val="clear" w:color="auto" w:fill="auto"/>
          </w:tcPr>
          <w:p w14:paraId="7A286F90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รายจ่ายที่มีสิทธิหักภาษีได้เพิ่มขึ้น</w:t>
            </w:r>
          </w:p>
        </w:tc>
        <w:tc>
          <w:tcPr>
            <w:tcW w:w="966" w:type="dxa"/>
            <w:shd w:val="clear" w:color="auto" w:fill="auto"/>
          </w:tcPr>
          <w:p w14:paraId="7C4CD741" w14:textId="77777777" w:rsidR="002A40B8" w:rsidRPr="00B4269E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2AEAC0D7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0AF4C50F" w14:textId="21A143DF" w:rsidR="002A40B8" w:rsidRPr="00B4269E" w:rsidRDefault="0052671F" w:rsidP="002A40B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(4,233)</w:t>
            </w:r>
          </w:p>
        </w:tc>
        <w:tc>
          <w:tcPr>
            <w:tcW w:w="267" w:type="dxa"/>
            <w:shd w:val="clear" w:color="auto" w:fill="auto"/>
          </w:tcPr>
          <w:p w14:paraId="6B3898D4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754BE8AF" w14:textId="77777777" w:rsidR="002A40B8" w:rsidRPr="00B4269E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7C2A8286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05DE3FC0" w14:textId="0C15B966" w:rsidR="002A40B8" w:rsidRPr="00B4269E" w:rsidRDefault="002A40B8" w:rsidP="002A40B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(39,514)</w:t>
            </w:r>
          </w:p>
        </w:tc>
      </w:tr>
      <w:tr w:rsidR="002A40B8" w:rsidRPr="00B4269E" w14:paraId="59628F85" w14:textId="77777777" w:rsidTr="005658D8">
        <w:tc>
          <w:tcPr>
            <w:tcW w:w="4488" w:type="dxa"/>
            <w:shd w:val="clear" w:color="auto" w:fill="auto"/>
          </w:tcPr>
          <w:p w14:paraId="5669A1F2" w14:textId="77777777" w:rsidR="002A40B8" w:rsidRPr="00B4269E" w:rsidRDefault="002A40B8" w:rsidP="002A40B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6B4AE" w14:textId="4D82B7B6" w:rsidR="002A40B8" w:rsidRPr="00B4269E" w:rsidRDefault="00395ED3" w:rsidP="002A40B8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17.2</w:t>
            </w:r>
          </w:p>
        </w:tc>
        <w:tc>
          <w:tcPr>
            <w:tcW w:w="267" w:type="dxa"/>
            <w:shd w:val="clear" w:color="auto" w:fill="auto"/>
          </w:tcPr>
          <w:p w14:paraId="3DFE430A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EA994" w14:textId="28D1A91E" w:rsidR="002A40B8" w:rsidRPr="00B4269E" w:rsidRDefault="00395ED3" w:rsidP="002A40B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25,13</w:t>
            </w:r>
            <w:r w:rsidR="005658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7" w:type="dxa"/>
            <w:shd w:val="clear" w:color="auto" w:fill="auto"/>
          </w:tcPr>
          <w:p w14:paraId="709C6F86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6F62F0" w14:textId="4169AF3D" w:rsidR="002A40B8" w:rsidRPr="00B4269E" w:rsidRDefault="002A40B8" w:rsidP="002A40B8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(18.7)</w:t>
            </w:r>
          </w:p>
        </w:tc>
        <w:tc>
          <w:tcPr>
            <w:tcW w:w="267" w:type="dxa"/>
            <w:shd w:val="clear" w:color="auto" w:fill="auto"/>
          </w:tcPr>
          <w:p w14:paraId="18336363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88A69" w14:textId="28BD80BE" w:rsidR="002A40B8" w:rsidRPr="00B4269E" w:rsidRDefault="002A40B8" w:rsidP="002A40B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2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(18,924)</w:t>
            </w:r>
          </w:p>
        </w:tc>
      </w:tr>
    </w:tbl>
    <w:p w14:paraId="3528D60E" w14:textId="77777777" w:rsidR="00086FA9" w:rsidRPr="00B31678" w:rsidRDefault="00086FA9" w:rsidP="00B4269E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06D48"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tab/>
      </w:r>
      <w:r w:rsidRPr="00006D48"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tab/>
      </w:r>
    </w:p>
    <w:tbl>
      <w:tblPr>
        <w:tblW w:w="9341" w:type="dxa"/>
        <w:tblInd w:w="360" w:type="dxa"/>
        <w:tblLook w:val="01E0" w:firstRow="1" w:lastRow="1" w:firstColumn="1" w:lastColumn="1" w:noHBand="0" w:noVBand="0"/>
      </w:tblPr>
      <w:tblGrid>
        <w:gridCol w:w="4328"/>
        <w:gridCol w:w="952"/>
        <w:gridCol w:w="266"/>
        <w:gridCol w:w="966"/>
        <w:gridCol w:w="265"/>
        <w:gridCol w:w="1137"/>
        <w:gridCol w:w="265"/>
        <w:gridCol w:w="1162"/>
      </w:tblGrid>
      <w:tr w:rsidR="00F3752B" w:rsidRPr="00B4269E" w14:paraId="639412BB" w14:textId="77777777" w:rsidTr="002A40B8">
        <w:tc>
          <w:tcPr>
            <w:tcW w:w="5546" w:type="dxa"/>
            <w:gridSpan w:val="3"/>
            <w:shd w:val="clear" w:color="auto" w:fill="auto"/>
          </w:tcPr>
          <w:p w14:paraId="7AA8B0C6" w14:textId="1A97DB54" w:rsidR="00F3752B" w:rsidRPr="00B4269E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ภาษีเงินได้รอการตัดบัญชี ณ วันที่ </w:t>
            </w:r>
            <w:r w:rsidR="005509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426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66" w:type="dxa"/>
            <w:shd w:val="clear" w:color="auto" w:fill="auto"/>
          </w:tcPr>
          <w:p w14:paraId="34928607" w14:textId="77777777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742C9C2C" w14:textId="77777777" w:rsidR="00F3752B" w:rsidRPr="00B4269E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6E7037D2" w14:textId="503A08CF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2A4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5" w:type="dxa"/>
            <w:shd w:val="clear" w:color="auto" w:fill="auto"/>
          </w:tcPr>
          <w:p w14:paraId="621A6C99" w14:textId="77777777" w:rsidR="00F3752B" w:rsidRPr="00B4269E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2AC5066B" w14:textId="4A685E1D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2A4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F3752B" w:rsidRPr="00B4269E" w14:paraId="209DDC47" w14:textId="77777777" w:rsidTr="002A40B8">
        <w:tc>
          <w:tcPr>
            <w:tcW w:w="4328" w:type="dxa"/>
            <w:shd w:val="clear" w:color="auto" w:fill="auto"/>
          </w:tcPr>
          <w:p w14:paraId="6DF8CAAA" w14:textId="77777777" w:rsidR="00F3752B" w:rsidRPr="00B4269E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shd w:val="clear" w:color="auto" w:fill="auto"/>
          </w:tcPr>
          <w:p w14:paraId="7C83CB2C" w14:textId="77777777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67165B15" w14:textId="77777777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66" w:type="dxa"/>
            <w:shd w:val="clear" w:color="auto" w:fill="auto"/>
          </w:tcPr>
          <w:p w14:paraId="5FB11775" w14:textId="77777777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27DDD3C0" w14:textId="77777777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564" w:type="dxa"/>
            <w:gridSpan w:val="3"/>
            <w:shd w:val="clear" w:color="auto" w:fill="auto"/>
          </w:tcPr>
          <w:p w14:paraId="041123FA" w14:textId="77777777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2A40B8" w:rsidRPr="00B4269E" w14:paraId="7B4AAD2C" w14:textId="77777777" w:rsidTr="002A40B8">
        <w:tc>
          <w:tcPr>
            <w:tcW w:w="4328" w:type="dxa"/>
            <w:shd w:val="clear" w:color="auto" w:fill="auto"/>
          </w:tcPr>
          <w:p w14:paraId="63185AF2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52" w:type="dxa"/>
            <w:shd w:val="clear" w:color="auto" w:fill="auto"/>
          </w:tcPr>
          <w:p w14:paraId="3865D6DF" w14:textId="77777777" w:rsidR="002A40B8" w:rsidRPr="00B4269E" w:rsidRDefault="002A40B8" w:rsidP="002A40B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35F10480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7A467405" w14:textId="77777777" w:rsidR="002A40B8" w:rsidRPr="00B4269E" w:rsidRDefault="002A40B8" w:rsidP="002A40B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7BDDD5A1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08597E66" w14:textId="7A09A7AD" w:rsidR="002A40B8" w:rsidRPr="00B4269E" w:rsidRDefault="00395ED3" w:rsidP="002A40B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3337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90,065</w:t>
            </w:r>
          </w:p>
        </w:tc>
        <w:tc>
          <w:tcPr>
            <w:tcW w:w="265" w:type="dxa"/>
            <w:shd w:val="clear" w:color="auto" w:fill="auto"/>
          </w:tcPr>
          <w:p w14:paraId="6C52BABC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CD2BA87" w14:textId="224CA532" w:rsidR="002A40B8" w:rsidRPr="00B4269E" w:rsidRDefault="002A40B8" w:rsidP="002A40B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511,495</w:t>
            </w:r>
          </w:p>
        </w:tc>
      </w:tr>
      <w:tr w:rsidR="002A40B8" w:rsidRPr="00B4269E" w14:paraId="313132F7" w14:textId="77777777" w:rsidTr="002A40B8">
        <w:tc>
          <w:tcPr>
            <w:tcW w:w="4328" w:type="dxa"/>
            <w:shd w:val="clear" w:color="auto" w:fill="auto"/>
          </w:tcPr>
          <w:p w14:paraId="7AE272E8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52" w:type="dxa"/>
            <w:shd w:val="clear" w:color="auto" w:fill="auto"/>
          </w:tcPr>
          <w:p w14:paraId="5C5F2D49" w14:textId="77777777" w:rsidR="002A40B8" w:rsidRPr="00B4269E" w:rsidRDefault="002A40B8" w:rsidP="002A40B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4A591EDD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5801D9DA" w14:textId="77777777" w:rsidR="002A40B8" w:rsidRPr="00B4269E" w:rsidRDefault="002A40B8" w:rsidP="002A40B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5A0F6AAB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1C7C003C" w14:textId="4140D95B" w:rsidR="002A40B8" w:rsidRPr="00B4269E" w:rsidRDefault="00395ED3" w:rsidP="002A40B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(17,</w:t>
            </w:r>
            <w:r w:rsidR="00DC1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5C21B6AB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46992CB" w14:textId="11C527F9" w:rsidR="002A40B8" w:rsidRPr="00B4269E" w:rsidRDefault="002A40B8" w:rsidP="002A40B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(14,084)</w:t>
            </w:r>
          </w:p>
        </w:tc>
      </w:tr>
      <w:tr w:rsidR="002A40B8" w:rsidRPr="00B4269E" w14:paraId="7A6A234F" w14:textId="77777777" w:rsidTr="002A40B8">
        <w:tc>
          <w:tcPr>
            <w:tcW w:w="4328" w:type="dxa"/>
            <w:shd w:val="clear" w:color="auto" w:fill="auto"/>
          </w:tcPr>
          <w:p w14:paraId="477CF091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952" w:type="dxa"/>
            <w:shd w:val="clear" w:color="auto" w:fill="auto"/>
          </w:tcPr>
          <w:p w14:paraId="1F25C56B" w14:textId="77777777" w:rsidR="002A40B8" w:rsidRPr="00B4269E" w:rsidRDefault="002A40B8" w:rsidP="002A40B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07134C14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0A5A4335" w14:textId="77777777" w:rsidR="002A40B8" w:rsidRPr="00B4269E" w:rsidRDefault="002A40B8" w:rsidP="002A40B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43D0F49D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4F2E4" w14:textId="41E902EE" w:rsidR="002A40B8" w:rsidRPr="00B4269E" w:rsidRDefault="00395ED3" w:rsidP="002A40B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472,410</w:t>
            </w:r>
          </w:p>
        </w:tc>
        <w:tc>
          <w:tcPr>
            <w:tcW w:w="265" w:type="dxa"/>
            <w:shd w:val="clear" w:color="auto" w:fill="auto"/>
          </w:tcPr>
          <w:p w14:paraId="6A26F615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BB7AFD" w14:textId="072A2D0C" w:rsidR="002A40B8" w:rsidRPr="00B4269E" w:rsidRDefault="002A40B8" w:rsidP="002A40B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497,411</w:t>
            </w:r>
          </w:p>
        </w:tc>
      </w:tr>
    </w:tbl>
    <w:p w14:paraId="54D98103" w14:textId="434A4BB8" w:rsidR="001F5999" w:rsidRDefault="001F599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2EAE0B1" w14:textId="4E247A0F" w:rsidR="002A214C" w:rsidRDefault="002A214C" w:rsidP="002A2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5"/>
        <w:jc w:val="thaiDistribute"/>
        <w:rPr>
          <w:rFonts w:ascii="Angsana New" w:hAnsi="Angsana New"/>
          <w:sz w:val="30"/>
          <w:szCs w:val="30"/>
        </w:rPr>
      </w:pPr>
      <w:r w:rsidRPr="00004A4F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>
        <w:rPr>
          <w:rFonts w:ascii="Angsana New" w:hAnsi="Angsana New" w:hint="cs"/>
          <w:sz w:val="30"/>
          <w:szCs w:val="30"/>
          <w:cs/>
        </w:rPr>
        <w:t>ปีสิ้นสุดวันที่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2A40B8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 w:rsidR="002A40B8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 w:rsidRPr="00004A4F">
        <w:rPr>
          <w:rFonts w:ascii="Angsana New" w:hAnsi="Angsana New"/>
          <w:sz w:val="30"/>
          <w:szCs w:val="30"/>
          <w:cs/>
        </w:rPr>
        <w:t>มีดังนี้</w:t>
      </w:r>
    </w:p>
    <w:p w14:paraId="446952CF" w14:textId="77777777" w:rsidR="00F61738" w:rsidRDefault="00F61738" w:rsidP="002A2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5"/>
        <w:jc w:val="thaiDistribute"/>
        <w:rPr>
          <w:rFonts w:ascii="Angsana New" w:hAnsi="Angsana New"/>
          <w:sz w:val="30"/>
          <w:szCs w:val="30"/>
        </w:rPr>
      </w:pPr>
    </w:p>
    <w:tbl>
      <w:tblPr>
        <w:tblW w:w="96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270"/>
        <w:gridCol w:w="1080"/>
        <w:gridCol w:w="270"/>
        <w:gridCol w:w="1440"/>
        <w:gridCol w:w="236"/>
        <w:gridCol w:w="1357"/>
      </w:tblGrid>
      <w:tr w:rsidR="00F61738" w:rsidRPr="00F3752B" w14:paraId="703F1389" w14:textId="77777777" w:rsidTr="00D75122">
        <w:trPr>
          <w:cantSplit/>
          <w:tblHeader/>
        </w:trPr>
        <w:tc>
          <w:tcPr>
            <w:tcW w:w="3600" w:type="dxa"/>
          </w:tcPr>
          <w:p w14:paraId="69921F1E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25C0BF55" w14:textId="77777777" w:rsidR="00F61738" w:rsidRPr="00F3752B" w:rsidRDefault="00F61738" w:rsidP="00D75122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78D5E6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CB2D756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บันทึกเป็น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(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รายจ่าย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</w:rPr>
              <w:t>)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</w:rPr>
              <w:t>/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63FBBE9B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4BCC1B45" w14:textId="77777777" w:rsidR="00F61738" w:rsidRPr="00F3752B" w:rsidRDefault="00F61738" w:rsidP="00D75122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1738" w:rsidRPr="00F3752B" w14:paraId="1FE2610E" w14:textId="77777777" w:rsidTr="00D75122">
        <w:trPr>
          <w:cantSplit/>
          <w:tblHeader/>
        </w:trPr>
        <w:tc>
          <w:tcPr>
            <w:tcW w:w="3600" w:type="dxa"/>
          </w:tcPr>
          <w:p w14:paraId="4C622162" w14:textId="545E9063" w:rsidR="00F61738" w:rsidRPr="00547C25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A79041" w14:textId="77777777" w:rsidR="00F61738" w:rsidRPr="00F3752B" w:rsidRDefault="00F61738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9539E26" w14:textId="4AD5FADC" w:rsidR="00F61738" w:rsidRDefault="00F61738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  <w:p w14:paraId="1655FDC9" w14:textId="6B880947" w:rsidR="00652619" w:rsidRPr="00F3752B" w:rsidRDefault="00652619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BF5B858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AE0E3E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65272E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9CF491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335F24E2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416D382" w14:textId="77777777" w:rsidR="00F61738" w:rsidRPr="00F3752B" w:rsidRDefault="00F61738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6A36514" w14:textId="77777777" w:rsidR="00F61738" w:rsidRDefault="00F61738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5ABD0129" w14:textId="004FF36C" w:rsidR="00652619" w:rsidRPr="00F3752B" w:rsidRDefault="00652619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F61738" w:rsidRPr="00F3752B" w14:paraId="236224AC" w14:textId="77777777" w:rsidTr="00D75122">
        <w:trPr>
          <w:cantSplit/>
          <w:tblHeader/>
        </w:trPr>
        <w:tc>
          <w:tcPr>
            <w:tcW w:w="3600" w:type="dxa"/>
          </w:tcPr>
          <w:p w14:paraId="4AB223C9" w14:textId="77777777" w:rsidR="00F61738" w:rsidRPr="00547C25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6003" w:type="dxa"/>
            <w:gridSpan w:val="7"/>
          </w:tcPr>
          <w:p w14:paraId="2F13BDB9" w14:textId="77777777" w:rsidR="00F61738" w:rsidRPr="00F3752B" w:rsidRDefault="00F61738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1738" w:rsidRPr="00F3752B" w14:paraId="18AEB7A0" w14:textId="77777777" w:rsidTr="00D75122">
        <w:trPr>
          <w:cantSplit/>
        </w:trPr>
        <w:tc>
          <w:tcPr>
            <w:tcW w:w="3600" w:type="dxa"/>
          </w:tcPr>
          <w:p w14:paraId="1D29AD5F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62ECD14D" w14:textId="77777777" w:rsidR="00F61738" w:rsidRPr="00F3752B" w:rsidRDefault="00F61738" w:rsidP="00D75122">
            <w:pPr>
              <w:pStyle w:val="a3"/>
              <w:ind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226753A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6C0E63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70970D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5F9235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78D5D8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1DB08A1A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1738" w:rsidRPr="00F3752B" w14:paraId="686AD144" w14:textId="77777777" w:rsidTr="00D75122">
        <w:trPr>
          <w:cantSplit/>
        </w:trPr>
        <w:tc>
          <w:tcPr>
            <w:tcW w:w="3600" w:type="dxa"/>
          </w:tcPr>
          <w:p w14:paraId="01C7471A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ค่าเสื่อมราคาของสินทรัพย์ให้เช่า</w:t>
            </w:r>
          </w:p>
        </w:tc>
        <w:tc>
          <w:tcPr>
            <w:tcW w:w="1350" w:type="dxa"/>
          </w:tcPr>
          <w:p w14:paraId="54FF58FB" w14:textId="6AD82FE1" w:rsidR="00F61738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194,157</w:t>
            </w:r>
          </w:p>
        </w:tc>
        <w:tc>
          <w:tcPr>
            <w:tcW w:w="270" w:type="dxa"/>
          </w:tcPr>
          <w:p w14:paraId="6305794A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0AF023" w14:textId="0E059C0C" w:rsidR="00F61738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8,27</w:t>
            </w:r>
            <w:r w:rsidR="0098660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2AB49E8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3EFEEE" w14:textId="1D1B1791" w:rsidR="00F61738" w:rsidRPr="00F3752B" w:rsidRDefault="0098660A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C6CC67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49C3A06" w14:textId="08402ED6" w:rsidR="00F61738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202,42</w:t>
            </w:r>
            <w:r w:rsidR="0098660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61738" w:rsidRPr="00F3752B" w14:paraId="57609C1A" w14:textId="77777777" w:rsidTr="00D75122">
        <w:trPr>
          <w:cantSplit/>
        </w:trPr>
        <w:tc>
          <w:tcPr>
            <w:tcW w:w="3600" w:type="dxa"/>
          </w:tcPr>
          <w:p w14:paraId="64EB1CC8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50" w:type="dxa"/>
          </w:tcPr>
          <w:p w14:paraId="2ABC00E5" w14:textId="0378607F" w:rsidR="00F61738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206,666</w:t>
            </w:r>
          </w:p>
        </w:tc>
        <w:tc>
          <w:tcPr>
            <w:tcW w:w="270" w:type="dxa"/>
          </w:tcPr>
          <w:p w14:paraId="097B1BAC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15E17" w14:textId="7BA564CA" w:rsidR="00F61738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333797">
              <w:rPr>
                <w:rFonts w:asciiTheme="majorBidi" w:hAnsiTheme="majorBidi" w:cstheme="majorBidi"/>
                <w:sz w:val="30"/>
                <w:szCs w:val="30"/>
              </w:rPr>
              <w:t>0,409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E37292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AF1930" w14:textId="3363CC60" w:rsidR="00F61738" w:rsidRPr="00F3752B" w:rsidRDefault="0098660A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663196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58917BD" w14:textId="5E89C8B9" w:rsidR="00F61738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333797">
              <w:rPr>
                <w:rFonts w:asciiTheme="majorBidi" w:hAnsiTheme="majorBidi" w:cstheme="majorBidi"/>
                <w:sz w:val="30"/>
                <w:szCs w:val="30"/>
              </w:rPr>
              <w:t>6,257</w:t>
            </w:r>
          </w:p>
        </w:tc>
      </w:tr>
      <w:tr w:rsidR="00F61738" w:rsidRPr="00F3752B" w14:paraId="205124EA" w14:textId="77777777" w:rsidTr="00D75122">
        <w:trPr>
          <w:cantSplit/>
        </w:trPr>
        <w:tc>
          <w:tcPr>
            <w:tcW w:w="3600" w:type="dxa"/>
          </w:tcPr>
          <w:p w14:paraId="4B0E72F1" w14:textId="416B5BCE" w:rsidR="009C24B0" w:rsidRPr="00F3752B" w:rsidRDefault="009C24B0" w:rsidP="009C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3051879C" w14:textId="36461B19" w:rsidR="00F61738" w:rsidRPr="00F3752B" w:rsidRDefault="009C24B0" w:rsidP="009C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08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ab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</w:tcPr>
          <w:p w14:paraId="64E1BB6B" w14:textId="77777777" w:rsidR="00F61738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CC304E" w14:textId="4C758FFB" w:rsidR="00DC1854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43,770</w:t>
            </w:r>
          </w:p>
        </w:tc>
        <w:tc>
          <w:tcPr>
            <w:tcW w:w="270" w:type="dxa"/>
          </w:tcPr>
          <w:p w14:paraId="2E6608DD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4E23D7" w14:textId="77777777" w:rsidR="00F61738" w:rsidRDefault="00F61738" w:rsidP="00DC1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6EC8AD" w14:textId="21517D3E" w:rsidR="00DC1854" w:rsidRPr="00F3752B" w:rsidRDefault="00DC1854" w:rsidP="00DC1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</w:t>
            </w:r>
            <w:r w:rsidR="0098660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1545C8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22AE39" w14:textId="01250F3E" w:rsidR="00F61738" w:rsidRPr="00F3752B" w:rsidRDefault="0098660A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36" w:type="dxa"/>
          </w:tcPr>
          <w:p w14:paraId="30828CC3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234223E8" w14:textId="77777777" w:rsidR="00F61738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5ED654" w14:textId="4E3E8186" w:rsidR="00DC1854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42,98</w:t>
            </w:r>
            <w:r w:rsidR="0098660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61738" w:rsidRPr="00F3752B" w14:paraId="08425B36" w14:textId="77777777" w:rsidTr="00D75122">
        <w:trPr>
          <w:cantSplit/>
        </w:trPr>
        <w:tc>
          <w:tcPr>
            <w:tcW w:w="3600" w:type="dxa"/>
          </w:tcPr>
          <w:p w14:paraId="6401FB06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350" w:type="dxa"/>
          </w:tcPr>
          <w:p w14:paraId="3B08031A" w14:textId="43FE7C06" w:rsidR="00F61738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1,234</w:t>
            </w:r>
          </w:p>
        </w:tc>
        <w:tc>
          <w:tcPr>
            <w:tcW w:w="270" w:type="dxa"/>
          </w:tcPr>
          <w:p w14:paraId="3D6BC1D4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F7C37F" w14:textId="0274B31F" w:rsidR="00F61738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(885)</w:t>
            </w:r>
          </w:p>
        </w:tc>
        <w:tc>
          <w:tcPr>
            <w:tcW w:w="270" w:type="dxa"/>
          </w:tcPr>
          <w:p w14:paraId="6113C50A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7AEBAC" w14:textId="16A44948" w:rsidR="00F61738" w:rsidRPr="00F3752B" w:rsidRDefault="0098660A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AFF38F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51F9920" w14:textId="138C9C68" w:rsidR="00F61738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</w:tr>
      <w:tr w:rsidR="00F61738" w:rsidRPr="00F3752B" w14:paraId="17BC6FD4" w14:textId="77777777" w:rsidTr="00D75122">
        <w:trPr>
          <w:cantSplit/>
        </w:trPr>
        <w:tc>
          <w:tcPr>
            <w:tcW w:w="3600" w:type="dxa"/>
          </w:tcPr>
          <w:p w14:paraId="74B1E062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/>
                <w:sz w:val="30"/>
                <w:szCs w:val="30"/>
                <w:cs/>
              </w:rPr>
              <w:t>ค่าเช่ารับจากสัญญาเช่าดำเนินงานค้างชำระ</w:t>
            </w:r>
          </w:p>
          <w:p w14:paraId="66FA1186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ab/>
            </w:r>
            <w:r w:rsidRPr="00F3752B">
              <w:rPr>
                <w:rFonts w:asciiTheme="majorBidi" w:hAnsiTheme="majorBidi"/>
                <w:sz w:val="30"/>
                <w:szCs w:val="30"/>
                <w:cs/>
              </w:rPr>
              <w:t>เกินกว่าสามเดือนที่หยุดรับรู้</w:t>
            </w:r>
          </w:p>
        </w:tc>
        <w:tc>
          <w:tcPr>
            <w:tcW w:w="1350" w:type="dxa"/>
            <w:vAlign w:val="bottom"/>
          </w:tcPr>
          <w:p w14:paraId="06E14ED9" w14:textId="305B27B6" w:rsidR="00F61738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29,056</w:t>
            </w:r>
          </w:p>
        </w:tc>
        <w:tc>
          <w:tcPr>
            <w:tcW w:w="270" w:type="dxa"/>
          </w:tcPr>
          <w:p w14:paraId="0C9A8312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E48CA5" w14:textId="77777777" w:rsidR="00445BF2" w:rsidRDefault="00445BF2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ED904D" w14:textId="483C4843" w:rsidR="00DC1854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</w:t>
            </w:r>
            <w:r w:rsidR="0033379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4C5BCBA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C043EA" w14:textId="397E86EF" w:rsidR="00445BF2" w:rsidRPr="00F3752B" w:rsidRDefault="0098660A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36" w:type="dxa"/>
          </w:tcPr>
          <w:p w14:paraId="1BFA5A93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4EAE975" w14:textId="77777777" w:rsidR="00445BF2" w:rsidRDefault="00445BF2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9AF52D" w14:textId="4A907D2C" w:rsidR="00DC1854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28,91</w:t>
            </w:r>
            <w:r w:rsidR="0033379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F61738" w:rsidRPr="00F3752B" w14:paraId="1748BAC4" w14:textId="77777777" w:rsidTr="00D75122">
        <w:trPr>
          <w:cantSplit/>
        </w:trPr>
        <w:tc>
          <w:tcPr>
            <w:tcW w:w="3600" w:type="dxa"/>
          </w:tcPr>
          <w:p w14:paraId="331ADF80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เงินรับล่วงหน้าเผื่อสิทธิการซื้อเผื่อเลือก</w:t>
            </w:r>
          </w:p>
        </w:tc>
        <w:tc>
          <w:tcPr>
            <w:tcW w:w="1350" w:type="dxa"/>
          </w:tcPr>
          <w:p w14:paraId="28FCEFEB" w14:textId="690A4F4C" w:rsidR="00F61738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19,268</w:t>
            </w:r>
          </w:p>
        </w:tc>
        <w:tc>
          <w:tcPr>
            <w:tcW w:w="270" w:type="dxa"/>
          </w:tcPr>
          <w:p w14:paraId="0A8CC99D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F4B33" w14:textId="0CFBAD08" w:rsidR="00F61738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(7,472)</w:t>
            </w:r>
          </w:p>
        </w:tc>
        <w:tc>
          <w:tcPr>
            <w:tcW w:w="270" w:type="dxa"/>
          </w:tcPr>
          <w:p w14:paraId="0994C217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E6A8AD" w14:textId="460B41CF" w:rsidR="00F61738" w:rsidRPr="00F3752B" w:rsidRDefault="0098660A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E1B0CA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6481B37" w14:textId="0AFE85F6" w:rsidR="00F61738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11,796</w:t>
            </w:r>
          </w:p>
        </w:tc>
      </w:tr>
      <w:tr w:rsidR="00F61738" w:rsidRPr="00F3752B" w14:paraId="1AB8219E" w14:textId="77777777" w:rsidTr="00D75122">
        <w:trPr>
          <w:cantSplit/>
        </w:trPr>
        <w:tc>
          <w:tcPr>
            <w:tcW w:w="3600" w:type="dxa"/>
          </w:tcPr>
          <w:p w14:paraId="5C31A401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</w:tcPr>
          <w:p w14:paraId="147EC545" w14:textId="77777777" w:rsidR="00F61738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BB967A" w14:textId="1A6761BC" w:rsidR="00DC1854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13,540</w:t>
            </w:r>
          </w:p>
        </w:tc>
        <w:tc>
          <w:tcPr>
            <w:tcW w:w="270" w:type="dxa"/>
          </w:tcPr>
          <w:p w14:paraId="3188912D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2F46CA" w14:textId="77777777" w:rsidR="00445BF2" w:rsidRDefault="00445BF2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ECD7EF" w14:textId="6A47F0BD" w:rsidR="00DC1854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3797"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24BBD8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E89762" w14:textId="77777777" w:rsidR="00445BF2" w:rsidRDefault="00445BF2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7011AC" w14:textId="0A5F694E" w:rsidR="00DC1854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36" w:type="dxa"/>
          </w:tcPr>
          <w:p w14:paraId="3D62DD5C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1EE61280" w14:textId="77777777" w:rsidR="00445BF2" w:rsidRDefault="00445BF2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C78EA4" w14:textId="3ABAE5BC" w:rsidR="00DC1854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333797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61738" w:rsidRPr="00F3752B" w14:paraId="2BB4194A" w14:textId="77777777" w:rsidTr="00D75122">
        <w:trPr>
          <w:cantSplit/>
        </w:trPr>
        <w:tc>
          <w:tcPr>
            <w:tcW w:w="3600" w:type="dxa"/>
          </w:tcPr>
          <w:p w14:paraId="24EE5D94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</w:tcPr>
          <w:p w14:paraId="6788AC90" w14:textId="04531D6B" w:rsidR="00F61738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3,804</w:t>
            </w:r>
          </w:p>
        </w:tc>
        <w:tc>
          <w:tcPr>
            <w:tcW w:w="270" w:type="dxa"/>
          </w:tcPr>
          <w:p w14:paraId="0150FA31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9AD02B" w14:textId="069B13ED" w:rsidR="00F61738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30B519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A05D42" w14:textId="38E88AE0" w:rsidR="00F61738" w:rsidRPr="00F3752B" w:rsidRDefault="0098660A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266E9D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36E5B5F" w14:textId="17C55579" w:rsidR="00F61738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3,804</w:t>
            </w:r>
          </w:p>
        </w:tc>
      </w:tr>
      <w:tr w:rsidR="00F61738" w:rsidRPr="00F3752B" w14:paraId="5ECAAC0F" w14:textId="77777777" w:rsidTr="00D75122">
        <w:trPr>
          <w:cantSplit/>
        </w:trPr>
        <w:tc>
          <w:tcPr>
            <w:tcW w:w="3600" w:type="dxa"/>
          </w:tcPr>
          <w:p w14:paraId="373AF431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BB6BA24" w14:textId="538286C4" w:rsidR="00F61738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511,495</w:t>
            </w:r>
          </w:p>
        </w:tc>
        <w:tc>
          <w:tcPr>
            <w:tcW w:w="270" w:type="dxa"/>
          </w:tcPr>
          <w:p w14:paraId="5C0FD5B6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8690D7" w14:textId="295D42B1" w:rsidR="00F61738" w:rsidRPr="00F3752B" w:rsidRDefault="00DC1854" w:rsidP="00DC1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</w:t>
            </w:r>
            <w:r w:rsidR="00333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6F6D42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BF5F0E" w14:textId="6A9568BC" w:rsidR="00F61738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236" w:type="dxa"/>
          </w:tcPr>
          <w:p w14:paraId="6CAE935F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005883F3" w14:textId="50DFC9C0" w:rsidR="00F61738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333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90,065</w:t>
            </w:r>
          </w:p>
        </w:tc>
      </w:tr>
      <w:tr w:rsidR="00F61738" w:rsidRPr="00F3752B" w14:paraId="3011554A" w14:textId="77777777" w:rsidTr="00D75122">
        <w:trPr>
          <w:cantSplit/>
        </w:trPr>
        <w:tc>
          <w:tcPr>
            <w:tcW w:w="3600" w:type="dxa"/>
          </w:tcPr>
          <w:p w14:paraId="2037B0CA" w14:textId="77777777" w:rsidR="00F61738" w:rsidRPr="00547C25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386087B" w14:textId="77777777" w:rsidR="00F61738" w:rsidRPr="00547C25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001B05" w14:textId="77777777" w:rsidR="00F61738" w:rsidRPr="00547C25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195B78" w14:textId="77777777" w:rsidR="00F61738" w:rsidRPr="00547C25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6DD78" w14:textId="77777777" w:rsidR="00F61738" w:rsidRPr="00547C25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FAF407" w14:textId="77777777" w:rsidR="00F61738" w:rsidRPr="00547C25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706332" w14:textId="77777777" w:rsidR="00F61738" w:rsidRPr="00547C25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F9A5DE8" w14:textId="77777777" w:rsidR="00F61738" w:rsidRPr="00547C25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1738" w:rsidRPr="00F3752B" w14:paraId="62E1838D" w14:textId="77777777" w:rsidTr="00D75122">
        <w:trPr>
          <w:cantSplit/>
        </w:trPr>
        <w:tc>
          <w:tcPr>
            <w:tcW w:w="3600" w:type="dxa"/>
          </w:tcPr>
          <w:p w14:paraId="2401C0B7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724AF53C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EE6F3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DEBE57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38BCB6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AC794B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B610A7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59A9D1C6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1738" w:rsidRPr="00F3752B" w14:paraId="57003E0B" w14:textId="77777777" w:rsidTr="00D75122">
        <w:trPr>
          <w:cantSplit/>
        </w:trPr>
        <w:tc>
          <w:tcPr>
            <w:tcW w:w="3600" w:type="dxa"/>
          </w:tcPr>
          <w:p w14:paraId="0080A446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ผลต่างระหว่างการรับรู้รายได้ของสัญญาเช่า</w:t>
            </w:r>
          </w:p>
        </w:tc>
        <w:tc>
          <w:tcPr>
            <w:tcW w:w="1350" w:type="dxa"/>
          </w:tcPr>
          <w:p w14:paraId="622AC20E" w14:textId="42370016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638EDF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CC2A7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438A3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ADB95B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ACA05E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5F90F47D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1738" w:rsidRPr="00F3752B" w14:paraId="67EB675A" w14:textId="77777777" w:rsidTr="00D75122">
        <w:trPr>
          <w:cantSplit/>
        </w:trPr>
        <w:tc>
          <w:tcPr>
            <w:tcW w:w="3600" w:type="dxa"/>
          </w:tcPr>
          <w:p w14:paraId="3F5915A5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ดำเนินงานและสัญญาเช่า</w:t>
            </w:r>
            <w:r w:rsidRPr="00F3752B">
              <w:rPr>
                <w:rFonts w:asciiTheme="majorBidi" w:hAnsiTheme="majorBidi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1350" w:type="dxa"/>
          </w:tcPr>
          <w:p w14:paraId="57A03920" w14:textId="7BE1C8EB" w:rsidR="00F61738" w:rsidRPr="00F3752B" w:rsidRDefault="00DC1854" w:rsidP="00DC1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(8,383)</w:t>
            </w:r>
          </w:p>
        </w:tc>
        <w:tc>
          <w:tcPr>
            <w:tcW w:w="270" w:type="dxa"/>
          </w:tcPr>
          <w:p w14:paraId="38BC66D4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C1A391" w14:textId="67480F91" w:rsidR="00F61738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(2,751)</w:t>
            </w:r>
          </w:p>
        </w:tc>
        <w:tc>
          <w:tcPr>
            <w:tcW w:w="270" w:type="dxa"/>
          </w:tcPr>
          <w:p w14:paraId="55ACAF44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CCA961" w14:textId="4C2483B3" w:rsidR="00F61738" w:rsidRPr="00F3752B" w:rsidRDefault="0098660A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8ADABC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13F638BD" w14:textId="4E0D19C9" w:rsidR="00F61738" w:rsidRPr="00F3752B" w:rsidRDefault="00333797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(11,134)</w:t>
            </w:r>
          </w:p>
        </w:tc>
      </w:tr>
      <w:tr w:rsidR="00F61738" w:rsidRPr="00F3752B" w14:paraId="5A98A271" w14:textId="77777777" w:rsidTr="00D75122">
        <w:trPr>
          <w:cantSplit/>
        </w:trPr>
        <w:tc>
          <w:tcPr>
            <w:tcW w:w="3600" w:type="dxa"/>
          </w:tcPr>
          <w:p w14:paraId="4CE8C67B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ค่าเสื่อมราคาของอาคารชุด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9132DE9" w14:textId="22B29082" w:rsidR="00F61738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(5,701)</w:t>
            </w:r>
          </w:p>
        </w:tc>
        <w:tc>
          <w:tcPr>
            <w:tcW w:w="270" w:type="dxa"/>
          </w:tcPr>
          <w:p w14:paraId="0FD4F33A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83B8A8" w14:textId="2D1E9E68" w:rsidR="00F61738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(820)</w:t>
            </w:r>
          </w:p>
        </w:tc>
        <w:tc>
          <w:tcPr>
            <w:tcW w:w="270" w:type="dxa"/>
          </w:tcPr>
          <w:p w14:paraId="134FF4E7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72FCBC" w14:textId="2FDD3914" w:rsidR="00F61738" w:rsidRPr="00F3752B" w:rsidRDefault="0098660A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56A8B1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A925375" w14:textId="63226C41" w:rsidR="00F61738" w:rsidRPr="00F3752B" w:rsidRDefault="00333797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(6,521)</w:t>
            </w:r>
          </w:p>
        </w:tc>
      </w:tr>
      <w:tr w:rsidR="00F61738" w:rsidRPr="00F3752B" w14:paraId="1A480381" w14:textId="77777777" w:rsidTr="00D75122">
        <w:trPr>
          <w:cantSplit/>
        </w:trPr>
        <w:tc>
          <w:tcPr>
            <w:tcW w:w="3600" w:type="dxa"/>
          </w:tcPr>
          <w:p w14:paraId="2C9CBB78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3D0AC16" w14:textId="7819C536" w:rsidR="00F61738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(14,084)</w:t>
            </w:r>
          </w:p>
        </w:tc>
        <w:tc>
          <w:tcPr>
            <w:tcW w:w="270" w:type="dxa"/>
          </w:tcPr>
          <w:p w14:paraId="47667207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14C90" w14:textId="30B51D93" w:rsidR="00F61738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(3,571)</w:t>
            </w:r>
          </w:p>
        </w:tc>
        <w:tc>
          <w:tcPr>
            <w:tcW w:w="270" w:type="dxa"/>
          </w:tcPr>
          <w:p w14:paraId="3E52F7DF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FBEB66" w14:textId="3B9CA081" w:rsidR="00F61738" w:rsidRPr="00F3752B" w:rsidRDefault="00333797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82632C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7B2374E2" w14:textId="3E335BC5" w:rsidR="00F61738" w:rsidRPr="00F3752B" w:rsidRDefault="00333797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(17,655)</w:t>
            </w:r>
          </w:p>
        </w:tc>
      </w:tr>
      <w:tr w:rsidR="00F61738" w:rsidRPr="00F3752B" w14:paraId="292645F3" w14:textId="77777777" w:rsidTr="00D75122">
        <w:trPr>
          <w:cantSplit/>
        </w:trPr>
        <w:tc>
          <w:tcPr>
            <w:tcW w:w="3600" w:type="dxa"/>
          </w:tcPr>
          <w:p w14:paraId="57BB3A03" w14:textId="77777777" w:rsidR="00F61738" w:rsidRPr="00547C25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4AD703D" w14:textId="77777777" w:rsidR="00F61738" w:rsidRPr="00547C25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B7A442" w14:textId="77777777" w:rsidR="00F61738" w:rsidRPr="00547C25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25587C" w14:textId="77777777" w:rsidR="00F61738" w:rsidRPr="00547C25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C06516" w14:textId="77777777" w:rsidR="00F61738" w:rsidRPr="00547C25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F2E73E" w14:textId="77777777" w:rsidR="00F61738" w:rsidRPr="00547C25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B9DFEE2" w14:textId="77777777" w:rsidR="00F61738" w:rsidRPr="00547C25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4747D0E9" w14:textId="77777777" w:rsidR="00F61738" w:rsidRPr="00547C25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1738" w:rsidRPr="00F3752B" w14:paraId="75C240FD" w14:textId="77777777" w:rsidTr="00D75122">
        <w:trPr>
          <w:cantSplit/>
        </w:trPr>
        <w:tc>
          <w:tcPr>
            <w:tcW w:w="3600" w:type="dxa"/>
          </w:tcPr>
          <w:p w14:paraId="3C5643CF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4742F72" w14:textId="40DA8217" w:rsidR="00F61738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497,411</w:t>
            </w:r>
          </w:p>
        </w:tc>
        <w:tc>
          <w:tcPr>
            <w:tcW w:w="270" w:type="dxa"/>
          </w:tcPr>
          <w:p w14:paraId="084CFAB0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C39F65A" w14:textId="50572E6B" w:rsidR="00F61738" w:rsidRPr="00F3752B" w:rsidRDefault="00DC1854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33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25,130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AC87F4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3E86A64" w14:textId="148CFC3F" w:rsidR="00F61738" w:rsidRPr="00F3752B" w:rsidRDefault="00333797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236" w:type="dxa"/>
          </w:tcPr>
          <w:p w14:paraId="4646547F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double" w:sz="4" w:space="0" w:color="auto"/>
            </w:tcBorders>
          </w:tcPr>
          <w:p w14:paraId="132461A2" w14:textId="01629077" w:rsidR="00F61738" w:rsidRPr="00F3752B" w:rsidRDefault="00333797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472,410</w:t>
            </w:r>
          </w:p>
        </w:tc>
      </w:tr>
    </w:tbl>
    <w:p w14:paraId="57744794" w14:textId="28B56847" w:rsidR="002A214C" w:rsidRDefault="002A214C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F640CE3" w14:textId="77777777" w:rsidR="00107725" w:rsidRDefault="000F0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6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360"/>
        <w:gridCol w:w="720"/>
        <w:gridCol w:w="630"/>
        <w:gridCol w:w="270"/>
        <w:gridCol w:w="1080"/>
        <w:gridCol w:w="270"/>
        <w:gridCol w:w="1440"/>
        <w:gridCol w:w="236"/>
        <w:gridCol w:w="1357"/>
      </w:tblGrid>
      <w:tr w:rsidR="00107725" w:rsidRPr="00F3752B" w14:paraId="49A89006" w14:textId="77777777" w:rsidTr="000B5A4C">
        <w:trPr>
          <w:cantSplit/>
          <w:tblHeader/>
        </w:trPr>
        <w:tc>
          <w:tcPr>
            <w:tcW w:w="3240" w:type="dxa"/>
          </w:tcPr>
          <w:p w14:paraId="7C4F2A31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04128FD1" w14:textId="77777777" w:rsidR="00107725" w:rsidRPr="00F3752B" w:rsidRDefault="00107725" w:rsidP="006E267D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5723FBB3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4"/>
            <w:tcBorders>
              <w:bottom w:val="single" w:sz="4" w:space="0" w:color="auto"/>
            </w:tcBorders>
          </w:tcPr>
          <w:p w14:paraId="1A7BD367" w14:textId="77777777" w:rsidR="00107725" w:rsidRPr="00107725" w:rsidRDefault="00107725" w:rsidP="0010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103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บันทึกเป็น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(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รายจ่าย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</w:rPr>
              <w:t>)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</w:rPr>
              <w:t>/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1B69D3F0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45F45689" w14:textId="77777777" w:rsidR="00107725" w:rsidRPr="00F3752B" w:rsidRDefault="00107725" w:rsidP="006E267D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07725" w:rsidRPr="00F3752B" w14:paraId="7854C6E5" w14:textId="77777777" w:rsidTr="000B5A4C">
        <w:trPr>
          <w:cantSplit/>
          <w:tblHeader/>
        </w:trPr>
        <w:tc>
          <w:tcPr>
            <w:tcW w:w="3600" w:type="dxa"/>
            <w:gridSpan w:val="2"/>
          </w:tcPr>
          <w:p w14:paraId="62AA103E" w14:textId="77777777" w:rsidR="00107725" w:rsidRPr="00547C25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313E011A" w14:textId="4EFBCEE4" w:rsidR="00107725" w:rsidRPr="00547C25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2BD0F79" w14:textId="77777777" w:rsidR="00107725" w:rsidRPr="00F3752B" w:rsidRDefault="00107725" w:rsidP="006E267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497D55D" w14:textId="2D3CD92C" w:rsidR="00107725" w:rsidRDefault="00107725" w:rsidP="006E267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  <w:p w14:paraId="1A07644F" w14:textId="7CEE624C" w:rsidR="00652619" w:rsidRPr="00F3752B" w:rsidRDefault="00652619" w:rsidP="006E267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89FEBE3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293E5B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49E933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840F96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6E56C0F6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1135848C" w14:textId="77777777" w:rsidR="00107725" w:rsidRPr="00F3752B" w:rsidRDefault="00107725" w:rsidP="006E267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5C1B91E" w14:textId="77777777" w:rsidR="00107725" w:rsidRDefault="00107725" w:rsidP="006E267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4D2AA6FB" w14:textId="06B7E75F" w:rsidR="00652619" w:rsidRPr="00F3752B" w:rsidRDefault="00652619" w:rsidP="006E267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107725" w:rsidRPr="00F3752B" w14:paraId="682A79A8" w14:textId="77777777" w:rsidTr="000B5A4C">
        <w:trPr>
          <w:cantSplit/>
          <w:tblHeader/>
        </w:trPr>
        <w:tc>
          <w:tcPr>
            <w:tcW w:w="3600" w:type="dxa"/>
            <w:gridSpan w:val="2"/>
          </w:tcPr>
          <w:p w14:paraId="675F259E" w14:textId="77777777" w:rsidR="00107725" w:rsidRPr="00547C25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6003" w:type="dxa"/>
            <w:gridSpan w:val="8"/>
          </w:tcPr>
          <w:p w14:paraId="483303ED" w14:textId="77777777" w:rsidR="00107725" w:rsidRPr="00F3752B" w:rsidRDefault="00107725" w:rsidP="006E267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7725" w:rsidRPr="00F3752B" w14:paraId="4BC2ED05" w14:textId="77777777" w:rsidTr="000B5A4C">
        <w:trPr>
          <w:cantSplit/>
        </w:trPr>
        <w:tc>
          <w:tcPr>
            <w:tcW w:w="3600" w:type="dxa"/>
            <w:gridSpan w:val="2"/>
          </w:tcPr>
          <w:p w14:paraId="779F56E1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gridSpan w:val="2"/>
          </w:tcPr>
          <w:p w14:paraId="36D4EE73" w14:textId="77777777" w:rsidR="00107725" w:rsidRPr="00F3752B" w:rsidRDefault="00107725" w:rsidP="006E267D">
            <w:pPr>
              <w:pStyle w:val="a3"/>
              <w:ind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1CC7D3B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ED16E7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9466EB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3D3EC1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9D55D8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14F3103F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7725" w:rsidRPr="00F3752B" w14:paraId="2E07573D" w14:textId="77777777" w:rsidTr="000B5A4C">
        <w:trPr>
          <w:cantSplit/>
        </w:trPr>
        <w:tc>
          <w:tcPr>
            <w:tcW w:w="3600" w:type="dxa"/>
            <w:gridSpan w:val="2"/>
          </w:tcPr>
          <w:p w14:paraId="100BB222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ค่าเสื่อมราคาของสินทรัพย์ให้เช่า</w:t>
            </w:r>
          </w:p>
        </w:tc>
        <w:tc>
          <w:tcPr>
            <w:tcW w:w="1350" w:type="dxa"/>
            <w:gridSpan w:val="2"/>
          </w:tcPr>
          <w:p w14:paraId="2BBD899C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164,43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154F58C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5CC776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29,724</w:t>
            </w:r>
          </w:p>
        </w:tc>
        <w:tc>
          <w:tcPr>
            <w:tcW w:w="270" w:type="dxa"/>
          </w:tcPr>
          <w:p w14:paraId="295CDE46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C7E630" w14:textId="77777777" w:rsidR="00107725" w:rsidRPr="00F3752B" w:rsidRDefault="00107725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D6B993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7599F2DF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194,157</w:t>
            </w:r>
          </w:p>
        </w:tc>
      </w:tr>
      <w:tr w:rsidR="00107725" w:rsidRPr="00F3752B" w14:paraId="295DC8BF" w14:textId="77777777" w:rsidTr="000B5A4C">
        <w:trPr>
          <w:cantSplit/>
        </w:trPr>
        <w:tc>
          <w:tcPr>
            <w:tcW w:w="3600" w:type="dxa"/>
            <w:gridSpan w:val="2"/>
          </w:tcPr>
          <w:p w14:paraId="6AAA8D4F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50" w:type="dxa"/>
            <w:gridSpan w:val="2"/>
          </w:tcPr>
          <w:p w14:paraId="2BFBFAD9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208,664</w:t>
            </w:r>
          </w:p>
        </w:tc>
        <w:tc>
          <w:tcPr>
            <w:tcW w:w="270" w:type="dxa"/>
          </w:tcPr>
          <w:p w14:paraId="7CD326ED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8958F8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(1,998)</w:t>
            </w:r>
          </w:p>
        </w:tc>
        <w:tc>
          <w:tcPr>
            <w:tcW w:w="270" w:type="dxa"/>
          </w:tcPr>
          <w:p w14:paraId="6F26FA22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56D49A" w14:textId="77777777" w:rsidR="00107725" w:rsidRPr="00F3752B" w:rsidRDefault="00107725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26E14D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19E1A26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206,666</w:t>
            </w:r>
          </w:p>
        </w:tc>
      </w:tr>
      <w:tr w:rsidR="00107725" w:rsidRPr="00F3752B" w14:paraId="6F80D9FB" w14:textId="77777777" w:rsidTr="000B5A4C">
        <w:trPr>
          <w:cantSplit/>
        </w:trPr>
        <w:tc>
          <w:tcPr>
            <w:tcW w:w="3600" w:type="dxa"/>
            <w:gridSpan w:val="2"/>
          </w:tcPr>
          <w:p w14:paraId="7EEAD494" w14:textId="77777777" w:rsidR="009C24B0" w:rsidRPr="00F3752B" w:rsidRDefault="009C24B0" w:rsidP="009C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0DEB0FEC" w14:textId="11EA2C94" w:rsidR="00107725" w:rsidRPr="00F3752B" w:rsidRDefault="009C24B0" w:rsidP="009C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08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ab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  <w:gridSpan w:val="2"/>
          </w:tcPr>
          <w:p w14:paraId="69D6F855" w14:textId="77777777" w:rsidR="009C24B0" w:rsidRDefault="009C24B0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DCE891F" w14:textId="5FBCD226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43,770</w:t>
            </w:r>
          </w:p>
        </w:tc>
        <w:tc>
          <w:tcPr>
            <w:tcW w:w="270" w:type="dxa"/>
          </w:tcPr>
          <w:p w14:paraId="476F24D1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B19FCE" w14:textId="77777777" w:rsidR="009C24B0" w:rsidRDefault="009C24B0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E4511D" w14:textId="7701D0BB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0885FA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B3A13F" w14:textId="77777777" w:rsidR="009C24B0" w:rsidRDefault="009C24B0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088363" w14:textId="084C5DB5" w:rsidR="00107725" w:rsidRPr="00F3752B" w:rsidRDefault="00107725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A55651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24A47CF3" w14:textId="77777777" w:rsidR="009C24B0" w:rsidRDefault="009C24B0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ED23BD" w14:textId="2A3DEC71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43,770</w:t>
            </w:r>
          </w:p>
        </w:tc>
      </w:tr>
      <w:tr w:rsidR="00107725" w:rsidRPr="00F3752B" w14:paraId="7CEFF07B" w14:textId="77777777" w:rsidTr="000B5A4C">
        <w:trPr>
          <w:cantSplit/>
        </w:trPr>
        <w:tc>
          <w:tcPr>
            <w:tcW w:w="3600" w:type="dxa"/>
            <w:gridSpan w:val="2"/>
          </w:tcPr>
          <w:p w14:paraId="3D376799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350" w:type="dxa"/>
            <w:gridSpan w:val="2"/>
          </w:tcPr>
          <w:p w14:paraId="118E2456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2,23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514C339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921C3A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(999)</w:t>
            </w:r>
          </w:p>
        </w:tc>
        <w:tc>
          <w:tcPr>
            <w:tcW w:w="270" w:type="dxa"/>
          </w:tcPr>
          <w:p w14:paraId="7851B196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16C37F" w14:textId="77777777" w:rsidR="00107725" w:rsidRPr="00F3752B" w:rsidRDefault="00107725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56D0A8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4A8F77B3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1,234</w:t>
            </w:r>
          </w:p>
        </w:tc>
      </w:tr>
      <w:tr w:rsidR="00107725" w:rsidRPr="00F3752B" w14:paraId="4C72AA2D" w14:textId="77777777" w:rsidTr="000B5A4C">
        <w:trPr>
          <w:cantSplit/>
        </w:trPr>
        <w:tc>
          <w:tcPr>
            <w:tcW w:w="3600" w:type="dxa"/>
            <w:gridSpan w:val="2"/>
          </w:tcPr>
          <w:p w14:paraId="1BE99273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/>
                <w:sz w:val="30"/>
                <w:szCs w:val="30"/>
                <w:cs/>
              </w:rPr>
              <w:t>ค่าเช่ารับจากสัญญาเช่าดำเนินงานค้างชำระ</w:t>
            </w:r>
          </w:p>
          <w:p w14:paraId="6AA411AD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ab/>
            </w:r>
            <w:r w:rsidRPr="00F3752B">
              <w:rPr>
                <w:rFonts w:asciiTheme="majorBidi" w:hAnsiTheme="majorBidi"/>
                <w:sz w:val="30"/>
                <w:szCs w:val="30"/>
                <w:cs/>
              </w:rPr>
              <w:t>เกินกว่าสามเดือนที่หยุดรับรู้</w:t>
            </w:r>
          </w:p>
        </w:tc>
        <w:tc>
          <w:tcPr>
            <w:tcW w:w="1350" w:type="dxa"/>
            <w:gridSpan w:val="2"/>
            <w:vAlign w:val="bottom"/>
          </w:tcPr>
          <w:p w14:paraId="33471A20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28,896</w:t>
            </w:r>
          </w:p>
        </w:tc>
        <w:tc>
          <w:tcPr>
            <w:tcW w:w="270" w:type="dxa"/>
          </w:tcPr>
          <w:p w14:paraId="49C21644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DD03F9" w14:textId="77777777" w:rsidR="00107725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EE360E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70" w:type="dxa"/>
          </w:tcPr>
          <w:p w14:paraId="1F9CA5AF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8CE1F2" w14:textId="77777777" w:rsidR="00107725" w:rsidRDefault="00107725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C4E3AB" w14:textId="77777777" w:rsidR="00107725" w:rsidRPr="00F3752B" w:rsidRDefault="00107725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5F0065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59F0465" w14:textId="77777777" w:rsidR="00107725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789180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29,056</w:t>
            </w:r>
          </w:p>
        </w:tc>
      </w:tr>
      <w:tr w:rsidR="00107725" w:rsidRPr="00F3752B" w14:paraId="69DB8578" w14:textId="77777777" w:rsidTr="000B5A4C">
        <w:trPr>
          <w:cantSplit/>
        </w:trPr>
        <w:tc>
          <w:tcPr>
            <w:tcW w:w="3600" w:type="dxa"/>
            <w:gridSpan w:val="2"/>
          </w:tcPr>
          <w:p w14:paraId="65F74F8B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เงินรับล่วงหน้าเผื่อสิทธิการซื้อเผื่อเลือก</w:t>
            </w:r>
          </w:p>
        </w:tc>
        <w:tc>
          <w:tcPr>
            <w:tcW w:w="1350" w:type="dxa"/>
            <w:gridSpan w:val="2"/>
          </w:tcPr>
          <w:p w14:paraId="5BB38779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22,291</w:t>
            </w:r>
          </w:p>
        </w:tc>
        <w:tc>
          <w:tcPr>
            <w:tcW w:w="270" w:type="dxa"/>
          </w:tcPr>
          <w:p w14:paraId="11611017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B301BE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(3,023)</w:t>
            </w:r>
          </w:p>
        </w:tc>
        <w:tc>
          <w:tcPr>
            <w:tcW w:w="270" w:type="dxa"/>
          </w:tcPr>
          <w:p w14:paraId="1556C97E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7C96BA" w14:textId="77777777" w:rsidR="00107725" w:rsidRPr="00F3752B" w:rsidRDefault="00107725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AF40FF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15D7844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19,268</w:t>
            </w:r>
          </w:p>
        </w:tc>
      </w:tr>
      <w:tr w:rsidR="00107725" w:rsidRPr="00F3752B" w14:paraId="01D0A0C0" w14:textId="77777777" w:rsidTr="000B5A4C">
        <w:trPr>
          <w:cantSplit/>
        </w:trPr>
        <w:tc>
          <w:tcPr>
            <w:tcW w:w="3600" w:type="dxa"/>
            <w:gridSpan w:val="2"/>
          </w:tcPr>
          <w:p w14:paraId="259C3259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  <w:gridSpan w:val="2"/>
          </w:tcPr>
          <w:p w14:paraId="74444D6E" w14:textId="77777777" w:rsidR="00107725" w:rsidRPr="00BE3C81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B5B71A3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13,419</w:t>
            </w:r>
          </w:p>
        </w:tc>
        <w:tc>
          <w:tcPr>
            <w:tcW w:w="270" w:type="dxa"/>
          </w:tcPr>
          <w:p w14:paraId="7E238401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8C1C11" w14:textId="77777777" w:rsidR="00107725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1D7BD7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1,021</w:t>
            </w:r>
          </w:p>
        </w:tc>
        <w:tc>
          <w:tcPr>
            <w:tcW w:w="270" w:type="dxa"/>
          </w:tcPr>
          <w:p w14:paraId="03249B69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6AB661" w14:textId="77777777" w:rsidR="00107725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E379A9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(900)</w:t>
            </w:r>
          </w:p>
        </w:tc>
        <w:tc>
          <w:tcPr>
            <w:tcW w:w="236" w:type="dxa"/>
          </w:tcPr>
          <w:p w14:paraId="07BF31BF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4CE42EB3" w14:textId="77777777" w:rsidR="00107725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E05959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13,540</w:t>
            </w:r>
          </w:p>
        </w:tc>
      </w:tr>
      <w:tr w:rsidR="00107725" w:rsidRPr="00F3752B" w14:paraId="34241C70" w14:textId="77777777" w:rsidTr="000B5A4C">
        <w:trPr>
          <w:cantSplit/>
        </w:trPr>
        <w:tc>
          <w:tcPr>
            <w:tcW w:w="3600" w:type="dxa"/>
            <w:gridSpan w:val="2"/>
          </w:tcPr>
          <w:p w14:paraId="3BB38B11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gridSpan w:val="2"/>
          </w:tcPr>
          <w:p w14:paraId="71EAD02F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3,804</w:t>
            </w:r>
          </w:p>
        </w:tc>
        <w:tc>
          <w:tcPr>
            <w:tcW w:w="270" w:type="dxa"/>
          </w:tcPr>
          <w:p w14:paraId="58419714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4DCBC8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8F989D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DE9A86" w14:textId="77777777" w:rsidR="00107725" w:rsidRPr="00F3752B" w:rsidRDefault="00107725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DAD833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1A50E59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3,804</w:t>
            </w:r>
          </w:p>
        </w:tc>
      </w:tr>
      <w:tr w:rsidR="00107725" w:rsidRPr="00F3752B" w14:paraId="276FCAA0" w14:textId="77777777" w:rsidTr="000B5A4C">
        <w:trPr>
          <w:cantSplit/>
        </w:trPr>
        <w:tc>
          <w:tcPr>
            <w:tcW w:w="3600" w:type="dxa"/>
            <w:gridSpan w:val="2"/>
          </w:tcPr>
          <w:p w14:paraId="6863BFB1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BDC7D2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3C81">
              <w:rPr>
                <w:rFonts w:ascii="Angsana New" w:hAnsi="Angsana New"/>
                <w:b/>
                <w:bCs/>
                <w:sz w:val="30"/>
                <w:szCs w:val="30"/>
              </w:rPr>
              <w:t>487,510</w:t>
            </w:r>
          </w:p>
        </w:tc>
        <w:tc>
          <w:tcPr>
            <w:tcW w:w="270" w:type="dxa"/>
          </w:tcPr>
          <w:p w14:paraId="6CA7B5A1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EFC25E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24,885</w:t>
            </w:r>
          </w:p>
        </w:tc>
        <w:tc>
          <w:tcPr>
            <w:tcW w:w="270" w:type="dxa"/>
          </w:tcPr>
          <w:p w14:paraId="21008B1C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E5677F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(900)</w:t>
            </w:r>
          </w:p>
        </w:tc>
        <w:tc>
          <w:tcPr>
            <w:tcW w:w="236" w:type="dxa"/>
          </w:tcPr>
          <w:p w14:paraId="77C0410F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258CD90F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511,495</w:t>
            </w:r>
          </w:p>
        </w:tc>
      </w:tr>
      <w:tr w:rsidR="00107725" w:rsidRPr="00F3752B" w14:paraId="273F6C84" w14:textId="77777777" w:rsidTr="000B5A4C">
        <w:trPr>
          <w:cantSplit/>
        </w:trPr>
        <w:tc>
          <w:tcPr>
            <w:tcW w:w="3600" w:type="dxa"/>
            <w:gridSpan w:val="2"/>
          </w:tcPr>
          <w:p w14:paraId="06BD1C1E" w14:textId="77777777" w:rsidR="00107725" w:rsidRPr="00547C25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1FEC6306" w14:textId="77777777" w:rsidR="00107725" w:rsidRPr="00547C25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F9287" w14:textId="77777777" w:rsidR="00107725" w:rsidRPr="00547C25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C52B78" w14:textId="77777777" w:rsidR="00107725" w:rsidRPr="00547C25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21800C" w14:textId="77777777" w:rsidR="00107725" w:rsidRPr="00547C25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3A23F3" w14:textId="77777777" w:rsidR="00107725" w:rsidRPr="00547C25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820815" w14:textId="77777777" w:rsidR="00107725" w:rsidRPr="00547C25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2D7CC933" w14:textId="77777777" w:rsidR="00107725" w:rsidRPr="00547C25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7725" w:rsidRPr="00F3752B" w14:paraId="684FCA39" w14:textId="77777777" w:rsidTr="000B5A4C">
        <w:trPr>
          <w:cantSplit/>
        </w:trPr>
        <w:tc>
          <w:tcPr>
            <w:tcW w:w="3600" w:type="dxa"/>
            <w:gridSpan w:val="2"/>
          </w:tcPr>
          <w:p w14:paraId="4732C644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gridSpan w:val="2"/>
          </w:tcPr>
          <w:p w14:paraId="01ECEF08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9AAE97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28C8E6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AFFBA4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55A57C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BA56E5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2A468A8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7725" w:rsidRPr="00F3752B" w14:paraId="02843A18" w14:textId="77777777" w:rsidTr="000B5A4C">
        <w:trPr>
          <w:cantSplit/>
        </w:trPr>
        <w:tc>
          <w:tcPr>
            <w:tcW w:w="3600" w:type="dxa"/>
            <w:gridSpan w:val="2"/>
          </w:tcPr>
          <w:p w14:paraId="580DDAB3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ผลต่างระหว่างการรับรู้รายได้ของสัญญาเช่า</w:t>
            </w:r>
          </w:p>
        </w:tc>
        <w:tc>
          <w:tcPr>
            <w:tcW w:w="1350" w:type="dxa"/>
            <w:gridSpan w:val="2"/>
          </w:tcPr>
          <w:p w14:paraId="268BF7BF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AC1162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23C2E0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F80941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87E273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071578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4CF5F34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7725" w:rsidRPr="00F3752B" w14:paraId="272A76D0" w14:textId="77777777" w:rsidTr="000B5A4C">
        <w:trPr>
          <w:cantSplit/>
        </w:trPr>
        <w:tc>
          <w:tcPr>
            <w:tcW w:w="3600" w:type="dxa"/>
            <w:gridSpan w:val="2"/>
          </w:tcPr>
          <w:p w14:paraId="25B559ED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ดำเนินงานและสัญญาเช่า</w:t>
            </w:r>
            <w:r w:rsidRPr="00F3752B">
              <w:rPr>
                <w:rFonts w:asciiTheme="majorBidi" w:hAnsiTheme="majorBidi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1350" w:type="dxa"/>
            <w:gridSpan w:val="2"/>
          </w:tcPr>
          <w:p w14:paraId="39479D36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1239">
              <w:rPr>
                <w:rFonts w:ascii="Angsana New" w:hAnsi="Angsana New"/>
                <w:sz w:val="30"/>
                <w:szCs w:val="30"/>
              </w:rPr>
              <w:t>(3,241)</w:t>
            </w:r>
          </w:p>
        </w:tc>
        <w:tc>
          <w:tcPr>
            <w:tcW w:w="270" w:type="dxa"/>
          </w:tcPr>
          <w:p w14:paraId="0B66EF5F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F9BF52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(5,142)</w:t>
            </w:r>
          </w:p>
        </w:tc>
        <w:tc>
          <w:tcPr>
            <w:tcW w:w="270" w:type="dxa"/>
          </w:tcPr>
          <w:p w14:paraId="362D5BEB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52C29E1" w14:textId="77777777" w:rsidR="00107725" w:rsidRPr="00F3752B" w:rsidRDefault="00107725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4F589C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2107112C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(8,383)</w:t>
            </w:r>
          </w:p>
        </w:tc>
      </w:tr>
      <w:tr w:rsidR="00107725" w:rsidRPr="00F3752B" w14:paraId="2A560DBA" w14:textId="77777777" w:rsidTr="000B5A4C">
        <w:trPr>
          <w:cantSplit/>
        </w:trPr>
        <w:tc>
          <w:tcPr>
            <w:tcW w:w="3600" w:type="dxa"/>
            <w:gridSpan w:val="2"/>
          </w:tcPr>
          <w:p w14:paraId="231CDB63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ค่าเสื่อมราคาของอาคารชุด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251925EE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1239">
              <w:rPr>
                <w:rFonts w:ascii="Angsana New" w:hAnsi="Angsana New"/>
                <w:sz w:val="30"/>
                <w:szCs w:val="30"/>
              </w:rPr>
              <w:t>(4,882)</w:t>
            </w:r>
          </w:p>
        </w:tc>
        <w:tc>
          <w:tcPr>
            <w:tcW w:w="270" w:type="dxa"/>
          </w:tcPr>
          <w:p w14:paraId="50D0E171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659EEA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(819)</w:t>
            </w:r>
          </w:p>
        </w:tc>
        <w:tc>
          <w:tcPr>
            <w:tcW w:w="270" w:type="dxa"/>
          </w:tcPr>
          <w:p w14:paraId="6D8E624D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5E2860" w14:textId="77777777" w:rsidR="00107725" w:rsidRPr="00F3752B" w:rsidRDefault="00107725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3F9CDA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87136F3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(5,701)</w:t>
            </w:r>
          </w:p>
        </w:tc>
      </w:tr>
      <w:tr w:rsidR="00107725" w:rsidRPr="00F3752B" w14:paraId="44827A08" w14:textId="77777777" w:rsidTr="000B5A4C">
        <w:trPr>
          <w:cantSplit/>
        </w:trPr>
        <w:tc>
          <w:tcPr>
            <w:tcW w:w="3600" w:type="dxa"/>
            <w:gridSpan w:val="2"/>
          </w:tcPr>
          <w:p w14:paraId="42595F61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ACD8A9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(8,123)</w:t>
            </w:r>
          </w:p>
        </w:tc>
        <w:tc>
          <w:tcPr>
            <w:tcW w:w="270" w:type="dxa"/>
          </w:tcPr>
          <w:p w14:paraId="7700D615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1EC38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(5,961)</w:t>
            </w:r>
          </w:p>
        </w:tc>
        <w:tc>
          <w:tcPr>
            <w:tcW w:w="270" w:type="dxa"/>
          </w:tcPr>
          <w:p w14:paraId="0E7025A5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60E3CF" w14:textId="77777777" w:rsidR="00107725" w:rsidRPr="00F3752B" w:rsidRDefault="00107725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10773B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69BAF629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(14,084)</w:t>
            </w:r>
          </w:p>
        </w:tc>
      </w:tr>
      <w:tr w:rsidR="00107725" w:rsidRPr="00F3752B" w14:paraId="329E8A5C" w14:textId="77777777" w:rsidTr="000B5A4C">
        <w:trPr>
          <w:cantSplit/>
        </w:trPr>
        <w:tc>
          <w:tcPr>
            <w:tcW w:w="3600" w:type="dxa"/>
            <w:gridSpan w:val="2"/>
          </w:tcPr>
          <w:p w14:paraId="5C905767" w14:textId="77777777" w:rsidR="00107725" w:rsidRPr="00547C25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2875E3BC" w14:textId="77777777" w:rsidR="00107725" w:rsidRPr="00547C25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E6A8E" w14:textId="77777777" w:rsidR="00107725" w:rsidRPr="00547C25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3A9976" w14:textId="77777777" w:rsidR="00107725" w:rsidRPr="00547C25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1E0F78" w14:textId="77777777" w:rsidR="00107725" w:rsidRPr="00547C25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4452FF" w14:textId="77777777" w:rsidR="00107725" w:rsidRPr="00547C25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230E9C3" w14:textId="77777777" w:rsidR="00107725" w:rsidRPr="00547C25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3984B19C" w14:textId="77777777" w:rsidR="00107725" w:rsidRPr="00547C25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07725" w:rsidRPr="00F3752B" w14:paraId="7F2158F1" w14:textId="77777777" w:rsidTr="000B5A4C">
        <w:trPr>
          <w:cantSplit/>
        </w:trPr>
        <w:tc>
          <w:tcPr>
            <w:tcW w:w="3600" w:type="dxa"/>
            <w:gridSpan w:val="2"/>
          </w:tcPr>
          <w:p w14:paraId="072EB95A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26896194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479,387</w:t>
            </w:r>
          </w:p>
        </w:tc>
        <w:tc>
          <w:tcPr>
            <w:tcW w:w="270" w:type="dxa"/>
          </w:tcPr>
          <w:p w14:paraId="7F7120DC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2069DAC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18,924</w:t>
            </w:r>
          </w:p>
        </w:tc>
        <w:tc>
          <w:tcPr>
            <w:tcW w:w="270" w:type="dxa"/>
          </w:tcPr>
          <w:p w14:paraId="42DB8BCD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B8F19C6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(900)</w:t>
            </w:r>
          </w:p>
        </w:tc>
        <w:tc>
          <w:tcPr>
            <w:tcW w:w="236" w:type="dxa"/>
          </w:tcPr>
          <w:p w14:paraId="3BDCCD1F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double" w:sz="4" w:space="0" w:color="auto"/>
            </w:tcBorders>
          </w:tcPr>
          <w:p w14:paraId="20B5F269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497,411</w:t>
            </w:r>
          </w:p>
        </w:tc>
      </w:tr>
    </w:tbl>
    <w:p w14:paraId="024777AD" w14:textId="21E37482" w:rsidR="002B274C" w:rsidRDefault="002B274C" w:rsidP="00107725">
      <w:pPr>
        <w:rPr>
          <w:rFonts w:asciiTheme="majorBidi" w:hAnsiTheme="majorBidi"/>
          <w:sz w:val="30"/>
          <w:szCs w:val="30"/>
          <w:cs/>
        </w:rPr>
      </w:pPr>
    </w:p>
    <w:p w14:paraId="53F8D5A0" w14:textId="27213653" w:rsidR="0000583D" w:rsidRDefault="0000583D" w:rsidP="009C2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right="-385"/>
        <w:jc w:val="thaiDistribute"/>
        <w:rPr>
          <w:rFonts w:asciiTheme="majorBidi" w:hAnsiTheme="majorBidi"/>
          <w:sz w:val="30"/>
          <w:szCs w:val="30"/>
          <w:cs/>
        </w:rPr>
      </w:pPr>
      <w:r w:rsidRPr="00902EF8">
        <w:rPr>
          <w:rFonts w:asciiTheme="majorBidi" w:hAnsiTheme="majorBidi"/>
          <w:sz w:val="30"/>
          <w:szCs w:val="30"/>
          <w:cs/>
        </w:rPr>
        <w:t>บริษัทยังไม่ได้รับรู้สินทรัพย์ภาษีเงินได้รอการตัดบัญชีสำหรับขาดทุนสะสมทางภาษีในงบการเงิน ณ</w:t>
      </w:r>
      <w:r w:rsidRPr="00902EF8">
        <w:rPr>
          <w:rFonts w:asciiTheme="majorBidi" w:hAnsiTheme="majorBidi"/>
          <w:sz w:val="30"/>
          <w:szCs w:val="30"/>
        </w:rPr>
        <w:t xml:space="preserve"> </w:t>
      </w:r>
      <w:r w:rsidRPr="00902EF8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902EF8">
        <w:rPr>
          <w:rFonts w:asciiTheme="majorBidi" w:hAnsiTheme="majorBidi"/>
          <w:sz w:val="30"/>
          <w:szCs w:val="30"/>
        </w:rPr>
        <w:br/>
        <w:t xml:space="preserve">31 </w:t>
      </w:r>
      <w:r w:rsidRPr="00902EF8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902EF8">
        <w:rPr>
          <w:rFonts w:asciiTheme="majorBidi" w:hAnsiTheme="majorBidi"/>
          <w:sz w:val="30"/>
          <w:szCs w:val="30"/>
        </w:rPr>
        <w:t>256</w:t>
      </w:r>
      <w:r w:rsidR="006E4AAC" w:rsidRPr="00902EF8">
        <w:rPr>
          <w:rFonts w:asciiTheme="majorBidi" w:hAnsiTheme="majorBidi"/>
          <w:sz w:val="30"/>
          <w:szCs w:val="30"/>
        </w:rPr>
        <w:t>5</w:t>
      </w:r>
      <w:r w:rsidRPr="00902EF8">
        <w:rPr>
          <w:rFonts w:asciiTheme="majorBidi" w:hAnsiTheme="majorBidi"/>
          <w:sz w:val="30"/>
          <w:szCs w:val="30"/>
        </w:rPr>
        <w:t xml:space="preserve"> </w:t>
      </w:r>
      <w:r w:rsidRPr="00902EF8">
        <w:rPr>
          <w:rFonts w:asciiTheme="majorBidi" w:hAnsiTheme="majorBidi"/>
          <w:sz w:val="30"/>
          <w:szCs w:val="30"/>
          <w:cs/>
        </w:rPr>
        <w:t xml:space="preserve">จำนวน </w:t>
      </w:r>
      <w:r w:rsidR="00544674" w:rsidRPr="000B5A4C">
        <w:rPr>
          <w:rFonts w:asciiTheme="majorBidi" w:hAnsiTheme="majorBidi"/>
          <w:sz w:val="30"/>
          <w:szCs w:val="30"/>
        </w:rPr>
        <w:t>180.97</w:t>
      </w:r>
      <w:r w:rsidRPr="00544674">
        <w:rPr>
          <w:rFonts w:asciiTheme="majorBidi" w:hAnsiTheme="majorBidi"/>
          <w:sz w:val="30"/>
          <w:szCs w:val="30"/>
        </w:rPr>
        <w:t xml:space="preserve"> </w:t>
      </w:r>
      <w:r w:rsidRPr="00544674">
        <w:rPr>
          <w:rFonts w:asciiTheme="majorBidi" w:hAnsiTheme="majorBidi"/>
          <w:sz w:val="30"/>
          <w:szCs w:val="30"/>
          <w:cs/>
        </w:rPr>
        <w:t>ล้านบาท</w:t>
      </w:r>
      <w:r w:rsidRPr="00902EF8">
        <w:rPr>
          <w:rFonts w:asciiTheme="majorBidi" w:hAnsiTheme="majorBidi"/>
          <w:sz w:val="30"/>
          <w:szCs w:val="30"/>
          <w:cs/>
        </w:rPr>
        <w:t xml:space="preserve"> </w:t>
      </w:r>
      <w:r w:rsidRPr="00902EF8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902EF8">
        <w:rPr>
          <w:rFonts w:asciiTheme="majorBidi" w:hAnsiTheme="majorBidi"/>
          <w:i/>
          <w:iCs/>
          <w:sz w:val="30"/>
          <w:szCs w:val="30"/>
        </w:rPr>
        <w:t>256</w:t>
      </w:r>
      <w:r w:rsidR="006E4AAC" w:rsidRPr="00902EF8">
        <w:rPr>
          <w:rFonts w:asciiTheme="majorBidi" w:hAnsiTheme="majorBidi"/>
          <w:i/>
          <w:iCs/>
          <w:sz w:val="30"/>
          <w:szCs w:val="30"/>
        </w:rPr>
        <w:t>4</w:t>
      </w:r>
      <w:r w:rsidRPr="00902EF8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2A40B8" w:rsidRPr="00902EF8">
        <w:rPr>
          <w:rFonts w:asciiTheme="majorBidi" w:hAnsiTheme="majorBidi"/>
          <w:i/>
          <w:iCs/>
          <w:sz w:val="30"/>
          <w:szCs w:val="30"/>
        </w:rPr>
        <w:t>301.1</w:t>
      </w:r>
      <w:r w:rsidRPr="00902EF8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902EF8">
        <w:rPr>
          <w:rFonts w:asciiTheme="majorBidi" w:hAnsiTheme="majorBidi"/>
          <w:i/>
          <w:iCs/>
          <w:sz w:val="30"/>
          <w:szCs w:val="30"/>
          <w:cs/>
        </w:rPr>
        <w:t>ล้านบาท)</w:t>
      </w:r>
      <w:r w:rsidRPr="00902EF8">
        <w:rPr>
          <w:rFonts w:asciiTheme="majorBidi" w:hAnsiTheme="majorBidi"/>
          <w:sz w:val="30"/>
          <w:szCs w:val="30"/>
          <w:cs/>
        </w:rPr>
        <w:t xml:space="preserve"> ทั้งนี้ขึ้นอยู่กับกำไรทางภาษีในอนาคตที่เพียงพอที่จะนำขาดทุนทางภาษีมาใช้ประโยชน์ได้</w:t>
      </w:r>
    </w:p>
    <w:p w14:paraId="2A2706FF" w14:textId="0AC6CAD8" w:rsidR="007F3799" w:rsidRDefault="007F3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517C0E56" w14:textId="77777777" w:rsidR="00107725" w:rsidRDefault="00107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C8E87FC" w14:textId="4347CC4C" w:rsidR="00431DC4" w:rsidRPr="00B4269E" w:rsidRDefault="00197E78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1037B7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431DC4" w:rsidRPr="00B4269E">
        <w:rPr>
          <w:rFonts w:asciiTheme="majorBidi" w:hAnsiTheme="majorBidi" w:cstheme="majorBidi"/>
          <w:b/>
          <w:bCs/>
          <w:sz w:val="30"/>
          <w:szCs w:val="30"/>
        </w:rPr>
        <w:tab/>
      </w:r>
      <w:r w:rsidR="00431DC4" w:rsidRPr="00B4269E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กำไรต่อหุ้น</w:t>
      </w:r>
    </w:p>
    <w:p w14:paraId="73039AD2" w14:textId="77777777" w:rsidR="00431DC4" w:rsidRPr="00547C25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97"/>
        <w:gridCol w:w="270"/>
        <w:gridCol w:w="1192"/>
      </w:tblGrid>
      <w:tr w:rsidR="005E06B5" w:rsidRPr="00B4269E" w14:paraId="5EF9D88E" w14:textId="77777777" w:rsidTr="001F5999">
        <w:tc>
          <w:tcPr>
            <w:tcW w:w="6570" w:type="dxa"/>
          </w:tcPr>
          <w:p w14:paraId="6C57670B" w14:textId="652BE229" w:rsidR="005E06B5" w:rsidRPr="00B31678" w:rsidRDefault="005E06B5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lang w:val="x-none" w:eastAsia="x-none"/>
              </w:rPr>
            </w:pPr>
          </w:p>
        </w:tc>
        <w:tc>
          <w:tcPr>
            <w:tcW w:w="1197" w:type="dxa"/>
          </w:tcPr>
          <w:p w14:paraId="7018FB77" w14:textId="45A74466" w:rsidR="005E06B5" w:rsidRPr="00B4269E" w:rsidRDefault="005E06B5" w:rsidP="005E06B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6E4AAC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70" w:type="dxa"/>
          </w:tcPr>
          <w:p w14:paraId="097408C8" w14:textId="77777777" w:rsidR="005E06B5" w:rsidRPr="00B4269E" w:rsidRDefault="005E06B5" w:rsidP="005E06B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2" w:type="dxa"/>
          </w:tcPr>
          <w:p w14:paraId="4381A092" w14:textId="0824A196" w:rsidR="005E06B5" w:rsidRPr="00B4269E" w:rsidRDefault="005E06B5" w:rsidP="005E06B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6E4AAC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431DC4" w:rsidRPr="00B4269E" w14:paraId="714393B5" w14:textId="77777777" w:rsidTr="001F5999">
        <w:tc>
          <w:tcPr>
            <w:tcW w:w="6570" w:type="dxa"/>
          </w:tcPr>
          <w:p w14:paraId="31F59F6C" w14:textId="77777777" w:rsidR="00431DC4" w:rsidRPr="00B4269E" w:rsidRDefault="00431DC4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659" w:type="dxa"/>
            <w:gridSpan w:val="3"/>
          </w:tcPr>
          <w:p w14:paraId="36F1B1ED" w14:textId="77777777" w:rsidR="00431DC4" w:rsidRPr="00B4269E" w:rsidRDefault="00431DC4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B4269E">
              <w:rPr>
                <w:rFonts w:asciiTheme="majorBidi" w:hAnsiTheme="majorBidi" w:cstheme="majorBidi"/>
                <w:i/>
                <w:iCs/>
                <w:cs/>
                <w:lang w:val="en-US"/>
              </w:rPr>
              <w:t>(พันบาท/พันหุ้น)</w:t>
            </w:r>
          </w:p>
        </w:tc>
      </w:tr>
      <w:tr w:rsidR="006E4AAC" w:rsidRPr="00B4269E" w14:paraId="22F86F5F" w14:textId="77777777" w:rsidTr="001F5999">
        <w:tc>
          <w:tcPr>
            <w:tcW w:w="6570" w:type="dxa"/>
          </w:tcPr>
          <w:p w14:paraId="39E109CD" w14:textId="574F547A" w:rsidR="006E4AAC" w:rsidRPr="00B4269E" w:rsidRDefault="006E4AAC" w:rsidP="006E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0941DCEF" w14:textId="4E76B7E7" w:rsidR="006E4AAC" w:rsidRPr="00B4269E" w:rsidRDefault="00D5422B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</w:t>
            </w:r>
            <w:r w:rsidR="00902E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619</w:t>
            </w:r>
          </w:p>
        </w:tc>
        <w:tc>
          <w:tcPr>
            <w:tcW w:w="270" w:type="dxa"/>
          </w:tcPr>
          <w:p w14:paraId="3EC58009" w14:textId="77777777" w:rsidR="006E4AAC" w:rsidRPr="00B4269E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14:paraId="39CDB07D" w14:textId="027EC801" w:rsidR="006E4AAC" w:rsidRPr="00B4269E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120,133</w:t>
            </w:r>
          </w:p>
        </w:tc>
      </w:tr>
      <w:tr w:rsidR="006E4AAC" w:rsidRPr="00B4269E" w14:paraId="7C260092" w14:textId="77777777" w:rsidTr="001F5999">
        <w:tc>
          <w:tcPr>
            <w:tcW w:w="6570" w:type="dxa"/>
          </w:tcPr>
          <w:p w14:paraId="2FD55FB0" w14:textId="77777777" w:rsidR="006E4AAC" w:rsidRPr="00B4269E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27C4A40D" w14:textId="77777777" w:rsidR="006E4AAC" w:rsidRPr="00B4269E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D65AA5" w14:textId="77777777" w:rsidR="006E4AAC" w:rsidRPr="00B4269E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</w:tcPr>
          <w:p w14:paraId="63603033" w14:textId="77777777" w:rsidR="006E4AAC" w:rsidRPr="00B4269E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4AAC" w:rsidRPr="00B4269E" w14:paraId="60B1544D" w14:textId="77777777" w:rsidTr="00E003CA">
        <w:tc>
          <w:tcPr>
            <w:tcW w:w="6570" w:type="dxa"/>
          </w:tcPr>
          <w:p w14:paraId="058DFDAA" w14:textId="452473D1" w:rsidR="006E4AAC" w:rsidRPr="000446DD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46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334908E6" w14:textId="2677E2B8" w:rsidR="006E4AAC" w:rsidRPr="00B4269E" w:rsidRDefault="00D5422B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596,510</w:t>
            </w:r>
          </w:p>
        </w:tc>
        <w:tc>
          <w:tcPr>
            <w:tcW w:w="270" w:type="dxa"/>
          </w:tcPr>
          <w:p w14:paraId="13E72FFD" w14:textId="77777777" w:rsidR="006E4AAC" w:rsidRPr="00B4269E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14:paraId="2728BB97" w14:textId="1CD6B714" w:rsidR="006E4AAC" w:rsidRPr="00B4269E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596,510</w:t>
            </w:r>
          </w:p>
        </w:tc>
      </w:tr>
      <w:tr w:rsidR="006E4AAC" w:rsidRPr="00B4269E" w14:paraId="37D0111B" w14:textId="77777777" w:rsidTr="001F5999">
        <w:tc>
          <w:tcPr>
            <w:tcW w:w="6570" w:type="dxa"/>
          </w:tcPr>
          <w:p w14:paraId="0DFBF843" w14:textId="77777777" w:rsidR="006E4AAC" w:rsidRPr="00B4269E" w:rsidRDefault="006E4AAC" w:rsidP="006E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166FDBE3" w14:textId="77777777" w:rsidR="006E4AAC" w:rsidRPr="00B4269E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535A1F" w14:textId="77777777" w:rsidR="006E4AAC" w:rsidRPr="00B4269E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</w:tcPr>
          <w:p w14:paraId="04B53C1F" w14:textId="77777777" w:rsidR="006E4AAC" w:rsidRPr="00B4269E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E4AAC" w:rsidRPr="00B4269E" w14:paraId="40D64A7D" w14:textId="77777777" w:rsidTr="001F5999">
        <w:tc>
          <w:tcPr>
            <w:tcW w:w="6570" w:type="dxa"/>
          </w:tcPr>
          <w:p w14:paraId="442D1A37" w14:textId="77777777" w:rsidR="006E4AAC" w:rsidRPr="00B4269E" w:rsidRDefault="006E4AAC" w:rsidP="006E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กำไรต่อหุ้น (</w:t>
            </w: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ขั้นพื้นฐาน) </w:t>
            </w:r>
            <w:r w:rsidRPr="00B426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(บาท)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11538EEB" w14:textId="11E48CE0" w:rsidR="006E4AAC" w:rsidRPr="00B4269E" w:rsidRDefault="00D5422B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4D9E862B" w14:textId="77777777" w:rsidR="006E4AAC" w:rsidRPr="00B4269E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14:paraId="558DED52" w14:textId="77AEBB8B" w:rsidR="006E4AAC" w:rsidRPr="00B4269E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0.20</w:t>
            </w:r>
          </w:p>
        </w:tc>
      </w:tr>
    </w:tbl>
    <w:p w14:paraId="77F4863B" w14:textId="77777777" w:rsidR="00431DC4" w:rsidRPr="00547C25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7ACE8A0E" w14:textId="17036AC9" w:rsidR="00431DC4" w:rsidRPr="00B4269E" w:rsidRDefault="00197E7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037B7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431DC4" w:rsidRPr="00B4269E">
        <w:rPr>
          <w:rFonts w:asciiTheme="majorBidi" w:hAnsiTheme="majorBidi" w:cstheme="majorBidi"/>
          <w:b/>
          <w:bCs/>
          <w:sz w:val="30"/>
          <w:szCs w:val="30"/>
        </w:rPr>
        <w:tab/>
      </w:r>
      <w:r w:rsidR="00431DC4" w:rsidRPr="00B4269E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  <w:r w:rsidR="00431DC4" w:rsidRPr="00B4269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60932868" w14:textId="77777777" w:rsidR="00431DC4" w:rsidRPr="00547C25" w:rsidRDefault="00431DC4" w:rsidP="00B4269E">
      <w:pPr>
        <w:tabs>
          <w:tab w:val="clear" w:pos="227"/>
          <w:tab w:val="clear" w:pos="454"/>
          <w:tab w:val="clear" w:pos="680"/>
          <w:tab w:val="decimal" w:pos="72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234" w:type="dxa"/>
        <w:tblInd w:w="378" w:type="dxa"/>
        <w:tblLook w:val="04A0" w:firstRow="1" w:lastRow="0" w:firstColumn="1" w:lastColumn="0" w:noHBand="0" w:noVBand="1"/>
      </w:tblPr>
      <w:tblGrid>
        <w:gridCol w:w="2772"/>
        <w:gridCol w:w="1620"/>
        <w:gridCol w:w="1890"/>
        <w:gridCol w:w="1350"/>
        <w:gridCol w:w="270"/>
        <w:gridCol w:w="1332"/>
      </w:tblGrid>
      <w:tr w:rsidR="00667F00" w:rsidRPr="006C12DC" w14:paraId="529473B8" w14:textId="77777777" w:rsidTr="009720C2">
        <w:trPr>
          <w:tblHeader/>
        </w:trPr>
        <w:tc>
          <w:tcPr>
            <w:tcW w:w="2772" w:type="dxa"/>
            <w:vAlign w:val="bottom"/>
          </w:tcPr>
          <w:p w14:paraId="0E117859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F42B836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534A18B5" w14:textId="3705EE7D" w:rsidR="00667F00" w:rsidRPr="006C12DC" w:rsidRDefault="00667F00" w:rsidP="00722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5CA2C945" w14:textId="3303E21B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6C103D05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4601EAAB" w14:textId="77777777" w:rsidR="00667F00" w:rsidRPr="006C12DC" w:rsidDel="00D43E7A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667F00" w:rsidRPr="006C12DC" w14:paraId="12A2F51F" w14:textId="77777777" w:rsidTr="009720C2">
        <w:trPr>
          <w:tblHeader/>
        </w:trPr>
        <w:tc>
          <w:tcPr>
            <w:tcW w:w="2772" w:type="dxa"/>
          </w:tcPr>
          <w:p w14:paraId="24282C44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436FF0D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CE3611A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A10F1F1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12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71EA009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6CEE7247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67F00" w:rsidRPr="006C12DC" w14:paraId="2BE28202" w14:textId="77777777" w:rsidTr="0072282D">
        <w:tc>
          <w:tcPr>
            <w:tcW w:w="2772" w:type="dxa"/>
          </w:tcPr>
          <w:p w14:paraId="10A26C53" w14:textId="1C8D1FDF" w:rsidR="00667F00" w:rsidRPr="00E219F9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21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E4A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42225942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AC72027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295695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EB4083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C16A5C7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7F00" w:rsidRPr="006C12DC" w14:paraId="40DA091B" w14:textId="77777777" w:rsidTr="0072282D">
        <w:tc>
          <w:tcPr>
            <w:tcW w:w="2772" w:type="dxa"/>
          </w:tcPr>
          <w:p w14:paraId="2BA261D7" w14:textId="5FC6D721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C2417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241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47A7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0F904A27" w14:textId="78E447EF" w:rsidR="00667F00" w:rsidRPr="00060E3B" w:rsidRDefault="00647A72" w:rsidP="00667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060E3B" w:rsidRPr="00667B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0E3B" w:rsidRPr="00667B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586B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E4AA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90" w:type="dxa"/>
          </w:tcPr>
          <w:p w14:paraId="2D7973DD" w14:textId="4B5B08A1" w:rsidR="00667F00" w:rsidRPr="00060E3B" w:rsidRDefault="009720C2" w:rsidP="00667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E4AA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275EB9E2" w14:textId="42CF5F0C" w:rsidR="00667F00" w:rsidRPr="006C12DC" w:rsidRDefault="00647A72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  <w:tc>
          <w:tcPr>
            <w:tcW w:w="270" w:type="dxa"/>
          </w:tcPr>
          <w:p w14:paraId="780DC959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3F248A7" w14:textId="02A40949" w:rsidR="00667F00" w:rsidRPr="006C12DC" w:rsidRDefault="00647A72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65.6</w:t>
            </w:r>
          </w:p>
        </w:tc>
      </w:tr>
      <w:tr w:rsidR="00667F00" w:rsidRPr="006C12DC" w14:paraId="5FF07C75" w14:textId="77777777" w:rsidTr="0072282D">
        <w:tc>
          <w:tcPr>
            <w:tcW w:w="2772" w:type="dxa"/>
          </w:tcPr>
          <w:p w14:paraId="079C33DE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E7E8413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69D77C3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0849C9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3649C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4377E2F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20C2" w:rsidRPr="006C12DC" w14:paraId="227B5C05" w14:textId="77777777" w:rsidTr="0072282D">
        <w:tc>
          <w:tcPr>
            <w:tcW w:w="2772" w:type="dxa"/>
          </w:tcPr>
          <w:p w14:paraId="27E374DD" w14:textId="11748E05" w:rsidR="009720C2" w:rsidRPr="00E219F9" w:rsidRDefault="009720C2" w:rsidP="0097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21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E4A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5C070C63" w14:textId="77777777" w:rsidR="009720C2" w:rsidRPr="006C12DC" w:rsidRDefault="009720C2" w:rsidP="0097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5732475" w14:textId="77777777" w:rsidR="009720C2" w:rsidRPr="006C12DC" w:rsidRDefault="009720C2" w:rsidP="0097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4A64F5" w14:textId="77777777" w:rsidR="009720C2" w:rsidRPr="006C12DC" w:rsidRDefault="009720C2" w:rsidP="0097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FFDA5" w14:textId="77777777" w:rsidR="009720C2" w:rsidRPr="006C12DC" w:rsidRDefault="009720C2" w:rsidP="0097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282797C" w14:textId="77777777" w:rsidR="009720C2" w:rsidRPr="006C12DC" w:rsidRDefault="009720C2" w:rsidP="0097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4AAC" w:rsidRPr="006C12DC" w14:paraId="44F47F1A" w14:textId="77777777" w:rsidTr="0072282D">
        <w:tc>
          <w:tcPr>
            <w:tcW w:w="2772" w:type="dxa"/>
          </w:tcPr>
          <w:p w14:paraId="7185FAB7" w14:textId="4D1B27EB" w:rsidR="006E4AAC" w:rsidRPr="006C12DC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3BF02296" w14:textId="4F725B2A" w:rsidR="006E4AAC" w:rsidRPr="006C12DC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67B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7B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</w:tcPr>
          <w:p w14:paraId="066BA1BF" w14:textId="7D24E19C" w:rsidR="006E4AAC" w:rsidRPr="006C12DC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6A28DA46" w14:textId="3940E5EA" w:rsidR="006E4AAC" w:rsidRPr="00D11517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270" w:type="dxa"/>
          </w:tcPr>
          <w:p w14:paraId="3C4AB0FB" w14:textId="77777777" w:rsidR="006E4AAC" w:rsidRPr="00D11517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8746933" w14:textId="506A4499" w:rsidR="006E4AAC" w:rsidRPr="00D11517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47.7</w:t>
            </w:r>
          </w:p>
        </w:tc>
      </w:tr>
    </w:tbl>
    <w:p w14:paraId="4E241AD5" w14:textId="74F8F6EA" w:rsidR="00E50A18" w:rsidRDefault="00E50A18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0E2555D0" w14:textId="77777777" w:rsidR="00E50A18" w:rsidRDefault="00E50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0C83A60" w14:textId="57B58930" w:rsidR="00431DC4" w:rsidRPr="00B31678" w:rsidRDefault="00197E78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1678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1037B7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431DC4" w:rsidRPr="00B31678">
        <w:rPr>
          <w:rFonts w:asciiTheme="majorBidi" w:hAnsiTheme="majorBidi" w:cstheme="majorBidi"/>
          <w:b/>
          <w:bCs/>
          <w:sz w:val="30"/>
          <w:szCs w:val="30"/>
        </w:rPr>
        <w:tab/>
      </w:r>
      <w:r w:rsidR="00D613FB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การบริหารความเสี่ยงและ</w:t>
      </w:r>
      <w:r w:rsidR="00431DC4" w:rsidRPr="00B31678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3C7431B8" w14:textId="77777777" w:rsidR="00431DC4" w:rsidRPr="00B3167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EB9A9B" w14:textId="5BF6EC38" w:rsidR="00431DC4" w:rsidRPr="00B31678" w:rsidRDefault="00991239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1037B7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A73F06" w:rsidRPr="00B316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96C28F7" w14:textId="77777777" w:rsidR="0012712E" w:rsidRPr="00B31678" w:rsidRDefault="0012712E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9CD43C4" w14:textId="02E2D4E8" w:rsidR="00431DC4" w:rsidRPr="00B31678" w:rsidRDefault="00431DC4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มูลค่ายุติธรรมของเงินสดและรายการเทียบเท่าเงินสด ลูกหนี้ค่าเช่าตามสัญญาเช่าดำเนินงาน ลูกหนี้</w:t>
      </w:r>
      <w:r w:rsidR="00AD46CD" w:rsidRPr="00B31678">
        <w:rPr>
          <w:rFonts w:asciiTheme="majorBidi" w:hAnsiTheme="majorBidi" w:cstheme="majorBidi"/>
          <w:sz w:val="30"/>
          <w:szCs w:val="30"/>
          <w:cs/>
        </w:rPr>
        <w:t>ตามสัญญาเช่าเงินทุน</w:t>
      </w:r>
      <w:r w:rsidRPr="00B31678">
        <w:rPr>
          <w:rFonts w:asciiTheme="majorBidi" w:hAnsiTheme="majorBidi" w:cstheme="majorBidi"/>
          <w:sz w:val="30"/>
          <w:szCs w:val="30"/>
          <w:cs/>
        </w:rPr>
        <w:t xml:space="preserve">ที่ถึงกำหนดชำระภายในหนึ่งปี </w:t>
      </w:r>
      <w:r w:rsidR="00E4249D">
        <w:rPr>
          <w:rFonts w:asciiTheme="majorBidi" w:hAnsiTheme="majorBidi" w:cstheme="majorBidi" w:hint="cs"/>
          <w:sz w:val="30"/>
          <w:szCs w:val="30"/>
          <w:cs/>
        </w:rPr>
        <w:t xml:space="preserve">เงินให้กู้ยืมระยะสั้น เงินให้กู้ยืมระยะยาวที่ถึงกำหนดชำระภายในหนึ่งปี </w:t>
      </w:r>
      <w:r w:rsidRPr="00B31678">
        <w:rPr>
          <w:rFonts w:asciiTheme="majorBidi" w:hAnsiTheme="majorBidi" w:cstheme="majorBidi"/>
          <w:sz w:val="30"/>
          <w:szCs w:val="30"/>
          <w:cs/>
        </w:rPr>
        <w:t>เจ้าหนี้การค้าและเงินกู้ยืมระยะสั้นจากสถาบันการเงิน 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14:paraId="5E881B3C" w14:textId="7B4F8F6B" w:rsidR="00756DD0" w:rsidRPr="00B31678" w:rsidRDefault="00756DD0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Theme="majorBidi" w:hAnsiTheme="majorBidi" w:cstheme="majorBidi"/>
          <w:sz w:val="30"/>
          <w:szCs w:val="30"/>
          <w:cs/>
        </w:rPr>
      </w:pPr>
    </w:p>
    <w:p w14:paraId="2689C416" w14:textId="77777777" w:rsidR="00431DC4" w:rsidRPr="00B31678" w:rsidRDefault="00431DC4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115" w:firstLine="18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สำหรับหนี้สินทางการเงินอื่นนอกเหนือจากที่กล่าวข้างต้นมีมูลค่ายุติธรรมและมูลค่าตามบัญชี ดังต่อไปนี้</w:t>
      </w:r>
    </w:p>
    <w:p w14:paraId="0E343A11" w14:textId="77777777" w:rsidR="00431DC4" w:rsidRPr="00B3167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2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710"/>
        <w:gridCol w:w="180"/>
        <w:gridCol w:w="810"/>
        <w:gridCol w:w="180"/>
        <w:gridCol w:w="990"/>
        <w:gridCol w:w="180"/>
        <w:gridCol w:w="720"/>
        <w:gridCol w:w="180"/>
        <w:gridCol w:w="992"/>
      </w:tblGrid>
      <w:tr w:rsidR="00C24176" w:rsidRPr="00137497" w14:paraId="6BF23848" w14:textId="77777777" w:rsidTr="00F61738">
        <w:trPr>
          <w:trHeight w:val="363"/>
          <w:tblHeader/>
        </w:trPr>
        <w:tc>
          <w:tcPr>
            <w:tcW w:w="3420" w:type="dxa"/>
            <w:shd w:val="clear" w:color="auto" w:fill="auto"/>
            <w:vAlign w:val="bottom"/>
          </w:tcPr>
          <w:p w14:paraId="25379CB5" w14:textId="3C3F188C" w:rsidR="00C24176" w:rsidRPr="00B31678" w:rsidRDefault="00C24176" w:rsidP="00C2417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839F39" w14:textId="541DA14A" w:rsidR="00C24176" w:rsidRPr="00B31678" w:rsidRDefault="00C24176" w:rsidP="00C241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41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18034E3" w14:textId="77777777" w:rsidR="00C24176" w:rsidRPr="00B31678" w:rsidRDefault="00C24176" w:rsidP="00C241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5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19371" w14:textId="0FC16C87" w:rsidR="00C24176" w:rsidRPr="00B31678" w:rsidRDefault="00C24176" w:rsidP="00C241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C241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822F4" w:rsidRPr="00137497" w14:paraId="376D3790" w14:textId="77777777" w:rsidTr="00F61738">
        <w:trPr>
          <w:trHeight w:val="363"/>
          <w:tblHeader/>
        </w:trPr>
        <w:tc>
          <w:tcPr>
            <w:tcW w:w="3420" w:type="dxa"/>
            <w:shd w:val="clear" w:color="auto" w:fill="auto"/>
            <w:vAlign w:val="bottom"/>
          </w:tcPr>
          <w:p w14:paraId="2E7F04B1" w14:textId="718D2E0D" w:rsidR="003822F4" w:rsidRPr="00C24176" w:rsidRDefault="00C24176" w:rsidP="00F61738">
            <w:pPr>
              <w:pStyle w:val="acctfourfigures"/>
              <w:tabs>
                <w:tab w:val="clear" w:pos="765"/>
              </w:tabs>
              <w:spacing w:line="240" w:lineRule="auto"/>
              <w:ind w:firstLine="10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41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241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241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0" w:type="dxa"/>
          </w:tcPr>
          <w:p w14:paraId="59E3B81E" w14:textId="3A0F24F5" w:rsidR="003822F4" w:rsidRPr="00137497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B3167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0" w:type="dxa"/>
          </w:tcPr>
          <w:p w14:paraId="101B2B1F" w14:textId="77777777" w:rsidR="003822F4" w:rsidRPr="00137497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1F6DBD4" w14:textId="77777777" w:rsidR="00C24176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AAE0CD8" w14:textId="77777777" w:rsidR="00C24176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D51FE07" w14:textId="065C36C6" w:rsidR="003822F4" w:rsidRPr="00137497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0B0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5509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D8B5478" w14:textId="77777777" w:rsidR="003822F4" w:rsidRPr="00137497" w:rsidRDefault="003822F4" w:rsidP="003822F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1C78103" w14:textId="77777777" w:rsidR="00C24176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FC2569E" w14:textId="77777777" w:rsidR="00C24176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34583B" w14:textId="2DACF867" w:rsidR="003822F4" w:rsidRPr="00137497" w:rsidDel="00D878E3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0B0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5509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429CB10" w14:textId="77777777" w:rsidR="003822F4" w:rsidRPr="00137497" w:rsidRDefault="003822F4" w:rsidP="003822F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66FE739" w14:textId="77777777" w:rsidR="00C24176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F2FCD2F" w14:textId="77777777" w:rsidR="00C24176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26019EE" w14:textId="7E063518" w:rsidR="003822F4" w:rsidRPr="00137497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0B0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5509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BCF6F57" w14:textId="77777777" w:rsidR="003822F4" w:rsidRPr="00137497" w:rsidRDefault="003822F4" w:rsidP="003822F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E9E71A1" w14:textId="77777777" w:rsidR="00C24176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71077D7" w14:textId="77777777" w:rsidR="00C24176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FEF3912" w14:textId="2F7A04A2" w:rsidR="003822F4" w:rsidRPr="00137497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0B0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31DC4" w:rsidRPr="00137497" w14:paraId="4C0BA102" w14:textId="77777777" w:rsidTr="00F61738">
        <w:trPr>
          <w:tblHeader/>
        </w:trPr>
        <w:tc>
          <w:tcPr>
            <w:tcW w:w="3420" w:type="dxa"/>
            <w:shd w:val="clear" w:color="auto" w:fill="auto"/>
          </w:tcPr>
          <w:p w14:paraId="46660104" w14:textId="77777777" w:rsidR="00431DC4" w:rsidRPr="00B31678" w:rsidRDefault="00431DC4" w:rsidP="00B4269E">
            <w:pPr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241CECB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1A72181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2" w:type="dxa"/>
            <w:gridSpan w:val="7"/>
            <w:shd w:val="clear" w:color="auto" w:fill="auto"/>
          </w:tcPr>
          <w:p w14:paraId="43BD30F3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316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970BE" w:rsidRPr="00137497" w14:paraId="2CC04D87" w14:textId="77777777" w:rsidTr="00F61738">
        <w:tc>
          <w:tcPr>
            <w:tcW w:w="3420" w:type="dxa"/>
            <w:shd w:val="clear" w:color="auto" w:fill="auto"/>
          </w:tcPr>
          <w:p w14:paraId="3CD15BCE" w14:textId="382FF7AA" w:rsidR="005970BE" w:rsidRPr="00F61738" w:rsidRDefault="00550967" w:rsidP="00B4269E">
            <w:pPr>
              <w:tabs>
                <w:tab w:val="clear" w:pos="227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617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E4A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46BBBD30" w14:textId="77777777" w:rsidR="005970BE" w:rsidRPr="00B31678" w:rsidRDefault="005970B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55B2A1" w14:textId="77777777" w:rsidR="005970BE" w:rsidRPr="00B31678" w:rsidRDefault="005970B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1B29C50" w14:textId="77777777" w:rsidR="005970BE" w:rsidRPr="00B31678" w:rsidRDefault="005970B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236A07" w14:textId="77777777" w:rsidR="005970BE" w:rsidRPr="00B31678" w:rsidRDefault="005970BE" w:rsidP="00B4269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A75487" w14:textId="77777777" w:rsidR="005970BE" w:rsidRPr="00B31678" w:rsidRDefault="005970BE" w:rsidP="00B4269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F628B8C" w14:textId="77777777" w:rsidR="005970BE" w:rsidRPr="00B31678" w:rsidRDefault="005970BE" w:rsidP="00B4269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42903ECB" w14:textId="77777777" w:rsidR="005970BE" w:rsidRPr="00B31678" w:rsidRDefault="005970B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2C5CFC8" w14:textId="77777777" w:rsidR="005970BE" w:rsidRPr="00B31678" w:rsidRDefault="005970BE" w:rsidP="00B4269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9C103EB" w14:textId="77777777" w:rsidR="005970BE" w:rsidRPr="00B31678" w:rsidRDefault="005970B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2AC7" w:rsidRPr="00B31678" w14:paraId="04C93D2B" w14:textId="77777777" w:rsidTr="00702D61">
        <w:tc>
          <w:tcPr>
            <w:tcW w:w="3420" w:type="dxa"/>
            <w:shd w:val="clear" w:color="auto" w:fill="auto"/>
            <w:vAlign w:val="bottom"/>
          </w:tcPr>
          <w:p w14:paraId="646B0C4D" w14:textId="77777777" w:rsidR="00FB2AC7" w:rsidRPr="00B31678" w:rsidRDefault="00FB2AC7" w:rsidP="00702D61">
            <w:pPr>
              <w:spacing w:line="240" w:lineRule="auto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0" w:type="dxa"/>
            <w:vAlign w:val="bottom"/>
          </w:tcPr>
          <w:p w14:paraId="79C3D71C" w14:textId="04F7FB70" w:rsidR="00FB2AC7" w:rsidRPr="00B31678" w:rsidRDefault="00390D90" w:rsidP="00702D61">
            <w:pPr>
              <w:pStyle w:val="acctfourfigures"/>
              <w:tabs>
                <w:tab w:val="clear" w:pos="765"/>
                <w:tab w:val="decimal" w:pos="13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,248</w:t>
            </w:r>
          </w:p>
        </w:tc>
        <w:tc>
          <w:tcPr>
            <w:tcW w:w="180" w:type="dxa"/>
            <w:vAlign w:val="bottom"/>
          </w:tcPr>
          <w:p w14:paraId="69205803" w14:textId="77777777" w:rsidR="00FB2AC7" w:rsidRPr="00B31678" w:rsidRDefault="00FB2AC7" w:rsidP="00702D6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DD5B43" w14:textId="4649A687" w:rsidR="00FB2AC7" w:rsidRPr="00B31678" w:rsidRDefault="00390D90" w:rsidP="00390D90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02C997" w14:textId="77777777" w:rsidR="00FB2AC7" w:rsidRPr="00B31678" w:rsidRDefault="00FB2AC7" w:rsidP="00702D6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FCA529" w14:textId="2A010980" w:rsidR="00FB2AC7" w:rsidRPr="00390D90" w:rsidRDefault="00390D90" w:rsidP="00390D9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90D90">
              <w:rPr>
                <w:rFonts w:asciiTheme="majorBidi" w:hAnsiTheme="majorBidi" w:cstheme="majorBidi"/>
                <w:sz w:val="30"/>
                <w:szCs w:val="30"/>
              </w:rPr>
              <w:t>2,239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58E0BF" w14:textId="77777777" w:rsidR="00FB2AC7" w:rsidRPr="00B31678" w:rsidRDefault="00FB2AC7" w:rsidP="00702D6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B2EAD6" w14:textId="04D6378A" w:rsidR="00FB2AC7" w:rsidRPr="00B31678" w:rsidRDefault="00390D90" w:rsidP="00702D61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E7D980" w14:textId="77777777" w:rsidR="00FB2AC7" w:rsidRPr="00B31678" w:rsidRDefault="00FB2AC7" w:rsidP="00702D6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8FE176" w14:textId="147164C7" w:rsidR="00FB2AC7" w:rsidRPr="00390D90" w:rsidRDefault="00390D90" w:rsidP="00390D9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390D90">
              <w:rPr>
                <w:rFonts w:asciiTheme="majorBidi" w:hAnsiTheme="majorBidi" w:cstheme="majorBidi"/>
                <w:sz w:val="30"/>
                <w:szCs w:val="30"/>
              </w:rPr>
              <w:t>2,239</w:t>
            </w:r>
          </w:p>
        </w:tc>
      </w:tr>
      <w:tr w:rsidR="00431DC4" w:rsidRPr="00137497" w14:paraId="12F54FF4" w14:textId="77777777" w:rsidTr="00EE5AFD">
        <w:tc>
          <w:tcPr>
            <w:tcW w:w="3420" w:type="dxa"/>
            <w:shd w:val="clear" w:color="auto" w:fill="auto"/>
          </w:tcPr>
          <w:p w14:paraId="52999557" w14:textId="055CF4F0" w:rsidR="00431DC4" w:rsidRPr="00B31678" w:rsidRDefault="00431DC4" w:rsidP="00B4269E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59126998"/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</w:t>
            </w:r>
            <w:r w:rsidR="00915E5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ยืม</w:t>
            </w:r>
            <w:r w:rsidR="00915E5C" w:rsidRPr="00843FBC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ระยะยาวจากสถาบันการเงิน</w:t>
            </w:r>
            <w:bookmarkEnd w:id="1"/>
          </w:p>
        </w:tc>
        <w:tc>
          <w:tcPr>
            <w:tcW w:w="1710" w:type="dxa"/>
          </w:tcPr>
          <w:p w14:paraId="690300C5" w14:textId="50A7C287" w:rsidR="00431DC4" w:rsidRPr="00390D90" w:rsidRDefault="00390D90" w:rsidP="00F61738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361"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2,916</w:t>
            </w:r>
          </w:p>
        </w:tc>
        <w:tc>
          <w:tcPr>
            <w:tcW w:w="180" w:type="dxa"/>
          </w:tcPr>
          <w:p w14:paraId="3341816D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0EEFBD" w14:textId="4EDEA728" w:rsidR="00431DC4" w:rsidRPr="00B31678" w:rsidRDefault="00390D90" w:rsidP="00B4269E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1007E5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0B94C3" w14:textId="32AF5FF9" w:rsidR="00431DC4" w:rsidRPr="00B31678" w:rsidRDefault="00390D90" w:rsidP="00B4269E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B1913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186808" w:rsidRPr="000B5A4C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56DBFF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742B9B3" w14:textId="7DB7300B" w:rsidR="00431DC4" w:rsidRPr="00B31678" w:rsidRDefault="00390D90" w:rsidP="00B4269E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DAEFBB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2B9B65" w14:textId="0D019E04" w:rsidR="00431DC4" w:rsidRPr="00B31678" w:rsidRDefault="00390D90" w:rsidP="00B4269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186808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</w:tr>
      <w:tr w:rsidR="00C24176" w:rsidRPr="00137497" w14:paraId="01393D28" w14:textId="77777777" w:rsidTr="00EE5AFD">
        <w:tc>
          <w:tcPr>
            <w:tcW w:w="3420" w:type="dxa"/>
            <w:shd w:val="clear" w:color="auto" w:fill="auto"/>
          </w:tcPr>
          <w:p w14:paraId="098AD06F" w14:textId="77777777" w:rsidR="00C24176" w:rsidRPr="00B31678" w:rsidRDefault="00C24176" w:rsidP="00B4269E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D6AE9FF" w14:textId="77777777" w:rsidR="00C24176" w:rsidRPr="00B31678" w:rsidRDefault="00C24176" w:rsidP="00667B6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361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9FB3E6" w14:textId="77777777" w:rsidR="00C24176" w:rsidRPr="00B31678" w:rsidRDefault="00C24176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C57DB4" w14:textId="77777777" w:rsidR="00C24176" w:rsidRPr="00B31678" w:rsidRDefault="00C24176" w:rsidP="00B4269E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746C08" w14:textId="77777777" w:rsidR="00C24176" w:rsidRPr="00B31678" w:rsidRDefault="00C24176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6162AD" w14:textId="77777777" w:rsidR="00C24176" w:rsidRPr="00B31678" w:rsidRDefault="00C24176" w:rsidP="00B4269E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132C62" w14:textId="77777777" w:rsidR="00C24176" w:rsidRPr="00B31678" w:rsidRDefault="00C24176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9AABE2" w14:textId="77777777" w:rsidR="00C24176" w:rsidRPr="00B31678" w:rsidRDefault="00C24176" w:rsidP="00B4269E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C0C675" w14:textId="77777777" w:rsidR="00C24176" w:rsidRPr="00B31678" w:rsidRDefault="00C24176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8A49AD" w14:textId="77777777" w:rsidR="00C24176" w:rsidRPr="00B31678" w:rsidRDefault="00C24176" w:rsidP="00B4269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70BE" w:rsidRPr="00137497" w14:paraId="14D4F889" w14:textId="77777777" w:rsidTr="00F61738">
        <w:tc>
          <w:tcPr>
            <w:tcW w:w="3420" w:type="dxa"/>
            <w:shd w:val="clear" w:color="auto" w:fill="auto"/>
          </w:tcPr>
          <w:p w14:paraId="6737F24E" w14:textId="78B93180" w:rsidR="005970BE" w:rsidRPr="00F61738" w:rsidRDefault="00C24176" w:rsidP="000A56D4">
            <w:pPr>
              <w:tabs>
                <w:tab w:val="clear" w:pos="227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17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E4A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68577F56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BD00BF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0D29EEB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B2756D6" w14:textId="77777777" w:rsidR="005970BE" w:rsidRPr="00B31678" w:rsidRDefault="005970BE" w:rsidP="000A56D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3B5C29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34B53A9" w14:textId="77777777" w:rsidR="005970BE" w:rsidRPr="00B31678" w:rsidRDefault="005970BE" w:rsidP="000A56D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4BD527CD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B64C029" w14:textId="77777777" w:rsidR="005970BE" w:rsidRPr="00B31678" w:rsidRDefault="005970BE" w:rsidP="000A56D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32CB2D1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4AAC" w:rsidRPr="00137497" w14:paraId="33D1C10C" w14:textId="77777777" w:rsidTr="00EE5AFD">
        <w:tc>
          <w:tcPr>
            <w:tcW w:w="3420" w:type="dxa"/>
            <w:shd w:val="clear" w:color="auto" w:fill="auto"/>
            <w:vAlign w:val="bottom"/>
          </w:tcPr>
          <w:p w14:paraId="494F55F1" w14:textId="77777777" w:rsidR="006E4AAC" w:rsidRPr="00B31678" w:rsidRDefault="006E4AAC" w:rsidP="006E4AAC">
            <w:pPr>
              <w:spacing w:line="240" w:lineRule="auto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0" w:type="dxa"/>
            <w:vAlign w:val="bottom"/>
          </w:tcPr>
          <w:p w14:paraId="03A0E4E8" w14:textId="440AD401" w:rsidR="006E4AAC" w:rsidRPr="00B31678" w:rsidRDefault="006E4AAC" w:rsidP="006E4AAC">
            <w:pPr>
              <w:pStyle w:val="acctfourfigures"/>
              <w:tabs>
                <w:tab w:val="clear" w:pos="765"/>
                <w:tab w:val="decimal" w:pos="13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3,849</w:t>
            </w:r>
          </w:p>
        </w:tc>
        <w:tc>
          <w:tcPr>
            <w:tcW w:w="180" w:type="dxa"/>
            <w:vAlign w:val="bottom"/>
          </w:tcPr>
          <w:p w14:paraId="4E7A5067" w14:textId="77777777" w:rsidR="006E4AAC" w:rsidRPr="00B31678" w:rsidRDefault="006E4AAC" w:rsidP="006E4AA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6B5B21" w14:textId="74592A7B" w:rsidR="006E4AAC" w:rsidRPr="00B31678" w:rsidRDefault="006E4AAC" w:rsidP="006E4AAC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93E76A" w14:textId="77777777" w:rsidR="006E4AAC" w:rsidRPr="00B31678" w:rsidRDefault="006E4AAC" w:rsidP="006E4AA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21B2F6" w14:textId="239B8A18" w:rsidR="006E4AAC" w:rsidRPr="00B31678" w:rsidRDefault="006E4AAC" w:rsidP="006E4AA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DB5EF6" w14:textId="77777777" w:rsidR="006E4AAC" w:rsidRPr="00B31678" w:rsidRDefault="006E4AAC" w:rsidP="006E4AA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D6C3CF" w14:textId="1D8B0BD8" w:rsidR="006E4AAC" w:rsidRPr="00B31678" w:rsidRDefault="006E4AAC" w:rsidP="006E4AAC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2297C4" w14:textId="77777777" w:rsidR="006E4AAC" w:rsidRPr="00B31678" w:rsidRDefault="006E4AAC" w:rsidP="006E4AA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825238E" w14:textId="3BA86B55" w:rsidR="006E4AAC" w:rsidRPr="00B31678" w:rsidRDefault="006E4AAC" w:rsidP="006E4AA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3,849</w:t>
            </w:r>
          </w:p>
        </w:tc>
      </w:tr>
      <w:tr w:rsidR="006E4AAC" w:rsidRPr="00137497" w14:paraId="34BA1E7D" w14:textId="77777777" w:rsidTr="00EE5AFD">
        <w:tc>
          <w:tcPr>
            <w:tcW w:w="3420" w:type="dxa"/>
            <w:shd w:val="clear" w:color="auto" w:fill="auto"/>
          </w:tcPr>
          <w:p w14:paraId="10E7C79F" w14:textId="33CD4D3A" w:rsidR="006E4AAC" w:rsidRPr="00B31678" w:rsidRDefault="006E4AAC" w:rsidP="006E4AAC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3FB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ยืม</w:t>
            </w:r>
            <w:r w:rsidRPr="00843FBC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ระยะยาวจากสถาบันการเงิน</w:t>
            </w:r>
          </w:p>
        </w:tc>
        <w:tc>
          <w:tcPr>
            <w:tcW w:w="1710" w:type="dxa"/>
          </w:tcPr>
          <w:p w14:paraId="26E1E592" w14:textId="4401195C" w:rsidR="006E4AAC" w:rsidRPr="00B31678" w:rsidRDefault="006E4AAC" w:rsidP="006E4AAC">
            <w:pPr>
              <w:pStyle w:val="acctfourfigures"/>
              <w:tabs>
                <w:tab w:val="clear" w:pos="765"/>
                <w:tab w:val="decimal" w:pos="1363"/>
              </w:tabs>
              <w:spacing w:line="240" w:lineRule="auto"/>
              <w:ind w:left="36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2,927</w:t>
            </w:r>
          </w:p>
        </w:tc>
        <w:tc>
          <w:tcPr>
            <w:tcW w:w="180" w:type="dxa"/>
          </w:tcPr>
          <w:p w14:paraId="4330DE77" w14:textId="77777777" w:rsidR="006E4AAC" w:rsidRPr="00B31678" w:rsidRDefault="006E4AAC" w:rsidP="006E4AA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D35F8F" w14:textId="42A6BB41" w:rsidR="006E4AAC" w:rsidRPr="00B31678" w:rsidRDefault="006E4AAC" w:rsidP="006E4AAC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05D31A" w14:textId="77777777" w:rsidR="006E4AAC" w:rsidRPr="00B31678" w:rsidRDefault="006E4AAC" w:rsidP="006E4AA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808AB4" w14:textId="3EC0614C" w:rsidR="006E4AAC" w:rsidRPr="00B31678" w:rsidRDefault="006E4AAC" w:rsidP="006E4AA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55D16B" w14:textId="77777777" w:rsidR="006E4AAC" w:rsidRPr="00B31678" w:rsidRDefault="006E4AAC" w:rsidP="006E4AA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4FA7EC" w14:textId="3519BCAE" w:rsidR="006E4AAC" w:rsidRPr="00B31678" w:rsidRDefault="006E4AAC" w:rsidP="006E4AAC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E9EF76" w14:textId="77777777" w:rsidR="006E4AAC" w:rsidRPr="00B31678" w:rsidRDefault="006E4AAC" w:rsidP="006E4AA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945CD4" w14:textId="3028AA06" w:rsidR="006E4AAC" w:rsidRPr="00B31678" w:rsidRDefault="006E4AAC" w:rsidP="006E4AA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2,708</w:t>
            </w:r>
          </w:p>
        </w:tc>
      </w:tr>
    </w:tbl>
    <w:p w14:paraId="7FC5D565" w14:textId="1217A8AB" w:rsidR="008D0D74" w:rsidRDefault="008D0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</w:rPr>
      </w:pPr>
    </w:p>
    <w:p w14:paraId="1AA4BC41" w14:textId="3FDC4167" w:rsidR="005970BE" w:rsidRDefault="004E4309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Theme="majorBidi" w:hAnsiTheme="majorBidi"/>
          <w:b/>
          <w:bCs/>
          <w:sz w:val="30"/>
          <w:szCs w:val="30"/>
        </w:rPr>
      </w:pPr>
      <w:r w:rsidRPr="00B31678">
        <w:rPr>
          <w:rFonts w:asciiTheme="majorBidi" w:hAnsiTheme="majorBidi"/>
          <w:b/>
          <w:bCs/>
          <w:sz w:val="30"/>
          <w:szCs w:val="30"/>
          <w:cs/>
        </w:rPr>
        <w:t xml:space="preserve">เครื่องมือทางการเงินที่ไม่ได้วัดมูลค่าด้วยมูลค่ายุติธรรม </w:t>
      </w:r>
    </w:p>
    <w:p w14:paraId="145F8357" w14:textId="77777777" w:rsidR="00E50A18" w:rsidRPr="00B31678" w:rsidRDefault="00E50A18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74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36"/>
        <w:gridCol w:w="3724"/>
      </w:tblGrid>
      <w:tr w:rsidR="004E4309" w:rsidRPr="00D878E3" w14:paraId="4D538F02" w14:textId="77777777" w:rsidTr="0099486F">
        <w:trPr>
          <w:tblHeader/>
        </w:trPr>
        <w:tc>
          <w:tcPr>
            <w:tcW w:w="3510" w:type="dxa"/>
            <w:vAlign w:val="bottom"/>
          </w:tcPr>
          <w:p w14:paraId="33F5CA20" w14:textId="77777777" w:rsidR="004E4309" w:rsidRPr="00B31678" w:rsidRDefault="004E4309" w:rsidP="0099486F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316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7757EFC9" w14:textId="77777777" w:rsidR="004E4309" w:rsidRPr="00B31678" w:rsidRDefault="004E4309" w:rsidP="0099486F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  <w:vAlign w:val="bottom"/>
          </w:tcPr>
          <w:p w14:paraId="0396DAC6" w14:textId="77777777" w:rsidR="004E4309" w:rsidRPr="00B31678" w:rsidRDefault="004E4309" w:rsidP="0099486F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316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E4309" w:rsidRPr="00D878E3" w14:paraId="2DF3F0CC" w14:textId="77777777" w:rsidTr="0099486F">
        <w:tc>
          <w:tcPr>
            <w:tcW w:w="3510" w:type="dxa"/>
          </w:tcPr>
          <w:p w14:paraId="19A21898" w14:textId="70F63D45" w:rsidR="004E4309" w:rsidRPr="00B31678" w:rsidRDefault="004E4309" w:rsidP="0099486F">
            <w:pPr>
              <w:pStyle w:val="block"/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36" w:type="dxa"/>
          </w:tcPr>
          <w:p w14:paraId="7A964307" w14:textId="77777777" w:rsidR="004E4309" w:rsidRPr="00B31678" w:rsidRDefault="004E4309" w:rsidP="0099486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</w:tcPr>
          <w:p w14:paraId="71964C24" w14:textId="77777777" w:rsidR="004E4309" w:rsidRPr="00B31678" w:rsidRDefault="004E4309" w:rsidP="0099486F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  <w:tr w:rsidR="00D878E3" w:rsidRPr="00D878E3" w14:paraId="5F2D6F56" w14:textId="77777777" w:rsidTr="0099486F">
        <w:tc>
          <w:tcPr>
            <w:tcW w:w="3510" w:type="dxa"/>
          </w:tcPr>
          <w:p w14:paraId="58CE4123" w14:textId="4F1CFEAC" w:rsidR="00D878E3" w:rsidRPr="00B31678" w:rsidRDefault="00915E5C" w:rsidP="0099486F">
            <w:pPr>
              <w:pStyle w:val="block"/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43F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ยืม</w:t>
            </w:r>
            <w:r w:rsidRPr="00843F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ระยะยาวจากสถาบันการเงิน</w:t>
            </w:r>
          </w:p>
        </w:tc>
        <w:tc>
          <w:tcPr>
            <w:tcW w:w="236" w:type="dxa"/>
          </w:tcPr>
          <w:p w14:paraId="7BA5BDCB" w14:textId="77777777" w:rsidR="00D878E3" w:rsidRPr="00B31678" w:rsidRDefault="00D878E3" w:rsidP="0099486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</w:tcPr>
          <w:p w14:paraId="206F0C09" w14:textId="3D67D206" w:rsidR="00D878E3" w:rsidRPr="00B31678" w:rsidRDefault="00D878E3" w:rsidP="0099486F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3749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5A9C29A0" w14:textId="2D74BCA1" w:rsidR="00C058B9" w:rsidRDefault="00C058B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275268E" w14:textId="77777777" w:rsidR="00C058B9" w:rsidRDefault="00C05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922F743" w14:textId="77777777" w:rsidR="004E4309" w:rsidRPr="00B31678" w:rsidRDefault="004E430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6202E1D" w14:textId="2E2BEDF9" w:rsidR="00D90C8F" w:rsidRDefault="00D90C8F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50B0B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1037B7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250B0B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250B0B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E6846D4" w14:textId="77777777" w:rsidR="00D90C8F" w:rsidRDefault="00D90C8F" w:rsidP="000A56D4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4EEBC0F" w14:textId="2637EAE3" w:rsidR="000A56D4" w:rsidRPr="00B31678" w:rsidRDefault="000A56D4" w:rsidP="000A56D4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5B16883" w14:textId="77777777" w:rsidR="000A56D4" w:rsidRPr="00B31678" w:rsidRDefault="000A56D4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0333FE" w14:textId="5F447624" w:rsidR="000A56D4" w:rsidRPr="00B31678" w:rsidRDefault="000A56D4" w:rsidP="000A56D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</w:t>
      </w:r>
      <w:r w:rsidR="00AC2FF0">
        <w:rPr>
          <w:rFonts w:asciiTheme="majorBidi" w:hAnsiTheme="majorBidi" w:cstheme="majorBidi"/>
          <w:sz w:val="30"/>
          <w:szCs w:val="30"/>
          <w:cs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>ความเสี่ยงของบริษัท</w:t>
      </w:r>
      <w:r w:rsidRPr="00B31678">
        <w:rPr>
          <w:rFonts w:asciiTheme="majorBidi" w:hAnsiTheme="majorBidi" w:cstheme="majorBidi"/>
          <w:sz w:val="30"/>
          <w:szCs w:val="30"/>
        </w:rPr>
        <w:t xml:space="preserve"> </w:t>
      </w:r>
      <w:r w:rsidRPr="00B31678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FEE7F47" w14:textId="77777777" w:rsidR="000A56D4" w:rsidRPr="00B31678" w:rsidRDefault="000A56D4" w:rsidP="000A56D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957EC4" w14:textId="0547C703" w:rsidR="000A56D4" w:rsidRPr="00B31678" w:rsidRDefault="000A56D4" w:rsidP="000A56D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</w:t>
      </w:r>
      <w:r w:rsidR="00AC2FF0">
        <w:rPr>
          <w:rFonts w:asciiTheme="majorBidi" w:hAnsiTheme="majorBidi" w:cstheme="majorBidi"/>
          <w:sz w:val="30"/>
          <w:szCs w:val="30"/>
          <w:cs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>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AC2FF0">
        <w:rPr>
          <w:rFonts w:asciiTheme="majorBidi" w:hAnsiTheme="majorBidi" w:cstheme="majorBidi"/>
          <w:sz w:val="30"/>
          <w:szCs w:val="30"/>
          <w:cs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>การดำเนินงานของบริษัท</w:t>
      </w:r>
      <w:r w:rsidRPr="00B31678">
        <w:rPr>
          <w:rFonts w:asciiTheme="majorBidi" w:hAnsiTheme="majorBidi" w:cstheme="majorBidi"/>
          <w:sz w:val="30"/>
          <w:szCs w:val="30"/>
        </w:rPr>
        <w:t xml:space="preserve">  </w:t>
      </w:r>
      <w:r w:rsidRPr="00B31678">
        <w:rPr>
          <w:rFonts w:asciiTheme="majorBidi" w:hAnsiTheme="majorBidi" w:cstheme="majorBidi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12CF2FB" w14:textId="77777777" w:rsidR="000A56D4" w:rsidRPr="00B31678" w:rsidRDefault="000A56D4" w:rsidP="000A56D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724F7D" w14:textId="1836AD0C" w:rsidR="000A56D4" w:rsidRPr="00B31678" w:rsidRDefault="000A56D4" w:rsidP="000A56D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</w:t>
      </w:r>
    </w:p>
    <w:p w14:paraId="145A95F4" w14:textId="42072C4A" w:rsidR="004E4309" w:rsidRDefault="004E4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6E70DEA6" w14:textId="6DF965DE" w:rsidR="000A56D4" w:rsidRPr="00B31678" w:rsidRDefault="000A56D4" w:rsidP="005F08F2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ความเสี่ยงด้านเครดิต</w:t>
      </w:r>
    </w:p>
    <w:p w14:paraId="09273A59" w14:textId="77777777" w:rsidR="000A56D4" w:rsidRPr="00B31678" w:rsidRDefault="000A56D4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6007FC" w14:textId="7B116AC6" w:rsidR="000A56D4" w:rsidRDefault="000A56D4" w:rsidP="008F3A50">
      <w:pPr>
        <w:tabs>
          <w:tab w:val="clear" w:pos="227"/>
          <w:tab w:val="clear" w:pos="454"/>
          <w:tab w:val="clear" w:pos="680"/>
          <w:tab w:val="clear" w:pos="907"/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</w:t>
      </w:r>
      <w:r w:rsidR="00547C25" w:rsidRPr="00B31678">
        <w:rPr>
          <w:rFonts w:asciiTheme="majorBidi" w:hAnsiTheme="majorBidi" w:cstheme="majorBidi"/>
          <w:sz w:val="30"/>
          <w:szCs w:val="30"/>
          <w:cs/>
        </w:rPr>
        <w:t>ลูกหนี้ค่าเช่าตามสัญญาเช่าดำเนินงาน และลูกหนี้ตามสัญญาเช</w:t>
      </w:r>
      <w:r w:rsidR="00E33AFC" w:rsidRPr="00E33AFC">
        <w:rPr>
          <w:rFonts w:asciiTheme="majorBidi" w:hAnsiTheme="majorBidi" w:cstheme="majorBidi"/>
          <w:sz w:val="30"/>
          <w:szCs w:val="30"/>
          <w:cs/>
        </w:rPr>
        <w:t>่าเงินทุน</w:t>
      </w:r>
    </w:p>
    <w:p w14:paraId="7F5C4C93" w14:textId="77777777" w:rsidR="004E4309" w:rsidRPr="00B31678" w:rsidRDefault="004E4309" w:rsidP="00B31678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69F81B" w14:textId="3FC911BD" w:rsidR="004E4309" w:rsidRPr="004E4309" w:rsidRDefault="004E4309" w:rsidP="005F08F2">
      <w:pPr>
        <w:pStyle w:val="ListParagraph"/>
        <w:numPr>
          <w:ilvl w:val="1"/>
          <w:numId w:val="31"/>
        </w:numPr>
        <w:tabs>
          <w:tab w:val="clear" w:pos="454"/>
        </w:tabs>
        <w:ind w:left="1440" w:hanging="540"/>
        <w:rPr>
          <w:rFonts w:asciiTheme="majorBidi" w:hAnsiTheme="majorBidi" w:cstheme="majorBidi"/>
          <w:sz w:val="30"/>
          <w:szCs w:val="30"/>
          <w:lang w:val="en-GB" w:eastAsia="x-none"/>
        </w:rPr>
      </w:pPr>
      <w:r w:rsidRPr="004E4309">
        <w:rPr>
          <w:rFonts w:asciiTheme="majorBidi" w:hAnsiTheme="majorBidi"/>
          <w:sz w:val="30"/>
          <w:szCs w:val="30"/>
          <w:cs/>
          <w:lang w:val="en-GB" w:eastAsia="x-none"/>
        </w:rPr>
        <w:t>ลูกหนี้ค่าเช่าตามสัญญาเช่าดำเนินงาน และลูกหนี้ตามสัญญาเช่า</w:t>
      </w:r>
      <w:r w:rsidR="00DB163F">
        <w:rPr>
          <w:rFonts w:asciiTheme="majorBidi" w:hAnsiTheme="majorBidi" w:hint="cs"/>
          <w:sz w:val="30"/>
          <w:szCs w:val="30"/>
          <w:cs/>
          <w:lang w:val="en-GB" w:eastAsia="x-none"/>
        </w:rPr>
        <w:t>เงินทุน</w:t>
      </w:r>
    </w:p>
    <w:p w14:paraId="3C4AC5AD" w14:textId="1B8E530B" w:rsidR="00F81451" w:rsidRDefault="00F81451" w:rsidP="00E33AFC">
      <w:pPr>
        <w:tabs>
          <w:tab w:val="clear" w:pos="907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1494A1" w14:textId="45F34835" w:rsidR="00F81451" w:rsidRDefault="00F81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794648">
        <w:rPr>
          <w:rFonts w:asciiTheme="majorBidi" w:hAnsiTheme="majorBidi" w:cstheme="majorBidi"/>
          <w:sz w:val="30"/>
          <w:szCs w:val="30"/>
          <w:cs/>
        </w:rPr>
        <w:t>บริษัทมีการควบคุมความเสี่ยงโดยการกำหนดให้มีนโยบายและวิธีการในการควบคุมความเสี่ยงด้านเครดิตที่เหมาะสม นอกจากนี้ การให้สินเชื่อของบริษัทไม่มีการกระจุกตัว ดังนั้นจำนวนเงินสูงสุดที่บริษัทอาจต้องสูญเสียจากการให้สินเชื่อ คือ มูลค่าตามบัญชีของลูกหนี้ค่าเช่าตามสัญญาเช่าดำเนินงานและลูกหนี้ตามสัญญาเช่าเงินทุนหักด้วยค่าเผื่อผลขาดทุนด้านเครดิตที่คาดว่าจะเกิดขึ้นที่แสดงอยู่ใน</w:t>
      </w:r>
      <w:r>
        <w:rPr>
          <w:rFonts w:asciiTheme="majorBidi" w:hAnsiTheme="majorBidi" w:cstheme="majorBidi"/>
          <w:sz w:val="30"/>
          <w:szCs w:val="30"/>
        </w:rPr>
        <w:br/>
      </w:r>
      <w:r w:rsidRPr="00794648">
        <w:rPr>
          <w:rFonts w:asciiTheme="majorBidi" w:hAnsiTheme="majorBidi" w:cstheme="majorBidi"/>
          <w:sz w:val="30"/>
          <w:szCs w:val="30"/>
          <w:cs/>
        </w:rPr>
        <w:t>งบแสดงฐานะการเงิน</w:t>
      </w:r>
    </w:p>
    <w:p w14:paraId="21260321" w14:textId="77777777" w:rsidR="00620737" w:rsidRDefault="00620737" w:rsidP="00620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C6F648" w14:textId="5EF5645E" w:rsidR="000A56D4" w:rsidRDefault="00620737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6618FA">
        <w:rPr>
          <w:rFonts w:asciiTheme="majorBidi" w:hAnsiTheme="majorBidi"/>
          <w:sz w:val="30"/>
          <w:szCs w:val="30"/>
          <w:cs/>
        </w:rPr>
        <w:t>บริษัทจำกัดความเสี่ยงด้านเครดิตของ</w:t>
      </w:r>
      <w:r w:rsidR="006618FA" w:rsidRPr="006618FA">
        <w:rPr>
          <w:rFonts w:asciiTheme="majorBidi" w:hAnsiTheme="majorBidi"/>
          <w:sz w:val="30"/>
          <w:szCs w:val="30"/>
          <w:cs/>
        </w:rPr>
        <w:t>ลูกหนี้ค่าเช่าตามสัญญาเช่าดำเนินงาน</w:t>
      </w:r>
      <w:r w:rsidR="006618FA" w:rsidRPr="006618FA">
        <w:rPr>
          <w:rFonts w:asciiTheme="majorBidi" w:hAnsiTheme="majorBidi" w:hint="cs"/>
          <w:sz w:val="30"/>
          <w:szCs w:val="30"/>
          <w:cs/>
        </w:rPr>
        <w:t xml:space="preserve"> และลูกหนี้ตามสัญญาเช่าเงินทุน</w:t>
      </w:r>
      <w:r w:rsidRPr="006618FA">
        <w:rPr>
          <w:rFonts w:asciiTheme="majorBidi" w:hAnsiTheme="majorBidi"/>
          <w:sz w:val="30"/>
          <w:szCs w:val="30"/>
          <w:cs/>
        </w:rPr>
        <w:t>ด้วยการติดตามยอดคงค้างของลูกหนี้</w:t>
      </w:r>
      <w:r w:rsidR="006618FA" w:rsidRPr="006618FA">
        <w:rPr>
          <w:rFonts w:asciiTheme="majorBidi" w:hAnsiTheme="majorBidi"/>
          <w:sz w:val="30"/>
          <w:szCs w:val="30"/>
          <w:cs/>
        </w:rPr>
        <w:t>ค่าเช่าตามสัญญาเช่าดำเนินงาน</w:t>
      </w:r>
      <w:r w:rsidR="006618FA" w:rsidRPr="006618FA">
        <w:rPr>
          <w:rFonts w:asciiTheme="majorBidi" w:hAnsiTheme="majorBidi" w:hint="cs"/>
          <w:sz w:val="30"/>
          <w:szCs w:val="30"/>
          <w:cs/>
        </w:rPr>
        <w:t xml:space="preserve"> และลูกหนี้ตามสัญญาเช่าเงินทุน</w:t>
      </w:r>
      <w:r w:rsidRPr="006618FA">
        <w:rPr>
          <w:rFonts w:asciiTheme="majorBidi" w:hAnsiTheme="majorBidi"/>
          <w:sz w:val="30"/>
          <w:szCs w:val="30"/>
          <w:cs/>
        </w:rPr>
        <w:t>อย่างสม่ำเสมอ บริษัทพิจารณาการด้อยค่าทุกวันสิ้นรอบระยะเวลารายงาน อัตราการตั้งสำรองของ</w:t>
      </w:r>
      <w:r w:rsidR="00C55452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</w:t>
      </w:r>
      <w:r w:rsidRPr="006618FA">
        <w:rPr>
          <w:rFonts w:asciiTheme="majorBidi" w:hAnsiTheme="majorBidi"/>
          <w:sz w:val="30"/>
          <w:szCs w:val="30"/>
          <w:cs/>
        </w:rPr>
        <w:t>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และสะท้อนผลแตกต่างระหว่างสภาวะเศรษฐกิจในอดีตที่ผ่านมา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390DF705" w14:textId="406B3F99" w:rsidR="00620737" w:rsidRDefault="00620737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73A746" w14:textId="5D70120A" w:rsidR="006618FA" w:rsidRDefault="006618FA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ข้อมูลเกี่ยวกับลูกหนี้ค่าเช่าตามสัญญาเช่าดำเนินงาน และลูกหนี้ตามสัญญาเช่าเงินทุน เปิดเผยใน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="00647A72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647A72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557DB843" w14:textId="144D41B3" w:rsidR="006618FA" w:rsidRDefault="006618FA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C36599" w14:textId="77777777" w:rsidR="006618FA" w:rsidRDefault="00661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FE31FD2" w14:textId="4D6FAB58" w:rsidR="000A56D4" w:rsidRDefault="006618FA" w:rsidP="00F61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 w:hanging="63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ตารางต่อไปนี้ให้ข้อมูลเกี่ยวกับความเสี่ยงด้านเครดิตและผลขาดทุน</w:t>
      </w:r>
      <w:r w:rsidR="00276FDA">
        <w:rPr>
          <w:rFonts w:asciiTheme="majorBidi" w:hAnsiTheme="majorBidi" w:cstheme="majorBidi" w:hint="cs"/>
          <w:sz w:val="30"/>
          <w:szCs w:val="30"/>
          <w:cs/>
        </w:rPr>
        <w:t>ด้านเครดิตที่</w:t>
      </w:r>
      <w:r>
        <w:rPr>
          <w:rFonts w:asciiTheme="majorBidi" w:hAnsiTheme="majorBidi" w:cstheme="majorBidi" w:hint="cs"/>
          <w:sz w:val="30"/>
          <w:szCs w:val="30"/>
          <w:cs/>
        </w:rPr>
        <w:t>คาดว่</w:t>
      </w:r>
      <w:r w:rsidR="004D7391">
        <w:rPr>
          <w:rFonts w:asciiTheme="majorBidi" w:hAnsiTheme="majorBidi" w:cstheme="majorBidi" w:hint="cs"/>
          <w:sz w:val="30"/>
          <w:szCs w:val="30"/>
          <w:cs/>
        </w:rPr>
        <w:t>า</w:t>
      </w:r>
      <w:r>
        <w:rPr>
          <w:rFonts w:asciiTheme="majorBidi" w:hAnsiTheme="majorBidi" w:cstheme="majorBidi" w:hint="cs"/>
          <w:sz w:val="30"/>
          <w:szCs w:val="30"/>
          <w:cs/>
        </w:rPr>
        <w:t>จะเกิดขึ้น</w:t>
      </w:r>
    </w:p>
    <w:p w14:paraId="500D33E6" w14:textId="77777777" w:rsidR="009C24B0" w:rsidRPr="00B31678" w:rsidRDefault="009C24B0" w:rsidP="00F61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 w:hanging="6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67" w:type="dxa"/>
        <w:tblInd w:w="72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80"/>
        <w:gridCol w:w="1532"/>
        <w:gridCol w:w="263"/>
        <w:gridCol w:w="1400"/>
        <w:gridCol w:w="263"/>
        <w:gridCol w:w="1400"/>
        <w:gridCol w:w="263"/>
        <w:gridCol w:w="1053"/>
        <w:gridCol w:w="13"/>
      </w:tblGrid>
      <w:tr w:rsidR="00753E8E" w14:paraId="2A511308" w14:textId="77777777" w:rsidTr="00794648">
        <w:trPr>
          <w:trHeight w:val="83"/>
          <w:tblHeader/>
        </w:trPr>
        <w:tc>
          <w:tcPr>
            <w:tcW w:w="2880" w:type="dxa"/>
            <w:vAlign w:val="bottom"/>
            <w:hideMark/>
          </w:tcPr>
          <w:p w14:paraId="706373FE" w14:textId="67D2B565" w:rsidR="00753E8E" w:rsidRPr="00753E8E" w:rsidRDefault="00753E8E" w:rsidP="00DE5BE7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</w:t>
            </w:r>
            <w:r w:rsidR="006E4A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1532" w:type="dxa"/>
            <w:vAlign w:val="bottom"/>
            <w:hideMark/>
          </w:tcPr>
          <w:p w14:paraId="3265D322" w14:textId="77777777" w:rsidR="00753E8E" w:rsidRPr="00B31678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 xml:space="preserve">ผลขาดทุนด้านเครดิตที่คาดว่าจะเกิดขึ้นใน </w:t>
            </w:r>
            <w:r w:rsidRPr="00B31678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 xml:space="preserve">12 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เดือนข้างหน้า</w:t>
            </w:r>
          </w:p>
        </w:tc>
        <w:tc>
          <w:tcPr>
            <w:tcW w:w="263" w:type="dxa"/>
            <w:vAlign w:val="bottom"/>
          </w:tcPr>
          <w:p w14:paraId="07617C92" w14:textId="77777777" w:rsidR="00753E8E" w:rsidRPr="00B31678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400" w:type="dxa"/>
            <w:vAlign w:val="bottom"/>
            <w:hideMark/>
          </w:tcPr>
          <w:p w14:paraId="41F4AFE0" w14:textId="77777777" w:rsidR="00753E8E" w:rsidRPr="00B31678" w:rsidRDefault="00753E8E" w:rsidP="00DE5BE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 xml:space="preserve">ผลขาดทุนด้านเครดิตที่คาดว่าจะเกิดขึ้นตลอดอายุ </w:t>
            </w:r>
            <w:r w:rsidRPr="00B31678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 xml:space="preserve">- 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ไม่ด้อยค่า</w:t>
            </w:r>
          </w:p>
        </w:tc>
        <w:tc>
          <w:tcPr>
            <w:tcW w:w="263" w:type="dxa"/>
            <w:vAlign w:val="bottom"/>
          </w:tcPr>
          <w:p w14:paraId="630BFF1D" w14:textId="77777777" w:rsidR="00753E8E" w:rsidRPr="00B31678" w:rsidRDefault="00753E8E" w:rsidP="00DE5BE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400" w:type="dxa"/>
            <w:vAlign w:val="bottom"/>
            <w:hideMark/>
          </w:tcPr>
          <w:p w14:paraId="5E46D419" w14:textId="77777777" w:rsidR="00753E8E" w:rsidRPr="00B31678" w:rsidRDefault="00753E8E" w:rsidP="00DE5BE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 xml:space="preserve">ผลขาดทุนด้านเครดิตที่คาดว่าจะเกิดขึ้นตลอดอายุ </w:t>
            </w:r>
            <w:r w:rsidRPr="00B31678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 xml:space="preserve">- 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ด้อยค่า</w:t>
            </w:r>
          </w:p>
        </w:tc>
        <w:tc>
          <w:tcPr>
            <w:tcW w:w="263" w:type="dxa"/>
            <w:vAlign w:val="bottom"/>
          </w:tcPr>
          <w:p w14:paraId="5E43B7BE" w14:textId="77777777" w:rsidR="00753E8E" w:rsidRPr="00B31678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  <w:hideMark/>
          </w:tcPr>
          <w:p w14:paraId="66ECED1B" w14:textId="77777777" w:rsidR="00753E8E" w:rsidRPr="00B31678" w:rsidRDefault="00753E8E" w:rsidP="00DE5BE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3E8E" w:rsidRPr="004E4309" w14:paraId="1C9B1C00" w14:textId="77777777" w:rsidTr="00794648">
        <w:trPr>
          <w:gridAfter w:val="1"/>
          <w:wAfter w:w="13" w:type="dxa"/>
          <w:trHeight w:val="20"/>
          <w:tblHeader/>
        </w:trPr>
        <w:tc>
          <w:tcPr>
            <w:tcW w:w="2880" w:type="dxa"/>
            <w:vAlign w:val="bottom"/>
          </w:tcPr>
          <w:p w14:paraId="0353D4CE" w14:textId="77777777" w:rsidR="00753E8E" w:rsidRPr="00B31678" w:rsidRDefault="00753E8E" w:rsidP="00DE5BE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6174" w:type="dxa"/>
            <w:gridSpan w:val="7"/>
            <w:vAlign w:val="bottom"/>
            <w:hideMark/>
          </w:tcPr>
          <w:p w14:paraId="42178D78" w14:textId="77777777" w:rsidR="00753E8E" w:rsidRPr="00B31678" w:rsidRDefault="00753E8E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316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3167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53E8E" w14:paraId="77D30F43" w14:textId="77777777" w:rsidTr="00794648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058DE998" w14:textId="77777777" w:rsidR="00753E8E" w:rsidRPr="00B31678" w:rsidRDefault="00753E8E" w:rsidP="00DE5BE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ลูกหนี้ค่าเช่าตามสัญญาเช่าดำเนินงาน</w:t>
            </w:r>
          </w:p>
        </w:tc>
        <w:tc>
          <w:tcPr>
            <w:tcW w:w="1532" w:type="dxa"/>
          </w:tcPr>
          <w:p w14:paraId="30472B89" w14:textId="33154ACE" w:rsidR="00753E8E" w:rsidRPr="00B31678" w:rsidRDefault="00AF204F" w:rsidP="00DE5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83,346</w:t>
            </w:r>
          </w:p>
        </w:tc>
        <w:tc>
          <w:tcPr>
            <w:tcW w:w="263" w:type="dxa"/>
          </w:tcPr>
          <w:p w14:paraId="355DECE7" w14:textId="77777777" w:rsidR="00753E8E" w:rsidRPr="00B31678" w:rsidRDefault="00753E8E" w:rsidP="00DE5BE7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</w:tcPr>
          <w:p w14:paraId="6F56345B" w14:textId="5025B726" w:rsidR="00753E8E" w:rsidRPr="00B31678" w:rsidRDefault="00AF204F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7,463</w:t>
            </w:r>
          </w:p>
        </w:tc>
        <w:tc>
          <w:tcPr>
            <w:tcW w:w="263" w:type="dxa"/>
          </w:tcPr>
          <w:p w14:paraId="59236A1D" w14:textId="77777777" w:rsidR="00753E8E" w:rsidRPr="00B31678" w:rsidRDefault="00753E8E" w:rsidP="00DE5BE7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</w:tcPr>
          <w:p w14:paraId="3EAAB978" w14:textId="61A6D216" w:rsidR="00753E8E" w:rsidRPr="00B31678" w:rsidRDefault="00AF204F" w:rsidP="00DE5B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80,339</w:t>
            </w:r>
          </w:p>
        </w:tc>
        <w:tc>
          <w:tcPr>
            <w:tcW w:w="263" w:type="dxa"/>
            <w:vAlign w:val="bottom"/>
          </w:tcPr>
          <w:p w14:paraId="369A0FC1" w14:textId="77777777" w:rsidR="00753E8E" w:rsidRPr="00B31678" w:rsidRDefault="00753E8E" w:rsidP="00DE5BE7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4F5B2CD0" w14:textId="427D259A" w:rsidR="00753E8E" w:rsidRPr="00B31678" w:rsidRDefault="00AF204F" w:rsidP="00DE5B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171,148</w:t>
            </w:r>
          </w:p>
        </w:tc>
      </w:tr>
      <w:tr w:rsidR="00753E8E" w14:paraId="7D099FE6" w14:textId="77777777" w:rsidTr="00794648">
        <w:trPr>
          <w:trHeight w:val="68"/>
          <w:tblHeader/>
        </w:trPr>
        <w:tc>
          <w:tcPr>
            <w:tcW w:w="2880" w:type="dxa"/>
            <w:vAlign w:val="bottom"/>
            <w:hideMark/>
          </w:tcPr>
          <w:p w14:paraId="76FD6629" w14:textId="77777777" w:rsidR="00753E8E" w:rsidRPr="00B31678" w:rsidRDefault="00753E8E" w:rsidP="00DE5BE7">
            <w:pPr>
              <w:pStyle w:val="BodyText"/>
              <w:spacing w:after="0" w:line="240" w:lineRule="auto"/>
              <w:ind w:left="161" w:right="-111" w:hanging="16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ลูกหนี้ตามสัญญาเช่าเงินทุน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53797" w14:textId="2EEE41FA" w:rsidR="00753E8E" w:rsidRPr="00B31678" w:rsidRDefault="00AF204F" w:rsidP="00DE5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3,037,556</w:t>
            </w:r>
          </w:p>
        </w:tc>
        <w:tc>
          <w:tcPr>
            <w:tcW w:w="263" w:type="dxa"/>
            <w:vAlign w:val="bottom"/>
          </w:tcPr>
          <w:p w14:paraId="64729011" w14:textId="77777777" w:rsidR="00753E8E" w:rsidRPr="00B31678" w:rsidRDefault="00753E8E" w:rsidP="00DE5BE7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0DD1E4" w14:textId="70A0105D" w:rsidR="00753E8E" w:rsidRPr="00B31678" w:rsidRDefault="00AF204F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20,108</w:t>
            </w:r>
          </w:p>
        </w:tc>
        <w:tc>
          <w:tcPr>
            <w:tcW w:w="263" w:type="dxa"/>
            <w:vAlign w:val="bottom"/>
          </w:tcPr>
          <w:p w14:paraId="1F39D905" w14:textId="77777777" w:rsidR="00753E8E" w:rsidRPr="00B31678" w:rsidRDefault="00753E8E" w:rsidP="00DE5BE7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474958" w14:textId="55A353F4" w:rsidR="00753E8E" w:rsidRPr="00B31678" w:rsidRDefault="00AF204F" w:rsidP="00DE5B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132,561</w:t>
            </w:r>
          </w:p>
        </w:tc>
        <w:tc>
          <w:tcPr>
            <w:tcW w:w="263" w:type="dxa"/>
            <w:vAlign w:val="bottom"/>
          </w:tcPr>
          <w:p w14:paraId="0ED5751C" w14:textId="77777777" w:rsidR="00753E8E" w:rsidRPr="00B31678" w:rsidRDefault="00753E8E" w:rsidP="00DE5BE7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FA793B" w14:textId="5CF11189" w:rsidR="00753E8E" w:rsidRPr="00B31678" w:rsidRDefault="00AF204F" w:rsidP="00DE5B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3,190,225</w:t>
            </w:r>
          </w:p>
        </w:tc>
      </w:tr>
      <w:tr w:rsidR="00753E8E" w14:paraId="0CA5A02D" w14:textId="77777777" w:rsidTr="00794648">
        <w:trPr>
          <w:trHeight w:val="20"/>
          <w:tblHeader/>
        </w:trPr>
        <w:tc>
          <w:tcPr>
            <w:tcW w:w="2880" w:type="dxa"/>
            <w:vAlign w:val="bottom"/>
          </w:tcPr>
          <w:p w14:paraId="75484817" w14:textId="77777777" w:rsidR="00753E8E" w:rsidRPr="00B31678" w:rsidRDefault="00753E8E" w:rsidP="00DE5BE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29F33" w14:textId="5467017F" w:rsidR="00753E8E" w:rsidRPr="00586BA7" w:rsidRDefault="00AF204F" w:rsidP="00DE5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3,120,902</w:t>
            </w:r>
          </w:p>
        </w:tc>
        <w:tc>
          <w:tcPr>
            <w:tcW w:w="263" w:type="dxa"/>
          </w:tcPr>
          <w:p w14:paraId="0CA269AE" w14:textId="77777777" w:rsidR="00753E8E" w:rsidRPr="00B31678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BCFF51" w14:textId="005EB1F8" w:rsidR="00753E8E" w:rsidRPr="00D42F63" w:rsidRDefault="00AF204F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27,571</w:t>
            </w:r>
          </w:p>
        </w:tc>
        <w:tc>
          <w:tcPr>
            <w:tcW w:w="263" w:type="dxa"/>
          </w:tcPr>
          <w:p w14:paraId="669BAEB9" w14:textId="77777777" w:rsidR="00753E8E" w:rsidRPr="00B31678" w:rsidRDefault="00753E8E" w:rsidP="00DE5BE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8AE969" w14:textId="2CF2A13D" w:rsidR="00753E8E" w:rsidRPr="00B31678" w:rsidRDefault="00AF204F" w:rsidP="00DE5BE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212,900</w:t>
            </w:r>
          </w:p>
        </w:tc>
        <w:tc>
          <w:tcPr>
            <w:tcW w:w="263" w:type="dxa"/>
            <w:vAlign w:val="bottom"/>
          </w:tcPr>
          <w:p w14:paraId="55296B29" w14:textId="77777777" w:rsidR="00753E8E" w:rsidRPr="00B31678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00F437" w14:textId="6177ED63" w:rsidR="00753E8E" w:rsidRPr="00B31678" w:rsidRDefault="00AF204F" w:rsidP="00794648">
            <w:pPr>
              <w:tabs>
                <w:tab w:val="clear" w:pos="907"/>
                <w:tab w:val="left" w:pos="84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3,361,37</w:t>
            </w:r>
            <w:r w:rsidR="00BA6E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753E8E" w14:paraId="5185AD87" w14:textId="77777777" w:rsidTr="00794648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48FE88AF" w14:textId="49A12514" w:rsidR="00753E8E" w:rsidRPr="00B31678" w:rsidRDefault="00753E8E" w:rsidP="00DC3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01"/>
              </w:tabs>
              <w:spacing w:after="0" w:line="240" w:lineRule="auto"/>
              <w:ind w:left="342" w:right="-111" w:hanging="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3167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B3167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DC34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532" w:type="dxa"/>
            <w:vAlign w:val="bottom"/>
          </w:tcPr>
          <w:p w14:paraId="67CE6D1A" w14:textId="6CA26F9B" w:rsidR="00753E8E" w:rsidRPr="00B31678" w:rsidRDefault="00AF204F" w:rsidP="00DE5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(8,578)</w:t>
            </w:r>
          </w:p>
        </w:tc>
        <w:tc>
          <w:tcPr>
            <w:tcW w:w="263" w:type="dxa"/>
            <w:vAlign w:val="bottom"/>
          </w:tcPr>
          <w:p w14:paraId="753C5BE1" w14:textId="77777777" w:rsidR="00753E8E" w:rsidRPr="00B31678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279DB3FC" w14:textId="6396A87E" w:rsidR="00753E8E" w:rsidRPr="00B31678" w:rsidRDefault="00AF204F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(2,132)</w:t>
            </w:r>
          </w:p>
        </w:tc>
        <w:tc>
          <w:tcPr>
            <w:tcW w:w="263" w:type="dxa"/>
            <w:vAlign w:val="bottom"/>
          </w:tcPr>
          <w:p w14:paraId="680E9E17" w14:textId="77777777" w:rsidR="00753E8E" w:rsidRPr="00B31678" w:rsidRDefault="00753E8E" w:rsidP="00DE5BE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13D3C681" w14:textId="6A93E1CA" w:rsidR="00753E8E" w:rsidRPr="00B31678" w:rsidRDefault="00AF204F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(127,880)</w:t>
            </w:r>
          </w:p>
        </w:tc>
        <w:tc>
          <w:tcPr>
            <w:tcW w:w="263" w:type="dxa"/>
            <w:vAlign w:val="bottom"/>
          </w:tcPr>
          <w:p w14:paraId="3E72F6CA" w14:textId="77777777" w:rsidR="00753E8E" w:rsidRPr="00B31678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5B727880" w14:textId="237CC698" w:rsidR="00753E8E" w:rsidRPr="00B31678" w:rsidRDefault="00AF204F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(138,590)</w:t>
            </w:r>
          </w:p>
        </w:tc>
      </w:tr>
      <w:tr w:rsidR="00753E8E" w14:paraId="7EAADAE6" w14:textId="77777777" w:rsidTr="00794648">
        <w:trPr>
          <w:trHeight w:val="20"/>
        </w:trPr>
        <w:tc>
          <w:tcPr>
            <w:tcW w:w="2880" w:type="dxa"/>
            <w:vAlign w:val="bottom"/>
            <w:hideMark/>
          </w:tcPr>
          <w:p w14:paraId="105EE485" w14:textId="77777777" w:rsidR="00753E8E" w:rsidRPr="00B31678" w:rsidRDefault="00753E8E" w:rsidP="00DE5BE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7178F1" w14:textId="5C7CD05F" w:rsidR="00753E8E" w:rsidRPr="00586BA7" w:rsidRDefault="00AF204F" w:rsidP="00DE5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3,112,324</w:t>
            </w:r>
          </w:p>
        </w:tc>
        <w:tc>
          <w:tcPr>
            <w:tcW w:w="263" w:type="dxa"/>
          </w:tcPr>
          <w:p w14:paraId="533978FC" w14:textId="77777777" w:rsidR="00753E8E" w:rsidRPr="00B31678" w:rsidRDefault="00753E8E" w:rsidP="00DE5BE7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E347AB" w14:textId="43185972" w:rsidR="00753E8E" w:rsidRPr="00D42F63" w:rsidRDefault="00AF204F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25,439</w:t>
            </w:r>
          </w:p>
        </w:tc>
        <w:tc>
          <w:tcPr>
            <w:tcW w:w="263" w:type="dxa"/>
          </w:tcPr>
          <w:p w14:paraId="50414915" w14:textId="77777777" w:rsidR="00753E8E" w:rsidRPr="00B31678" w:rsidRDefault="00753E8E" w:rsidP="00DE5BE7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D7BEC" w14:textId="364214A1" w:rsidR="00753E8E" w:rsidRPr="00B31678" w:rsidRDefault="00AF204F" w:rsidP="00DE5BE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85,020</w:t>
            </w:r>
          </w:p>
        </w:tc>
        <w:tc>
          <w:tcPr>
            <w:tcW w:w="263" w:type="dxa"/>
            <w:vAlign w:val="bottom"/>
          </w:tcPr>
          <w:p w14:paraId="7BA81001" w14:textId="77777777" w:rsidR="00753E8E" w:rsidRPr="00B31678" w:rsidRDefault="00753E8E" w:rsidP="00DE5BE7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7AFF8E" w14:textId="58C6F70E" w:rsidR="00753E8E" w:rsidRPr="00B31678" w:rsidRDefault="00AF204F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3,222,783</w:t>
            </w:r>
          </w:p>
        </w:tc>
      </w:tr>
    </w:tbl>
    <w:p w14:paraId="6E003EE9" w14:textId="53404BD4" w:rsidR="00753E8E" w:rsidRDefault="00753E8E" w:rsidP="000A56D4">
      <w:pPr>
        <w:tabs>
          <w:tab w:val="clear" w:pos="907"/>
          <w:tab w:val="left" w:pos="1080"/>
        </w:tabs>
        <w:ind w:left="1440"/>
        <w:jc w:val="thaiDistribute"/>
        <w:rPr>
          <w:rFonts w:asciiTheme="majorBidi" w:hAnsiTheme="majorBidi" w:cstheme="majorBidi"/>
          <w:sz w:val="20"/>
          <w:szCs w:val="20"/>
          <w:highlight w:val="cyan"/>
          <w:shd w:val="clear" w:color="auto" w:fill="E0E0E0"/>
        </w:rPr>
      </w:pPr>
    </w:p>
    <w:tbl>
      <w:tblPr>
        <w:tblW w:w="9067" w:type="dxa"/>
        <w:tblInd w:w="72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80"/>
        <w:gridCol w:w="1532"/>
        <w:gridCol w:w="263"/>
        <w:gridCol w:w="1400"/>
        <w:gridCol w:w="263"/>
        <w:gridCol w:w="1400"/>
        <w:gridCol w:w="263"/>
        <w:gridCol w:w="1066"/>
      </w:tblGrid>
      <w:tr w:rsidR="006618FA" w14:paraId="63718289" w14:textId="77777777" w:rsidTr="007D796E">
        <w:trPr>
          <w:trHeight w:val="83"/>
          <w:tblHeader/>
        </w:trPr>
        <w:tc>
          <w:tcPr>
            <w:tcW w:w="2880" w:type="dxa"/>
            <w:vAlign w:val="bottom"/>
            <w:hideMark/>
          </w:tcPr>
          <w:p w14:paraId="6D626CF8" w14:textId="2389FE50" w:rsidR="006618FA" w:rsidRPr="006E4AAC" w:rsidRDefault="006618FA" w:rsidP="003B19EE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</w:t>
            </w:r>
            <w:r w:rsidR="006E4A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1532" w:type="dxa"/>
            <w:vAlign w:val="bottom"/>
          </w:tcPr>
          <w:p w14:paraId="73FB4B2B" w14:textId="50FE7157" w:rsidR="006618FA" w:rsidRPr="00B31678" w:rsidRDefault="006618F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263" w:type="dxa"/>
            <w:vAlign w:val="bottom"/>
          </w:tcPr>
          <w:p w14:paraId="0A7FB22D" w14:textId="77777777" w:rsidR="006618FA" w:rsidRPr="00B31678" w:rsidRDefault="006618F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400" w:type="dxa"/>
            <w:vAlign w:val="bottom"/>
          </w:tcPr>
          <w:p w14:paraId="5FE31E12" w14:textId="2FB86B70" w:rsidR="006618FA" w:rsidRPr="00B31678" w:rsidRDefault="006618FA" w:rsidP="003B19E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263" w:type="dxa"/>
            <w:vAlign w:val="bottom"/>
          </w:tcPr>
          <w:p w14:paraId="27057B72" w14:textId="77777777" w:rsidR="006618FA" w:rsidRPr="00B31678" w:rsidRDefault="006618FA" w:rsidP="003B19E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400" w:type="dxa"/>
            <w:vAlign w:val="bottom"/>
          </w:tcPr>
          <w:p w14:paraId="185D9544" w14:textId="7E80D6AB" w:rsidR="006618FA" w:rsidRPr="00B31678" w:rsidRDefault="006618FA" w:rsidP="003B19E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263" w:type="dxa"/>
            <w:vAlign w:val="bottom"/>
          </w:tcPr>
          <w:p w14:paraId="593404CE" w14:textId="77777777" w:rsidR="006618FA" w:rsidRPr="00B31678" w:rsidRDefault="006618F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3BA92808" w14:textId="180121F8" w:rsidR="006618FA" w:rsidRPr="00B31678" w:rsidRDefault="006618FA" w:rsidP="003B19E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578A" w14:paraId="51668648" w14:textId="77777777" w:rsidTr="007D796E">
        <w:trPr>
          <w:trHeight w:val="83"/>
          <w:tblHeader/>
        </w:trPr>
        <w:tc>
          <w:tcPr>
            <w:tcW w:w="2880" w:type="dxa"/>
            <w:vAlign w:val="bottom"/>
          </w:tcPr>
          <w:p w14:paraId="62A47F78" w14:textId="77777777" w:rsidR="0037578A" w:rsidRPr="00B31678" w:rsidRDefault="0037578A" w:rsidP="003B19EE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5BBAFE80" w14:textId="77777777" w:rsidR="0037578A" w:rsidRPr="00B31678" w:rsidRDefault="0037578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263" w:type="dxa"/>
            <w:vAlign w:val="bottom"/>
          </w:tcPr>
          <w:p w14:paraId="2FC26186" w14:textId="77777777" w:rsidR="0037578A" w:rsidRPr="00B31678" w:rsidRDefault="0037578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400" w:type="dxa"/>
            <w:vAlign w:val="bottom"/>
          </w:tcPr>
          <w:p w14:paraId="4F24102B" w14:textId="77777777" w:rsidR="0037578A" w:rsidRPr="00B31678" w:rsidRDefault="0037578A" w:rsidP="003B19E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263" w:type="dxa"/>
            <w:vAlign w:val="bottom"/>
          </w:tcPr>
          <w:p w14:paraId="358D2E31" w14:textId="77777777" w:rsidR="0037578A" w:rsidRPr="00B31678" w:rsidRDefault="0037578A" w:rsidP="003B19E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400" w:type="dxa"/>
            <w:vAlign w:val="bottom"/>
          </w:tcPr>
          <w:p w14:paraId="0431EF36" w14:textId="77777777" w:rsidR="0037578A" w:rsidRPr="00B31678" w:rsidRDefault="0037578A" w:rsidP="003B19E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263" w:type="dxa"/>
            <w:vAlign w:val="bottom"/>
          </w:tcPr>
          <w:p w14:paraId="0AB2A331" w14:textId="77777777" w:rsidR="0037578A" w:rsidRPr="00B31678" w:rsidRDefault="0037578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022B479A" w14:textId="77777777" w:rsidR="0037578A" w:rsidRPr="00B31678" w:rsidRDefault="0037578A" w:rsidP="003B19E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4AAC" w14:paraId="42A19A3B" w14:textId="77777777" w:rsidTr="00794648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179B28F8" w14:textId="77777777" w:rsidR="006E4AAC" w:rsidRPr="00B31678" w:rsidRDefault="006E4AAC" w:rsidP="006E4AAC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ลูกหนี้ค่าเช่าตามสัญญาเช่าดำเนินงาน</w:t>
            </w:r>
          </w:p>
        </w:tc>
        <w:tc>
          <w:tcPr>
            <w:tcW w:w="1532" w:type="dxa"/>
          </w:tcPr>
          <w:p w14:paraId="367F6B91" w14:textId="426913A5" w:rsidR="006E4AAC" w:rsidRPr="00B31678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105,140</w:t>
            </w:r>
          </w:p>
        </w:tc>
        <w:tc>
          <w:tcPr>
            <w:tcW w:w="263" w:type="dxa"/>
          </w:tcPr>
          <w:p w14:paraId="514E595D" w14:textId="77777777" w:rsidR="006E4AAC" w:rsidRPr="00B31678" w:rsidRDefault="006E4AAC" w:rsidP="006E4AAC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</w:tcPr>
          <w:p w14:paraId="45C72DC2" w14:textId="725AA31B" w:rsidR="006E4AAC" w:rsidRPr="00B31678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9,400</w:t>
            </w:r>
          </w:p>
        </w:tc>
        <w:tc>
          <w:tcPr>
            <w:tcW w:w="263" w:type="dxa"/>
          </w:tcPr>
          <w:p w14:paraId="053357AD" w14:textId="77777777" w:rsidR="006E4AAC" w:rsidRPr="00B31678" w:rsidRDefault="006E4AAC" w:rsidP="006E4AAC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</w:tcPr>
          <w:p w14:paraId="1DB7466A" w14:textId="48C3F90C" w:rsidR="006E4AAC" w:rsidRPr="00B31678" w:rsidRDefault="006E4AAC" w:rsidP="006E4AA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80,868</w:t>
            </w:r>
          </w:p>
        </w:tc>
        <w:tc>
          <w:tcPr>
            <w:tcW w:w="263" w:type="dxa"/>
            <w:vAlign w:val="bottom"/>
          </w:tcPr>
          <w:p w14:paraId="1B151DB0" w14:textId="77777777" w:rsidR="006E4AAC" w:rsidRPr="00B31678" w:rsidRDefault="006E4AAC" w:rsidP="006E4AAC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14209FDD" w14:textId="323476EB" w:rsidR="006E4AAC" w:rsidRPr="00B31678" w:rsidRDefault="006E4AAC" w:rsidP="006E4AA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195,408</w:t>
            </w:r>
          </w:p>
        </w:tc>
      </w:tr>
      <w:tr w:rsidR="006E4AAC" w14:paraId="1F32E261" w14:textId="77777777" w:rsidTr="00794648">
        <w:trPr>
          <w:trHeight w:val="68"/>
          <w:tblHeader/>
        </w:trPr>
        <w:tc>
          <w:tcPr>
            <w:tcW w:w="2880" w:type="dxa"/>
            <w:vAlign w:val="bottom"/>
            <w:hideMark/>
          </w:tcPr>
          <w:p w14:paraId="4CA6A512" w14:textId="77777777" w:rsidR="006E4AAC" w:rsidRPr="00B31678" w:rsidRDefault="006E4AAC" w:rsidP="006E4AAC">
            <w:pPr>
              <w:pStyle w:val="BodyText"/>
              <w:spacing w:after="0" w:line="240" w:lineRule="auto"/>
              <w:ind w:left="161" w:right="-111" w:hanging="16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ลูกหนี้ตามสัญญาเช่าเงินทุน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178300" w14:textId="4CADAFD1" w:rsidR="006E4AAC" w:rsidRPr="00B31678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2,793,825</w:t>
            </w:r>
          </w:p>
        </w:tc>
        <w:tc>
          <w:tcPr>
            <w:tcW w:w="263" w:type="dxa"/>
            <w:vAlign w:val="bottom"/>
          </w:tcPr>
          <w:p w14:paraId="11095A37" w14:textId="77777777" w:rsidR="006E4AAC" w:rsidRPr="00B31678" w:rsidRDefault="006E4AAC" w:rsidP="006E4AAC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6A0D6" w14:textId="095CC90A" w:rsidR="006E4AAC" w:rsidRPr="00B31678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38,133</w:t>
            </w:r>
          </w:p>
        </w:tc>
        <w:tc>
          <w:tcPr>
            <w:tcW w:w="263" w:type="dxa"/>
            <w:vAlign w:val="bottom"/>
          </w:tcPr>
          <w:p w14:paraId="7AE4F5B3" w14:textId="77777777" w:rsidR="006E4AAC" w:rsidRPr="00B31678" w:rsidRDefault="006E4AAC" w:rsidP="006E4AAC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B2CA90" w14:textId="5EE19B1F" w:rsidR="006E4AAC" w:rsidRPr="00B31678" w:rsidRDefault="006E4AAC" w:rsidP="006E4AA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140,970</w:t>
            </w:r>
          </w:p>
        </w:tc>
        <w:tc>
          <w:tcPr>
            <w:tcW w:w="263" w:type="dxa"/>
            <w:vAlign w:val="bottom"/>
          </w:tcPr>
          <w:p w14:paraId="3211DDF1" w14:textId="77777777" w:rsidR="006E4AAC" w:rsidRPr="00B31678" w:rsidRDefault="006E4AAC" w:rsidP="006E4AAC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C220B" w14:textId="41807772" w:rsidR="006E4AAC" w:rsidRPr="00B31678" w:rsidRDefault="006E4AAC" w:rsidP="006E4AA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2,972,928</w:t>
            </w:r>
          </w:p>
        </w:tc>
      </w:tr>
      <w:tr w:rsidR="006E4AAC" w14:paraId="0E39B62A" w14:textId="77777777" w:rsidTr="00794648">
        <w:trPr>
          <w:trHeight w:val="20"/>
          <w:tblHeader/>
        </w:trPr>
        <w:tc>
          <w:tcPr>
            <w:tcW w:w="2880" w:type="dxa"/>
            <w:vAlign w:val="bottom"/>
          </w:tcPr>
          <w:p w14:paraId="7E2369BE" w14:textId="77777777" w:rsidR="006E4AAC" w:rsidRPr="00B31678" w:rsidRDefault="006E4AAC" w:rsidP="006E4AAC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C9B4E" w14:textId="77819641" w:rsidR="006E4AAC" w:rsidRPr="00586BA7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2,898,965</w:t>
            </w:r>
          </w:p>
        </w:tc>
        <w:tc>
          <w:tcPr>
            <w:tcW w:w="263" w:type="dxa"/>
          </w:tcPr>
          <w:p w14:paraId="25FECDCA" w14:textId="77777777" w:rsidR="006E4AAC" w:rsidRPr="00B31678" w:rsidRDefault="006E4AAC" w:rsidP="006E4AA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978AD" w14:textId="3A533132" w:rsidR="006E4AAC" w:rsidRPr="00D42F63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47,533</w:t>
            </w:r>
          </w:p>
        </w:tc>
        <w:tc>
          <w:tcPr>
            <w:tcW w:w="263" w:type="dxa"/>
          </w:tcPr>
          <w:p w14:paraId="41076AD3" w14:textId="77777777" w:rsidR="006E4AAC" w:rsidRPr="00B31678" w:rsidRDefault="006E4AAC" w:rsidP="006E4AAC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A02A8" w14:textId="393F28B8" w:rsidR="006E4AAC" w:rsidRPr="00B31678" w:rsidRDefault="006E4AAC" w:rsidP="006E4AA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221,838</w:t>
            </w:r>
          </w:p>
        </w:tc>
        <w:tc>
          <w:tcPr>
            <w:tcW w:w="263" w:type="dxa"/>
            <w:vAlign w:val="bottom"/>
          </w:tcPr>
          <w:p w14:paraId="3364D75A" w14:textId="77777777" w:rsidR="006E4AAC" w:rsidRPr="00B31678" w:rsidRDefault="006E4AAC" w:rsidP="006E4AA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A655E3" w14:textId="65BFFAF1" w:rsidR="006E4AAC" w:rsidRPr="00B31678" w:rsidRDefault="006E4AAC" w:rsidP="006E4AAC">
            <w:pPr>
              <w:tabs>
                <w:tab w:val="clear" w:pos="907"/>
                <w:tab w:val="left" w:pos="84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3,168,336</w:t>
            </w:r>
          </w:p>
        </w:tc>
      </w:tr>
      <w:tr w:rsidR="006E4AAC" w14:paraId="6AA27321" w14:textId="77777777" w:rsidTr="00794648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570E34C9" w14:textId="2F46E3CE" w:rsidR="006E4AAC" w:rsidRPr="00B31678" w:rsidRDefault="006E4AAC" w:rsidP="006E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after="0" w:line="240" w:lineRule="auto"/>
              <w:ind w:left="342" w:right="-111" w:hanging="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3167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B31678"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532" w:type="dxa"/>
            <w:vAlign w:val="bottom"/>
          </w:tcPr>
          <w:p w14:paraId="570BE074" w14:textId="6691EADA" w:rsidR="006E4AAC" w:rsidRPr="00B31678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(6,603)</w:t>
            </w:r>
          </w:p>
        </w:tc>
        <w:tc>
          <w:tcPr>
            <w:tcW w:w="263" w:type="dxa"/>
            <w:vAlign w:val="bottom"/>
          </w:tcPr>
          <w:p w14:paraId="7DAEAF62" w14:textId="77777777" w:rsidR="006E4AAC" w:rsidRPr="00B31678" w:rsidRDefault="006E4AAC" w:rsidP="006E4AA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318B3C5C" w14:textId="15ED0755" w:rsidR="006E4AAC" w:rsidRPr="00B31678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(5,545)</w:t>
            </w:r>
          </w:p>
        </w:tc>
        <w:tc>
          <w:tcPr>
            <w:tcW w:w="263" w:type="dxa"/>
            <w:vAlign w:val="bottom"/>
          </w:tcPr>
          <w:p w14:paraId="459775B4" w14:textId="77777777" w:rsidR="006E4AAC" w:rsidRPr="00B31678" w:rsidRDefault="006E4AAC" w:rsidP="006E4AAC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5E8B63E3" w14:textId="27604DB1" w:rsidR="006E4AAC" w:rsidRPr="00B31678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(130,366)</w:t>
            </w:r>
          </w:p>
        </w:tc>
        <w:tc>
          <w:tcPr>
            <w:tcW w:w="263" w:type="dxa"/>
            <w:vAlign w:val="bottom"/>
          </w:tcPr>
          <w:p w14:paraId="2483F214" w14:textId="77777777" w:rsidR="006E4AAC" w:rsidRPr="00B31678" w:rsidRDefault="006E4AAC" w:rsidP="006E4AA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74EAB158" w14:textId="42D41CC4" w:rsidR="006E4AAC" w:rsidRPr="00B31678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(142,514)</w:t>
            </w:r>
          </w:p>
        </w:tc>
      </w:tr>
      <w:tr w:rsidR="006E4AAC" w14:paraId="1E47C175" w14:textId="77777777" w:rsidTr="00794648">
        <w:trPr>
          <w:trHeight w:val="20"/>
        </w:trPr>
        <w:tc>
          <w:tcPr>
            <w:tcW w:w="2880" w:type="dxa"/>
            <w:vAlign w:val="bottom"/>
            <w:hideMark/>
          </w:tcPr>
          <w:p w14:paraId="7527A40F" w14:textId="77777777" w:rsidR="006E4AAC" w:rsidRPr="00B31678" w:rsidRDefault="006E4AAC" w:rsidP="006E4AA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CDC2F2" w14:textId="31595C75" w:rsidR="006E4AAC" w:rsidRPr="00586BA7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2,892,362</w:t>
            </w:r>
          </w:p>
        </w:tc>
        <w:tc>
          <w:tcPr>
            <w:tcW w:w="263" w:type="dxa"/>
          </w:tcPr>
          <w:p w14:paraId="4CBC7C2E" w14:textId="77777777" w:rsidR="006E4AAC" w:rsidRPr="00B31678" w:rsidRDefault="006E4AAC" w:rsidP="006E4AAC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F4C860" w14:textId="5074DDCB" w:rsidR="006E4AAC" w:rsidRPr="00D42F63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41,988</w:t>
            </w:r>
          </w:p>
        </w:tc>
        <w:tc>
          <w:tcPr>
            <w:tcW w:w="263" w:type="dxa"/>
          </w:tcPr>
          <w:p w14:paraId="4AB7F8A5" w14:textId="77777777" w:rsidR="006E4AAC" w:rsidRPr="00B31678" w:rsidRDefault="006E4AAC" w:rsidP="006E4AAC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CAAFD4" w14:textId="3A299781" w:rsidR="006E4AAC" w:rsidRPr="00B31678" w:rsidRDefault="006E4AAC" w:rsidP="006E4AA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91,472</w:t>
            </w:r>
          </w:p>
        </w:tc>
        <w:tc>
          <w:tcPr>
            <w:tcW w:w="263" w:type="dxa"/>
            <w:vAlign w:val="bottom"/>
          </w:tcPr>
          <w:p w14:paraId="10C82259" w14:textId="77777777" w:rsidR="006E4AAC" w:rsidRPr="00B31678" w:rsidRDefault="006E4AAC" w:rsidP="006E4AAC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DA6B00" w14:textId="43288313" w:rsidR="006E4AAC" w:rsidRPr="00B31678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3,025,822</w:t>
            </w:r>
          </w:p>
        </w:tc>
      </w:tr>
    </w:tbl>
    <w:p w14:paraId="42590D5C" w14:textId="3596924E" w:rsidR="00F61738" w:rsidRDefault="00F61738" w:rsidP="000A56D4">
      <w:pPr>
        <w:tabs>
          <w:tab w:val="clear" w:pos="907"/>
          <w:tab w:val="left" w:pos="1080"/>
        </w:tabs>
        <w:ind w:left="1440"/>
        <w:jc w:val="thaiDistribute"/>
        <w:rPr>
          <w:rFonts w:asciiTheme="majorBidi" w:hAnsiTheme="majorBidi" w:cstheme="majorBidi"/>
          <w:sz w:val="20"/>
          <w:szCs w:val="20"/>
          <w:highlight w:val="cyan"/>
          <w:shd w:val="clear" w:color="auto" w:fill="E0E0E0"/>
        </w:rPr>
      </w:pPr>
    </w:p>
    <w:p w14:paraId="4F844CB1" w14:textId="77777777" w:rsidR="000D6F91" w:rsidRDefault="000D6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B10833F" w14:textId="31E594A5" w:rsidR="000D6F91" w:rsidRDefault="000D6F91" w:rsidP="000D6F91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810"/>
          <w:tab w:val="left" w:pos="900"/>
        </w:tabs>
        <w:spacing w:after="0" w:line="240" w:lineRule="auto"/>
        <w:ind w:left="81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0304A9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รายการเคลื่อนไหวของค่าเผื่อผลขาดทุน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ด้านเครดิตที่คาดว่าจะเกิดขึ้นในระหว่างปีสิ้นสุดวันที่ </w:t>
      </w:r>
      <w:r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0304A9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2387ED6B" w14:textId="77777777" w:rsidR="000D6F91" w:rsidRPr="000D6F91" w:rsidRDefault="000D6F91" w:rsidP="000D6F91">
      <w:pPr>
        <w:tabs>
          <w:tab w:val="clear" w:pos="907"/>
          <w:tab w:val="left" w:pos="1080"/>
        </w:tabs>
        <w:ind w:left="1440"/>
        <w:jc w:val="thaiDistribute"/>
        <w:rPr>
          <w:rFonts w:asciiTheme="majorBidi" w:hAnsiTheme="majorBidi" w:cstheme="majorBidi"/>
          <w:sz w:val="20"/>
          <w:szCs w:val="20"/>
          <w:highlight w:val="cyan"/>
          <w:shd w:val="clear" w:color="auto" w:fill="E0E0E0"/>
        </w:rPr>
      </w:pPr>
    </w:p>
    <w:tbl>
      <w:tblPr>
        <w:tblW w:w="9180" w:type="dxa"/>
        <w:tblInd w:w="72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320"/>
        <w:gridCol w:w="1620"/>
        <w:gridCol w:w="270"/>
        <w:gridCol w:w="1350"/>
        <w:gridCol w:w="270"/>
        <w:gridCol w:w="1350"/>
      </w:tblGrid>
      <w:tr w:rsidR="000D6F91" w14:paraId="48870311" w14:textId="77777777" w:rsidTr="00220DE1">
        <w:trPr>
          <w:trHeight w:val="83"/>
          <w:tblHeader/>
        </w:trPr>
        <w:tc>
          <w:tcPr>
            <w:tcW w:w="4320" w:type="dxa"/>
            <w:vAlign w:val="bottom"/>
            <w:hideMark/>
          </w:tcPr>
          <w:p w14:paraId="30ABDA12" w14:textId="77777777" w:rsidR="000D6F91" w:rsidRPr="00B31678" w:rsidRDefault="000D6F91" w:rsidP="000D6F91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รายการเคลื่อนไหวของค่าเผื่อผลขาดทุน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ด้านเครดิตที่คาดว่าจะเกิดขึ้น </w:t>
            </w:r>
          </w:p>
        </w:tc>
        <w:tc>
          <w:tcPr>
            <w:tcW w:w="1620" w:type="dxa"/>
            <w:vAlign w:val="bottom"/>
            <w:hideMark/>
          </w:tcPr>
          <w:p w14:paraId="4BD9A0DB" w14:textId="77777777" w:rsidR="000D6F91" w:rsidRPr="00B31678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x-none" w:eastAsia="x-none" w:bidi="ar-SA"/>
              </w:rPr>
            </w:pPr>
            <w:r w:rsidRPr="00250B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  <w:vAlign w:val="bottom"/>
          </w:tcPr>
          <w:p w14:paraId="76FCD3DD" w14:textId="77777777" w:rsidR="000D6F91" w:rsidRPr="00B31678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350" w:type="dxa"/>
            <w:vAlign w:val="bottom"/>
            <w:hideMark/>
          </w:tcPr>
          <w:p w14:paraId="5C58AB1C" w14:textId="77777777" w:rsidR="000D6F91" w:rsidRDefault="000D6F91" w:rsidP="00220DE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B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</w:t>
            </w:r>
          </w:p>
          <w:p w14:paraId="50A94BAE" w14:textId="77777777" w:rsidR="000D6F91" w:rsidRPr="00B31678" w:rsidRDefault="000D6F91" w:rsidP="00220DE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250B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สัญญาเช่าเงินทุน</w:t>
            </w:r>
          </w:p>
        </w:tc>
        <w:tc>
          <w:tcPr>
            <w:tcW w:w="270" w:type="dxa"/>
            <w:vAlign w:val="bottom"/>
          </w:tcPr>
          <w:p w14:paraId="09C92B61" w14:textId="77777777" w:rsidR="000D6F91" w:rsidRPr="00B31678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0591E190" w14:textId="77777777" w:rsidR="000D6F91" w:rsidRPr="00B31678" w:rsidRDefault="000D6F91" w:rsidP="00220DE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D6F91" w:rsidRPr="00D06249" w14:paraId="5B30EF08" w14:textId="77777777" w:rsidTr="00220DE1">
        <w:trPr>
          <w:trHeight w:val="20"/>
        </w:trPr>
        <w:tc>
          <w:tcPr>
            <w:tcW w:w="4320" w:type="dxa"/>
            <w:vAlign w:val="bottom"/>
          </w:tcPr>
          <w:p w14:paraId="7E8D6E07" w14:textId="77777777" w:rsidR="000D6F91" w:rsidRPr="00D06249" w:rsidRDefault="000D6F91" w:rsidP="00220DE1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5"/>
          </w:tcPr>
          <w:p w14:paraId="12C2EDFE" w14:textId="77777777" w:rsidR="000D6F91" w:rsidRPr="00B31678" w:rsidRDefault="000D6F91" w:rsidP="00220DE1">
            <w:pPr>
              <w:tabs>
                <w:tab w:val="left" w:pos="16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D64E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64E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64E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</w:tr>
      <w:tr w:rsidR="000D6F91" w:rsidRPr="00D06249" w14:paraId="1AA331C4" w14:textId="77777777" w:rsidTr="00220DE1">
        <w:trPr>
          <w:trHeight w:val="272"/>
        </w:trPr>
        <w:tc>
          <w:tcPr>
            <w:tcW w:w="4320" w:type="dxa"/>
            <w:vAlign w:val="bottom"/>
            <w:hideMark/>
          </w:tcPr>
          <w:p w14:paraId="7F4EE3DD" w14:textId="77777777" w:rsidR="000D6F91" w:rsidRPr="00F61738" w:rsidRDefault="000D6F91" w:rsidP="00220DE1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B3167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20" w:type="dxa"/>
          </w:tcPr>
          <w:p w14:paraId="10888CF3" w14:textId="642861A9" w:rsidR="000D6F91" w:rsidRPr="00667B63" w:rsidRDefault="00663DB7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70,396</w:t>
            </w:r>
          </w:p>
        </w:tc>
        <w:tc>
          <w:tcPr>
            <w:tcW w:w="270" w:type="dxa"/>
          </w:tcPr>
          <w:p w14:paraId="6193FCE6" w14:textId="77777777" w:rsidR="000D6F91" w:rsidRPr="00667B63" w:rsidRDefault="000D6F91" w:rsidP="00220DE1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59ED5B" w14:textId="6BBA3556" w:rsidR="000D6F91" w:rsidRPr="00667B63" w:rsidRDefault="00663DB7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72,118</w:t>
            </w:r>
          </w:p>
        </w:tc>
        <w:tc>
          <w:tcPr>
            <w:tcW w:w="270" w:type="dxa"/>
            <w:vAlign w:val="bottom"/>
          </w:tcPr>
          <w:p w14:paraId="65F381D1" w14:textId="77777777" w:rsidR="000D6F91" w:rsidRPr="00667B63" w:rsidRDefault="000D6F91" w:rsidP="00220DE1">
            <w:pPr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C80CE3" w14:textId="569ECE71" w:rsidR="000D6F91" w:rsidRPr="00667B63" w:rsidRDefault="00663DB7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142,514</w:t>
            </w:r>
          </w:p>
        </w:tc>
      </w:tr>
      <w:tr w:rsidR="000D6F91" w:rsidRPr="00D06249" w14:paraId="14DB34D3" w14:textId="77777777" w:rsidTr="00220DE1">
        <w:trPr>
          <w:trHeight w:val="20"/>
        </w:trPr>
        <w:tc>
          <w:tcPr>
            <w:tcW w:w="4320" w:type="dxa"/>
            <w:vAlign w:val="bottom"/>
            <w:hideMark/>
          </w:tcPr>
          <w:p w14:paraId="01B8E2C1" w14:textId="77777777" w:rsidR="000D6F91" w:rsidRPr="00667B63" w:rsidRDefault="000D6F91" w:rsidP="00220DE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620" w:type="dxa"/>
          </w:tcPr>
          <w:p w14:paraId="2CDFC295" w14:textId="2F5EC4D7" w:rsidR="000D6F91" w:rsidRPr="005664DD" w:rsidRDefault="00663DB7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(452)</w:t>
            </w:r>
          </w:p>
        </w:tc>
        <w:tc>
          <w:tcPr>
            <w:tcW w:w="270" w:type="dxa"/>
          </w:tcPr>
          <w:p w14:paraId="1F389803" w14:textId="77777777" w:rsidR="000D6F91" w:rsidRPr="005664DD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2C7950" w14:textId="4147EA8F" w:rsidR="000D6F91" w:rsidRPr="005664DD" w:rsidRDefault="00663DB7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(2,769)</w:t>
            </w:r>
          </w:p>
        </w:tc>
        <w:tc>
          <w:tcPr>
            <w:tcW w:w="270" w:type="dxa"/>
          </w:tcPr>
          <w:p w14:paraId="1A36E42E" w14:textId="77777777" w:rsidR="000D6F91" w:rsidRPr="005664DD" w:rsidRDefault="000D6F91" w:rsidP="00220DE1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DC84B0" w14:textId="6788FED5" w:rsidR="000D6F91" w:rsidRPr="005664DD" w:rsidRDefault="00663DB7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(3,221)</w:t>
            </w:r>
          </w:p>
        </w:tc>
      </w:tr>
      <w:tr w:rsidR="000D6F91" w:rsidRPr="00D06249" w14:paraId="6FCDD792" w14:textId="77777777" w:rsidTr="00220DE1">
        <w:trPr>
          <w:trHeight w:val="20"/>
        </w:trPr>
        <w:tc>
          <w:tcPr>
            <w:tcW w:w="4320" w:type="dxa"/>
            <w:vAlign w:val="bottom"/>
            <w:hideMark/>
          </w:tcPr>
          <w:p w14:paraId="388630CF" w14:textId="77777777" w:rsidR="000D6F91" w:rsidRPr="00B31678" w:rsidRDefault="000D6F91" w:rsidP="00220DE1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โอนไปยังผลขาดทุนด้านเครดิตที่คาดว่าจะ</w:t>
            </w:r>
          </w:p>
          <w:p w14:paraId="0F0B4AD8" w14:textId="77777777" w:rsidR="000D6F91" w:rsidRPr="00667B63" w:rsidRDefault="000D6F91" w:rsidP="00220DE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31678">
              <w:rPr>
                <w:rFonts w:ascii="Angsana New" w:hAnsi="Angsana New"/>
                <w:sz w:val="28"/>
                <w:szCs w:val="28"/>
                <w:cs/>
              </w:rPr>
              <w:t>เกิดขึ้นตลอดอายุ</w:t>
            </w:r>
            <w:r w:rsidRPr="00B3167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B316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31678">
              <w:rPr>
                <w:rFonts w:ascii="Angsana New" w:hAnsi="Angsana New"/>
                <w:sz w:val="28"/>
                <w:szCs w:val="28"/>
                <w:cs/>
              </w:rPr>
              <w:t>ไม่ด้อยค่าด้านเครดิต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3F430B8C" w14:textId="4BB45AFA" w:rsidR="000D6F91" w:rsidRPr="005664DD" w:rsidRDefault="00663DB7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  <w:tc>
          <w:tcPr>
            <w:tcW w:w="270" w:type="dxa"/>
            <w:vAlign w:val="bottom"/>
          </w:tcPr>
          <w:p w14:paraId="0A1ED3DA" w14:textId="77777777" w:rsidR="000D6F91" w:rsidRPr="005664DD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B20B70" w14:textId="4D9F84E1" w:rsidR="000D6F91" w:rsidRPr="005664DD" w:rsidRDefault="00663DB7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270" w:type="dxa"/>
            <w:vAlign w:val="bottom"/>
          </w:tcPr>
          <w:p w14:paraId="586DBF32" w14:textId="77777777" w:rsidR="000D6F91" w:rsidRPr="005664DD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4CD681" w14:textId="1EB97868" w:rsidR="000D6F91" w:rsidRPr="005664DD" w:rsidRDefault="00663DB7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</w:tr>
      <w:tr w:rsidR="000D6F91" w:rsidRPr="00D06249" w14:paraId="3E863E83" w14:textId="77777777" w:rsidTr="00220DE1">
        <w:trPr>
          <w:trHeight w:val="20"/>
        </w:trPr>
        <w:tc>
          <w:tcPr>
            <w:tcW w:w="4320" w:type="dxa"/>
            <w:vAlign w:val="bottom"/>
            <w:hideMark/>
          </w:tcPr>
          <w:p w14:paraId="46D3EB88" w14:textId="77777777" w:rsidR="000D6F91" w:rsidRPr="00B31678" w:rsidRDefault="000D6F91" w:rsidP="00220DE1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โอนไปยังผลขาดทุนด้านเครดิตที่คาดว่าจะ</w:t>
            </w:r>
          </w:p>
          <w:p w14:paraId="4AFFA509" w14:textId="77777777" w:rsidR="000D6F91" w:rsidRPr="00667B63" w:rsidRDefault="000D6F91" w:rsidP="00220DE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31678">
              <w:rPr>
                <w:rFonts w:ascii="Angsana New" w:hAnsi="Angsana New"/>
                <w:sz w:val="28"/>
                <w:szCs w:val="28"/>
                <w:cs/>
              </w:rPr>
              <w:t>เกิดขึ้นตลอดอายุ</w:t>
            </w:r>
            <w:r w:rsidRPr="00B3167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B316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31678">
              <w:rPr>
                <w:rFonts w:ascii="Angsana New" w:hAnsi="Angsana New"/>
                <w:sz w:val="28"/>
                <w:szCs w:val="28"/>
                <w:cs/>
              </w:rPr>
              <w:t>ด้อยค่าด้านเครดิต</w:t>
            </w:r>
          </w:p>
        </w:tc>
        <w:tc>
          <w:tcPr>
            <w:tcW w:w="1620" w:type="dxa"/>
            <w:vAlign w:val="bottom"/>
          </w:tcPr>
          <w:p w14:paraId="4C6B21EF" w14:textId="6F068913" w:rsidR="000D6F91" w:rsidRPr="005664DD" w:rsidRDefault="00663DB7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270" w:type="dxa"/>
            <w:vAlign w:val="bottom"/>
          </w:tcPr>
          <w:p w14:paraId="4501BB98" w14:textId="77777777" w:rsidR="000D6F91" w:rsidRPr="005664DD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869407" w14:textId="53BF471C" w:rsidR="000D6F91" w:rsidRPr="005664DD" w:rsidRDefault="00663DB7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270" w:type="dxa"/>
            <w:vAlign w:val="bottom"/>
          </w:tcPr>
          <w:p w14:paraId="3BE9BA44" w14:textId="77777777" w:rsidR="000D6F91" w:rsidRPr="005664DD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9BA7EF" w14:textId="3AD98564" w:rsidR="000D6F91" w:rsidRPr="005664DD" w:rsidRDefault="00663DB7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</w:tr>
      <w:tr w:rsidR="000D6F91" w:rsidRPr="00D06249" w14:paraId="6478F11C" w14:textId="77777777" w:rsidTr="00220DE1">
        <w:trPr>
          <w:trHeight w:val="20"/>
        </w:trPr>
        <w:tc>
          <w:tcPr>
            <w:tcW w:w="4320" w:type="dxa"/>
            <w:vAlign w:val="bottom"/>
            <w:hideMark/>
          </w:tcPr>
          <w:p w14:paraId="3F18F464" w14:textId="77777777" w:rsidR="000D6F91" w:rsidRPr="00667B63" w:rsidRDefault="000D6F91" w:rsidP="00220DE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สินทรัพย์ทางการเงินที่ชำระคืน</w:t>
            </w:r>
          </w:p>
        </w:tc>
        <w:tc>
          <w:tcPr>
            <w:tcW w:w="1620" w:type="dxa"/>
            <w:vAlign w:val="bottom"/>
          </w:tcPr>
          <w:p w14:paraId="3B648123" w14:textId="78DCA284" w:rsidR="000D6F91" w:rsidRPr="005664DD" w:rsidRDefault="00663DB7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(1,021)</w:t>
            </w:r>
          </w:p>
        </w:tc>
        <w:tc>
          <w:tcPr>
            <w:tcW w:w="270" w:type="dxa"/>
            <w:vAlign w:val="bottom"/>
          </w:tcPr>
          <w:p w14:paraId="19BAE945" w14:textId="77777777" w:rsidR="000D6F91" w:rsidRPr="005664DD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93AF78" w14:textId="7C5B0555" w:rsidR="000D6F91" w:rsidRPr="005664DD" w:rsidRDefault="00663DB7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(4,527)</w:t>
            </w:r>
          </w:p>
        </w:tc>
        <w:tc>
          <w:tcPr>
            <w:tcW w:w="270" w:type="dxa"/>
            <w:vAlign w:val="bottom"/>
          </w:tcPr>
          <w:p w14:paraId="66BF594C" w14:textId="77777777" w:rsidR="000D6F91" w:rsidRPr="005664DD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D1961E" w14:textId="79E472E2" w:rsidR="000D6F91" w:rsidRPr="005664DD" w:rsidRDefault="00663DB7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(5,548)</w:t>
            </w:r>
          </w:p>
        </w:tc>
      </w:tr>
      <w:tr w:rsidR="000D6F91" w:rsidRPr="00D06249" w14:paraId="51DE2099" w14:textId="77777777" w:rsidTr="00220DE1">
        <w:trPr>
          <w:trHeight w:val="20"/>
        </w:trPr>
        <w:tc>
          <w:tcPr>
            <w:tcW w:w="4320" w:type="dxa"/>
            <w:vAlign w:val="bottom"/>
            <w:hideMark/>
          </w:tcPr>
          <w:p w14:paraId="1DAA4220" w14:textId="77777777" w:rsidR="000D6F91" w:rsidRPr="00667B63" w:rsidRDefault="000D6F91" w:rsidP="00220DE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78E4F" w14:textId="2CDA4442" w:rsidR="000D6F91" w:rsidRPr="005664DD" w:rsidRDefault="00663DB7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270" w:type="dxa"/>
          </w:tcPr>
          <w:p w14:paraId="47DB2785" w14:textId="77777777" w:rsidR="000D6F91" w:rsidRPr="005664DD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7E359" w14:textId="74B69C07" w:rsidR="000D6F91" w:rsidRPr="005664DD" w:rsidRDefault="00663DB7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3,120</w:t>
            </w:r>
          </w:p>
        </w:tc>
        <w:tc>
          <w:tcPr>
            <w:tcW w:w="270" w:type="dxa"/>
          </w:tcPr>
          <w:p w14:paraId="2129927E" w14:textId="77777777" w:rsidR="000D6F91" w:rsidRPr="005664DD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5B859" w14:textId="6A952514" w:rsidR="000D6F91" w:rsidRPr="005664DD" w:rsidRDefault="00663DB7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3,350</w:t>
            </w:r>
          </w:p>
        </w:tc>
      </w:tr>
      <w:tr w:rsidR="000D6F91" w:rsidRPr="00D06249" w14:paraId="54410218" w14:textId="77777777" w:rsidTr="00220DE1">
        <w:trPr>
          <w:trHeight w:val="20"/>
        </w:trPr>
        <w:tc>
          <w:tcPr>
            <w:tcW w:w="4320" w:type="dxa"/>
            <w:vAlign w:val="bottom"/>
            <w:hideMark/>
          </w:tcPr>
          <w:p w14:paraId="5195677F" w14:textId="77777777" w:rsidR="000D6F91" w:rsidRPr="00B31678" w:rsidRDefault="000D6F91" w:rsidP="00220D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16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316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B04BC6" w14:textId="5AF6BBCA" w:rsidR="000D6F91" w:rsidRPr="00794648" w:rsidRDefault="00663DB7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69,860</w:t>
            </w:r>
          </w:p>
        </w:tc>
        <w:tc>
          <w:tcPr>
            <w:tcW w:w="270" w:type="dxa"/>
          </w:tcPr>
          <w:p w14:paraId="6557E68F" w14:textId="77777777" w:rsidR="000D6F91" w:rsidRPr="00667B63" w:rsidRDefault="000D6F91" w:rsidP="00220DE1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34F10F" w14:textId="68EEEA60" w:rsidR="000D6F91" w:rsidRPr="00D42F63" w:rsidRDefault="00663DB7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68,730</w:t>
            </w:r>
          </w:p>
        </w:tc>
        <w:tc>
          <w:tcPr>
            <w:tcW w:w="270" w:type="dxa"/>
            <w:vAlign w:val="bottom"/>
          </w:tcPr>
          <w:p w14:paraId="2210C8FB" w14:textId="77777777" w:rsidR="000D6F91" w:rsidRPr="00667B63" w:rsidRDefault="000D6F91" w:rsidP="00220DE1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FB1AD3" w14:textId="2CBC7CCA" w:rsidR="000D6F91" w:rsidRPr="00D42F63" w:rsidRDefault="00663DB7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138,590</w:t>
            </w:r>
          </w:p>
        </w:tc>
      </w:tr>
    </w:tbl>
    <w:p w14:paraId="5CFA2CDB" w14:textId="77777777" w:rsidR="000D6F91" w:rsidRPr="00E763A2" w:rsidRDefault="000D6F91" w:rsidP="000D6F91">
      <w:pPr>
        <w:tabs>
          <w:tab w:val="clear" w:pos="907"/>
          <w:tab w:val="left" w:pos="1080"/>
        </w:tabs>
        <w:ind w:left="1440"/>
        <w:jc w:val="thaiDistribute"/>
        <w:rPr>
          <w:rFonts w:asciiTheme="majorBidi" w:hAnsiTheme="majorBidi" w:cstheme="majorBidi"/>
          <w:sz w:val="20"/>
          <w:szCs w:val="20"/>
          <w:highlight w:val="cyan"/>
          <w:shd w:val="clear" w:color="auto" w:fill="E0E0E0"/>
        </w:rPr>
      </w:pPr>
    </w:p>
    <w:tbl>
      <w:tblPr>
        <w:tblW w:w="9180" w:type="dxa"/>
        <w:tblInd w:w="72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320"/>
        <w:gridCol w:w="1620"/>
        <w:gridCol w:w="270"/>
        <w:gridCol w:w="1350"/>
        <w:gridCol w:w="270"/>
        <w:gridCol w:w="1350"/>
      </w:tblGrid>
      <w:tr w:rsidR="000D6F91" w:rsidRPr="00D06249" w14:paraId="08F4A9D5" w14:textId="77777777" w:rsidTr="00220DE1">
        <w:trPr>
          <w:trHeight w:val="20"/>
        </w:trPr>
        <w:tc>
          <w:tcPr>
            <w:tcW w:w="4320" w:type="dxa"/>
            <w:vAlign w:val="bottom"/>
            <w:hideMark/>
          </w:tcPr>
          <w:p w14:paraId="0497BB1C" w14:textId="77777777" w:rsidR="000D6F91" w:rsidRPr="00BB2AA7" w:rsidRDefault="000D6F91" w:rsidP="00220DE1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B3167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20" w:type="dxa"/>
            <w:hideMark/>
          </w:tcPr>
          <w:p w14:paraId="4BF1C3B7" w14:textId="77777777" w:rsidR="000D6F91" w:rsidRPr="00667B63" w:rsidRDefault="000D6F91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70,652</w:t>
            </w:r>
          </w:p>
        </w:tc>
        <w:tc>
          <w:tcPr>
            <w:tcW w:w="270" w:type="dxa"/>
          </w:tcPr>
          <w:p w14:paraId="14EE1335" w14:textId="77777777" w:rsidR="000D6F91" w:rsidRPr="00667B63" w:rsidRDefault="000D6F91" w:rsidP="00220DE1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0C6395EC" w14:textId="77777777" w:rsidR="000D6F91" w:rsidRPr="00667B63" w:rsidRDefault="000D6F91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72,118</w:t>
            </w:r>
          </w:p>
        </w:tc>
        <w:tc>
          <w:tcPr>
            <w:tcW w:w="270" w:type="dxa"/>
            <w:vAlign w:val="bottom"/>
          </w:tcPr>
          <w:p w14:paraId="637B4504" w14:textId="77777777" w:rsidR="000D6F91" w:rsidRPr="00667B63" w:rsidRDefault="000D6F91" w:rsidP="00220DE1">
            <w:pPr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0B1392D5" w14:textId="77777777" w:rsidR="000D6F91" w:rsidRPr="00667B63" w:rsidRDefault="000D6F91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142,770</w:t>
            </w:r>
          </w:p>
        </w:tc>
      </w:tr>
      <w:tr w:rsidR="000D6F91" w:rsidRPr="00D06249" w14:paraId="6669645E" w14:textId="77777777" w:rsidTr="00220DE1">
        <w:trPr>
          <w:trHeight w:val="20"/>
        </w:trPr>
        <w:tc>
          <w:tcPr>
            <w:tcW w:w="4320" w:type="dxa"/>
            <w:vAlign w:val="bottom"/>
            <w:hideMark/>
          </w:tcPr>
          <w:p w14:paraId="2D24098D" w14:textId="77777777" w:rsidR="000D6F91" w:rsidRPr="00667B63" w:rsidRDefault="000D6F91" w:rsidP="00220DE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620" w:type="dxa"/>
            <w:hideMark/>
          </w:tcPr>
          <w:p w14:paraId="5A8F3066" w14:textId="77777777" w:rsidR="000D6F91" w:rsidRPr="005664DD" w:rsidRDefault="000D6F91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(379)</w:t>
            </w:r>
          </w:p>
        </w:tc>
        <w:tc>
          <w:tcPr>
            <w:tcW w:w="270" w:type="dxa"/>
          </w:tcPr>
          <w:p w14:paraId="4240B283" w14:textId="77777777" w:rsidR="000D6F91" w:rsidRPr="005664DD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470D364A" w14:textId="77777777" w:rsidR="000D6F91" w:rsidRPr="005664DD" w:rsidRDefault="000D6F91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1,007</w:t>
            </w:r>
          </w:p>
        </w:tc>
        <w:tc>
          <w:tcPr>
            <w:tcW w:w="270" w:type="dxa"/>
          </w:tcPr>
          <w:p w14:paraId="60E88188" w14:textId="77777777" w:rsidR="000D6F91" w:rsidRPr="005664DD" w:rsidRDefault="000D6F91" w:rsidP="00220DE1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52BE37A4" w14:textId="77777777" w:rsidR="000D6F91" w:rsidRPr="005664DD" w:rsidRDefault="000D6F91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</w:tr>
      <w:tr w:rsidR="000D6F91" w:rsidRPr="00D06249" w14:paraId="2D70818B" w14:textId="77777777" w:rsidTr="00220DE1">
        <w:trPr>
          <w:trHeight w:val="20"/>
        </w:trPr>
        <w:tc>
          <w:tcPr>
            <w:tcW w:w="4320" w:type="dxa"/>
            <w:vAlign w:val="bottom"/>
            <w:hideMark/>
          </w:tcPr>
          <w:p w14:paraId="743C6986" w14:textId="77777777" w:rsidR="000D6F91" w:rsidRPr="00B31678" w:rsidRDefault="000D6F91" w:rsidP="00220DE1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โอนไปยังผลขาดทุนด้านเครดิตที่คาดว่าจะ</w:t>
            </w:r>
          </w:p>
          <w:p w14:paraId="4CA931CA" w14:textId="77777777" w:rsidR="000D6F91" w:rsidRPr="00667B63" w:rsidRDefault="000D6F91" w:rsidP="00220DE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31678">
              <w:rPr>
                <w:rFonts w:ascii="Angsana New" w:hAnsi="Angsana New"/>
                <w:sz w:val="28"/>
                <w:szCs w:val="28"/>
                <w:cs/>
              </w:rPr>
              <w:t>เกิดขึ้นตลอดอายุ</w:t>
            </w:r>
            <w:r w:rsidRPr="00B3167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B316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31678">
              <w:rPr>
                <w:rFonts w:ascii="Angsana New" w:hAnsi="Angsana New"/>
                <w:sz w:val="28"/>
                <w:szCs w:val="28"/>
                <w:cs/>
              </w:rPr>
              <w:t>ไม่ด้อยค่าด้านเครดิต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vAlign w:val="bottom"/>
            <w:hideMark/>
          </w:tcPr>
          <w:p w14:paraId="11E7F2D2" w14:textId="77777777" w:rsidR="000D6F91" w:rsidRPr="005664DD" w:rsidRDefault="000D6F91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270" w:type="dxa"/>
            <w:vAlign w:val="bottom"/>
          </w:tcPr>
          <w:p w14:paraId="0A5B0D00" w14:textId="77777777" w:rsidR="000D6F91" w:rsidRPr="005664DD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620E8101" w14:textId="77777777" w:rsidR="000D6F91" w:rsidRPr="005664DD" w:rsidRDefault="000D6F91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(1,629)</w:t>
            </w:r>
          </w:p>
        </w:tc>
        <w:tc>
          <w:tcPr>
            <w:tcW w:w="270" w:type="dxa"/>
            <w:vAlign w:val="bottom"/>
          </w:tcPr>
          <w:p w14:paraId="6177F28E" w14:textId="77777777" w:rsidR="000D6F91" w:rsidRPr="005664DD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51A120B4" w14:textId="77777777" w:rsidR="000D6F91" w:rsidRPr="005664DD" w:rsidRDefault="000D6F91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(1,217)</w:t>
            </w:r>
          </w:p>
        </w:tc>
      </w:tr>
      <w:tr w:rsidR="000D6F91" w:rsidRPr="00D06249" w14:paraId="27FD2311" w14:textId="77777777" w:rsidTr="00220DE1">
        <w:trPr>
          <w:trHeight w:val="20"/>
        </w:trPr>
        <w:tc>
          <w:tcPr>
            <w:tcW w:w="4320" w:type="dxa"/>
            <w:vAlign w:val="bottom"/>
            <w:hideMark/>
          </w:tcPr>
          <w:p w14:paraId="50267767" w14:textId="77777777" w:rsidR="000D6F91" w:rsidRPr="00B31678" w:rsidRDefault="000D6F91" w:rsidP="00220DE1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โอนไปยังผลขาดทุนด้านเครดิตที่คาดว่าจะ</w:t>
            </w:r>
          </w:p>
          <w:p w14:paraId="6EBF9650" w14:textId="77777777" w:rsidR="000D6F91" w:rsidRPr="00667B63" w:rsidRDefault="000D6F91" w:rsidP="00220DE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31678">
              <w:rPr>
                <w:rFonts w:ascii="Angsana New" w:hAnsi="Angsana New"/>
                <w:sz w:val="28"/>
                <w:szCs w:val="28"/>
                <w:cs/>
              </w:rPr>
              <w:t>เกิดขึ้นตลอดอายุ</w:t>
            </w:r>
            <w:r w:rsidRPr="00B3167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B316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31678">
              <w:rPr>
                <w:rFonts w:ascii="Angsana New" w:hAnsi="Angsana New"/>
                <w:sz w:val="28"/>
                <w:szCs w:val="28"/>
                <w:cs/>
              </w:rPr>
              <w:t>ด้อยค่าด้านเครดิต</w:t>
            </w:r>
          </w:p>
        </w:tc>
        <w:tc>
          <w:tcPr>
            <w:tcW w:w="1620" w:type="dxa"/>
            <w:vAlign w:val="bottom"/>
            <w:hideMark/>
          </w:tcPr>
          <w:p w14:paraId="46F66A7B" w14:textId="77777777" w:rsidR="000D6F91" w:rsidRPr="005664DD" w:rsidRDefault="000D6F91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70" w:type="dxa"/>
            <w:vAlign w:val="bottom"/>
          </w:tcPr>
          <w:p w14:paraId="765FCE6A" w14:textId="77777777" w:rsidR="000D6F91" w:rsidRPr="005664DD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547EC1A0" w14:textId="77777777" w:rsidR="000D6F91" w:rsidRPr="005664DD" w:rsidRDefault="000D6F91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(127)</w:t>
            </w:r>
          </w:p>
        </w:tc>
        <w:tc>
          <w:tcPr>
            <w:tcW w:w="270" w:type="dxa"/>
            <w:vAlign w:val="bottom"/>
          </w:tcPr>
          <w:p w14:paraId="1DD7008D" w14:textId="77777777" w:rsidR="000D6F91" w:rsidRPr="005664DD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5C3CEA80" w14:textId="77777777" w:rsidR="000D6F91" w:rsidRPr="005664DD" w:rsidRDefault="000D6F91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(60)</w:t>
            </w:r>
          </w:p>
        </w:tc>
      </w:tr>
      <w:tr w:rsidR="000D6F91" w:rsidRPr="00D06249" w14:paraId="1497C82B" w14:textId="77777777" w:rsidTr="00220DE1">
        <w:trPr>
          <w:trHeight w:val="20"/>
        </w:trPr>
        <w:tc>
          <w:tcPr>
            <w:tcW w:w="4320" w:type="dxa"/>
            <w:vAlign w:val="bottom"/>
            <w:hideMark/>
          </w:tcPr>
          <w:p w14:paraId="3537129A" w14:textId="77777777" w:rsidR="000D6F91" w:rsidRPr="00667B63" w:rsidRDefault="000D6F91" w:rsidP="00220DE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สินทรัพย์ทางการเงินที่ชำระคืน</w:t>
            </w:r>
          </w:p>
        </w:tc>
        <w:tc>
          <w:tcPr>
            <w:tcW w:w="1620" w:type="dxa"/>
            <w:vAlign w:val="bottom"/>
            <w:hideMark/>
          </w:tcPr>
          <w:p w14:paraId="1CD1661B" w14:textId="77777777" w:rsidR="000D6F91" w:rsidRPr="005664DD" w:rsidRDefault="000D6F91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(157)</w:t>
            </w:r>
          </w:p>
        </w:tc>
        <w:tc>
          <w:tcPr>
            <w:tcW w:w="270" w:type="dxa"/>
            <w:vAlign w:val="bottom"/>
          </w:tcPr>
          <w:p w14:paraId="2846CA37" w14:textId="77777777" w:rsidR="000D6F91" w:rsidRPr="005664DD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EC8607E" w14:textId="77777777" w:rsidR="000D6F91" w:rsidRPr="005664DD" w:rsidRDefault="000D6F91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(676)</w:t>
            </w:r>
          </w:p>
        </w:tc>
        <w:tc>
          <w:tcPr>
            <w:tcW w:w="270" w:type="dxa"/>
            <w:vAlign w:val="bottom"/>
          </w:tcPr>
          <w:p w14:paraId="282AAAAD" w14:textId="77777777" w:rsidR="000D6F91" w:rsidRPr="005664DD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07E26DB7" w14:textId="77777777" w:rsidR="000D6F91" w:rsidRPr="005664DD" w:rsidRDefault="000D6F91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(833)</w:t>
            </w:r>
          </w:p>
        </w:tc>
      </w:tr>
      <w:tr w:rsidR="000D6F91" w:rsidRPr="00D06249" w14:paraId="196413E5" w14:textId="77777777" w:rsidTr="00220DE1">
        <w:trPr>
          <w:trHeight w:val="20"/>
        </w:trPr>
        <w:tc>
          <w:tcPr>
            <w:tcW w:w="4320" w:type="dxa"/>
            <w:vAlign w:val="bottom"/>
            <w:hideMark/>
          </w:tcPr>
          <w:p w14:paraId="1DE6E66D" w14:textId="77777777" w:rsidR="000D6F91" w:rsidRPr="00667B63" w:rsidRDefault="000D6F91" w:rsidP="00220DE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E229E0B" w14:textId="77777777" w:rsidR="000D6F91" w:rsidRPr="005664DD" w:rsidRDefault="000D6F91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(256)</w:t>
            </w:r>
          </w:p>
        </w:tc>
        <w:tc>
          <w:tcPr>
            <w:tcW w:w="270" w:type="dxa"/>
            <w:vAlign w:val="bottom"/>
          </w:tcPr>
          <w:p w14:paraId="5115D98C" w14:textId="77777777" w:rsidR="000D6F91" w:rsidRPr="005664DD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E47A99F" w14:textId="77777777" w:rsidR="000D6F91" w:rsidRPr="005664DD" w:rsidRDefault="000D6F91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E4329D4" w14:textId="77777777" w:rsidR="000D6F91" w:rsidRPr="005664DD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1A88786" w14:textId="77777777" w:rsidR="000D6F91" w:rsidRPr="005664DD" w:rsidRDefault="000D6F91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(256)</w:t>
            </w:r>
          </w:p>
        </w:tc>
      </w:tr>
      <w:tr w:rsidR="000D6F91" w:rsidRPr="00D06249" w14:paraId="0E317540" w14:textId="77777777" w:rsidTr="00FB2AC7">
        <w:trPr>
          <w:trHeight w:val="20"/>
        </w:trPr>
        <w:tc>
          <w:tcPr>
            <w:tcW w:w="4320" w:type="dxa"/>
            <w:vAlign w:val="bottom"/>
            <w:hideMark/>
          </w:tcPr>
          <w:p w14:paraId="2F5C0778" w14:textId="77777777" w:rsidR="000D6F91" w:rsidRPr="00B31678" w:rsidRDefault="000D6F91" w:rsidP="00220D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89740CF" w14:textId="77777777" w:rsidR="000D6F91" w:rsidRPr="00794648" w:rsidRDefault="000D6F91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70" w:type="dxa"/>
          </w:tcPr>
          <w:p w14:paraId="5D9E4A92" w14:textId="77777777" w:rsidR="000D6F91" w:rsidRPr="00667B63" w:rsidRDefault="000D6F91" w:rsidP="00220DE1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C9FA92B" w14:textId="77777777" w:rsidR="000D6F91" w:rsidRPr="00D42F63" w:rsidRDefault="000D6F91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1,425</w:t>
            </w:r>
          </w:p>
        </w:tc>
        <w:tc>
          <w:tcPr>
            <w:tcW w:w="270" w:type="dxa"/>
          </w:tcPr>
          <w:p w14:paraId="3429A034" w14:textId="77777777" w:rsidR="000D6F91" w:rsidRPr="00667B63" w:rsidRDefault="000D6F91" w:rsidP="00220DE1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BF3AC9A" w14:textId="77777777" w:rsidR="000D6F91" w:rsidRPr="00D42F63" w:rsidRDefault="000D6F91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1,482</w:t>
            </w:r>
          </w:p>
        </w:tc>
      </w:tr>
      <w:tr w:rsidR="000D6F91" w:rsidRPr="00D06249" w14:paraId="35813B48" w14:textId="77777777" w:rsidTr="00220DE1">
        <w:trPr>
          <w:trHeight w:val="20"/>
        </w:trPr>
        <w:tc>
          <w:tcPr>
            <w:tcW w:w="4320" w:type="dxa"/>
            <w:vAlign w:val="bottom"/>
          </w:tcPr>
          <w:p w14:paraId="1A6BE1E8" w14:textId="77777777" w:rsidR="000D6F91" w:rsidRPr="00B31678" w:rsidRDefault="000D6F91" w:rsidP="00220DE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316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16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316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C649F6" w14:textId="77777777" w:rsidR="000D6F91" w:rsidRDefault="000D6F91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70,396</w:t>
            </w:r>
          </w:p>
        </w:tc>
        <w:tc>
          <w:tcPr>
            <w:tcW w:w="270" w:type="dxa"/>
          </w:tcPr>
          <w:p w14:paraId="4D10438C" w14:textId="77777777" w:rsidR="000D6F91" w:rsidRPr="00667B63" w:rsidRDefault="000D6F91" w:rsidP="00220DE1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FC4241" w14:textId="77777777" w:rsidR="000D6F91" w:rsidRDefault="000D6F91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72,118</w:t>
            </w:r>
          </w:p>
        </w:tc>
        <w:tc>
          <w:tcPr>
            <w:tcW w:w="270" w:type="dxa"/>
            <w:vAlign w:val="bottom"/>
          </w:tcPr>
          <w:p w14:paraId="7F867CC5" w14:textId="77777777" w:rsidR="000D6F91" w:rsidRPr="00667B63" w:rsidRDefault="000D6F91" w:rsidP="00220DE1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6D8481" w14:textId="77777777" w:rsidR="000D6F91" w:rsidRDefault="000D6F91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142,514</w:t>
            </w:r>
          </w:p>
        </w:tc>
      </w:tr>
    </w:tbl>
    <w:p w14:paraId="39CBFAA5" w14:textId="77777777" w:rsidR="000D6F91" w:rsidRDefault="000D6F91" w:rsidP="000D6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C94A6A4" w14:textId="0DDBC425" w:rsidR="008F3A50" w:rsidRPr="008F3A50" w:rsidRDefault="008F3A50" w:rsidP="00A23515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F3A5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สภาพคล่อง</w:t>
      </w:r>
    </w:p>
    <w:p w14:paraId="7B18591E" w14:textId="77777777" w:rsidR="00F61738" w:rsidRDefault="00F61738" w:rsidP="00647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05"/>
        <w:jc w:val="thaiDistribute"/>
        <w:rPr>
          <w:rFonts w:asciiTheme="majorBidi" w:hAnsiTheme="majorBidi"/>
          <w:sz w:val="30"/>
          <w:szCs w:val="30"/>
        </w:rPr>
      </w:pPr>
    </w:p>
    <w:p w14:paraId="25BD08A5" w14:textId="25D86E9E" w:rsidR="008F3A50" w:rsidRPr="008F3A50" w:rsidRDefault="008F3A50" w:rsidP="00647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8F3A50">
        <w:rPr>
          <w:rFonts w:asciiTheme="majorBidi" w:hAnsiTheme="majorBidi"/>
          <w:sz w:val="30"/>
          <w:szCs w:val="30"/>
          <w:cs/>
        </w:rPr>
        <w:t xml:space="preserve"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และลดผลกระทบจากความผันผวนในกระแสเงินสด </w:t>
      </w:r>
    </w:p>
    <w:p w14:paraId="600163CD" w14:textId="77777777" w:rsidR="008F3A50" w:rsidRPr="008F3A50" w:rsidRDefault="008F3A50" w:rsidP="00647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05"/>
        <w:rPr>
          <w:rFonts w:asciiTheme="majorBidi" w:hAnsiTheme="majorBidi" w:cstheme="majorBidi"/>
          <w:sz w:val="30"/>
          <w:szCs w:val="30"/>
        </w:rPr>
      </w:pPr>
    </w:p>
    <w:p w14:paraId="1065D064" w14:textId="52F9102D" w:rsidR="008F3A50" w:rsidRDefault="008F3A50" w:rsidP="00647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05"/>
        <w:rPr>
          <w:rFonts w:asciiTheme="majorBidi" w:hAnsiTheme="majorBidi" w:cstheme="majorBidi"/>
          <w:sz w:val="30"/>
          <w:szCs w:val="30"/>
        </w:rPr>
      </w:pPr>
      <w:r w:rsidRPr="008F3A50">
        <w:rPr>
          <w:rFonts w:asciiTheme="majorBidi" w:hAnsiTheme="majorBidi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ตารางต่อไปนี้แสดงระยะเวลาการครบกำหนดคงเหลือตามสัญญาของสินทรัพย์ทางการเงินและหนี้สินทางการเงิน ณ วันที่รายงาน โดย</w:t>
      </w:r>
      <w:r>
        <w:rPr>
          <w:rFonts w:asciiTheme="majorBidi" w:hAnsiTheme="majorBidi" w:hint="cs"/>
          <w:sz w:val="30"/>
          <w:szCs w:val="30"/>
          <w:cs/>
        </w:rPr>
        <w:t>แสดง</w:t>
      </w:r>
      <w:r w:rsidRPr="008F3A50">
        <w:rPr>
          <w:rFonts w:asciiTheme="majorBidi" w:hAnsi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tbl>
      <w:tblPr>
        <w:tblW w:w="1002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610"/>
        <w:gridCol w:w="720"/>
        <w:gridCol w:w="810"/>
        <w:gridCol w:w="54"/>
        <w:gridCol w:w="216"/>
        <w:gridCol w:w="54"/>
        <w:gridCol w:w="945"/>
        <w:gridCol w:w="54"/>
        <w:gridCol w:w="218"/>
        <w:gridCol w:w="54"/>
        <w:gridCol w:w="844"/>
        <w:gridCol w:w="54"/>
        <w:gridCol w:w="182"/>
        <w:gridCol w:w="54"/>
        <w:gridCol w:w="880"/>
        <w:gridCol w:w="81"/>
        <w:gridCol w:w="185"/>
        <w:gridCol w:w="51"/>
        <w:gridCol w:w="793"/>
        <w:gridCol w:w="51"/>
        <w:gridCol w:w="212"/>
        <w:gridCol w:w="24"/>
        <w:gridCol w:w="27"/>
        <w:gridCol w:w="847"/>
      </w:tblGrid>
      <w:tr w:rsidR="00DE5BE7" w:rsidRPr="00A21D14" w14:paraId="762166C8" w14:textId="77777777" w:rsidTr="00197D17">
        <w:trPr>
          <w:tblHeader/>
        </w:trPr>
        <w:tc>
          <w:tcPr>
            <w:tcW w:w="2610" w:type="dxa"/>
            <w:hideMark/>
          </w:tcPr>
          <w:p w14:paraId="1AE6EA97" w14:textId="77777777" w:rsidR="00DE5BE7" w:rsidRPr="00D06249" w:rsidRDefault="00DE5BE7" w:rsidP="00DE5BE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C25715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65938B41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8523984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6" w:type="dxa"/>
            <w:gridSpan w:val="18"/>
            <w:tcBorders>
              <w:bottom w:val="single" w:sz="4" w:space="0" w:color="auto"/>
            </w:tcBorders>
            <w:vAlign w:val="bottom"/>
            <w:hideMark/>
          </w:tcPr>
          <w:p w14:paraId="3575754A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DE5BE7" w:rsidRPr="00A21D14" w14:paraId="5D71CBB8" w14:textId="77777777" w:rsidTr="00197D17">
        <w:trPr>
          <w:tblHeader/>
        </w:trPr>
        <w:tc>
          <w:tcPr>
            <w:tcW w:w="2610" w:type="dxa"/>
            <w:vAlign w:val="bottom"/>
            <w:hideMark/>
          </w:tcPr>
          <w:p w14:paraId="7A70EAC2" w14:textId="12C0BE79" w:rsidR="00DE5BE7" w:rsidRPr="00B31678" w:rsidRDefault="00DE5BE7" w:rsidP="00DE5BE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8EB0817" w14:textId="77777777" w:rsidR="00DE5BE7" w:rsidRPr="00947894" w:rsidRDefault="00DE5BE7" w:rsidP="00DE5BE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A23EAF" w14:textId="77777777" w:rsidR="00DE5BE7" w:rsidRPr="00947894" w:rsidRDefault="00DE5BE7" w:rsidP="00DE5BE7">
            <w:pPr>
              <w:tabs>
                <w:tab w:val="clear" w:pos="454"/>
              </w:tabs>
              <w:spacing w:line="240" w:lineRule="auto"/>
              <w:ind w:left="-111" w:right="-10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4789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10" w:type="dxa"/>
            <w:vAlign w:val="bottom"/>
            <w:hideMark/>
          </w:tcPr>
          <w:p w14:paraId="2A4BA1BB" w14:textId="77777777" w:rsidR="00DE5BE7" w:rsidRPr="00B31678" w:rsidRDefault="00DE5BE7" w:rsidP="00DE5BE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32885AD3" w14:textId="77777777" w:rsidR="00DE5BE7" w:rsidRPr="00B31678" w:rsidRDefault="00DE5BE7" w:rsidP="00DE5BE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  <w:gridSpan w:val="2"/>
          </w:tcPr>
          <w:p w14:paraId="34112CF7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bottom"/>
            <w:hideMark/>
          </w:tcPr>
          <w:p w14:paraId="11F6D12E" w14:textId="77777777" w:rsidR="00DE5BE7" w:rsidRPr="00B31678" w:rsidRDefault="00DE5BE7" w:rsidP="00DE5BE7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  <w:gridSpan w:val="2"/>
          </w:tcPr>
          <w:p w14:paraId="44C39632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vAlign w:val="bottom"/>
            <w:hideMark/>
          </w:tcPr>
          <w:p w14:paraId="1E65D6C1" w14:textId="77777777" w:rsidR="00DE5BE7" w:rsidRPr="00B31678" w:rsidRDefault="00DE5BE7" w:rsidP="00DE5BE7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43EC74BE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61477390" w14:textId="77777777" w:rsidR="00DE5BE7" w:rsidRPr="00B31678" w:rsidRDefault="00DE5BE7" w:rsidP="00DE5BE7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6" w:type="dxa"/>
            <w:gridSpan w:val="2"/>
            <w:vAlign w:val="bottom"/>
          </w:tcPr>
          <w:p w14:paraId="0D2953A7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bottom"/>
            <w:hideMark/>
          </w:tcPr>
          <w:p w14:paraId="057AD635" w14:textId="77777777" w:rsidR="00DE5BE7" w:rsidRPr="00B31678" w:rsidRDefault="00DE5BE7" w:rsidP="00DE5BE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gridSpan w:val="2"/>
            <w:vAlign w:val="bottom"/>
          </w:tcPr>
          <w:p w14:paraId="54786CFE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vAlign w:val="bottom"/>
            <w:hideMark/>
          </w:tcPr>
          <w:p w14:paraId="2AFA3FE4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E5BE7" w:rsidRPr="00A21D14" w14:paraId="690E71AA" w14:textId="77777777" w:rsidTr="00197D17">
        <w:trPr>
          <w:tblHeader/>
        </w:trPr>
        <w:tc>
          <w:tcPr>
            <w:tcW w:w="2610" w:type="dxa"/>
          </w:tcPr>
          <w:p w14:paraId="71A12D07" w14:textId="77777777" w:rsidR="00DE5BE7" w:rsidRPr="00B31678" w:rsidRDefault="00DE5BE7" w:rsidP="00DE5BE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F4967EB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90" w:type="dxa"/>
            <w:gridSpan w:val="22"/>
            <w:hideMark/>
          </w:tcPr>
          <w:p w14:paraId="4E247E4F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3167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DE5BE7" w:rsidRPr="00A21D14" w14:paraId="41741AFD" w14:textId="77777777" w:rsidTr="00647A72">
        <w:tc>
          <w:tcPr>
            <w:tcW w:w="2610" w:type="dxa"/>
            <w:hideMark/>
          </w:tcPr>
          <w:p w14:paraId="6A2B8635" w14:textId="5D690B91" w:rsidR="00DE5BE7" w:rsidRPr="00B31678" w:rsidRDefault="00D613FB" w:rsidP="00DE5BE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4470C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6E4A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14:paraId="22C89E56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056EFF1F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E3DEC61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78A20DD7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7BF9F1AE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3EB994BA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08B686D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2F321B07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043B815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30F9BD9E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gridSpan w:val="3"/>
          </w:tcPr>
          <w:p w14:paraId="77EC34E1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3BB59DD0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70CB" w:rsidRPr="00A21D14" w14:paraId="1E1BCF83" w14:textId="77777777" w:rsidTr="00647A72">
        <w:tc>
          <w:tcPr>
            <w:tcW w:w="2610" w:type="dxa"/>
          </w:tcPr>
          <w:p w14:paraId="1EFEBEE1" w14:textId="5F204554" w:rsidR="004470CB" w:rsidRDefault="004470CB" w:rsidP="00DE5BE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2DED910F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0DE2C5B1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FC6D797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1A498FDA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1320696D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5D793C29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F05C844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6BE0843C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F3DE018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23CABA95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gridSpan w:val="3"/>
          </w:tcPr>
          <w:p w14:paraId="3364B302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39341524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21BA" w:rsidRPr="00EF5B9D" w14:paraId="65891777" w14:textId="77777777" w:rsidTr="00647A72">
        <w:tc>
          <w:tcPr>
            <w:tcW w:w="2610" w:type="dxa"/>
            <w:hideMark/>
          </w:tcPr>
          <w:p w14:paraId="34564507" w14:textId="77777777" w:rsidR="00E521BA" w:rsidRPr="0034568D" w:rsidRDefault="00E521BA" w:rsidP="00E1753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43BF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และรายการเทียบเท่าเงินสด</w:t>
            </w:r>
          </w:p>
        </w:tc>
        <w:tc>
          <w:tcPr>
            <w:tcW w:w="720" w:type="dxa"/>
          </w:tcPr>
          <w:p w14:paraId="6CA2DD3B" w14:textId="20A219F8" w:rsidR="00E521BA" w:rsidRPr="004B70DF" w:rsidRDefault="00647A72" w:rsidP="00E1753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64" w:type="dxa"/>
            <w:gridSpan w:val="2"/>
          </w:tcPr>
          <w:p w14:paraId="3F0E0969" w14:textId="3F6C9FA6" w:rsidR="00E521BA" w:rsidRPr="00EF5B9D" w:rsidRDefault="0085483F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101,481</w:t>
            </w:r>
          </w:p>
        </w:tc>
        <w:tc>
          <w:tcPr>
            <w:tcW w:w="270" w:type="dxa"/>
            <w:gridSpan w:val="2"/>
          </w:tcPr>
          <w:p w14:paraId="188BC70E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4560299F" w14:textId="5A0AEA84" w:rsidR="00E521BA" w:rsidRPr="00591329" w:rsidRDefault="0085483F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101,481</w:t>
            </w:r>
          </w:p>
        </w:tc>
        <w:tc>
          <w:tcPr>
            <w:tcW w:w="272" w:type="dxa"/>
            <w:gridSpan w:val="2"/>
          </w:tcPr>
          <w:p w14:paraId="152981D2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74660C95" w14:textId="40639258" w:rsidR="00E521BA" w:rsidRPr="00EF5B9D" w:rsidRDefault="009A27BA" w:rsidP="009A2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09FDB248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64AD3B43" w14:textId="5C20BC6F" w:rsidR="00E521BA" w:rsidRPr="00EF5B9D" w:rsidRDefault="009A27BA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4C761A3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4FF9A46C" w14:textId="4F2E0FF6" w:rsidR="00E521BA" w:rsidRPr="00EF5B9D" w:rsidRDefault="009A27BA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725A6E4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3A8042A2" w14:textId="3F27C4A4" w:rsidR="00E521BA" w:rsidRPr="00EF5B9D" w:rsidRDefault="0085483F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101,481</w:t>
            </w:r>
          </w:p>
        </w:tc>
      </w:tr>
      <w:tr w:rsidR="00E521BA" w:rsidRPr="00EF5B9D" w14:paraId="1B7F9E03" w14:textId="77777777" w:rsidTr="00647A72">
        <w:tc>
          <w:tcPr>
            <w:tcW w:w="2610" w:type="dxa"/>
            <w:hideMark/>
          </w:tcPr>
          <w:p w14:paraId="57562F88" w14:textId="049CCE9E" w:rsidR="00E521BA" w:rsidRPr="0034568D" w:rsidRDefault="00E521BA" w:rsidP="00E1753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ลูกหนี้</w:t>
            </w:r>
            <w:r w:rsidR="00D613FB">
              <w:rPr>
                <w:rFonts w:ascii="Angsana New" w:hAnsi="Angsana New" w:hint="cs"/>
                <w:sz w:val="24"/>
                <w:szCs w:val="24"/>
                <w:cs/>
              </w:rPr>
              <w:t>ค่าเช่า</w:t>
            </w: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ตามสัญญาเช่าดำเนินงาน</w:t>
            </w:r>
            <w:r w:rsidRPr="00B043BF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20" w:type="dxa"/>
          </w:tcPr>
          <w:p w14:paraId="206A658D" w14:textId="55E83B4A" w:rsidR="00E521BA" w:rsidRPr="004B70DF" w:rsidRDefault="00647A72" w:rsidP="00E1753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864" w:type="dxa"/>
            <w:gridSpan w:val="2"/>
          </w:tcPr>
          <w:p w14:paraId="2CC69057" w14:textId="77BDF3A7" w:rsidR="00E521BA" w:rsidRPr="00EF5B9D" w:rsidRDefault="0085483F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171,148</w:t>
            </w:r>
          </w:p>
        </w:tc>
        <w:tc>
          <w:tcPr>
            <w:tcW w:w="270" w:type="dxa"/>
            <w:gridSpan w:val="2"/>
          </w:tcPr>
          <w:p w14:paraId="589C2355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790469E3" w14:textId="702B5176" w:rsidR="00E521BA" w:rsidRPr="00591329" w:rsidRDefault="0085483F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171,148</w:t>
            </w:r>
          </w:p>
        </w:tc>
        <w:tc>
          <w:tcPr>
            <w:tcW w:w="272" w:type="dxa"/>
            <w:gridSpan w:val="2"/>
          </w:tcPr>
          <w:p w14:paraId="395F2CE4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1349F163" w14:textId="46F21B3A" w:rsidR="00E521BA" w:rsidRPr="00EF5B9D" w:rsidRDefault="009A27BA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6BE0C2E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13E5F071" w14:textId="6EE9C683" w:rsidR="00E521BA" w:rsidRPr="00EF5B9D" w:rsidRDefault="009A27BA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745ED93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50B80807" w14:textId="35271CDF" w:rsidR="00E521BA" w:rsidRPr="00EF5B9D" w:rsidRDefault="009A27BA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F18D67A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36E8C94F" w14:textId="6A8D7F2D" w:rsidR="00E521BA" w:rsidRPr="00EF5B9D" w:rsidRDefault="0085483F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171,148</w:t>
            </w:r>
          </w:p>
        </w:tc>
      </w:tr>
      <w:tr w:rsidR="00E521BA" w:rsidRPr="00EF5B9D" w14:paraId="31302DA1" w14:textId="77777777" w:rsidTr="00056B5E">
        <w:tc>
          <w:tcPr>
            <w:tcW w:w="2610" w:type="dxa"/>
            <w:hideMark/>
          </w:tcPr>
          <w:p w14:paraId="09DDA96B" w14:textId="77777777" w:rsidR="00E521BA" w:rsidRPr="0034568D" w:rsidRDefault="00E521BA" w:rsidP="00E1753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  <w:r w:rsidRPr="00B043BF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20" w:type="dxa"/>
          </w:tcPr>
          <w:p w14:paraId="17B9168F" w14:textId="6B437AAE" w:rsidR="00E521BA" w:rsidRPr="004B70DF" w:rsidRDefault="00647A72" w:rsidP="00E1753B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864" w:type="dxa"/>
            <w:gridSpan w:val="2"/>
          </w:tcPr>
          <w:p w14:paraId="32A337A1" w14:textId="1EC5D990" w:rsidR="00E521BA" w:rsidRPr="00EF5B9D" w:rsidRDefault="0085483F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3,190,225</w:t>
            </w:r>
          </w:p>
        </w:tc>
        <w:tc>
          <w:tcPr>
            <w:tcW w:w="270" w:type="dxa"/>
            <w:gridSpan w:val="2"/>
          </w:tcPr>
          <w:p w14:paraId="3A99E07F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3C464D24" w14:textId="44EE1707" w:rsidR="00E521BA" w:rsidRPr="00591329" w:rsidRDefault="0085483F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1,537,316</w:t>
            </w:r>
          </w:p>
        </w:tc>
        <w:tc>
          <w:tcPr>
            <w:tcW w:w="272" w:type="dxa"/>
            <w:gridSpan w:val="2"/>
          </w:tcPr>
          <w:p w14:paraId="700A3238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52358DDF" w14:textId="2C51489F" w:rsidR="00E521BA" w:rsidRPr="00591329" w:rsidRDefault="0085483F" w:rsidP="009A2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643,733</w:t>
            </w:r>
          </w:p>
        </w:tc>
        <w:tc>
          <w:tcPr>
            <w:tcW w:w="236" w:type="dxa"/>
            <w:gridSpan w:val="2"/>
          </w:tcPr>
          <w:p w14:paraId="6B9083D8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221EDB86" w14:textId="5FB70B15" w:rsidR="00E521BA" w:rsidRPr="00EF5B9D" w:rsidRDefault="0085483F" w:rsidP="0085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1,009,176</w:t>
            </w:r>
          </w:p>
        </w:tc>
        <w:tc>
          <w:tcPr>
            <w:tcW w:w="236" w:type="dxa"/>
            <w:gridSpan w:val="2"/>
          </w:tcPr>
          <w:p w14:paraId="14D86672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4CDED0D2" w14:textId="388B5BF2" w:rsidR="00E521BA" w:rsidRPr="00EF5B9D" w:rsidRDefault="009A27BA" w:rsidP="00E521BA">
            <w:pPr>
              <w:tabs>
                <w:tab w:val="clear" w:pos="227"/>
                <w:tab w:val="clear" w:pos="454"/>
                <w:tab w:val="clear" w:pos="680"/>
                <w:tab w:val="decimal" w:pos="63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AFDE4FA" w14:textId="77777777" w:rsidR="00E521BA" w:rsidRPr="00EF5B9D" w:rsidRDefault="00E521BA" w:rsidP="00E1753B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194618C0" w14:textId="7C8469ED" w:rsidR="00E521BA" w:rsidRPr="00EF5B9D" w:rsidRDefault="0085483F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3,190,225</w:t>
            </w:r>
          </w:p>
        </w:tc>
      </w:tr>
      <w:tr w:rsidR="00E521BA" w:rsidRPr="00EF5B9D" w14:paraId="656E0524" w14:textId="77777777" w:rsidTr="00056B5E">
        <w:tc>
          <w:tcPr>
            <w:tcW w:w="2610" w:type="dxa"/>
          </w:tcPr>
          <w:p w14:paraId="205355F4" w14:textId="77777777" w:rsidR="00E521BA" w:rsidRPr="009A27BA" w:rsidRDefault="00E521BA" w:rsidP="00E1753B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9A27BA">
              <w:rPr>
                <w:rFonts w:ascii="Angsana New" w:hAnsi="Angsana New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20" w:type="dxa"/>
          </w:tcPr>
          <w:p w14:paraId="38152AA9" w14:textId="6C3DB7BB" w:rsidR="00E521BA" w:rsidRPr="009A27BA" w:rsidRDefault="00647A72" w:rsidP="00E1753B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  <w:r w:rsidR="00E521BA" w:rsidRPr="009A27B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, </w:t>
            </w:r>
            <w:r w:rsidR="001037B7" w:rsidRPr="009A27B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864" w:type="dxa"/>
            <w:gridSpan w:val="2"/>
          </w:tcPr>
          <w:p w14:paraId="1F127801" w14:textId="0A981BA0" w:rsidR="00E521BA" w:rsidRPr="009A27BA" w:rsidRDefault="0085483F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7397A" w:rsidRPr="009A27BA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9A27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397A" w:rsidRPr="009A27BA"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  <w:tc>
          <w:tcPr>
            <w:tcW w:w="270" w:type="dxa"/>
            <w:gridSpan w:val="2"/>
          </w:tcPr>
          <w:p w14:paraId="22927357" w14:textId="77777777" w:rsidR="00E521BA" w:rsidRPr="009A27BA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675F9430" w14:textId="78D235C1" w:rsidR="00E521BA" w:rsidRPr="009A27BA" w:rsidRDefault="0085483F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7397A" w:rsidRPr="009A27BA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9A27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397A" w:rsidRPr="009A27BA"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  <w:tc>
          <w:tcPr>
            <w:tcW w:w="272" w:type="dxa"/>
            <w:gridSpan w:val="2"/>
          </w:tcPr>
          <w:p w14:paraId="58C4EF7F" w14:textId="77777777" w:rsidR="00E521BA" w:rsidRPr="009A27BA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1624B0DC" w14:textId="510B5111" w:rsidR="00E521BA" w:rsidRPr="009A27BA" w:rsidRDefault="009A27BA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8A1939C" w14:textId="77777777" w:rsidR="00E521BA" w:rsidRPr="009A27BA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09A8772E" w14:textId="197187C7" w:rsidR="00E521BA" w:rsidRPr="009A27BA" w:rsidRDefault="009A27BA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EF0D955" w14:textId="77777777" w:rsidR="00E521BA" w:rsidRPr="009A27BA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18CE5F82" w14:textId="555330F3" w:rsidR="00E521BA" w:rsidRPr="009A27BA" w:rsidRDefault="009A27BA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032B899" w14:textId="77777777" w:rsidR="00E521BA" w:rsidRPr="009A27BA" w:rsidRDefault="00E521BA" w:rsidP="00E1753B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74E08C29" w14:textId="5659E513" w:rsidR="00E521BA" w:rsidRPr="009A27BA" w:rsidRDefault="0085483F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7397A" w:rsidRPr="009A27BA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9A27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397A" w:rsidRPr="009A27BA"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</w:tr>
      <w:tr w:rsidR="00F7397A" w:rsidRPr="00EF5B9D" w14:paraId="7BF216D5" w14:textId="77777777" w:rsidTr="00056B5E">
        <w:tc>
          <w:tcPr>
            <w:tcW w:w="2610" w:type="dxa"/>
          </w:tcPr>
          <w:p w14:paraId="731D42CD" w14:textId="7AC035EA" w:rsidR="00F7397A" w:rsidRPr="009A27BA" w:rsidRDefault="00F7397A" w:rsidP="00F7397A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9A27BA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720" w:type="dxa"/>
          </w:tcPr>
          <w:p w14:paraId="4498A749" w14:textId="77777777" w:rsidR="00F7397A" w:rsidRPr="009A27BA" w:rsidRDefault="00F7397A" w:rsidP="00F7397A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2F567C41" w14:textId="4F917CF7" w:rsidR="00F7397A" w:rsidRPr="009A27BA" w:rsidRDefault="00F7397A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sz w:val="24"/>
                <w:szCs w:val="24"/>
              </w:rPr>
              <w:t>14,621</w:t>
            </w:r>
          </w:p>
        </w:tc>
        <w:tc>
          <w:tcPr>
            <w:tcW w:w="270" w:type="dxa"/>
            <w:gridSpan w:val="2"/>
          </w:tcPr>
          <w:p w14:paraId="23E99033" w14:textId="77777777" w:rsidR="00F7397A" w:rsidRPr="009A27BA" w:rsidRDefault="00F7397A" w:rsidP="00F739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524DAC0C" w14:textId="138D0D97" w:rsidR="00F7397A" w:rsidRPr="009A27BA" w:rsidRDefault="00F7397A" w:rsidP="00F73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sz w:val="24"/>
                <w:szCs w:val="24"/>
              </w:rPr>
              <w:t xml:space="preserve"> 14,621 </w:t>
            </w:r>
          </w:p>
        </w:tc>
        <w:tc>
          <w:tcPr>
            <w:tcW w:w="272" w:type="dxa"/>
            <w:gridSpan w:val="2"/>
          </w:tcPr>
          <w:p w14:paraId="08CE390E" w14:textId="77777777" w:rsidR="00F7397A" w:rsidRPr="009A27BA" w:rsidRDefault="00F7397A" w:rsidP="00F739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6A6F88C1" w14:textId="3A31E094" w:rsidR="00F7397A" w:rsidRPr="009A27BA" w:rsidRDefault="009A27BA" w:rsidP="00F73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3DE3691" w14:textId="77777777" w:rsidR="00F7397A" w:rsidRPr="009A27BA" w:rsidRDefault="00F7397A" w:rsidP="00F739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0EE04C71" w14:textId="33729E42" w:rsidR="00F7397A" w:rsidRPr="009A27BA" w:rsidRDefault="009A27BA" w:rsidP="00F73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DE156E1" w14:textId="77777777" w:rsidR="00F7397A" w:rsidRPr="009A27BA" w:rsidRDefault="00F7397A" w:rsidP="00F739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58CEC8AF" w14:textId="7389B28A" w:rsidR="00F7397A" w:rsidRPr="009A27BA" w:rsidRDefault="009A27BA" w:rsidP="00F73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0FF5BE57" w14:textId="77777777" w:rsidR="00F7397A" w:rsidRPr="009A27BA" w:rsidRDefault="00F7397A" w:rsidP="00F7397A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6193BE22" w14:textId="34F7A76F" w:rsidR="00F7397A" w:rsidRPr="009A27BA" w:rsidRDefault="00F7397A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sz w:val="24"/>
                <w:szCs w:val="24"/>
              </w:rPr>
              <w:t>14,621</w:t>
            </w:r>
          </w:p>
        </w:tc>
      </w:tr>
      <w:tr w:rsidR="00F7397A" w:rsidRPr="00EF5B9D" w14:paraId="4FC0762D" w14:textId="77777777" w:rsidTr="00056B5E">
        <w:tc>
          <w:tcPr>
            <w:tcW w:w="2610" w:type="dxa"/>
          </w:tcPr>
          <w:p w14:paraId="17CFA3F0" w14:textId="167F366D" w:rsidR="00F7397A" w:rsidRPr="009A27BA" w:rsidRDefault="00F7397A" w:rsidP="00F7397A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9A27BA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720" w:type="dxa"/>
          </w:tcPr>
          <w:p w14:paraId="13D0F73F" w14:textId="77777777" w:rsidR="00F7397A" w:rsidRPr="009A27BA" w:rsidRDefault="00F7397A" w:rsidP="00F7397A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14:paraId="52A9E32F" w14:textId="3F9164B8" w:rsidR="00F7397A" w:rsidRPr="009A27BA" w:rsidRDefault="00F7397A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sz w:val="24"/>
                <w:szCs w:val="24"/>
              </w:rPr>
              <w:t>43,703</w:t>
            </w:r>
          </w:p>
        </w:tc>
        <w:tc>
          <w:tcPr>
            <w:tcW w:w="270" w:type="dxa"/>
            <w:gridSpan w:val="2"/>
          </w:tcPr>
          <w:p w14:paraId="5A7D5DDC" w14:textId="77777777" w:rsidR="00F7397A" w:rsidRPr="009A27BA" w:rsidRDefault="00F7397A" w:rsidP="00F739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14:paraId="1686AE52" w14:textId="254F1CEB" w:rsidR="00F7397A" w:rsidRPr="009A27BA" w:rsidRDefault="00F7397A" w:rsidP="00F73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sz w:val="24"/>
                <w:szCs w:val="24"/>
              </w:rPr>
              <w:t xml:space="preserve"> 14,394 </w:t>
            </w:r>
          </w:p>
        </w:tc>
        <w:tc>
          <w:tcPr>
            <w:tcW w:w="272" w:type="dxa"/>
            <w:gridSpan w:val="2"/>
          </w:tcPr>
          <w:p w14:paraId="47DA3AC2" w14:textId="77777777" w:rsidR="00F7397A" w:rsidRPr="009A27BA" w:rsidRDefault="00F7397A" w:rsidP="00F739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14:paraId="1A0CFC72" w14:textId="5ACD1D37" w:rsidR="00F7397A" w:rsidRPr="009A27BA" w:rsidRDefault="00F7397A" w:rsidP="009A2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sz w:val="24"/>
                <w:szCs w:val="24"/>
              </w:rPr>
              <w:t>15,319</w:t>
            </w:r>
          </w:p>
        </w:tc>
        <w:tc>
          <w:tcPr>
            <w:tcW w:w="236" w:type="dxa"/>
            <w:gridSpan w:val="2"/>
          </w:tcPr>
          <w:p w14:paraId="7F3D5E54" w14:textId="77777777" w:rsidR="00F7397A" w:rsidRPr="009A27BA" w:rsidRDefault="00F7397A" w:rsidP="00F739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bottom w:val="single" w:sz="4" w:space="0" w:color="auto"/>
            </w:tcBorders>
          </w:tcPr>
          <w:p w14:paraId="7058B034" w14:textId="613239B5" w:rsidR="00F7397A" w:rsidRPr="009A27BA" w:rsidRDefault="00F7397A" w:rsidP="00F73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sz w:val="24"/>
                <w:szCs w:val="24"/>
              </w:rPr>
              <w:t>13,990</w:t>
            </w:r>
          </w:p>
        </w:tc>
        <w:tc>
          <w:tcPr>
            <w:tcW w:w="236" w:type="dxa"/>
            <w:gridSpan w:val="2"/>
          </w:tcPr>
          <w:p w14:paraId="156CA61E" w14:textId="77777777" w:rsidR="00F7397A" w:rsidRPr="009A27BA" w:rsidRDefault="00F7397A" w:rsidP="00F739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</w:tcPr>
          <w:p w14:paraId="042D7DAE" w14:textId="0493574A" w:rsidR="00F7397A" w:rsidRPr="009A27BA" w:rsidRDefault="009A27BA" w:rsidP="00F73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03B3933" w14:textId="77777777" w:rsidR="00F7397A" w:rsidRPr="009A27BA" w:rsidRDefault="00F7397A" w:rsidP="00F7397A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</w:tcPr>
          <w:p w14:paraId="5B0E542F" w14:textId="4330A69F" w:rsidR="00F7397A" w:rsidRPr="009A27BA" w:rsidRDefault="00F7397A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sz w:val="24"/>
                <w:szCs w:val="24"/>
              </w:rPr>
              <w:t>43,703</w:t>
            </w:r>
          </w:p>
        </w:tc>
      </w:tr>
      <w:tr w:rsidR="00E521BA" w:rsidRPr="0085483F" w14:paraId="19B08EF9" w14:textId="77777777" w:rsidTr="00647A72">
        <w:tc>
          <w:tcPr>
            <w:tcW w:w="2610" w:type="dxa"/>
          </w:tcPr>
          <w:p w14:paraId="48C826D8" w14:textId="77777777" w:rsidR="00E521BA" w:rsidRPr="009A27BA" w:rsidRDefault="00E521BA" w:rsidP="00E1753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41871478" w14:textId="77777777" w:rsidR="00E521BA" w:rsidRPr="009A27BA" w:rsidRDefault="00E521BA" w:rsidP="00E1753B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91DED" w14:textId="7997B7A4" w:rsidR="00E521BA" w:rsidRPr="006E771B" w:rsidRDefault="0085483F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77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3,832,455</w:t>
            </w:r>
          </w:p>
        </w:tc>
        <w:tc>
          <w:tcPr>
            <w:tcW w:w="270" w:type="dxa"/>
            <w:gridSpan w:val="2"/>
            <w:vAlign w:val="bottom"/>
          </w:tcPr>
          <w:p w14:paraId="226E013D" w14:textId="77777777" w:rsidR="00E521BA" w:rsidRPr="009A27BA" w:rsidRDefault="00E521BA" w:rsidP="00E1753B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32499D" w14:textId="078A253B" w:rsidR="00E521BA" w:rsidRPr="009A27BA" w:rsidRDefault="0085483F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</w:t>
            </w:r>
            <w:r w:rsidR="00F7397A" w:rsidRPr="009A27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</w:t>
            </w:r>
            <w:r w:rsidRPr="009A27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F7397A" w:rsidRPr="009A27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237</w:t>
            </w:r>
          </w:p>
        </w:tc>
        <w:tc>
          <w:tcPr>
            <w:tcW w:w="272" w:type="dxa"/>
            <w:gridSpan w:val="2"/>
            <w:vAlign w:val="bottom"/>
          </w:tcPr>
          <w:p w14:paraId="313EFEAD" w14:textId="77777777" w:rsidR="00E521BA" w:rsidRPr="009A27BA" w:rsidRDefault="00E521BA" w:rsidP="00E1753B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BD0963" w14:textId="35EBB28E" w:rsidR="00E521BA" w:rsidRPr="009A27BA" w:rsidRDefault="0085483F" w:rsidP="009A2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F7397A" w:rsidRPr="009A27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  <w:r w:rsidRPr="009A27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F7397A" w:rsidRPr="009A27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052</w:t>
            </w:r>
          </w:p>
        </w:tc>
        <w:tc>
          <w:tcPr>
            <w:tcW w:w="236" w:type="dxa"/>
            <w:gridSpan w:val="2"/>
            <w:vAlign w:val="bottom"/>
          </w:tcPr>
          <w:p w14:paraId="671E134C" w14:textId="77777777" w:rsidR="00E521BA" w:rsidRPr="009A27BA" w:rsidRDefault="00E521BA" w:rsidP="00E1753B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D73FE0" w14:textId="17DA9DC1" w:rsidR="00E521BA" w:rsidRPr="009A27BA" w:rsidRDefault="0085483F" w:rsidP="0085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</w:t>
            </w:r>
            <w:r w:rsidR="00F7397A" w:rsidRPr="009A27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</w:t>
            </w:r>
            <w:r w:rsidRPr="009A27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,1</w:t>
            </w:r>
            <w:r w:rsidR="00F7397A" w:rsidRPr="009A27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9A27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67BA321D" w14:textId="77777777" w:rsidR="00E521BA" w:rsidRPr="009A27BA" w:rsidRDefault="00E521BA" w:rsidP="00E1753B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217626" w14:textId="0DBD1149" w:rsidR="00E521BA" w:rsidRPr="009A27BA" w:rsidRDefault="0085483F" w:rsidP="00E521BA">
            <w:pPr>
              <w:tabs>
                <w:tab w:val="clear" w:pos="227"/>
                <w:tab w:val="clear" w:pos="454"/>
                <w:tab w:val="clear" w:pos="680"/>
                <w:tab w:val="decimal" w:pos="64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7BE740F" w14:textId="77777777" w:rsidR="00E521BA" w:rsidRPr="009A27BA" w:rsidRDefault="00E521BA" w:rsidP="00E1753B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773ECA" w14:textId="2ED8899C" w:rsidR="00E521BA" w:rsidRPr="009A27BA" w:rsidRDefault="0085483F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27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3,832,455</w:t>
            </w:r>
          </w:p>
        </w:tc>
      </w:tr>
      <w:tr w:rsidR="00FB2AC7" w:rsidRPr="0034568D" w14:paraId="0C999322" w14:textId="77777777" w:rsidTr="00FE2551">
        <w:tc>
          <w:tcPr>
            <w:tcW w:w="5463" w:type="dxa"/>
            <w:gridSpan w:val="8"/>
          </w:tcPr>
          <w:p w14:paraId="4FDCE28A" w14:textId="77777777" w:rsidR="00FB2AC7" w:rsidRDefault="00FB2AC7" w:rsidP="00FB2AC7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03B8">
              <w:rPr>
                <w:rFonts w:ascii="Angsana New" w:hAnsi="Angsana New"/>
                <w:sz w:val="24"/>
                <w:szCs w:val="24"/>
                <w:vertAlign w:val="superscript"/>
              </w:rPr>
              <w:t>*</w:t>
            </w:r>
            <w:r w:rsidRPr="001803B8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1803B8">
              <w:rPr>
                <w:rFonts w:ascii="Angsana New" w:hAnsi="Angsana New" w:hint="cs"/>
                <w:sz w:val="24"/>
                <w:szCs w:val="24"/>
                <w:cs/>
              </w:rPr>
              <w:t>ยอดก่อนหักค่าเผื่อ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  <w:p w14:paraId="217B4650" w14:textId="50A7C928" w:rsidR="00FB2AC7" w:rsidRPr="00FB2AC7" w:rsidRDefault="00FB2AC7" w:rsidP="00FB2AC7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114529B5" w14:textId="77777777" w:rsidR="00FB2AC7" w:rsidRPr="00EF5B9D" w:rsidRDefault="00FB2AC7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</w:tcBorders>
          </w:tcPr>
          <w:p w14:paraId="255DB289" w14:textId="77777777" w:rsidR="00FB2AC7" w:rsidRPr="00EF5B9D" w:rsidRDefault="00FB2AC7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6970AF0" w14:textId="77777777" w:rsidR="00FB2AC7" w:rsidRPr="00EF5B9D" w:rsidRDefault="00FB2AC7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</w:tcBorders>
          </w:tcPr>
          <w:p w14:paraId="3B8B5282" w14:textId="77777777" w:rsidR="00FB2AC7" w:rsidRPr="00EF5B9D" w:rsidRDefault="00FB2AC7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AE91D57" w14:textId="77777777" w:rsidR="00FB2AC7" w:rsidRPr="00EF5B9D" w:rsidRDefault="00FB2AC7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</w:tcBorders>
          </w:tcPr>
          <w:p w14:paraId="0C1783D3" w14:textId="77777777" w:rsidR="00FB2AC7" w:rsidRPr="00EF5B9D" w:rsidRDefault="00FB2AC7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D28FACF" w14:textId="77777777" w:rsidR="00FB2AC7" w:rsidRPr="00EF5B9D" w:rsidRDefault="00FB2AC7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</w:tcBorders>
          </w:tcPr>
          <w:p w14:paraId="282ACA24" w14:textId="77777777" w:rsidR="00FB2AC7" w:rsidRPr="00EF5B9D" w:rsidRDefault="00FB2AC7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9"/>
                <w:tab w:val="decimal" w:pos="664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796E" w:rsidRPr="0034568D" w14:paraId="2D032C2B" w14:textId="77777777" w:rsidTr="00647A72">
        <w:tc>
          <w:tcPr>
            <w:tcW w:w="2610" w:type="dxa"/>
          </w:tcPr>
          <w:p w14:paraId="3C1CAE2E" w14:textId="5ECBE8BA" w:rsidR="007D796E" w:rsidRPr="00B31678" w:rsidRDefault="007D796E" w:rsidP="007D79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ที่ไม่ใช่อนุพันธ์</w:t>
            </w:r>
          </w:p>
        </w:tc>
        <w:tc>
          <w:tcPr>
            <w:tcW w:w="720" w:type="dxa"/>
          </w:tcPr>
          <w:p w14:paraId="3352FCDE" w14:textId="77777777" w:rsidR="007D796E" w:rsidRPr="004B70DF" w:rsidRDefault="007D796E" w:rsidP="007D79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11BBA88B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4"/>
              </w:tabs>
              <w:spacing w:line="240" w:lineRule="auto"/>
              <w:ind w:left="-104" w:right="-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73D9271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4027F0DD" w14:textId="77777777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575012C5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35ECEA28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CDFCB29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1081BA71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BDA2CA8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5BF01E4B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5C7075A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5F71D4F2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9"/>
                <w:tab w:val="decimal" w:pos="664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796E" w:rsidRPr="00EF5B9D" w14:paraId="48DE5EDE" w14:textId="77777777" w:rsidTr="00647A72">
        <w:tc>
          <w:tcPr>
            <w:tcW w:w="2610" w:type="dxa"/>
          </w:tcPr>
          <w:p w14:paraId="70DB018D" w14:textId="77777777" w:rsidR="007D796E" w:rsidRPr="00B043BF" w:rsidRDefault="007D796E" w:rsidP="007D79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20" w:type="dxa"/>
          </w:tcPr>
          <w:p w14:paraId="1CD76028" w14:textId="62C3E7B7" w:rsidR="007D796E" w:rsidRPr="004B70DF" w:rsidRDefault="007D796E" w:rsidP="007D79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="001037B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.1</w:t>
            </w:r>
          </w:p>
        </w:tc>
        <w:tc>
          <w:tcPr>
            <w:tcW w:w="864" w:type="dxa"/>
            <w:gridSpan w:val="2"/>
          </w:tcPr>
          <w:p w14:paraId="0D90A198" w14:textId="0757E374" w:rsidR="007D796E" w:rsidRPr="00EF5B9D" w:rsidRDefault="0085483F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1,373,8</w:t>
            </w:r>
            <w:r w:rsidR="00B51E6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gridSpan w:val="2"/>
          </w:tcPr>
          <w:p w14:paraId="00940D81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4AD6B3B4" w14:textId="523C2F5D" w:rsidR="007D796E" w:rsidRPr="00591329" w:rsidRDefault="0085483F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1,373,883</w:t>
            </w:r>
          </w:p>
        </w:tc>
        <w:tc>
          <w:tcPr>
            <w:tcW w:w="272" w:type="dxa"/>
            <w:gridSpan w:val="2"/>
          </w:tcPr>
          <w:p w14:paraId="29B8CFD1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3209588C" w14:textId="5A084057" w:rsidR="007D796E" w:rsidRPr="00EF5B9D" w:rsidRDefault="006C7C41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B96C19C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518E53D7" w14:textId="654967B7" w:rsidR="007D796E" w:rsidRPr="00EF5B9D" w:rsidRDefault="009A27BA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C333499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3375B517" w14:textId="23886ECD" w:rsidR="007D796E" w:rsidRPr="00EF5B9D" w:rsidRDefault="009A27BA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5B0EF39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2FD63C91" w14:textId="166FA0F8" w:rsidR="007D796E" w:rsidRPr="00EF5B9D" w:rsidRDefault="00831D85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1,373,883</w:t>
            </w:r>
          </w:p>
        </w:tc>
      </w:tr>
      <w:tr w:rsidR="007D796E" w:rsidRPr="00EF5B9D" w14:paraId="4076C1FF" w14:textId="77777777" w:rsidTr="00647A72">
        <w:tc>
          <w:tcPr>
            <w:tcW w:w="2610" w:type="dxa"/>
          </w:tcPr>
          <w:p w14:paraId="15EA3C79" w14:textId="77777777" w:rsidR="007D796E" w:rsidRPr="00B043BF" w:rsidRDefault="007D796E" w:rsidP="007D79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3456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</w:tcPr>
          <w:p w14:paraId="561EAEEB" w14:textId="75B6EDEE" w:rsidR="007D796E" w:rsidRPr="004B70DF" w:rsidRDefault="00647A72" w:rsidP="007D79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864" w:type="dxa"/>
            <w:gridSpan w:val="2"/>
          </w:tcPr>
          <w:p w14:paraId="722959B7" w14:textId="07AC3640" w:rsidR="007D796E" w:rsidRPr="00EF5B9D" w:rsidRDefault="0085483F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120,032</w:t>
            </w:r>
          </w:p>
        </w:tc>
        <w:tc>
          <w:tcPr>
            <w:tcW w:w="270" w:type="dxa"/>
            <w:gridSpan w:val="2"/>
          </w:tcPr>
          <w:p w14:paraId="3763B459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070A7F58" w14:textId="1FBFD04F" w:rsidR="007D796E" w:rsidRPr="00591329" w:rsidRDefault="0085483F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120,032</w:t>
            </w:r>
          </w:p>
        </w:tc>
        <w:tc>
          <w:tcPr>
            <w:tcW w:w="272" w:type="dxa"/>
            <w:gridSpan w:val="2"/>
          </w:tcPr>
          <w:p w14:paraId="38C4119C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54E461D1" w14:textId="09993714" w:rsidR="007D796E" w:rsidRPr="00EF5B9D" w:rsidRDefault="006C7C41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8896817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2A6B1A0A" w14:textId="4C1CCB52" w:rsidR="007D796E" w:rsidRPr="00EF5B9D" w:rsidRDefault="009A27BA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9D2C9BF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5692959A" w14:textId="440F7BCC" w:rsidR="007D796E" w:rsidRPr="00EF5B9D" w:rsidRDefault="009A27BA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0822064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2B21884D" w14:textId="000B61DB" w:rsidR="007D796E" w:rsidRPr="00EF5B9D" w:rsidRDefault="00831D85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120,032</w:t>
            </w:r>
          </w:p>
        </w:tc>
      </w:tr>
      <w:tr w:rsidR="007D796E" w:rsidRPr="00EF5B9D" w14:paraId="087B0EB5" w14:textId="77777777" w:rsidTr="00647A72">
        <w:tc>
          <w:tcPr>
            <w:tcW w:w="2610" w:type="dxa"/>
          </w:tcPr>
          <w:p w14:paraId="26FD2D2E" w14:textId="77777777" w:rsidR="007D796E" w:rsidRPr="00B043BF" w:rsidRDefault="007D796E" w:rsidP="007D79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20" w:type="dxa"/>
          </w:tcPr>
          <w:p w14:paraId="59BAF382" w14:textId="7CE3C124" w:rsidR="007D796E" w:rsidRPr="004B70DF" w:rsidRDefault="007D796E" w:rsidP="007D79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="001037B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.2</w:t>
            </w:r>
          </w:p>
        </w:tc>
        <w:tc>
          <w:tcPr>
            <w:tcW w:w="864" w:type="dxa"/>
            <w:gridSpan w:val="2"/>
          </w:tcPr>
          <w:p w14:paraId="741CAC19" w14:textId="564E8782" w:rsidR="007D796E" w:rsidRPr="00EF5B9D" w:rsidRDefault="0085483F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2,248,051</w:t>
            </w:r>
          </w:p>
        </w:tc>
        <w:tc>
          <w:tcPr>
            <w:tcW w:w="270" w:type="dxa"/>
            <w:gridSpan w:val="2"/>
          </w:tcPr>
          <w:p w14:paraId="0B032E2D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140F27D4" w14:textId="06BBF011" w:rsidR="007D796E" w:rsidRPr="00591329" w:rsidRDefault="0085483F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799,884</w:t>
            </w:r>
          </w:p>
        </w:tc>
        <w:tc>
          <w:tcPr>
            <w:tcW w:w="272" w:type="dxa"/>
            <w:gridSpan w:val="2"/>
          </w:tcPr>
          <w:p w14:paraId="24779B54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1B8E988B" w14:textId="123F02BB" w:rsidR="007D796E" w:rsidRPr="00EF5B9D" w:rsidRDefault="0085483F" w:rsidP="009A2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1,448,167</w:t>
            </w:r>
          </w:p>
        </w:tc>
        <w:tc>
          <w:tcPr>
            <w:tcW w:w="236" w:type="dxa"/>
            <w:gridSpan w:val="2"/>
          </w:tcPr>
          <w:p w14:paraId="487EDAB9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4599B6F6" w14:textId="07B0DB97" w:rsidR="007D796E" w:rsidRPr="00EF5B9D" w:rsidRDefault="009A27BA" w:rsidP="006C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50CC758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46485BDA" w14:textId="210D2C55" w:rsidR="007D796E" w:rsidRPr="00EF5B9D" w:rsidRDefault="009A27BA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0F88EB6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3A87D820" w14:textId="3995D1AB" w:rsidR="007D796E" w:rsidRPr="00EF5B9D" w:rsidRDefault="00831D85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2,248,051</w:t>
            </w:r>
          </w:p>
        </w:tc>
      </w:tr>
      <w:tr w:rsidR="009A27BA" w:rsidRPr="00EF5B9D" w14:paraId="62F45E85" w14:textId="77777777" w:rsidTr="00647A72">
        <w:tc>
          <w:tcPr>
            <w:tcW w:w="2610" w:type="dxa"/>
          </w:tcPr>
          <w:p w14:paraId="73EFE960" w14:textId="77777777" w:rsidR="009A27BA" w:rsidRPr="00B043BF" w:rsidRDefault="009A27BA" w:rsidP="009A27BA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55D90DD9" w14:textId="60FC7FEA" w:rsidR="009A27BA" w:rsidRPr="004B70DF" w:rsidRDefault="009A27BA" w:rsidP="009A27B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.3</w:t>
            </w:r>
          </w:p>
        </w:tc>
        <w:tc>
          <w:tcPr>
            <w:tcW w:w="864" w:type="dxa"/>
            <w:gridSpan w:val="2"/>
          </w:tcPr>
          <w:p w14:paraId="02F50EFC" w14:textId="3D1C6936" w:rsidR="009A27BA" w:rsidRPr="00EF5B9D" w:rsidRDefault="009A27BA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2,916,240</w:t>
            </w:r>
          </w:p>
        </w:tc>
        <w:tc>
          <w:tcPr>
            <w:tcW w:w="270" w:type="dxa"/>
            <w:gridSpan w:val="2"/>
          </w:tcPr>
          <w:p w14:paraId="0E4C8229" w14:textId="77777777" w:rsidR="009A27BA" w:rsidRPr="00EF5B9D" w:rsidRDefault="009A27BA" w:rsidP="009A27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282A239C" w14:textId="706744E6" w:rsidR="009A27BA" w:rsidRPr="00591329" w:rsidRDefault="009A27BA" w:rsidP="009A2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1,167,640</w:t>
            </w:r>
          </w:p>
        </w:tc>
        <w:tc>
          <w:tcPr>
            <w:tcW w:w="272" w:type="dxa"/>
            <w:gridSpan w:val="2"/>
          </w:tcPr>
          <w:p w14:paraId="73A4D170" w14:textId="77777777" w:rsidR="009A27BA" w:rsidRPr="00EF5B9D" w:rsidRDefault="009A27BA" w:rsidP="009A27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1503B79E" w14:textId="48A182A1" w:rsidR="009A27BA" w:rsidRPr="00EF5B9D" w:rsidRDefault="009A27BA" w:rsidP="009A2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1,255,904</w:t>
            </w:r>
          </w:p>
        </w:tc>
        <w:tc>
          <w:tcPr>
            <w:tcW w:w="236" w:type="dxa"/>
            <w:gridSpan w:val="2"/>
          </w:tcPr>
          <w:p w14:paraId="4AA7DAAD" w14:textId="77777777" w:rsidR="009A27BA" w:rsidRPr="00EF5B9D" w:rsidRDefault="009A27BA" w:rsidP="009A27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247CF41E" w14:textId="2CD758B3" w:rsidR="009A27BA" w:rsidRPr="00EF5B9D" w:rsidRDefault="009A27BA" w:rsidP="009A2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492,696</w:t>
            </w:r>
          </w:p>
        </w:tc>
        <w:tc>
          <w:tcPr>
            <w:tcW w:w="236" w:type="dxa"/>
            <w:gridSpan w:val="2"/>
          </w:tcPr>
          <w:p w14:paraId="68ADF17F" w14:textId="77777777" w:rsidR="009A27BA" w:rsidRPr="00EF5B9D" w:rsidRDefault="009A27BA" w:rsidP="009A27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741683BA" w14:textId="47D54961" w:rsidR="009A27BA" w:rsidRPr="00EF5B9D" w:rsidRDefault="009A27BA" w:rsidP="009A2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EC87AAC" w14:textId="77777777" w:rsidR="009A27BA" w:rsidRPr="00EF5B9D" w:rsidRDefault="009A27BA" w:rsidP="009A27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0C16D4F4" w14:textId="31251EAD" w:rsidR="009A27BA" w:rsidRPr="00EF5B9D" w:rsidRDefault="009A27BA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2,916,240</w:t>
            </w:r>
          </w:p>
        </w:tc>
      </w:tr>
      <w:tr w:rsidR="007D796E" w:rsidRPr="00EF5B9D" w14:paraId="3C137D8F" w14:textId="77777777" w:rsidTr="00647A72">
        <w:tc>
          <w:tcPr>
            <w:tcW w:w="2610" w:type="dxa"/>
          </w:tcPr>
          <w:p w14:paraId="53DAF1E7" w14:textId="77777777" w:rsidR="007D796E" w:rsidRPr="00B043BF" w:rsidRDefault="007D796E" w:rsidP="007D79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20" w:type="dxa"/>
          </w:tcPr>
          <w:p w14:paraId="117EFFBD" w14:textId="6E8CB35D" w:rsidR="007D796E" w:rsidRPr="004B70DF" w:rsidRDefault="007D796E" w:rsidP="007D79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="001037B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864" w:type="dxa"/>
            <w:gridSpan w:val="2"/>
          </w:tcPr>
          <w:p w14:paraId="5025C0D0" w14:textId="6CAF3CDB" w:rsidR="007D796E" w:rsidRPr="00EF5B9D" w:rsidRDefault="0085483F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90,94</w:t>
            </w:r>
            <w:r w:rsidR="002414A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gridSpan w:val="2"/>
          </w:tcPr>
          <w:p w14:paraId="5362CC85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104CE5CF" w14:textId="3C7E4437" w:rsidR="007D796E" w:rsidRPr="00591329" w:rsidRDefault="0085483F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90,94</w:t>
            </w:r>
            <w:r w:rsidR="002414A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2" w:type="dxa"/>
            <w:gridSpan w:val="2"/>
          </w:tcPr>
          <w:p w14:paraId="7118E15B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628A51DF" w14:textId="55E2BC34" w:rsidR="007D796E" w:rsidRPr="00EF5B9D" w:rsidRDefault="006C7C41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F73D4EA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49BC0D58" w14:textId="765AEABB" w:rsidR="007D796E" w:rsidRPr="00EF5B9D" w:rsidRDefault="006C7C41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E58B804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3C98637F" w14:textId="51EF65D7" w:rsidR="007D796E" w:rsidRPr="00EF5B9D" w:rsidRDefault="009A27BA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D2DC425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1FCAA472" w14:textId="04104610" w:rsidR="007D796E" w:rsidRPr="00EF5B9D" w:rsidRDefault="00831D85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90,94</w:t>
            </w:r>
            <w:r w:rsidR="002414A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D796E" w:rsidRPr="00EF5B9D" w14:paraId="406D60BC" w14:textId="77777777" w:rsidTr="00647A72">
        <w:tc>
          <w:tcPr>
            <w:tcW w:w="2610" w:type="dxa"/>
          </w:tcPr>
          <w:p w14:paraId="52C4B01D" w14:textId="77777777" w:rsidR="007D796E" w:rsidRPr="00B043BF" w:rsidRDefault="007D796E" w:rsidP="007D79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20" w:type="dxa"/>
          </w:tcPr>
          <w:p w14:paraId="5EA52838" w14:textId="77777777" w:rsidR="007D796E" w:rsidRPr="004B70DF" w:rsidRDefault="007D796E" w:rsidP="007D79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14:paraId="0104C477" w14:textId="1AB0EC5C" w:rsidR="007D796E" w:rsidRPr="00EF5B9D" w:rsidRDefault="0085483F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23,480</w:t>
            </w:r>
          </w:p>
        </w:tc>
        <w:tc>
          <w:tcPr>
            <w:tcW w:w="270" w:type="dxa"/>
            <w:gridSpan w:val="2"/>
          </w:tcPr>
          <w:p w14:paraId="2EF1ADB9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14:paraId="08A2574C" w14:textId="11CC50E4" w:rsidR="007D796E" w:rsidRPr="00591329" w:rsidRDefault="0085483F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10,534</w:t>
            </w:r>
          </w:p>
        </w:tc>
        <w:tc>
          <w:tcPr>
            <w:tcW w:w="272" w:type="dxa"/>
            <w:gridSpan w:val="2"/>
          </w:tcPr>
          <w:p w14:paraId="56FBA95B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14:paraId="0F9CE6BC" w14:textId="12AE8A98" w:rsidR="007D796E" w:rsidRPr="00EF5B9D" w:rsidRDefault="0085483F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8,936</w:t>
            </w:r>
          </w:p>
        </w:tc>
        <w:tc>
          <w:tcPr>
            <w:tcW w:w="236" w:type="dxa"/>
            <w:gridSpan w:val="2"/>
          </w:tcPr>
          <w:p w14:paraId="114C6DDA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bottom w:val="single" w:sz="4" w:space="0" w:color="auto"/>
            </w:tcBorders>
          </w:tcPr>
          <w:p w14:paraId="3C1EF679" w14:textId="36E41092" w:rsidR="007D796E" w:rsidRPr="00EF5B9D" w:rsidRDefault="00831D85" w:rsidP="009A2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4,010</w:t>
            </w:r>
          </w:p>
        </w:tc>
        <w:tc>
          <w:tcPr>
            <w:tcW w:w="236" w:type="dxa"/>
            <w:gridSpan w:val="2"/>
          </w:tcPr>
          <w:p w14:paraId="0AE2553B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</w:tcPr>
          <w:p w14:paraId="27EC60AC" w14:textId="6822D364" w:rsidR="007D796E" w:rsidRPr="00EF5B9D" w:rsidRDefault="009A27BA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2456EB7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</w:tcPr>
          <w:p w14:paraId="2CB54038" w14:textId="3D79C93C" w:rsidR="007D796E" w:rsidRPr="00EF5B9D" w:rsidRDefault="00831D85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23,480</w:t>
            </w:r>
          </w:p>
        </w:tc>
      </w:tr>
      <w:tr w:rsidR="009A27BA" w:rsidRPr="00EF5B9D" w14:paraId="71248910" w14:textId="77777777" w:rsidTr="007A4259">
        <w:tc>
          <w:tcPr>
            <w:tcW w:w="2610" w:type="dxa"/>
          </w:tcPr>
          <w:p w14:paraId="3F24F592" w14:textId="77777777" w:rsidR="009A27BA" w:rsidRPr="00B043BF" w:rsidRDefault="009A27BA" w:rsidP="009A27BA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07EDC3C0" w14:textId="77777777" w:rsidR="009A27BA" w:rsidRPr="004B70DF" w:rsidRDefault="009A27BA" w:rsidP="009A27B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B4AD5" w14:textId="71100C53" w:rsidR="009A27BA" w:rsidRPr="006E771B" w:rsidRDefault="009A27BA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77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6,772,</w:t>
            </w:r>
            <w:r w:rsidR="007D7359" w:rsidRPr="006E77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</w:t>
            </w:r>
            <w:r w:rsidR="0098660A" w:rsidRPr="006E77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0" w:type="dxa"/>
            <w:gridSpan w:val="2"/>
          </w:tcPr>
          <w:p w14:paraId="5FF29C0D" w14:textId="77777777" w:rsidR="009A27BA" w:rsidRPr="0085483F" w:rsidRDefault="009A27BA" w:rsidP="009A27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99448" w14:textId="6358C7E0" w:rsidR="009A27BA" w:rsidRPr="00243326" w:rsidRDefault="009A27BA" w:rsidP="009A2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33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3,562,914</w:t>
            </w:r>
          </w:p>
        </w:tc>
        <w:tc>
          <w:tcPr>
            <w:tcW w:w="272" w:type="dxa"/>
            <w:gridSpan w:val="2"/>
            <w:vAlign w:val="center"/>
          </w:tcPr>
          <w:p w14:paraId="7C9A8E21" w14:textId="77777777" w:rsidR="009A27BA" w:rsidRPr="00243326" w:rsidRDefault="009A27BA" w:rsidP="009A27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B917B" w14:textId="0C625F1C" w:rsidR="009A27BA" w:rsidRPr="00243326" w:rsidRDefault="009A27BA" w:rsidP="009A2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33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2,713,007</w:t>
            </w:r>
          </w:p>
        </w:tc>
        <w:tc>
          <w:tcPr>
            <w:tcW w:w="236" w:type="dxa"/>
            <w:gridSpan w:val="2"/>
            <w:vAlign w:val="center"/>
          </w:tcPr>
          <w:p w14:paraId="7E190182" w14:textId="77777777" w:rsidR="009A27BA" w:rsidRPr="00243326" w:rsidRDefault="009A27BA" w:rsidP="009A27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BD2A9" w14:textId="17A089CB" w:rsidR="009A27BA" w:rsidRPr="00243326" w:rsidRDefault="009A27BA" w:rsidP="009A2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33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496,706</w:t>
            </w:r>
          </w:p>
        </w:tc>
        <w:tc>
          <w:tcPr>
            <w:tcW w:w="236" w:type="dxa"/>
            <w:gridSpan w:val="2"/>
            <w:vAlign w:val="center"/>
          </w:tcPr>
          <w:p w14:paraId="7DAD6FBD" w14:textId="77777777" w:rsidR="009A27BA" w:rsidRPr="00243326" w:rsidRDefault="009A27BA" w:rsidP="009A27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A49768" w14:textId="16DEBBD5" w:rsidR="009A27BA" w:rsidRPr="00243326" w:rsidRDefault="009A27BA" w:rsidP="009A2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159" w:hanging="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33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22511A12" w14:textId="77777777" w:rsidR="009A27BA" w:rsidRPr="00243326" w:rsidRDefault="009A27BA" w:rsidP="009A27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1DB3E" w14:textId="12EA80CB" w:rsidR="009A27BA" w:rsidRPr="00243326" w:rsidRDefault="009A27BA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33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6,772,62</w:t>
            </w:r>
            <w:r w:rsidR="002433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</w:tr>
      <w:tr w:rsidR="007D796E" w:rsidRPr="00EF5B9D" w14:paraId="52C4A562" w14:textId="77777777" w:rsidTr="00647A72">
        <w:tc>
          <w:tcPr>
            <w:tcW w:w="2610" w:type="dxa"/>
            <w:hideMark/>
          </w:tcPr>
          <w:p w14:paraId="21AB2177" w14:textId="77777777" w:rsidR="007D796E" w:rsidRPr="0034568D" w:rsidRDefault="007D796E" w:rsidP="007D79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43B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ส่วนต่างรายการในงบแสดง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br/>
            </w:r>
            <w:r w:rsidRPr="00B043B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ฐานะการเงิน</w:t>
            </w:r>
          </w:p>
        </w:tc>
        <w:tc>
          <w:tcPr>
            <w:tcW w:w="720" w:type="dxa"/>
          </w:tcPr>
          <w:p w14:paraId="3D2F8AA7" w14:textId="77777777" w:rsidR="007D796E" w:rsidRPr="004B70DF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2FE969" w14:textId="77777777" w:rsidR="007D796E" w:rsidRPr="00831D85" w:rsidRDefault="007D796E" w:rsidP="0083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F0D75C6" w14:textId="460A75A0" w:rsidR="00831D85" w:rsidRPr="00831D85" w:rsidRDefault="00831D85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1" w:hanging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1D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(2,940,1</w:t>
            </w:r>
            <w:r w:rsidR="007D73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9866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831D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326BED85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3D0D2" w14:textId="4BCE77FC" w:rsidR="007D796E" w:rsidRPr="00831D85" w:rsidRDefault="00831D85" w:rsidP="009A2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1D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</w:t>
            </w:r>
            <w:r w:rsidR="006C7C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412</w:t>
            </w:r>
            <w:r w:rsidRPr="00831D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C7C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677</w:t>
            </w:r>
            <w:r w:rsidRPr="00831D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  <w:gridSpan w:val="2"/>
            <w:vAlign w:val="bottom"/>
          </w:tcPr>
          <w:p w14:paraId="68EEE965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CB11E" w14:textId="429DE00F" w:rsidR="007D796E" w:rsidRPr="00591329" w:rsidRDefault="00831D85" w:rsidP="009A2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4"/>
              </w:tabs>
              <w:spacing w:line="240" w:lineRule="auto"/>
              <w:ind w:right="-220"/>
              <w:rPr>
                <w:rFonts w:asciiTheme="majorBidi" w:hAnsiTheme="majorBidi" w:cstheme="majorBidi"/>
                <w:sz w:val="24"/>
                <w:szCs w:val="24"/>
              </w:rPr>
            </w:pPr>
            <w:r w:rsidRPr="00831D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(2,0</w:t>
            </w:r>
            <w:r w:rsidR="006C7C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</w:t>
            </w:r>
            <w:r w:rsidRPr="00831D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C7C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955</w:t>
            </w:r>
            <w:r w:rsidRPr="00831D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3AA3952E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ED1EA" w14:textId="122A4A2F" w:rsidR="007D796E" w:rsidRPr="00831D85" w:rsidRDefault="00831D85" w:rsidP="00243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1D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2433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</w:t>
            </w:r>
            <w:r w:rsidRPr="00831D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,4</w:t>
            </w:r>
            <w:r w:rsidR="002433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831D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dxa"/>
            <w:gridSpan w:val="2"/>
            <w:vAlign w:val="bottom"/>
          </w:tcPr>
          <w:p w14:paraId="57E7CD6E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0E37A" w14:textId="616A0751" w:rsidR="007D796E" w:rsidRPr="00EF5B9D" w:rsidRDefault="00831D85" w:rsidP="009A2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CE3BC73" w14:textId="77777777" w:rsidR="007D796E" w:rsidRPr="00EF5B9D" w:rsidRDefault="007D796E" w:rsidP="007D796E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16ECD" w14:textId="44B6390E" w:rsidR="007D796E" w:rsidRPr="00831D85" w:rsidRDefault="00831D85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1" w:hanging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1D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(2,940,17</w:t>
            </w:r>
            <w:r w:rsidR="002414A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831D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7B902102" w14:textId="110A3DF1" w:rsidR="00D613FB" w:rsidRDefault="00D613FB">
      <w:r>
        <w:br w:type="page"/>
      </w:r>
    </w:p>
    <w:tbl>
      <w:tblPr>
        <w:tblW w:w="1002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610"/>
        <w:gridCol w:w="720"/>
        <w:gridCol w:w="810"/>
        <w:gridCol w:w="54"/>
        <w:gridCol w:w="216"/>
        <w:gridCol w:w="54"/>
        <w:gridCol w:w="945"/>
        <w:gridCol w:w="54"/>
        <w:gridCol w:w="218"/>
        <w:gridCol w:w="54"/>
        <w:gridCol w:w="844"/>
        <w:gridCol w:w="54"/>
        <w:gridCol w:w="182"/>
        <w:gridCol w:w="54"/>
        <w:gridCol w:w="880"/>
        <w:gridCol w:w="81"/>
        <w:gridCol w:w="185"/>
        <w:gridCol w:w="51"/>
        <w:gridCol w:w="793"/>
        <w:gridCol w:w="51"/>
        <w:gridCol w:w="212"/>
        <w:gridCol w:w="24"/>
        <w:gridCol w:w="27"/>
        <w:gridCol w:w="847"/>
      </w:tblGrid>
      <w:tr w:rsidR="00B45418" w:rsidRPr="00A21D14" w14:paraId="5BE97DF5" w14:textId="77777777" w:rsidTr="003B4A43">
        <w:trPr>
          <w:tblHeader/>
        </w:trPr>
        <w:tc>
          <w:tcPr>
            <w:tcW w:w="2610" w:type="dxa"/>
            <w:hideMark/>
          </w:tcPr>
          <w:p w14:paraId="2FD9B996" w14:textId="77777777" w:rsidR="00B45418" w:rsidRPr="00D06249" w:rsidRDefault="00B45418" w:rsidP="003B4A4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B16A3C" w14:textId="77777777" w:rsidR="00B45418" w:rsidRPr="00B31678" w:rsidRDefault="00B45418" w:rsidP="003B4A4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0745693A" w14:textId="77777777" w:rsidR="00B45418" w:rsidRPr="00B31678" w:rsidRDefault="00B45418" w:rsidP="003B4A4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CE278FE" w14:textId="77777777" w:rsidR="00B45418" w:rsidRPr="00B31678" w:rsidRDefault="00B45418" w:rsidP="003B4A4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6" w:type="dxa"/>
            <w:gridSpan w:val="18"/>
            <w:tcBorders>
              <w:bottom w:val="single" w:sz="4" w:space="0" w:color="auto"/>
            </w:tcBorders>
            <w:vAlign w:val="bottom"/>
            <w:hideMark/>
          </w:tcPr>
          <w:p w14:paraId="67484E1C" w14:textId="77777777" w:rsidR="00B45418" w:rsidRPr="00B31678" w:rsidRDefault="00B45418" w:rsidP="003B4A4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B45418" w:rsidRPr="00A21D14" w14:paraId="0D7218EF" w14:textId="77777777" w:rsidTr="003B4A43">
        <w:trPr>
          <w:tblHeader/>
        </w:trPr>
        <w:tc>
          <w:tcPr>
            <w:tcW w:w="2610" w:type="dxa"/>
            <w:vAlign w:val="bottom"/>
            <w:hideMark/>
          </w:tcPr>
          <w:p w14:paraId="27920E86" w14:textId="77777777" w:rsidR="00B45418" w:rsidRPr="00B31678" w:rsidRDefault="00B45418" w:rsidP="003B4A4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9440173" w14:textId="77777777" w:rsidR="00B45418" w:rsidRPr="00947894" w:rsidRDefault="00B45418" w:rsidP="003B4A4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F8594B" w14:textId="77777777" w:rsidR="00B45418" w:rsidRPr="00947894" w:rsidRDefault="00B45418" w:rsidP="003B4A43">
            <w:pPr>
              <w:tabs>
                <w:tab w:val="clear" w:pos="454"/>
              </w:tabs>
              <w:spacing w:line="240" w:lineRule="auto"/>
              <w:ind w:left="-111" w:right="-10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4789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10" w:type="dxa"/>
            <w:vAlign w:val="bottom"/>
            <w:hideMark/>
          </w:tcPr>
          <w:p w14:paraId="428654C8" w14:textId="77777777" w:rsidR="00B45418" w:rsidRPr="00B31678" w:rsidRDefault="00B45418" w:rsidP="003B4A4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366F61E3" w14:textId="77777777" w:rsidR="00B45418" w:rsidRPr="00B31678" w:rsidRDefault="00B45418" w:rsidP="003B4A4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  <w:gridSpan w:val="2"/>
          </w:tcPr>
          <w:p w14:paraId="6A0B0426" w14:textId="77777777" w:rsidR="00B45418" w:rsidRPr="00B31678" w:rsidRDefault="00B45418" w:rsidP="003B4A4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bottom"/>
            <w:hideMark/>
          </w:tcPr>
          <w:p w14:paraId="43AB18F8" w14:textId="77777777" w:rsidR="00B45418" w:rsidRPr="00B31678" w:rsidRDefault="00B45418" w:rsidP="003B4A4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  <w:gridSpan w:val="2"/>
          </w:tcPr>
          <w:p w14:paraId="15E9C2E7" w14:textId="77777777" w:rsidR="00B45418" w:rsidRPr="00B31678" w:rsidRDefault="00B45418" w:rsidP="003B4A4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vAlign w:val="bottom"/>
            <w:hideMark/>
          </w:tcPr>
          <w:p w14:paraId="43E6E578" w14:textId="77777777" w:rsidR="00B45418" w:rsidRPr="00B31678" w:rsidRDefault="00B45418" w:rsidP="003B4A4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0BFE065D" w14:textId="77777777" w:rsidR="00B45418" w:rsidRPr="00B31678" w:rsidRDefault="00B45418" w:rsidP="003B4A4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2B46C221" w14:textId="77777777" w:rsidR="00B45418" w:rsidRPr="00B31678" w:rsidRDefault="00B45418" w:rsidP="003B4A43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6" w:type="dxa"/>
            <w:gridSpan w:val="2"/>
            <w:vAlign w:val="bottom"/>
          </w:tcPr>
          <w:p w14:paraId="54922322" w14:textId="77777777" w:rsidR="00B45418" w:rsidRPr="00B31678" w:rsidRDefault="00B45418" w:rsidP="003B4A4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bottom"/>
            <w:hideMark/>
          </w:tcPr>
          <w:p w14:paraId="055AC392" w14:textId="77777777" w:rsidR="00B45418" w:rsidRPr="00B31678" w:rsidRDefault="00B45418" w:rsidP="003B4A43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gridSpan w:val="2"/>
            <w:vAlign w:val="bottom"/>
          </w:tcPr>
          <w:p w14:paraId="060D60F4" w14:textId="77777777" w:rsidR="00B45418" w:rsidRPr="00B31678" w:rsidRDefault="00B45418" w:rsidP="003B4A4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vAlign w:val="bottom"/>
            <w:hideMark/>
          </w:tcPr>
          <w:p w14:paraId="4A4D2ADC" w14:textId="77777777" w:rsidR="00B45418" w:rsidRPr="00B31678" w:rsidRDefault="00B45418" w:rsidP="003B4A4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45418" w:rsidRPr="00A21D14" w14:paraId="6BA9B219" w14:textId="77777777" w:rsidTr="003B4A43">
        <w:trPr>
          <w:tblHeader/>
        </w:trPr>
        <w:tc>
          <w:tcPr>
            <w:tcW w:w="2610" w:type="dxa"/>
          </w:tcPr>
          <w:p w14:paraId="6D334896" w14:textId="77777777" w:rsidR="00B45418" w:rsidRPr="00B31678" w:rsidRDefault="00B45418" w:rsidP="003B4A4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374926F" w14:textId="77777777" w:rsidR="00B45418" w:rsidRPr="00B31678" w:rsidRDefault="00B45418" w:rsidP="003B4A4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90" w:type="dxa"/>
            <w:gridSpan w:val="22"/>
            <w:hideMark/>
          </w:tcPr>
          <w:p w14:paraId="0A22948E" w14:textId="77777777" w:rsidR="00B45418" w:rsidRPr="00B31678" w:rsidRDefault="00B45418" w:rsidP="003B4A4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3167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B45418" w:rsidRPr="00A21D14" w14:paraId="2DF74F51" w14:textId="77777777" w:rsidTr="003B4A43">
        <w:tc>
          <w:tcPr>
            <w:tcW w:w="2610" w:type="dxa"/>
            <w:hideMark/>
          </w:tcPr>
          <w:p w14:paraId="682250DB" w14:textId="2189A64D" w:rsidR="00B45418" w:rsidRPr="00B31678" w:rsidRDefault="00B45418" w:rsidP="003B4A4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720" w:type="dxa"/>
          </w:tcPr>
          <w:p w14:paraId="0784D16E" w14:textId="77777777" w:rsidR="00B45418" w:rsidRPr="00D06249" w:rsidRDefault="00B45418" w:rsidP="003B4A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0D6323B5" w14:textId="77777777" w:rsidR="00B45418" w:rsidRPr="00D06249" w:rsidRDefault="00B45418" w:rsidP="003B4A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F5D99D1" w14:textId="77777777" w:rsidR="00B45418" w:rsidRPr="00D06249" w:rsidRDefault="00B45418" w:rsidP="003B4A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34E2B035" w14:textId="77777777" w:rsidR="00B45418" w:rsidRPr="00D06249" w:rsidRDefault="00B45418" w:rsidP="003B4A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778EAD74" w14:textId="77777777" w:rsidR="00B45418" w:rsidRPr="00D06249" w:rsidRDefault="00B45418" w:rsidP="003B4A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37A130EE" w14:textId="77777777" w:rsidR="00B45418" w:rsidRPr="00D06249" w:rsidRDefault="00B45418" w:rsidP="003B4A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DDEE29E" w14:textId="77777777" w:rsidR="00B45418" w:rsidRPr="00D06249" w:rsidRDefault="00B45418" w:rsidP="003B4A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2AA89E2B" w14:textId="77777777" w:rsidR="00B45418" w:rsidRPr="00D06249" w:rsidRDefault="00B45418" w:rsidP="003B4A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1C89823" w14:textId="77777777" w:rsidR="00B45418" w:rsidRPr="00D06249" w:rsidRDefault="00B45418" w:rsidP="003B4A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27813941" w14:textId="77777777" w:rsidR="00B45418" w:rsidRPr="00D06249" w:rsidRDefault="00B45418" w:rsidP="003B4A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gridSpan w:val="3"/>
          </w:tcPr>
          <w:p w14:paraId="237E317B" w14:textId="77777777" w:rsidR="00B45418" w:rsidRPr="00D06249" w:rsidRDefault="00B45418" w:rsidP="003B4A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3B3CFE5F" w14:textId="77777777" w:rsidR="00B45418" w:rsidRPr="00D06249" w:rsidRDefault="00B45418" w:rsidP="003B4A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5418" w:rsidRPr="00A21D14" w14:paraId="42402EF6" w14:textId="77777777" w:rsidTr="003B4A43">
        <w:tc>
          <w:tcPr>
            <w:tcW w:w="2610" w:type="dxa"/>
          </w:tcPr>
          <w:p w14:paraId="03AA90E0" w14:textId="77777777" w:rsidR="00B45418" w:rsidRDefault="00B45418" w:rsidP="003B4A4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41848890" w14:textId="77777777" w:rsidR="00B45418" w:rsidRPr="00D06249" w:rsidRDefault="00B45418" w:rsidP="003B4A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1477D614" w14:textId="77777777" w:rsidR="00B45418" w:rsidRPr="00D06249" w:rsidRDefault="00B45418" w:rsidP="003B4A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45C87F8" w14:textId="77777777" w:rsidR="00B45418" w:rsidRPr="00D06249" w:rsidRDefault="00B45418" w:rsidP="003B4A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7CD9129A" w14:textId="77777777" w:rsidR="00B45418" w:rsidRPr="00D06249" w:rsidRDefault="00B45418" w:rsidP="003B4A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2EAB9229" w14:textId="77777777" w:rsidR="00B45418" w:rsidRPr="00D06249" w:rsidRDefault="00B45418" w:rsidP="003B4A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0712FE3F" w14:textId="77777777" w:rsidR="00B45418" w:rsidRPr="00D06249" w:rsidRDefault="00B45418" w:rsidP="003B4A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EB07812" w14:textId="77777777" w:rsidR="00B45418" w:rsidRPr="00D06249" w:rsidRDefault="00B45418" w:rsidP="003B4A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52FB4BCA" w14:textId="77777777" w:rsidR="00B45418" w:rsidRPr="00D06249" w:rsidRDefault="00B45418" w:rsidP="003B4A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D976AF7" w14:textId="77777777" w:rsidR="00B45418" w:rsidRPr="00D06249" w:rsidRDefault="00B45418" w:rsidP="003B4A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04EF2C66" w14:textId="77777777" w:rsidR="00B45418" w:rsidRPr="00D06249" w:rsidRDefault="00B45418" w:rsidP="003B4A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gridSpan w:val="3"/>
          </w:tcPr>
          <w:p w14:paraId="6686EE0A" w14:textId="77777777" w:rsidR="00B45418" w:rsidRPr="00D06249" w:rsidRDefault="00B45418" w:rsidP="003B4A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6166DD2F" w14:textId="77777777" w:rsidR="00B45418" w:rsidRPr="00D06249" w:rsidRDefault="00B45418" w:rsidP="003B4A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5418" w:rsidRPr="00EF5B9D" w14:paraId="690AC666" w14:textId="77777777" w:rsidTr="003B4A43">
        <w:tc>
          <w:tcPr>
            <w:tcW w:w="2610" w:type="dxa"/>
            <w:hideMark/>
          </w:tcPr>
          <w:p w14:paraId="335679DF" w14:textId="77777777" w:rsidR="00B45418" w:rsidRPr="0034568D" w:rsidRDefault="00B45418" w:rsidP="00B454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43BF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และรายการเทียบเท่าเงินสด</w:t>
            </w:r>
          </w:p>
        </w:tc>
        <w:tc>
          <w:tcPr>
            <w:tcW w:w="720" w:type="dxa"/>
          </w:tcPr>
          <w:p w14:paraId="178E2613" w14:textId="77777777" w:rsidR="00B45418" w:rsidRPr="004B70DF" w:rsidRDefault="00B45418" w:rsidP="00B4541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64" w:type="dxa"/>
            <w:gridSpan w:val="2"/>
          </w:tcPr>
          <w:p w14:paraId="43575402" w14:textId="3EB43BD2" w:rsidR="00B45418" w:rsidRPr="00EF5B9D" w:rsidRDefault="00B45418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/>
                <w:sz w:val="24"/>
                <w:szCs w:val="24"/>
              </w:rPr>
              <w:t>69,223</w:t>
            </w:r>
          </w:p>
        </w:tc>
        <w:tc>
          <w:tcPr>
            <w:tcW w:w="270" w:type="dxa"/>
            <w:gridSpan w:val="2"/>
          </w:tcPr>
          <w:p w14:paraId="083EB7E8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6921F753" w14:textId="42376405" w:rsidR="00B45418" w:rsidRPr="00591329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69,223</w:t>
            </w:r>
          </w:p>
        </w:tc>
        <w:tc>
          <w:tcPr>
            <w:tcW w:w="272" w:type="dxa"/>
            <w:gridSpan w:val="2"/>
          </w:tcPr>
          <w:p w14:paraId="571A2642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213A9C87" w14:textId="5A865106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093A5C2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1B4ADE98" w14:textId="7C71F49B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24A1BE7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101D269E" w14:textId="77777777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95F29A1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62CCE219" w14:textId="6AF85BCD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69,223</w:t>
            </w:r>
          </w:p>
        </w:tc>
      </w:tr>
      <w:tr w:rsidR="00B45418" w:rsidRPr="00EF5B9D" w14:paraId="637372AE" w14:textId="77777777" w:rsidTr="003B4A43">
        <w:tc>
          <w:tcPr>
            <w:tcW w:w="2610" w:type="dxa"/>
            <w:hideMark/>
          </w:tcPr>
          <w:p w14:paraId="5D6A37C8" w14:textId="77777777" w:rsidR="00B45418" w:rsidRPr="0034568D" w:rsidRDefault="00B45418" w:rsidP="00B454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ลูกหนี้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ค่าเช่า</w:t>
            </w: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ตามสัญญาเช่าดำเนินงาน</w:t>
            </w:r>
            <w:r w:rsidRPr="00B043BF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20" w:type="dxa"/>
          </w:tcPr>
          <w:p w14:paraId="4EEACFBE" w14:textId="77777777" w:rsidR="00B45418" w:rsidRPr="004B70DF" w:rsidRDefault="00B45418" w:rsidP="00B4541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864" w:type="dxa"/>
            <w:gridSpan w:val="2"/>
          </w:tcPr>
          <w:p w14:paraId="21308EEE" w14:textId="5D43ADDA" w:rsidR="00B45418" w:rsidRPr="00EF5B9D" w:rsidRDefault="00B45418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ab/>
              <w:t>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5,408</w:t>
            </w:r>
          </w:p>
        </w:tc>
        <w:tc>
          <w:tcPr>
            <w:tcW w:w="270" w:type="dxa"/>
            <w:gridSpan w:val="2"/>
          </w:tcPr>
          <w:p w14:paraId="5EE8114F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07ECDD2B" w14:textId="740101F9" w:rsidR="00B45418" w:rsidRPr="00591329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195,408</w:t>
            </w:r>
          </w:p>
        </w:tc>
        <w:tc>
          <w:tcPr>
            <w:tcW w:w="272" w:type="dxa"/>
            <w:gridSpan w:val="2"/>
          </w:tcPr>
          <w:p w14:paraId="24ED6974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42F34EC6" w14:textId="275E7884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0B21CE49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2AF37D85" w14:textId="3B45908B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A23173B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0F3F09F4" w14:textId="77777777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006D8F1D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06180B3A" w14:textId="43B75302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5,408</w:t>
            </w:r>
          </w:p>
        </w:tc>
      </w:tr>
      <w:tr w:rsidR="00B45418" w:rsidRPr="00EF5B9D" w14:paraId="59C78181" w14:textId="77777777" w:rsidTr="003B4A43">
        <w:tc>
          <w:tcPr>
            <w:tcW w:w="2610" w:type="dxa"/>
            <w:hideMark/>
          </w:tcPr>
          <w:p w14:paraId="5F0374E7" w14:textId="77777777" w:rsidR="00B45418" w:rsidRPr="0034568D" w:rsidRDefault="00B45418" w:rsidP="00B454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  <w:r w:rsidRPr="00B043BF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20" w:type="dxa"/>
          </w:tcPr>
          <w:p w14:paraId="22A8ADE4" w14:textId="77777777" w:rsidR="00B45418" w:rsidRPr="004B70DF" w:rsidRDefault="00B45418" w:rsidP="00B45418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864" w:type="dxa"/>
            <w:gridSpan w:val="2"/>
          </w:tcPr>
          <w:p w14:paraId="3C23D3DA" w14:textId="7FE0D48F" w:rsidR="00B45418" w:rsidRPr="00EF5B9D" w:rsidRDefault="00B45418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ab/>
              <w:t>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972,928</w:t>
            </w:r>
          </w:p>
        </w:tc>
        <w:tc>
          <w:tcPr>
            <w:tcW w:w="270" w:type="dxa"/>
            <w:gridSpan w:val="2"/>
          </w:tcPr>
          <w:p w14:paraId="45832BBC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5431A775" w14:textId="057DC206" w:rsidR="00B45418" w:rsidRPr="00591329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1,270,482</w:t>
            </w:r>
          </w:p>
        </w:tc>
        <w:tc>
          <w:tcPr>
            <w:tcW w:w="272" w:type="dxa"/>
            <w:gridSpan w:val="2"/>
          </w:tcPr>
          <w:p w14:paraId="0FF21D61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565DDEF7" w14:textId="58482814" w:rsidR="00B45418" w:rsidRPr="00591329" w:rsidRDefault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1,034,136</w:t>
            </w:r>
          </w:p>
        </w:tc>
        <w:tc>
          <w:tcPr>
            <w:tcW w:w="236" w:type="dxa"/>
            <w:gridSpan w:val="2"/>
          </w:tcPr>
          <w:p w14:paraId="6A3F8391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21A749B7" w14:textId="7D73387B" w:rsidR="00B45418" w:rsidRPr="00EF5B9D" w:rsidRDefault="00B45418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668,310</w:t>
            </w:r>
          </w:p>
        </w:tc>
        <w:tc>
          <w:tcPr>
            <w:tcW w:w="236" w:type="dxa"/>
            <w:gridSpan w:val="2"/>
          </w:tcPr>
          <w:p w14:paraId="29C3A482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518ADD73" w14:textId="77777777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decimal" w:pos="63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75E76E4" w14:textId="77777777" w:rsidR="00B45418" w:rsidRPr="00EF5B9D" w:rsidRDefault="00B45418" w:rsidP="00B45418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5E03FB2B" w14:textId="17877C46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,972,928</w:t>
            </w:r>
          </w:p>
        </w:tc>
      </w:tr>
      <w:tr w:rsidR="00B45418" w:rsidRPr="00EF5B9D" w14:paraId="5E66A21A" w14:textId="77777777" w:rsidTr="003B4A43">
        <w:tc>
          <w:tcPr>
            <w:tcW w:w="2610" w:type="dxa"/>
          </w:tcPr>
          <w:p w14:paraId="55C00662" w14:textId="77777777" w:rsidR="00B45418" w:rsidRPr="009A27BA" w:rsidRDefault="00B45418" w:rsidP="00B4541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9A27BA">
              <w:rPr>
                <w:rFonts w:ascii="Angsana New" w:hAnsi="Angsana New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20" w:type="dxa"/>
          </w:tcPr>
          <w:p w14:paraId="42C1B33F" w14:textId="77777777" w:rsidR="00B45418" w:rsidRPr="009A27BA" w:rsidRDefault="00B45418" w:rsidP="00B45418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4, 8</w:t>
            </w:r>
          </w:p>
        </w:tc>
        <w:tc>
          <w:tcPr>
            <w:tcW w:w="864" w:type="dxa"/>
            <w:gridSpan w:val="2"/>
          </w:tcPr>
          <w:p w14:paraId="1C0642F8" w14:textId="1D473CE5" w:rsidR="00B45418" w:rsidRPr="009A27BA" w:rsidRDefault="00B45418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ab/>
              <w:t>46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3,305</w:t>
            </w:r>
          </w:p>
        </w:tc>
        <w:tc>
          <w:tcPr>
            <w:tcW w:w="270" w:type="dxa"/>
            <w:gridSpan w:val="2"/>
          </w:tcPr>
          <w:p w14:paraId="3743D7B8" w14:textId="77777777" w:rsidR="00B45418" w:rsidRPr="009A27BA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40B78D74" w14:textId="786F0C05" w:rsidR="00B45418" w:rsidRPr="009A27BA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463,305</w:t>
            </w:r>
          </w:p>
        </w:tc>
        <w:tc>
          <w:tcPr>
            <w:tcW w:w="272" w:type="dxa"/>
            <w:gridSpan w:val="2"/>
          </w:tcPr>
          <w:p w14:paraId="5CBA6C49" w14:textId="77777777" w:rsidR="00B45418" w:rsidRPr="009A27BA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76D921DB" w14:textId="2B40F2E8" w:rsidR="00B45418" w:rsidRPr="009A27BA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02F4B9A3" w14:textId="77777777" w:rsidR="00B45418" w:rsidRPr="009A27BA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01824510" w14:textId="6416A528" w:rsidR="00B45418" w:rsidRPr="009A27BA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DA015AF" w14:textId="77777777" w:rsidR="00B45418" w:rsidRPr="009A27BA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016CC51F" w14:textId="77777777" w:rsidR="00B45418" w:rsidRPr="009A27BA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4D2E1F2" w14:textId="77777777" w:rsidR="00B45418" w:rsidRPr="009A27BA" w:rsidRDefault="00B45418" w:rsidP="00B45418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6932D6C8" w14:textId="6A74A269" w:rsidR="00B45418" w:rsidRPr="009A27BA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3,305</w:t>
            </w:r>
          </w:p>
        </w:tc>
      </w:tr>
      <w:tr w:rsidR="00B45418" w:rsidRPr="0085483F" w14:paraId="76F540D4" w14:textId="77777777" w:rsidTr="003B4A43">
        <w:tc>
          <w:tcPr>
            <w:tcW w:w="2610" w:type="dxa"/>
          </w:tcPr>
          <w:p w14:paraId="163F0E68" w14:textId="77777777" w:rsidR="00B45418" w:rsidRPr="009A27BA" w:rsidRDefault="00B45418" w:rsidP="00B454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0C18681A" w14:textId="77777777" w:rsidR="00B45418" w:rsidRPr="009A27BA" w:rsidRDefault="00B45418" w:rsidP="00B45418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5E6964" w14:textId="51AD7805" w:rsidR="00B45418" w:rsidRPr="000B5A4C" w:rsidRDefault="00B45418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>3,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700,864</w:t>
            </w:r>
          </w:p>
        </w:tc>
        <w:tc>
          <w:tcPr>
            <w:tcW w:w="270" w:type="dxa"/>
            <w:gridSpan w:val="2"/>
            <w:vAlign w:val="bottom"/>
          </w:tcPr>
          <w:p w14:paraId="03FDE0CC" w14:textId="77777777" w:rsidR="00B45418" w:rsidRPr="009A27BA" w:rsidRDefault="00B45418" w:rsidP="00B45418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A59FD1" w14:textId="31D64949" w:rsidR="00B45418" w:rsidRPr="000B5A4C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1,998,418</w:t>
            </w:r>
          </w:p>
        </w:tc>
        <w:tc>
          <w:tcPr>
            <w:tcW w:w="272" w:type="dxa"/>
            <w:gridSpan w:val="2"/>
            <w:vAlign w:val="bottom"/>
          </w:tcPr>
          <w:p w14:paraId="15F0E720" w14:textId="77777777" w:rsidR="00B45418" w:rsidRPr="009A27BA" w:rsidRDefault="00B45418" w:rsidP="00B45418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DF7411" w14:textId="63367F4D" w:rsidR="00B45418" w:rsidRPr="000B5A4C" w:rsidRDefault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1,034,136</w:t>
            </w:r>
          </w:p>
        </w:tc>
        <w:tc>
          <w:tcPr>
            <w:tcW w:w="236" w:type="dxa"/>
            <w:gridSpan w:val="2"/>
            <w:vAlign w:val="bottom"/>
          </w:tcPr>
          <w:p w14:paraId="787487EA" w14:textId="77777777" w:rsidR="00B45418" w:rsidRPr="009A27BA" w:rsidRDefault="00B45418" w:rsidP="00B45418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8F10BF" w14:textId="256EA342" w:rsidR="00B45418" w:rsidRPr="00E2161B" w:rsidRDefault="00B45418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216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668,310</w:t>
            </w:r>
          </w:p>
        </w:tc>
        <w:tc>
          <w:tcPr>
            <w:tcW w:w="236" w:type="dxa"/>
            <w:gridSpan w:val="2"/>
            <w:vAlign w:val="bottom"/>
          </w:tcPr>
          <w:p w14:paraId="70824939" w14:textId="77777777" w:rsidR="00B45418" w:rsidRPr="009A27BA" w:rsidRDefault="00B45418" w:rsidP="00B45418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4007BE" w14:textId="77777777" w:rsidR="00B45418" w:rsidRPr="009A27BA" w:rsidRDefault="00B45418" w:rsidP="00B45418">
            <w:pPr>
              <w:tabs>
                <w:tab w:val="clear" w:pos="227"/>
                <w:tab w:val="clear" w:pos="454"/>
                <w:tab w:val="clear" w:pos="680"/>
                <w:tab w:val="decimal" w:pos="64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075DD91" w14:textId="77777777" w:rsidR="00B45418" w:rsidRPr="009A27BA" w:rsidRDefault="00B45418" w:rsidP="00B45418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C1B979" w14:textId="6E310AB5" w:rsidR="00B45418" w:rsidRPr="009A27BA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700,864</w:t>
            </w:r>
          </w:p>
        </w:tc>
      </w:tr>
      <w:tr w:rsidR="00B45418" w:rsidRPr="0034568D" w14:paraId="678CBECE" w14:textId="77777777" w:rsidTr="003B4A43">
        <w:tc>
          <w:tcPr>
            <w:tcW w:w="5463" w:type="dxa"/>
            <w:gridSpan w:val="8"/>
          </w:tcPr>
          <w:p w14:paraId="39C4F81B" w14:textId="77777777" w:rsidR="00B45418" w:rsidRDefault="00B45418" w:rsidP="003B4A43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03B8">
              <w:rPr>
                <w:rFonts w:ascii="Angsana New" w:hAnsi="Angsana New"/>
                <w:sz w:val="24"/>
                <w:szCs w:val="24"/>
                <w:vertAlign w:val="superscript"/>
              </w:rPr>
              <w:t>*</w:t>
            </w:r>
            <w:r w:rsidRPr="001803B8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1803B8">
              <w:rPr>
                <w:rFonts w:ascii="Angsana New" w:hAnsi="Angsana New" w:hint="cs"/>
                <w:sz w:val="24"/>
                <w:szCs w:val="24"/>
                <w:cs/>
              </w:rPr>
              <w:t>ยอดก่อนหักค่าเผื่อ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  <w:p w14:paraId="546EFDA6" w14:textId="77777777" w:rsidR="00B45418" w:rsidRPr="00FB2AC7" w:rsidRDefault="00B45418" w:rsidP="003B4A43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41059AFA" w14:textId="77777777" w:rsidR="00B45418" w:rsidRPr="00EF5B9D" w:rsidRDefault="00B45418" w:rsidP="003B4A4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</w:tcBorders>
          </w:tcPr>
          <w:p w14:paraId="0F174237" w14:textId="77777777" w:rsidR="00B45418" w:rsidRPr="00EF5B9D" w:rsidRDefault="00B45418" w:rsidP="003B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A53DFD9" w14:textId="77777777" w:rsidR="00B45418" w:rsidRPr="00EF5B9D" w:rsidRDefault="00B45418" w:rsidP="003B4A4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</w:tcBorders>
          </w:tcPr>
          <w:p w14:paraId="4EBF2D38" w14:textId="77777777" w:rsidR="00B45418" w:rsidRPr="00EF5B9D" w:rsidRDefault="00B45418" w:rsidP="003B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736AFB0" w14:textId="77777777" w:rsidR="00B45418" w:rsidRPr="00EF5B9D" w:rsidRDefault="00B45418" w:rsidP="003B4A4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</w:tcBorders>
          </w:tcPr>
          <w:p w14:paraId="27FEAD75" w14:textId="77777777" w:rsidR="00B45418" w:rsidRPr="00EF5B9D" w:rsidRDefault="00B45418" w:rsidP="003B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0513605" w14:textId="77777777" w:rsidR="00B45418" w:rsidRPr="00EF5B9D" w:rsidRDefault="00B45418" w:rsidP="003B4A4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</w:tcBorders>
          </w:tcPr>
          <w:p w14:paraId="769259D2" w14:textId="77777777" w:rsidR="00B45418" w:rsidRPr="00EF5B9D" w:rsidRDefault="00B45418" w:rsidP="003B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9"/>
                <w:tab w:val="decimal" w:pos="664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5418" w:rsidRPr="0034568D" w14:paraId="0DD44CB0" w14:textId="77777777" w:rsidTr="003B4A43">
        <w:tc>
          <w:tcPr>
            <w:tcW w:w="2610" w:type="dxa"/>
          </w:tcPr>
          <w:p w14:paraId="1D80C5DF" w14:textId="77777777" w:rsidR="00B45418" w:rsidRPr="00B31678" w:rsidRDefault="00B45418" w:rsidP="003B4A4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ที่ไม่ใช่อนุพันธ์</w:t>
            </w:r>
          </w:p>
        </w:tc>
        <w:tc>
          <w:tcPr>
            <w:tcW w:w="720" w:type="dxa"/>
          </w:tcPr>
          <w:p w14:paraId="7033B81A" w14:textId="77777777" w:rsidR="00B45418" w:rsidRPr="004B70DF" w:rsidRDefault="00B45418" w:rsidP="003B4A4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0B2AB137" w14:textId="77777777" w:rsidR="00B45418" w:rsidRPr="00EF5B9D" w:rsidRDefault="00B45418" w:rsidP="003B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4"/>
              </w:tabs>
              <w:spacing w:line="240" w:lineRule="auto"/>
              <w:ind w:left="-104" w:right="-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FDD3084" w14:textId="77777777" w:rsidR="00B45418" w:rsidRPr="00EF5B9D" w:rsidRDefault="00B45418" w:rsidP="003B4A4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639B383A" w14:textId="77777777" w:rsidR="00B45418" w:rsidRPr="00591329" w:rsidRDefault="00B45418" w:rsidP="003B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54C90813" w14:textId="77777777" w:rsidR="00B45418" w:rsidRPr="00EF5B9D" w:rsidRDefault="00B45418" w:rsidP="003B4A4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3F47962C" w14:textId="77777777" w:rsidR="00B45418" w:rsidRPr="00EF5B9D" w:rsidRDefault="00B45418" w:rsidP="003B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858E496" w14:textId="77777777" w:rsidR="00B45418" w:rsidRPr="00EF5B9D" w:rsidRDefault="00B45418" w:rsidP="003B4A4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454616B9" w14:textId="77777777" w:rsidR="00B45418" w:rsidRPr="00EF5B9D" w:rsidRDefault="00B45418" w:rsidP="003B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CE294F2" w14:textId="77777777" w:rsidR="00B45418" w:rsidRPr="00EF5B9D" w:rsidRDefault="00B45418" w:rsidP="003B4A4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0B78C44F" w14:textId="77777777" w:rsidR="00B45418" w:rsidRPr="00EF5B9D" w:rsidRDefault="00B45418" w:rsidP="003B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30FCD9C" w14:textId="77777777" w:rsidR="00B45418" w:rsidRPr="00EF5B9D" w:rsidRDefault="00B45418" w:rsidP="003B4A4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004FBB62" w14:textId="77777777" w:rsidR="00B45418" w:rsidRPr="00EF5B9D" w:rsidRDefault="00B45418" w:rsidP="003B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9"/>
                <w:tab w:val="decimal" w:pos="664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5418" w:rsidRPr="00EF5B9D" w14:paraId="17782D25" w14:textId="77777777" w:rsidTr="003B4A43">
        <w:tc>
          <w:tcPr>
            <w:tcW w:w="2610" w:type="dxa"/>
          </w:tcPr>
          <w:p w14:paraId="248EA441" w14:textId="77777777" w:rsidR="00B45418" w:rsidRPr="00B043BF" w:rsidRDefault="00B45418" w:rsidP="00B4541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20" w:type="dxa"/>
          </w:tcPr>
          <w:p w14:paraId="0F4008D2" w14:textId="77777777" w:rsidR="00B45418" w:rsidRPr="004B70DF" w:rsidRDefault="00B45418" w:rsidP="00B4541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.1</w:t>
            </w:r>
          </w:p>
        </w:tc>
        <w:tc>
          <w:tcPr>
            <w:tcW w:w="864" w:type="dxa"/>
            <w:gridSpan w:val="2"/>
          </w:tcPr>
          <w:p w14:paraId="269F169D" w14:textId="5B5CD9A4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150,000</w:t>
            </w:r>
          </w:p>
        </w:tc>
        <w:tc>
          <w:tcPr>
            <w:tcW w:w="270" w:type="dxa"/>
            <w:gridSpan w:val="2"/>
          </w:tcPr>
          <w:p w14:paraId="403352F6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0C027D9D" w14:textId="2433568A" w:rsidR="00B45418" w:rsidRPr="00591329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150,000</w:t>
            </w:r>
          </w:p>
        </w:tc>
        <w:tc>
          <w:tcPr>
            <w:tcW w:w="272" w:type="dxa"/>
            <w:gridSpan w:val="2"/>
          </w:tcPr>
          <w:p w14:paraId="5699A622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5F8745BC" w14:textId="7A0B79F0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38B1FE7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6B53BC41" w14:textId="64F71803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0669F391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29B1AF29" w14:textId="257C769E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0997530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3A317C3E" w14:textId="12ECCA6E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150,000</w:t>
            </w:r>
          </w:p>
        </w:tc>
      </w:tr>
      <w:tr w:rsidR="00B45418" w:rsidRPr="00EF5B9D" w14:paraId="598E7C6F" w14:textId="77777777" w:rsidTr="003B4A43">
        <w:tc>
          <w:tcPr>
            <w:tcW w:w="2610" w:type="dxa"/>
          </w:tcPr>
          <w:p w14:paraId="78689704" w14:textId="77777777" w:rsidR="00B45418" w:rsidRPr="00B043BF" w:rsidRDefault="00B45418" w:rsidP="00B4541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3456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</w:tcPr>
          <w:p w14:paraId="5F766598" w14:textId="77777777" w:rsidR="00B45418" w:rsidRPr="004B70DF" w:rsidRDefault="00B45418" w:rsidP="00B4541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864" w:type="dxa"/>
            <w:gridSpan w:val="2"/>
          </w:tcPr>
          <w:p w14:paraId="5C245CD9" w14:textId="5F5502E4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249,865</w:t>
            </w:r>
          </w:p>
        </w:tc>
        <w:tc>
          <w:tcPr>
            <w:tcW w:w="270" w:type="dxa"/>
            <w:gridSpan w:val="2"/>
          </w:tcPr>
          <w:p w14:paraId="7A0AC87F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0ABA9DE9" w14:textId="6BACE4D8" w:rsidR="00B45418" w:rsidRPr="00591329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249,865</w:t>
            </w:r>
          </w:p>
        </w:tc>
        <w:tc>
          <w:tcPr>
            <w:tcW w:w="272" w:type="dxa"/>
            <w:gridSpan w:val="2"/>
          </w:tcPr>
          <w:p w14:paraId="3448AB2B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62DB5AF3" w14:textId="50A4C425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43CFD50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02CEA229" w14:textId="04546123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C2FA5EF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5AFD8DA7" w14:textId="3E0254EE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C30299E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6EB96617" w14:textId="21D8BD8F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249,865</w:t>
            </w:r>
          </w:p>
        </w:tc>
      </w:tr>
      <w:tr w:rsidR="00B45418" w:rsidRPr="00EF5B9D" w14:paraId="6831D027" w14:textId="77777777" w:rsidTr="003B4A43">
        <w:tc>
          <w:tcPr>
            <w:tcW w:w="2610" w:type="dxa"/>
          </w:tcPr>
          <w:p w14:paraId="4A48A6BC" w14:textId="77777777" w:rsidR="00B45418" w:rsidRPr="00B043BF" w:rsidRDefault="00B45418" w:rsidP="00B4541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20" w:type="dxa"/>
          </w:tcPr>
          <w:p w14:paraId="6031502A" w14:textId="77777777" w:rsidR="00B45418" w:rsidRPr="004B70DF" w:rsidRDefault="00B45418" w:rsidP="00B4541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.2</w:t>
            </w:r>
          </w:p>
        </w:tc>
        <w:tc>
          <w:tcPr>
            <w:tcW w:w="864" w:type="dxa"/>
            <w:gridSpan w:val="2"/>
          </w:tcPr>
          <w:p w14:paraId="5EDD3B3D" w14:textId="5BC2E842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3,849,004</w:t>
            </w:r>
          </w:p>
        </w:tc>
        <w:tc>
          <w:tcPr>
            <w:tcW w:w="270" w:type="dxa"/>
            <w:gridSpan w:val="2"/>
          </w:tcPr>
          <w:p w14:paraId="68368726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0EEB9D8A" w14:textId="7FF6B5AE" w:rsidR="00B45418" w:rsidRPr="00591329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2,199,734</w:t>
            </w:r>
          </w:p>
        </w:tc>
        <w:tc>
          <w:tcPr>
            <w:tcW w:w="272" w:type="dxa"/>
            <w:gridSpan w:val="2"/>
          </w:tcPr>
          <w:p w14:paraId="00077DB8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3A6EB35E" w14:textId="5D82D494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799,700</w:t>
            </w:r>
          </w:p>
        </w:tc>
        <w:tc>
          <w:tcPr>
            <w:tcW w:w="236" w:type="dxa"/>
            <w:gridSpan w:val="2"/>
          </w:tcPr>
          <w:p w14:paraId="43E3E77B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193421FE" w14:textId="28B05B83" w:rsidR="00B45418" w:rsidRPr="00EF5B9D" w:rsidRDefault="00B45418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849,570</w:t>
            </w:r>
          </w:p>
        </w:tc>
        <w:tc>
          <w:tcPr>
            <w:tcW w:w="236" w:type="dxa"/>
            <w:gridSpan w:val="2"/>
          </w:tcPr>
          <w:p w14:paraId="0008CB9E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6C7824AB" w14:textId="416AB7B1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8239DC5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69687A89" w14:textId="76687EE3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3,849,004</w:t>
            </w:r>
          </w:p>
        </w:tc>
      </w:tr>
      <w:tr w:rsidR="00B45418" w:rsidRPr="00EF5B9D" w14:paraId="7C95C18E" w14:textId="77777777" w:rsidTr="003B4A43">
        <w:tc>
          <w:tcPr>
            <w:tcW w:w="2610" w:type="dxa"/>
          </w:tcPr>
          <w:p w14:paraId="5A0B6812" w14:textId="77777777" w:rsidR="00B45418" w:rsidRPr="00B043BF" w:rsidRDefault="00B45418" w:rsidP="00B4541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02A456B4" w14:textId="77777777" w:rsidR="00B45418" w:rsidRPr="004B70DF" w:rsidRDefault="00B45418" w:rsidP="00B4541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.3</w:t>
            </w:r>
          </w:p>
        </w:tc>
        <w:tc>
          <w:tcPr>
            <w:tcW w:w="864" w:type="dxa"/>
            <w:gridSpan w:val="2"/>
          </w:tcPr>
          <w:p w14:paraId="759EFAE6" w14:textId="13310CC0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2,926,906</w:t>
            </w:r>
          </w:p>
        </w:tc>
        <w:tc>
          <w:tcPr>
            <w:tcW w:w="270" w:type="dxa"/>
            <w:gridSpan w:val="2"/>
          </w:tcPr>
          <w:p w14:paraId="6F0C3CA5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437F76DC" w14:textId="6DA94A7D" w:rsidR="00B45418" w:rsidRPr="00591329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1,017,283</w:t>
            </w:r>
          </w:p>
        </w:tc>
        <w:tc>
          <w:tcPr>
            <w:tcW w:w="272" w:type="dxa"/>
            <w:gridSpan w:val="2"/>
          </w:tcPr>
          <w:p w14:paraId="0BFFA593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697FAF19" w14:textId="58BC6420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846,359</w:t>
            </w:r>
          </w:p>
        </w:tc>
        <w:tc>
          <w:tcPr>
            <w:tcW w:w="236" w:type="dxa"/>
            <w:gridSpan w:val="2"/>
          </w:tcPr>
          <w:p w14:paraId="626D42D9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14AA66D6" w14:textId="517F3EE4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829,941</w:t>
            </w:r>
          </w:p>
        </w:tc>
        <w:tc>
          <w:tcPr>
            <w:tcW w:w="236" w:type="dxa"/>
            <w:gridSpan w:val="2"/>
          </w:tcPr>
          <w:p w14:paraId="6837D7B6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415B5542" w14:textId="7D73DD8B" w:rsidR="00B45418" w:rsidRPr="00EF5B9D" w:rsidRDefault="00B45418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233,323</w:t>
            </w:r>
          </w:p>
        </w:tc>
        <w:tc>
          <w:tcPr>
            <w:tcW w:w="236" w:type="dxa"/>
            <w:gridSpan w:val="2"/>
          </w:tcPr>
          <w:p w14:paraId="67E28D48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7952E7DB" w14:textId="42CE10D4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2,926,906</w:t>
            </w:r>
          </w:p>
        </w:tc>
      </w:tr>
      <w:tr w:rsidR="00B45418" w:rsidRPr="00EF5B9D" w14:paraId="1A70366D" w14:textId="77777777" w:rsidTr="003B4A43">
        <w:tc>
          <w:tcPr>
            <w:tcW w:w="2610" w:type="dxa"/>
          </w:tcPr>
          <w:p w14:paraId="182F4E50" w14:textId="77777777" w:rsidR="00B45418" w:rsidRPr="00B043BF" w:rsidRDefault="00B45418" w:rsidP="00B4541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20" w:type="dxa"/>
          </w:tcPr>
          <w:p w14:paraId="69DC11ED" w14:textId="77777777" w:rsidR="00B45418" w:rsidRPr="004B70DF" w:rsidRDefault="00B45418" w:rsidP="00B4541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864" w:type="dxa"/>
            <w:gridSpan w:val="2"/>
          </w:tcPr>
          <w:p w14:paraId="3AA89A26" w14:textId="0CF7A2E6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74,598</w:t>
            </w:r>
          </w:p>
        </w:tc>
        <w:tc>
          <w:tcPr>
            <w:tcW w:w="270" w:type="dxa"/>
            <w:gridSpan w:val="2"/>
          </w:tcPr>
          <w:p w14:paraId="712E709A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1DA2CB1E" w14:textId="0C74C3DF" w:rsidR="00B45418" w:rsidRPr="00591329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74,598</w:t>
            </w:r>
          </w:p>
        </w:tc>
        <w:tc>
          <w:tcPr>
            <w:tcW w:w="272" w:type="dxa"/>
            <w:gridSpan w:val="2"/>
          </w:tcPr>
          <w:p w14:paraId="09570B74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6B5F148A" w14:textId="6E79083E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9A3E333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5F4FF91C" w14:textId="2951E7D3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A14A25B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24A54837" w14:textId="67A0FE11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3D02092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127E82E5" w14:textId="665E1810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74,598</w:t>
            </w:r>
          </w:p>
        </w:tc>
      </w:tr>
      <w:tr w:rsidR="00B45418" w:rsidRPr="00EF5B9D" w14:paraId="167E4C9B" w14:textId="77777777" w:rsidTr="003B4A43">
        <w:tc>
          <w:tcPr>
            <w:tcW w:w="2610" w:type="dxa"/>
          </w:tcPr>
          <w:p w14:paraId="5DE4C604" w14:textId="77777777" w:rsidR="00B45418" w:rsidRPr="00B043BF" w:rsidRDefault="00B45418" w:rsidP="00B4541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20" w:type="dxa"/>
          </w:tcPr>
          <w:p w14:paraId="2C8D802A" w14:textId="77777777" w:rsidR="00B45418" w:rsidRPr="004B70DF" w:rsidRDefault="00B45418" w:rsidP="00B4541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14:paraId="4B7A96A3" w14:textId="134D064E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18,936</w:t>
            </w:r>
          </w:p>
        </w:tc>
        <w:tc>
          <w:tcPr>
            <w:tcW w:w="270" w:type="dxa"/>
            <w:gridSpan w:val="2"/>
          </w:tcPr>
          <w:p w14:paraId="38F1BAB7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14:paraId="2C94CD9B" w14:textId="4AAB1D15" w:rsidR="00B45418" w:rsidRPr="00591329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12,826</w:t>
            </w:r>
          </w:p>
        </w:tc>
        <w:tc>
          <w:tcPr>
            <w:tcW w:w="272" w:type="dxa"/>
            <w:gridSpan w:val="2"/>
          </w:tcPr>
          <w:p w14:paraId="63A085F4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14:paraId="203FC8E5" w14:textId="4F38B1D2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3,073</w:t>
            </w:r>
          </w:p>
        </w:tc>
        <w:tc>
          <w:tcPr>
            <w:tcW w:w="236" w:type="dxa"/>
            <w:gridSpan w:val="2"/>
          </w:tcPr>
          <w:p w14:paraId="4A0AB835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bottom w:val="single" w:sz="4" w:space="0" w:color="auto"/>
            </w:tcBorders>
          </w:tcPr>
          <w:p w14:paraId="184999E1" w14:textId="52DD0DE1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3,037</w:t>
            </w:r>
          </w:p>
        </w:tc>
        <w:tc>
          <w:tcPr>
            <w:tcW w:w="236" w:type="dxa"/>
            <w:gridSpan w:val="2"/>
          </w:tcPr>
          <w:p w14:paraId="5AA1114C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</w:tcPr>
          <w:p w14:paraId="7021722A" w14:textId="77C4986F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E25A221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</w:tcPr>
          <w:p w14:paraId="14C9A2FC" w14:textId="027890F7" w:rsidR="00B45418" w:rsidRPr="00EF5B9D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18,936</w:t>
            </w:r>
          </w:p>
        </w:tc>
      </w:tr>
      <w:tr w:rsidR="00B45418" w:rsidRPr="00EF5B9D" w14:paraId="4B551F8C" w14:textId="77777777" w:rsidTr="000B5A4C">
        <w:tc>
          <w:tcPr>
            <w:tcW w:w="2610" w:type="dxa"/>
          </w:tcPr>
          <w:p w14:paraId="064D8C7C" w14:textId="77777777" w:rsidR="00B45418" w:rsidRPr="00B043BF" w:rsidRDefault="00B45418" w:rsidP="00B4541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68133109" w14:textId="77777777" w:rsidR="00B45418" w:rsidRPr="004B70DF" w:rsidRDefault="00B45418" w:rsidP="00B4541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D04C1" w14:textId="573CCC0A" w:rsidR="00B45418" w:rsidRPr="006E771B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7,269,309</w:t>
            </w:r>
          </w:p>
        </w:tc>
        <w:tc>
          <w:tcPr>
            <w:tcW w:w="270" w:type="dxa"/>
            <w:gridSpan w:val="2"/>
          </w:tcPr>
          <w:p w14:paraId="7CBC3BD2" w14:textId="77777777" w:rsidR="00B45418" w:rsidRPr="0085483F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FF414" w14:textId="6A261742" w:rsidR="00B45418" w:rsidRPr="00243326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3,704,306</w:t>
            </w:r>
          </w:p>
        </w:tc>
        <w:tc>
          <w:tcPr>
            <w:tcW w:w="272" w:type="dxa"/>
            <w:gridSpan w:val="2"/>
            <w:vAlign w:val="center"/>
          </w:tcPr>
          <w:p w14:paraId="025388CC" w14:textId="77777777" w:rsidR="00B45418" w:rsidRPr="00243326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3B24E" w14:textId="2ABB6FD8" w:rsidR="00B45418" w:rsidRPr="00243326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1,649,132</w:t>
            </w:r>
          </w:p>
        </w:tc>
        <w:tc>
          <w:tcPr>
            <w:tcW w:w="236" w:type="dxa"/>
            <w:gridSpan w:val="2"/>
            <w:vAlign w:val="center"/>
          </w:tcPr>
          <w:p w14:paraId="5DCC3D04" w14:textId="77777777" w:rsidR="00B45418" w:rsidRPr="00243326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DBBC2" w14:textId="5C28C580" w:rsidR="00B45418" w:rsidRPr="00243326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1,682,548</w:t>
            </w:r>
          </w:p>
        </w:tc>
        <w:tc>
          <w:tcPr>
            <w:tcW w:w="236" w:type="dxa"/>
            <w:gridSpan w:val="2"/>
            <w:vAlign w:val="center"/>
          </w:tcPr>
          <w:p w14:paraId="64290499" w14:textId="77777777" w:rsidR="00B45418" w:rsidRPr="00243326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25CFE" w14:textId="71B7D106" w:rsidR="00B45418" w:rsidRPr="00E2161B" w:rsidRDefault="00B45418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216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233,323</w:t>
            </w:r>
          </w:p>
        </w:tc>
        <w:tc>
          <w:tcPr>
            <w:tcW w:w="236" w:type="dxa"/>
            <w:gridSpan w:val="2"/>
            <w:vAlign w:val="center"/>
          </w:tcPr>
          <w:p w14:paraId="33D635F8" w14:textId="77777777" w:rsidR="00B45418" w:rsidRPr="00243326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13FB0" w14:textId="57235B76" w:rsidR="00B45418" w:rsidRPr="00243326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7,269,309</w:t>
            </w:r>
          </w:p>
        </w:tc>
      </w:tr>
      <w:tr w:rsidR="00B45418" w:rsidRPr="00EF5B9D" w14:paraId="07236DD1" w14:textId="77777777" w:rsidTr="003B4A43">
        <w:tc>
          <w:tcPr>
            <w:tcW w:w="2610" w:type="dxa"/>
            <w:hideMark/>
          </w:tcPr>
          <w:p w14:paraId="1BA82B2F" w14:textId="77777777" w:rsidR="00B45418" w:rsidRPr="0034568D" w:rsidRDefault="00B45418" w:rsidP="00B454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43B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ส่วนต่างรายการในงบแสดง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br/>
            </w:r>
            <w:r w:rsidRPr="00B043B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ฐานะการเงิน</w:t>
            </w:r>
          </w:p>
        </w:tc>
        <w:tc>
          <w:tcPr>
            <w:tcW w:w="720" w:type="dxa"/>
          </w:tcPr>
          <w:p w14:paraId="1D8D5E14" w14:textId="77777777" w:rsidR="00B45418" w:rsidRPr="004B70DF" w:rsidRDefault="00B45418" w:rsidP="00B45418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56E519" w14:textId="77777777" w:rsidR="00B45418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</w:tabs>
              <w:spacing w:line="240" w:lineRule="auto"/>
              <w:ind w:left="-104" w:right="-1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903FED0" w14:textId="7EECA32C" w:rsidR="00B45418" w:rsidRPr="00831D85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1" w:hanging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43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3,568,445</w:t>
            </w:r>
            <w:r w:rsidRPr="00C043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295368C6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74D77" w14:textId="55A6874D" w:rsidR="00B45418" w:rsidRPr="00831D85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46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705,888</w:t>
            </w:r>
            <w:r w:rsidRPr="007946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  <w:gridSpan w:val="2"/>
            <w:vAlign w:val="bottom"/>
          </w:tcPr>
          <w:p w14:paraId="6793D0C1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C6623" w14:textId="2CBD6AC9" w:rsidR="00B45418" w:rsidRPr="00591329" w:rsidRDefault="00B45418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(614,996)</w:t>
            </w:r>
          </w:p>
        </w:tc>
        <w:tc>
          <w:tcPr>
            <w:tcW w:w="236" w:type="dxa"/>
            <w:gridSpan w:val="2"/>
            <w:vAlign w:val="bottom"/>
          </w:tcPr>
          <w:p w14:paraId="52A72761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E85D5" w14:textId="6BE5DEEF" w:rsidR="00B45418" w:rsidRPr="00831D85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3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1,014,238</w:t>
            </w:r>
            <w:r w:rsidRPr="005913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69813529" w14:textId="77777777" w:rsidR="00B45418" w:rsidRPr="00EF5B9D" w:rsidRDefault="00B45418" w:rsidP="00B454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15E9B" w14:textId="7424B5AC" w:rsidR="00B45418" w:rsidRPr="00EF5B9D" w:rsidRDefault="00B45418" w:rsidP="000B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(233,323)</w:t>
            </w:r>
          </w:p>
        </w:tc>
        <w:tc>
          <w:tcPr>
            <w:tcW w:w="236" w:type="dxa"/>
            <w:gridSpan w:val="2"/>
            <w:vAlign w:val="bottom"/>
          </w:tcPr>
          <w:p w14:paraId="0CF72BB1" w14:textId="77777777" w:rsidR="00B45418" w:rsidRPr="00EF5B9D" w:rsidRDefault="00B45418" w:rsidP="00B45418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53CE71" w14:textId="054C31E9" w:rsidR="00B45418" w:rsidRPr="00831D85" w:rsidRDefault="00B45418" w:rsidP="00B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1" w:hanging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(3,568,445)</w:t>
            </w:r>
          </w:p>
        </w:tc>
      </w:tr>
    </w:tbl>
    <w:p w14:paraId="50F70723" w14:textId="77777777" w:rsidR="00B45418" w:rsidRDefault="00B45418"/>
    <w:p w14:paraId="4257BC87" w14:textId="1A4F6081" w:rsidR="00591329" w:rsidRPr="00794648" w:rsidRDefault="00CE1190" w:rsidP="000A1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9464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7384C">
        <w:rPr>
          <w:rFonts w:asciiTheme="majorBidi" w:hAnsiTheme="majorBidi" w:cstheme="majorBidi"/>
          <w:sz w:val="30"/>
          <w:szCs w:val="30"/>
        </w:rPr>
        <w:t>31</w:t>
      </w:r>
      <w:r w:rsidRPr="0079464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7384C">
        <w:rPr>
          <w:rFonts w:asciiTheme="majorBidi" w:hAnsiTheme="majorBidi" w:cstheme="majorBidi"/>
          <w:sz w:val="30"/>
          <w:szCs w:val="30"/>
        </w:rPr>
        <w:t>256</w:t>
      </w:r>
      <w:r w:rsidR="006E4AAC">
        <w:rPr>
          <w:rFonts w:asciiTheme="majorBidi" w:hAnsiTheme="majorBidi" w:cstheme="majorBidi"/>
          <w:sz w:val="30"/>
          <w:szCs w:val="30"/>
        </w:rPr>
        <w:t>5</w:t>
      </w:r>
      <w:r w:rsidRPr="00794648">
        <w:rPr>
          <w:rFonts w:asciiTheme="majorBidi" w:hAnsiTheme="majorBidi" w:cstheme="majorBidi"/>
          <w:sz w:val="30"/>
          <w:szCs w:val="30"/>
          <w:cs/>
        </w:rPr>
        <w:t xml:space="preserve"> บริษัทคาดว่าจะได้รับกระแสเงินสดจากรายได้ค่าเช่าขั้นต่ำ</w:t>
      </w:r>
      <w:r w:rsidR="0087384C">
        <w:rPr>
          <w:rFonts w:asciiTheme="majorBidi" w:hAnsiTheme="majorBidi" w:cstheme="majorBidi" w:hint="cs"/>
          <w:sz w:val="30"/>
          <w:szCs w:val="30"/>
          <w:cs/>
        </w:rPr>
        <w:t>จากสินทรัพย์ให้เช่าตามสัญญาเช่าดำเนินงาน</w:t>
      </w:r>
      <w:r w:rsidRPr="00794648">
        <w:rPr>
          <w:rFonts w:asciiTheme="majorBidi" w:hAnsiTheme="majorBidi" w:cstheme="majorBidi"/>
          <w:sz w:val="30"/>
          <w:szCs w:val="30"/>
          <w:cs/>
        </w:rPr>
        <w:t>ตลอดระยะเวลา</w:t>
      </w:r>
      <w:r w:rsidR="00197D17">
        <w:rPr>
          <w:rFonts w:asciiTheme="majorBidi" w:hAnsiTheme="majorBidi" w:cstheme="majorBidi"/>
          <w:sz w:val="30"/>
          <w:szCs w:val="30"/>
        </w:rPr>
        <w:t xml:space="preserve"> 5</w:t>
      </w:r>
      <w:r w:rsidRPr="00794648">
        <w:rPr>
          <w:rFonts w:asciiTheme="majorBidi" w:hAnsiTheme="majorBidi" w:cstheme="majorBidi"/>
          <w:sz w:val="30"/>
          <w:szCs w:val="30"/>
          <w:cs/>
        </w:rPr>
        <w:t xml:space="preserve"> ปีข้างหน้าเป็นจำนวน </w:t>
      </w:r>
      <w:r w:rsidR="00E01FA4">
        <w:rPr>
          <w:rFonts w:asciiTheme="majorBidi" w:hAnsiTheme="majorBidi" w:cstheme="majorBidi"/>
          <w:sz w:val="30"/>
          <w:szCs w:val="30"/>
        </w:rPr>
        <w:t>3,232</w:t>
      </w:r>
      <w:r w:rsidRPr="00794648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79464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87384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E4AAC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794648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6E4AAC">
        <w:rPr>
          <w:rFonts w:asciiTheme="majorBidi" w:hAnsiTheme="majorBidi" w:cstheme="majorBidi"/>
          <w:i/>
          <w:iCs/>
          <w:sz w:val="30"/>
          <w:szCs w:val="30"/>
        </w:rPr>
        <w:t>3,631</w:t>
      </w:r>
      <w:r w:rsidRPr="0079464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794648">
        <w:rPr>
          <w:rFonts w:asciiTheme="majorBidi" w:hAnsiTheme="majorBidi" w:cstheme="majorBidi"/>
          <w:sz w:val="30"/>
          <w:szCs w:val="30"/>
          <w:cs/>
        </w:rPr>
        <w:t xml:space="preserve"> ซึ่งได้เปิดเผยไว้ในหมายเหตุข้อ </w:t>
      </w:r>
      <w:r w:rsidR="0087384C">
        <w:rPr>
          <w:rFonts w:asciiTheme="majorBidi" w:hAnsiTheme="majorBidi" w:cstheme="majorBidi"/>
          <w:sz w:val="30"/>
          <w:szCs w:val="30"/>
        </w:rPr>
        <w:t>2</w:t>
      </w:r>
      <w:r w:rsidR="001037B7">
        <w:rPr>
          <w:rFonts w:asciiTheme="majorBidi" w:hAnsiTheme="majorBidi" w:cstheme="majorBidi"/>
          <w:sz w:val="30"/>
          <w:szCs w:val="30"/>
        </w:rPr>
        <w:t>4</w:t>
      </w:r>
      <w:r w:rsidR="000A1BEC">
        <w:rPr>
          <w:rFonts w:asciiTheme="majorBidi" w:hAnsiTheme="majorBidi" w:cstheme="majorBidi"/>
          <w:sz w:val="30"/>
          <w:szCs w:val="30"/>
        </w:rPr>
        <w:t xml:space="preserve"> </w:t>
      </w:r>
      <w:r w:rsidRPr="00794648">
        <w:rPr>
          <w:rFonts w:asciiTheme="majorBidi" w:hAnsiTheme="majorBidi" w:cstheme="majorBidi"/>
          <w:sz w:val="30"/>
          <w:szCs w:val="30"/>
          <w:cs/>
        </w:rPr>
        <w:t>(</w:t>
      </w:r>
      <w:r w:rsidR="00D33F04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794648">
        <w:rPr>
          <w:rFonts w:asciiTheme="majorBidi" w:hAnsiTheme="majorBidi" w:cstheme="majorBidi"/>
          <w:sz w:val="30"/>
          <w:szCs w:val="30"/>
          <w:cs/>
        </w:rPr>
        <w:t>) และคาดว่าจะมีกระแสเงินสดที่จะได้รับจากการจำหน่ายทรัพย์สินที่ได้รับคืนเมื่อสิ้นสุดสัญญาเช่า</w:t>
      </w:r>
      <w:r w:rsidR="0087384C">
        <w:rPr>
          <w:rFonts w:asciiTheme="majorBidi" w:hAnsiTheme="majorBidi" w:cstheme="majorBidi" w:hint="cs"/>
          <w:sz w:val="30"/>
          <w:szCs w:val="30"/>
          <w:cs/>
        </w:rPr>
        <w:t>ดำเนินงาน</w:t>
      </w:r>
      <w:r w:rsidRPr="00794648">
        <w:rPr>
          <w:rFonts w:asciiTheme="majorBidi" w:hAnsiTheme="majorBidi" w:cstheme="majorBidi"/>
          <w:sz w:val="30"/>
          <w:szCs w:val="30"/>
          <w:cs/>
        </w:rPr>
        <w:t>เพื่อใช้ในการบริหารสภาพคล่องเพิ่มเติม</w:t>
      </w:r>
    </w:p>
    <w:p w14:paraId="3E4D4056" w14:textId="77777777" w:rsidR="00CE1190" w:rsidRDefault="00CE1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5B57B2E" w14:textId="6BDAEED7" w:rsidR="000A56D4" w:rsidRPr="00B31678" w:rsidRDefault="000A56D4" w:rsidP="008F3A50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3E434DB5" w14:textId="77777777" w:rsidR="000A56D4" w:rsidRPr="00B31678" w:rsidRDefault="000A56D4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08E2DC" w14:textId="61997449" w:rsidR="001E7816" w:rsidRDefault="00647CD9" w:rsidP="00647CD9">
      <w:pPr>
        <w:tabs>
          <w:tab w:val="clear" w:pos="454"/>
          <w:tab w:val="clear" w:pos="680"/>
          <w:tab w:val="clear" w:pos="907"/>
          <w:tab w:val="left" w:pos="1170"/>
        </w:tabs>
        <w:spacing w:line="240" w:lineRule="auto"/>
        <w:ind w:left="810" w:right="65"/>
        <w:jc w:val="thaiDistribute"/>
        <w:rPr>
          <w:rFonts w:asciiTheme="majorBidi" w:hAnsiTheme="majorBidi"/>
          <w:sz w:val="30"/>
          <w:szCs w:val="30"/>
          <w:cs/>
        </w:rPr>
      </w:pPr>
      <w:r w:rsidRPr="00647CD9">
        <w:rPr>
          <w:rFonts w:asciiTheme="majorBidi" w:hAnsiTheme="majorBidi"/>
          <w:sz w:val="30"/>
          <w:szCs w:val="30"/>
          <w:cs/>
        </w:rPr>
        <w:t xml:space="preserve"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 </w:t>
      </w:r>
    </w:p>
    <w:p w14:paraId="570F0C7B" w14:textId="77777777" w:rsidR="001E7816" w:rsidRDefault="001E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51D3FD0A" w14:textId="2A6CE084" w:rsidR="000A56D4" w:rsidRPr="00B31678" w:rsidRDefault="00B1101D" w:rsidP="00647CD9">
      <w:pPr>
        <w:pStyle w:val="block"/>
        <w:tabs>
          <w:tab w:val="left" w:pos="540"/>
        </w:tabs>
        <w:spacing w:after="0" w:line="240" w:lineRule="auto"/>
        <w:ind w:left="810" w:right="65"/>
        <w:jc w:val="both"/>
        <w:rPr>
          <w:rFonts w:asciiTheme="majorBidi" w:hAnsiTheme="majorBidi" w:cstheme="majorBidi"/>
          <w:sz w:val="30"/>
          <w:szCs w:val="30"/>
          <w:lang w:val="en-US" w:eastAsia="en-US" w:bidi="th-TH"/>
        </w:rPr>
      </w:pPr>
      <w:r w:rsidRPr="00B31678">
        <w:rPr>
          <w:rFonts w:asciiTheme="majorBidi" w:hAnsiTheme="majorBidi" w:cstheme="majorBidi"/>
          <w:sz w:val="30"/>
          <w:szCs w:val="30"/>
        </w:rPr>
        <w:lastRenderedPageBreak/>
        <w:t>(3.1)</w:t>
      </w:r>
      <w:r w:rsidRPr="00B31678">
        <w:rPr>
          <w:rFonts w:asciiTheme="majorBidi" w:hAnsiTheme="majorBidi" w:cstheme="majorBidi"/>
          <w:sz w:val="30"/>
          <w:szCs w:val="30"/>
        </w:rPr>
        <w:tab/>
      </w:r>
      <w:r w:rsidR="000A56D4" w:rsidRPr="00B31678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ความเสี่ยงด้านอัตราดอกเบี้ย</w:t>
      </w:r>
    </w:p>
    <w:p w14:paraId="4C9F3BA7" w14:textId="77777777" w:rsidR="000A56D4" w:rsidRPr="00F647CE" w:rsidRDefault="000A56D4" w:rsidP="00647CD9">
      <w:pPr>
        <w:pStyle w:val="block"/>
        <w:spacing w:after="0" w:line="240" w:lineRule="auto"/>
        <w:ind w:left="1260" w:right="65" w:hanging="90"/>
        <w:jc w:val="both"/>
        <w:rPr>
          <w:rFonts w:asciiTheme="majorBidi" w:hAnsiTheme="majorBidi" w:cstheme="majorBidi"/>
          <w:sz w:val="20"/>
        </w:rPr>
      </w:pPr>
    </w:p>
    <w:p w14:paraId="13A675F4" w14:textId="60EF8D1A" w:rsidR="00D34304" w:rsidRDefault="000A56D4" w:rsidP="000B5A4C">
      <w:pPr>
        <w:tabs>
          <w:tab w:val="clear" w:pos="454"/>
          <w:tab w:val="clear" w:pos="680"/>
          <w:tab w:val="clear" w:pos="907"/>
          <w:tab w:val="left" w:pos="1170"/>
        </w:tabs>
        <w:spacing w:line="240" w:lineRule="auto"/>
        <w:ind w:left="1440" w:right="-214"/>
        <w:jc w:val="thaiDistribute"/>
        <w:rPr>
          <w:rFonts w:asciiTheme="majorBidi" w:hAnsiTheme="majorBidi"/>
          <w:sz w:val="30"/>
          <w:szCs w:val="30"/>
          <w:cs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บริษัท</w:t>
      </w:r>
      <w:r w:rsidRPr="00B31678">
        <w:rPr>
          <w:rFonts w:asciiTheme="majorBidi" w:hAnsiTheme="majorBidi" w:cstheme="majorBidi"/>
          <w:sz w:val="30"/>
          <w:szCs w:val="30"/>
        </w:rPr>
        <w:t xml:space="preserve"> </w:t>
      </w:r>
      <w:r w:rsidR="008E1CCA">
        <w:rPr>
          <w:rFonts w:asciiTheme="majorBidi" w:hAnsiTheme="majorBidi" w:cstheme="majorBidi" w:hint="cs"/>
          <w:sz w:val="30"/>
          <w:szCs w:val="30"/>
          <w:cs/>
        </w:rPr>
        <w:t>เนื่อง</w:t>
      </w:r>
      <w:r w:rsidRPr="00B31678">
        <w:rPr>
          <w:rFonts w:asciiTheme="majorBidi" w:hAnsiTheme="majorBidi" w:cstheme="majorBidi"/>
          <w:sz w:val="30"/>
          <w:szCs w:val="30"/>
          <w:cs/>
        </w:rPr>
        <w:t>จาก</w:t>
      </w:r>
      <w:r w:rsidR="00512CE6">
        <w:rPr>
          <w:rFonts w:asciiTheme="majorBidi" w:hAnsiTheme="majorBidi" w:cstheme="majorBidi" w:hint="cs"/>
          <w:sz w:val="30"/>
          <w:szCs w:val="30"/>
          <w:cs/>
        </w:rPr>
        <w:t>หุ้นกู้และ</w:t>
      </w:r>
      <w:r w:rsidRPr="00B31678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5C1330" w:rsidRPr="00B316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678">
        <w:rPr>
          <w:rFonts w:asciiTheme="majorBidi" w:hAnsiTheme="majorBidi" w:cstheme="majorBidi"/>
          <w:sz w:val="30"/>
          <w:szCs w:val="30"/>
          <w:cs/>
        </w:rPr>
        <w:t>(ดูหมายเหตุ</w:t>
      </w:r>
      <w:r w:rsidR="00186B7A">
        <w:rPr>
          <w:rFonts w:asciiTheme="majorBidi" w:hAnsiTheme="majorBidi" w:cstheme="majorBidi"/>
          <w:sz w:val="30"/>
          <w:szCs w:val="30"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Pr="00B31678">
        <w:rPr>
          <w:rFonts w:asciiTheme="majorBidi" w:hAnsiTheme="majorBidi" w:cstheme="majorBidi"/>
          <w:sz w:val="30"/>
          <w:szCs w:val="30"/>
        </w:rPr>
        <w:t>1</w:t>
      </w:r>
      <w:r w:rsidR="00547DB5">
        <w:rPr>
          <w:rFonts w:asciiTheme="majorBidi" w:hAnsiTheme="majorBidi" w:cstheme="majorBidi"/>
          <w:sz w:val="30"/>
          <w:szCs w:val="30"/>
        </w:rPr>
        <w:t>1</w:t>
      </w:r>
      <w:r w:rsidRPr="009F472F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D86FCD" w:rsidRPr="009F472F">
        <w:rPr>
          <w:rFonts w:asciiTheme="majorBidi" w:hAnsiTheme="majorBidi" w:cstheme="majorBidi" w:hint="cs"/>
          <w:sz w:val="30"/>
          <w:szCs w:val="30"/>
          <w:cs/>
        </w:rPr>
        <w:t>ส่วนใหญ่มีอัตราดอกเบี้ยคงที่</w:t>
      </w:r>
      <w:r w:rsidR="00D86F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E1CCA" w:rsidRPr="008E1CCA">
        <w:rPr>
          <w:rFonts w:asciiTheme="majorBidi" w:hAnsiTheme="majorBidi"/>
          <w:sz w:val="30"/>
          <w:szCs w:val="30"/>
          <w:cs/>
        </w:rPr>
        <w:t>ทำให้บริษัทมีความเสี่ยงต่ำจากการเปลี่ยนแปลงของอัตราดอกเบี้ย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บริษัท</w:t>
      </w:r>
    </w:p>
    <w:p w14:paraId="044E29EC" w14:textId="77777777" w:rsidR="001E7816" w:rsidRDefault="001E7816" w:rsidP="001E7816"/>
    <w:p w14:paraId="355F9DAA" w14:textId="1209A4FA" w:rsidR="002B4AF9" w:rsidRPr="00B31678" w:rsidRDefault="002B4AF9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037B7">
        <w:rPr>
          <w:rFonts w:asciiTheme="majorBidi" w:hAnsiTheme="majorBidi" w:cstheme="majorBidi"/>
          <w:b/>
          <w:bCs/>
          <w:sz w:val="30"/>
          <w:szCs w:val="30"/>
        </w:rPr>
        <w:t>3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31678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690E9570" w14:textId="32B98B34" w:rsidR="002B4AF9" w:rsidRDefault="002B4AF9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891863">
        <w:rPr>
          <w:rFonts w:asciiTheme="majorBidi" w:hAnsiTheme="majorBidi" w:cstheme="majorBidi"/>
          <w:sz w:val="20"/>
          <w:szCs w:val="20"/>
          <w:cs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C10C24"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  <w:r w:rsidRPr="00B3167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244E6E4" w14:textId="3552E05B" w:rsidR="00647A72" w:rsidRDefault="0064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0AA2119" w14:textId="1F705261" w:rsidR="00431DC4" w:rsidRPr="00B4269E" w:rsidRDefault="003D6235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037B7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431DC4" w:rsidRPr="00B4269E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ภาระผูกพันและหนี้สินที่อาจเกิดขึ้น</w:t>
      </w:r>
    </w:p>
    <w:p w14:paraId="19C47A5A" w14:textId="77777777" w:rsidR="00037DF0" w:rsidRPr="00334DE9" w:rsidRDefault="00037DF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26AA1DD" w14:textId="6C28FE5E" w:rsidR="00431DC4" w:rsidRPr="00B4269E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color w:val="FF0000"/>
          <w:sz w:val="30"/>
          <w:szCs w:val="30"/>
        </w:rPr>
      </w:pP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1D54B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</w:t>
      </w: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ภาระผูกพันจากสินทรัพย์ให้เช่า </w:t>
      </w:r>
    </w:p>
    <w:p w14:paraId="5FD076EC" w14:textId="77777777" w:rsidR="00431DC4" w:rsidRPr="00334DE9" w:rsidRDefault="00431DC4" w:rsidP="00B4269E">
      <w:pPr>
        <w:pStyle w:val="CharChar"/>
        <w:tabs>
          <w:tab w:val="left" w:pos="1182"/>
        </w:tabs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  <w:r w:rsidRPr="00334DE9">
        <w:rPr>
          <w:rFonts w:asciiTheme="majorBidi" w:hAnsiTheme="majorBidi" w:cstheme="majorBidi"/>
          <w:sz w:val="24"/>
          <w:szCs w:val="24"/>
          <w:lang w:bidi="th-TH"/>
        </w:rPr>
        <w:tab/>
      </w:r>
    </w:p>
    <w:p w14:paraId="5B6F1B31" w14:textId="77777777" w:rsidR="00431DC4" w:rsidRPr="00B4269E" w:rsidRDefault="00431DC4" w:rsidP="00B31678">
      <w:pPr>
        <w:pStyle w:val="BodyText3"/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E0347" w:rsidRPr="00B4269E">
        <w:rPr>
          <w:rFonts w:asciiTheme="majorBidi" w:hAnsiTheme="majorBidi" w:cstheme="majorBidi"/>
          <w:sz w:val="30"/>
          <w:szCs w:val="30"/>
        </w:rPr>
        <w:t xml:space="preserve">31 </w:t>
      </w:r>
      <w:r w:rsidRPr="00B4269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4269E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ในอนาคตมีดังนี้</w:t>
      </w:r>
    </w:p>
    <w:p w14:paraId="50731060" w14:textId="6C4D27DF" w:rsidR="00431DC4" w:rsidRDefault="00431DC4" w:rsidP="00B4269E">
      <w:pPr>
        <w:pStyle w:val="CharChar"/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44"/>
        <w:gridCol w:w="1314"/>
        <w:gridCol w:w="252"/>
        <w:gridCol w:w="1274"/>
      </w:tblGrid>
      <w:tr w:rsidR="002B4AF9" w:rsidRPr="00B4269E" w14:paraId="0D766FE0" w14:textId="77777777" w:rsidTr="00B31678">
        <w:tc>
          <w:tcPr>
            <w:tcW w:w="6444" w:type="dxa"/>
          </w:tcPr>
          <w:p w14:paraId="04D944D9" w14:textId="77777777" w:rsidR="002B4AF9" w:rsidRPr="00B4269E" w:rsidRDefault="002B4AF9" w:rsidP="00F953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14" w:type="dxa"/>
          </w:tcPr>
          <w:p w14:paraId="1E32DA1A" w14:textId="0542CDED" w:rsidR="002B4AF9" w:rsidRPr="00B4269E" w:rsidRDefault="0096227E" w:rsidP="00F953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</w:t>
            </w:r>
            <w:r w:rsidR="006E4AAC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52" w:type="dxa"/>
          </w:tcPr>
          <w:p w14:paraId="1FE5E3CD" w14:textId="77777777" w:rsidR="002B4AF9" w:rsidRPr="00B4269E" w:rsidRDefault="002B4AF9" w:rsidP="00F953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4" w:type="dxa"/>
          </w:tcPr>
          <w:p w14:paraId="5160E678" w14:textId="0769626D" w:rsidR="002B4AF9" w:rsidRPr="00B4269E" w:rsidRDefault="002B4AF9" w:rsidP="00F953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6E4AAC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8D77DF" w:rsidRPr="00B4269E" w14:paraId="7BBCE93B" w14:textId="77777777" w:rsidTr="003C3CF1">
        <w:trPr>
          <w:trHeight w:val="362"/>
        </w:trPr>
        <w:tc>
          <w:tcPr>
            <w:tcW w:w="6444" w:type="dxa"/>
          </w:tcPr>
          <w:p w14:paraId="13AE9588" w14:textId="77777777" w:rsidR="008D77DF" w:rsidRPr="00B4269E" w:rsidRDefault="008D77DF" w:rsidP="00F953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40" w:type="dxa"/>
            <w:gridSpan w:val="3"/>
          </w:tcPr>
          <w:p w14:paraId="19A8CC93" w14:textId="47B46250" w:rsidR="008D77DF" w:rsidRPr="00B4269E" w:rsidRDefault="008D77DF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5"/>
                <w:tab w:val="center" w:pos="13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4AAC" w:rsidRPr="00B4269E" w14:paraId="14147797" w14:textId="77777777" w:rsidTr="00B31678">
        <w:tc>
          <w:tcPr>
            <w:tcW w:w="6444" w:type="dxa"/>
          </w:tcPr>
          <w:p w14:paraId="194C87BA" w14:textId="14118660" w:rsidR="006E4AAC" w:rsidRPr="00D74541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454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7454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14" w:type="dxa"/>
          </w:tcPr>
          <w:p w14:paraId="27FFB7D3" w14:textId="4AEA7B5C" w:rsidR="006E4AAC" w:rsidRPr="00B4269E" w:rsidRDefault="00267A86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1,357,058</w:t>
            </w:r>
          </w:p>
        </w:tc>
        <w:tc>
          <w:tcPr>
            <w:tcW w:w="252" w:type="dxa"/>
          </w:tcPr>
          <w:p w14:paraId="183BD78C" w14:textId="77777777" w:rsidR="006E4AAC" w:rsidRPr="00B4269E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AC8CAAF" w14:textId="771A10DB" w:rsidR="006E4AAC" w:rsidRPr="00B4269E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1,566,577</w:t>
            </w:r>
          </w:p>
        </w:tc>
      </w:tr>
      <w:tr w:rsidR="006E4AAC" w:rsidRPr="00B4269E" w14:paraId="42B4E835" w14:textId="77777777" w:rsidTr="00B31678">
        <w:tc>
          <w:tcPr>
            <w:tcW w:w="6444" w:type="dxa"/>
          </w:tcPr>
          <w:p w14:paraId="703C916D" w14:textId="56F95E34" w:rsidR="006E4AAC" w:rsidRPr="00D74541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1 - 2 </w:t>
            </w:r>
            <w:r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14" w:type="dxa"/>
          </w:tcPr>
          <w:p w14:paraId="5EA3FDEE" w14:textId="4F4B37C0" w:rsidR="006E4AAC" w:rsidRPr="00B4269E" w:rsidRDefault="00267A86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904,364</w:t>
            </w:r>
          </w:p>
        </w:tc>
        <w:tc>
          <w:tcPr>
            <w:tcW w:w="252" w:type="dxa"/>
          </w:tcPr>
          <w:p w14:paraId="54516CB3" w14:textId="77777777" w:rsidR="006E4AAC" w:rsidRPr="00B4269E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2C3F5AE" w14:textId="78CDEB00" w:rsidR="006E4AAC" w:rsidRPr="00B4269E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1,052,672</w:t>
            </w:r>
          </w:p>
        </w:tc>
      </w:tr>
      <w:tr w:rsidR="006E4AAC" w:rsidRPr="00B4269E" w14:paraId="7660320E" w14:textId="77777777" w:rsidTr="00B31678">
        <w:tc>
          <w:tcPr>
            <w:tcW w:w="6444" w:type="dxa"/>
          </w:tcPr>
          <w:p w14:paraId="518E5B3D" w14:textId="7B90933B" w:rsidR="006E4AAC" w:rsidRPr="00D74541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2 - 3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14" w:type="dxa"/>
          </w:tcPr>
          <w:p w14:paraId="5D4F091A" w14:textId="63411AB8" w:rsidR="006E4AAC" w:rsidRPr="00B4269E" w:rsidRDefault="00267A86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551,081</w:t>
            </w:r>
          </w:p>
        </w:tc>
        <w:tc>
          <w:tcPr>
            <w:tcW w:w="252" w:type="dxa"/>
          </w:tcPr>
          <w:p w14:paraId="3C1D1166" w14:textId="77777777" w:rsidR="006E4AAC" w:rsidRPr="00B4269E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2313F8F" w14:textId="11564716" w:rsidR="006E4AAC" w:rsidRPr="00B4269E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625,580</w:t>
            </w:r>
          </w:p>
        </w:tc>
      </w:tr>
      <w:tr w:rsidR="006E4AAC" w:rsidRPr="00B4269E" w14:paraId="710B457B" w14:textId="77777777" w:rsidTr="00B31678">
        <w:tc>
          <w:tcPr>
            <w:tcW w:w="6444" w:type="dxa"/>
          </w:tcPr>
          <w:p w14:paraId="1ED3E659" w14:textId="53B4BC52" w:rsidR="006E4AAC" w:rsidRPr="00D74541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3 - 4 </w:t>
            </w:r>
            <w:r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14" w:type="dxa"/>
          </w:tcPr>
          <w:p w14:paraId="4238B960" w14:textId="049A21F8" w:rsidR="006E4AAC" w:rsidRPr="00B4269E" w:rsidRDefault="00267A86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323,232</w:t>
            </w:r>
          </w:p>
        </w:tc>
        <w:tc>
          <w:tcPr>
            <w:tcW w:w="252" w:type="dxa"/>
          </w:tcPr>
          <w:p w14:paraId="152C77F0" w14:textId="77777777" w:rsidR="006E4AAC" w:rsidRPr="00B4269E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601E06B" w14:textId="1AABAFD8" w:rsidR="006E4AAC" w:rsidRPr="00B4269E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288,616</w:t>
            </w:r>
          </w:p>
        </w:tc>
      </w:tr>
      <w:tr w:rsidR="006E4AAC" w:rsidRPr="00B4269E" w14:paraId="6D3CA870" w14:textId="77777777" w:rsidTr="008D77DF">
        <w:tc>
          <w:tcPr>
            <w:tcW w:w="6444" w:type="dxa"/>
          </w:tcPr>
          <w:p w14:paraId="4B94E360" w14:textId="1E4E1592" w:rsidR="006E4AAC" w:rsidRPr="00D74541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4 - 5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14" w:type="dxa"/>
          </w:tcPr>
          <w:p w14:paraId="29E3C061" w14:textId="177240E2" w:rsidR="006E4AAC" w:rsidRPr="00B4269E" w:rsidRDefault="00267A86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93,613</w:t>
            </w:r>
          </w:p>
        </w:tc>
        <w:tc>
          <w:tcPr>
            <w:tcW w:w="252" w:type="dxa"/>
          </w:tcPr>
          <w:p w14:paraId="21580F4C" w14:textId="77777777" w:rsidR="006E4AAC" w:rsidRPr="00B4269E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A4FAA14" w14:textId="6C6C1137" w:rsidR="006E4AAC" w:rsidRPr="00B4269E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96,989</w:t>
            </w:r>
          </w:p>
        </w:tc>
      </w:tr>
      <w:tr w:rsidR="006E4AAC" w:rsidRPr="00B4269E" w14:paraId="085B8057" w14:textId="77777777" w:rsidTr="008D77DF">
        <w:tc>
          <w:tcPr>
            <w:tcW w:w="6444" w:type="dxa"/>
          </w:tcPr>
          <w:p w14:paraId="313D047C" w14:textId="74E72C14" w:rsidR="006E4AAC" w:rsidRPr="00D74541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หลังจาก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74541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CE1CA9D" w14:textId="10A4FD7F" w:rsidR="006E4AAC" w:rsidRPr="00B4269E" w:rsidRDefault="00267A86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2,970</w:t>
            </w:r>
          </w:p>
        </w:tc>
        <w:tc>
          <w:tcPr>
            <w:tcW w:w="252" w:type="dxa"/>
          </w:tcPr>
          <w:p w14:paraId="4D269A0A" w14:textId="77777777" w:rsidR="006E4AAC" w:rsidRPr="00B4269E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CF04387" w14:textId="2D860884" w:rsidR="006E4AAC" w:rsidRPr="00B4269E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</w:tr>
      <w:tr w:rsidR="006E4AAC" w:rsidRPr="00B4269E" w14:paraId="27E226B1" w14:textId="77777777" w:rsidTr="008D77DF">
        <w:tc>
          <w:tcPr>
            <w:tcW w:w="6444" w:type="dxa"/>
          </w:tcPr>
          <w:p w14:paraId="39574B78" w14:textId="77777777" w:rsidR="006E4AAC" w:rsidRPr="00B4269E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4F70778" w14:textId="756F6050" w:rsidR="006E4AAC" w:rsidRPr="008D77DF" w:rsidRDefault="00267A86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3,232,318</w:t>
            </w:r>
          </w:p>
        </w:tc>
        <w:tc>
          <w:tcPr>
            <w:tcW w:w="252" w:type="dxa"/>
          </w:tcPr>
          <w:p w14:paraId="73E66E5E" w14:textId="77777777" w:rsidR="006E4AAC" w:rsidRPr="00B4269E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6A24FBF0" w14:textId="74AEC958" w:rsidR="006E4AAC" w:rsidRPr="00B4269E" w:rsidRDefault="006E4AAC" w:rsidP="006E4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3,631,047</w:t>
            </w:r>
          </w:p>
        </w:tc>
      </w:tr>
    </w:tbl>
    <w:p w14:paraId="4D6A64DA" w14:textId="1BC3B7FB" w:rsidR="00FB1362" w:rsidRDefault="00FB1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D01676B" w14:textId="77777777" w:rsidR="00431DC4" w:rsidRPr="00B4269E" w:rsidRDefault="00431DC4" w:rsidP="00B31678">
      <w:pPr>
        <w:pStyle w:val="BodyText3"/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>ภายใต้เงื่อนไขของสัญญาเช่าดำเนินงานบางราย ผู้เช่ามีสิทธิเผื่อเลือกที่จะซื้อสินทรัพย์ที่เช่า ณ วันสิ้นสุดสัญญาเช่า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ในการนี้ผู้เช่าต้องจ่ายเงินจำนวนหนึ่งเพื่อการค้ำประกันการใช้สิทธิเผื่อเลือกซื้อดังกล่าว</w:t>
      </w:r>
    </w:p>
    <w:p w14:paraId="19E960D2" w14:textId="77777777" w:rsidR="00431DC4" w:rsidRPr="00B4269E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340FD0" w14:textId="2A9A3E11" w:rsidR="00431DC4" w:rsidRPr="00B4269E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="001D54B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หนังสือค้ำประกันจากธนาคาร</w:t>
      </w:r>
    </w:p>
    <w:p w14:paraId="4D4F68E4" w14:textId="77777777" w:rsidR="00431DC4" w:rsidRPr="00B4269E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77D3DB" w14:textId="6A38A6A7" w:rsidR="00431DC4" w:rsidRPr="00B4269E" w:rsidRDefault="00431DC4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  <w:lang w:val="th-TH"/>
        </w:rPr>
        <w:t>ณ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  <w:lang w:val="th-TH"/>
        </w:rPr>
        <w:t>วันที่</w:t>
      </w:r>
      <w:r w:rsidRPr="00B4269E">
        <w:rPr>
          <w:rFonts w:asciiTheme="majorBidi" w:hAnsiTheme="majorBidi" w:cstheme="majorBidi"/>
          <w:sz w:val="30"/>
          <w:szCs w:val="30"/>
        </w:rPr>
        <w:t xml:space="preserve"> 31 </w:t>
      </w:r>
      <w:r w:rsidRPr="00B4269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  <w:lang w:val="th-TH"/>
        </w:rPr>
        <w:t>256</w:t>
      </w:r>
      <w:r w:rsidR="006E4AAC">
        <w:rPr>
          <w:rFonts w:asciiTheme="majorBidi" w:hAnsiTheme="majorBidi" w:cstheme="majorBidi" w:hint="cs"/>
          <w:sz w:val="30"/>
          <w:szCs w:val="30"/>
          <w:cs/>
          <w:lang w:val="th-TH"/>
        </w:rPr>
        <w:t>5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  <w:lang w:val="th-TH"/>
        </w:rPr>
        <w:t>บริษัทมี</w:t>
      </w:r>
      <w:r w:rsidRPr="00B4269E">
        <w:rPr>
          <w:rFonts w:asciiTheme="majorBidi" w:hAnsiTheme="majorBidi" w:cstheme="majorBidi"/>
          <w:sz w:val="30"/>
          <w:szCs w:val="30"/>
          <w:cs/>
        </w:rPr>
        <w:t>หนังสือค้ำประกันบริษัทที่ออกโดยธนาคารในประเทศบางแห่ง</w:t>
      </w:r>
      <w:r w:rsidR="0070760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ซึ่งส่วนใหญ่ได้แก่สัญญาเช่ากับหน่วยงานราชการและรัฐวิสาหกิจจำนวน</w:t>
      </w:r>
      <w:r w:rsidRPr="00B4269E">
        <w:rPr>
          <w:rFonts w:asciiTheme="majorBidi" w:hAnsiTheme="majorBidi" w:cstheme="majorBidi"/>
          <w:sz w:val="30"/>
          <w:szCs w:val="30"/>
          <w:cs/>
          <w:lang w:val="th-TH"/>
        </w:rPr>
        <w:t>เงิน</w:t>
      </w:r>
      <w:r w:rsidRPr="005E5007">
        <w:rPr>
          <w:rFonts w:asciiTheme="majorBidi" w:hAnsiTheme="majorBidi" w:cstheme="majorBidi"/>
          <w:sz w:val="30"/>
          <w:szCs w:val="30"/>
          <w:cs/>
          <w:lang w:val="th-TH"/>
        </w:rPr>
        <w:t>ประมาณ</w:t>
      </w:r>
      <w:r w:rsidRPr="005E5007">
        <w:rPr>
          <w:rFonts w:asciiTheme="majorBidi" w:hAnsiTheme="majorBidi" w:cstheme="majorBidi"/>
          <w:sz w:val="30"/>
          <w:szCs w:val="30"/>
        </w:rPr>
        <w:t xml:space="preserve"> </w:t>
      </w:r>
      <w:r w:rsidR="00F056FD">
        <w:rPr>
          <w:rFonts w:asciiTheme="majorBidi" w:hAnsiTheme="majorBidi" w:cstheme="majorBidi"/>
          <w:sz w:val="30"/>
          <w:szCs w:val="30"/>
        </w:rPr>
        <w:t>148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  <w:lang w:val="th-TH"/>
        </w:rPr>
        <w:t>ล้านบาท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674DE" w:rsidRPr="00B4269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E4AAC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B4269E">
        <w:rPr>
          <w:rFonts w:asciiTheme="majorBidi" w:hAnsiTheme="majorBidi" w:cstheme="majorBidi"/>
          <w:sz w:val="30"/>
          <w:szCs w:val="30"/>
        </w:rPr>
        <w:t xml:space="preserve">: </w:t>
      </w:r>
      <w:r w:rsidR="006E4AAC">
        <w:rPr>
          <w:rFonts w:asciiTheme="majorBidi" w:hAnsiTheme="majorBidi" w:cstheme="majorBidi"/>
          <w:i/>
          <w:iCs/>
          <w:sz w:val="30"/>
          <w:szCs w:val="30"/>
        </w:rPr>
        <w:t>154</w:t>
      </w:r>
      <w:r w:rsidRPr="00B4269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43FEA626" w14:textId="33BA653C" w:rsidR="00D66EE8" w:rsidRDefault="00D66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BF9170C" w14:textId="769725F9" w:rsidR="00003AC9" w:rsidRPr="00B4269E" w:rsidRDefault="00003AC9" w:rsidP="00003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</w:t>
      </w: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หนี้สินที่อาจจะเกิดขึ้น</w:t>
      </w:r>
    </w:p>
    <w:p w14:paraId="1B6C957F" w14:textId="13EE5444" w:rsidR="00003AC9" w:rsidRDefault="00003AC9" w:rsidP="00003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236A47" w14:textId="4B1BCC8D" w:rsidR="00003AC9" w:rsidRPr="00B4269E" w:rsidRDefault="00003AC9" w:rsidP="00003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03AC9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54613C">
        <w:rPr>
          <w:rFonts w:asciiTheme="majorBidi" w:hAnsiTheme="majorBidi"/>
          <w:sz w:val="30"/>
          <w:szCs w:val="30"/>
        </w:rPr>
        <w:t>29</w:t>
      </w:r>
      <w:r w:rsidRPr="00003AC9">
        <w:rPr>
          <w:rFonts w:asciiTheme="majorBidi" w:hAnsiTheme="majorBidi"/>
          <w:sz w:val="30"/>
          <w:szCs w:val="30"/>
          <w:cs/>
        </w:rPr>
        <w:t xml:space="preserve"> พฤศจิกายน </w:t>
      </w:r>
      <w:r w:rsidR="0054613C">
        <w:rPr>
          <w:rFonts w:asciiTheme="majorBidi" w:hAnsiTheme="majorBidi"/>
          <w:sz w:val="30"/>
          <w:szCs w:val="30"/>
        </w:rPr>
        <w:t>2565</w:t>
      </w:r>
      <w:r w:rsidRPr="00003AC9">
        <w:rPr>
          <w:rFonts w:asciiTheme="majorBidi" w:hAnsiTheme="majorBidi"/>
          <w:sz w:val="30"/>
          <w:szCs w:val="30"/>
          <w:cs/>
        </w:rPr>
        <w:t xml:space="preserve"> ที่ประชุมคณะกรรมการบริษัทได้มีมติเห็นชอบพิจารณาและอนุมัติการกู้ยืมระยะยาวจากสถาบันการเงิน จำนวน </w:t>
      </w:r>
      <w:r w:rsidR="0054613C">
        <w:rPr>
          <w:rFonts w:asciiTheme="majorBidi" w:hAnsiTheme="majorBidi"/>
          <w:sz w:val="30"/>
          <w:szCs w:val="30"/>
        </w:rPr>
        <w:t>300</w:t>
      </w:r>
      <w:r w:rsidRPr="00003AC9">
        <w:rPr>
          <w:rFonts w:asciiTheme="majorBidi" w:hAnsiTheme="majorBidi"/>
          <w:sz w:val="30"/>
          <w:szCs w:val="30"/>
          <w:cs/>
        </w:rPr>
        <w:t xml:space="preserve"> ล้านบาท ซึ่งครบกำหนดชำระปี </w:t>
      </w:r>
      <w:r w:rsidR="0054613C">
        <w:rPr>
          <w:rFonts w:asciiTheme="majorBidi" w:hAnsiTheme="majorBidi"/>
          <w:sz w:val="30"/>
          <w:szCs w:val="30"/>
        </w:rPr>
        <w:t>2568</w:t>
      </w:r>
      <w:r w:rsidRPr="00003AC9">
        <w:rPr>
          <w:rFonts w:asciiTheme="majorBidi" w:hAnsiTheme="majorBidi"/>
          <w:sz w:val="30"/>
          <w:szCs w:val="30"/>
          <w:cs/>
        </w:rPr>
        <w:t xml:space="preserve"> โดยบริษัทได้ลงนามในสัญญากู้ยืมเมื่อวันที่</w:t>
      </w:r>
      <w:r w:rsidR="003C5831">
        <w:rPr>
          <w:rFonts w:asciiTheme="majorBidi" w:hAnsiTheme="majorBidi"/>
          <w:sz w:val="30"/>
          <w:szCs w:val="30"/>
        </w:rPr>
        <w:br/>
      </w:r>
      <w:r w:rsidR="0054613C">
        <w:rPr>
          <w:rFonts w:asciiTheme="majorBidi" w:hAnsiTheme="majorBidi"/>
          <w:sz w:val="30"/>
          <w:szCs w:val="30"/>
        </w:rPr>
        <w:t>6</w:t>
      </w:r>
      <w:r w:rsidRPr="00003AC9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54613C">
        <w:rPr>
          <w:rFonts w:asciiTheme="majorBidi" w:hAnsiTheme="majorBidi"/>
          <w:sz w:val="30"/>
          <w:szCs w:val="30"/>
        </w:rPr>
        <w:t>2565</w:t>
      </w:r>
      <w:r w:rsidRPr="00003AC9">
        <w:rPr>
          <w:rFonts w:asciiTheme="majorBidi" w:hAnsiTheme="majorBidi"/>
          <w:sz w:val="30"/>
          <w:szCs w:val="30"/>
          <w:cs/>
        </w:rPr>
        <w:t xml:space="preserve"> และได้รับเงินกู้ยืมดังกล่าวเต็มจำนวนในเดือน มกราคม </w:t>
      </w:r>
      <w:r w:rsidR="0054613C">
        <w:rPr>
          <w:rFonts w:asciiTheme="majorBidi" w:hAnsiTheme="majorBidi"/>
          <w:sz w:val="30"/>
          <w:szCs w:val="30"/>
        </w:rPr>
        <w:t>2566</w:t>
      </w:r>
    </w:p>
    <w:p w14:paraId="07D7AE69" w14:textId="42F1C43D" w:rsidR="00003AC9" w:rsidRDefault="00003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B38CA83" w14:textId="7201E47F" w:rsidR="00431DC4" w:rsidRDefault="00043073" w:rsidP="00456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80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037B7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431DC4" w:rsidRPr="00B4269E">
        <w:rPr>
          <w:rFonts w:asciiTheme="majorBidi" w:hAnsiTheme="majorBidi" w:cstheme="majorBidi"/>
          <w:b/>
          <w:bCs/>
          <w:sz w:val="30"/>
          <w:szCs w:val="30"/>
        </w:rPr>
        <w:tab/>
      </w:r>
      <w:r w:rsidR="00431DC4" w:rsidRPr="00B4269E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DA7CE8D" w14:textId="119C8C2D" w:rsidR="001D7592" w:rsidRDefault="001D7592" w:rsidP="00456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80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907BC13" w14:textId="3356616E" w:rsidR="001D7592" w:rsidRPr="0088029A" w:rsidRDefault="0099787C" w:rsidP="000B5A4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5A4C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8666FA" w:rsidRPr="000B5A4C">
        <w:rPr>
          <w:rFonts w:asciiTheme="majorBidi" w:hAnsiTheme="majorBidi" w:cstheme="majorBidi"/>
          <w:sz w:val="30"/>
          <w:szCs w:val="30"/>
        </w:rPr>
        <w:t xml:space="preserve"> </w:t>
      </w:r>
      <w:r w:rsidR="0054613C">
        <w:rPr>
          <w:rFonts w:asciiTheme="majorBidi" w:hAnsiTheme="majorBidi" w:cstheme="majorBidi"/>
          <w:sz w:val="30"/>
          <w:szCs w:val="30"/>
        </w:rPr>
        <w:t>23</w:t>
      </w:r>
      <w:r w:rsidRPr="000B5A4C">
        <w:rPr>
          <w:rFonts w:asciiTheme="majorBidi" w:hAnsiTheme="majorBidi" w:cstheme="majorBidi"/>
          <w:sz w:val="30"/>
          <w:szCs w:val="30"/>
          <w:cs/>
        </w:rPr>
        <w:t xml:space="preserve"> มกราคม</w:t>
      </w:r>
      <w:r w:rsidR="008666FA" w:rsidRPr="000B5A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4613C">
        <w:rPr>
          <w:rFonts w:asciiTheme="majorBidi" w:hAnsiTheme="majorBidi" w:cstheme="majorBidi"/>
          <w:sz w:val="30"/>
          <w:szCs w:val="30"/>
        </w:rPr>
        <w:t>2566</w:t>
      </w:r>
      <w:r w:rsidRPr="000B5A4C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ที่ประชุมคณะกรรมการบริษัทได้มีมติเห็นชอบพิจารณาและอนุมัติ</w:t>
      </w:r>
      <w:r w:rsidR="008666FA" w:rsidRPr="000B5A4C">
        <w:rPr>
          <w:rFonts w:asciiTheme="majorBidi" w:hAnsiTheme="majorBidi" w:cstheme="majorBidi"/>
          <w:sz w:val="30"/>
          <w:szCs w:val="30"/>
          <w:cs/>
        </w:rPr>
        <w:t>ก</w:t>
      </w:r>
      <w:r w:rsidRPr="000B5A4C">
        <w:rPr>
          <w:rFonts w:asciiTheme="majorBidi" w:hAnsiTheme="majorBidi" w:cstheme="majorBidi"/>
          <w:sz w:val="30"/>
          <w:szCs w:val="30"/>
          <w:cs/>
        </w:rPr>
        <w:t>ารกู้ยืมระยะยาวจากสถาบันการเงิน</w:t>
      </w:r>
      <w:r w:rsidR="0054613C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9A01B0" w:rsidRPr="000B5A4C">
        <w:rPr>
          <w:rFonts w:asciiTheme="majorBidi" w:hAnsiTheme="majorBidi" w:cstheme="majorBidi"/>
          <w:sz w:val="30"/>
          <w:szCs w:val="30"/>
        </w:rPr>
        <w:t xml:space="preserve"> </w:t>
      </w:r>
      <w:r w:rsidRPr="000B5A4C">
        <w:rPr>
          <w:rFonts w:asciiTheme="majorBidi" w:hAnsiTheme="majorBidi" w:cstheme="majorBidi"/>
          <w:sz w:val="30"/>
          <w:szCs w:val="30"/>
          <w:cs/>
        </w:rPr>
        <w:t>จำนวน</w:t>
      </w:r>
      <w:r w:rsidR="008666FA" w:rsidRPr="000B5A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4613C">
        <w:rPr>
          <w:rFonts w:asciiTheme="majorBidi" w:hAnsiTheme="majorBidi" w:cstheme="majorBidi"/>
          <w:sz w:val="30"/>
          <w:szCs w:val="30"/>
        </w:rPr>
        <w:t>500</w:t>
      </w:r>
      <w:r w:rsidRPr="000B5A4C">
        <w:rPr>
          <w:rFonts w:asciiTheme="majorBidi" w:hAnsiTheme="majorBidi" w:cstheme="majorBidi"/>
          <w:sz w:val="30"/>
          <w:szCs w:val="30"/>
          <w:cs/>
        </w:rPr>
        <w:t xml:space="preserve"> ล้านบาท ซึ่งครบกำหนดชำระปี </w:t>
      </w:r>
      <w:r w:rsidR="0054613C">
        <w:rPr>
          <w:rFonts w:asciiTheme="majorBidi" w:hAnsiTheme="majorBidi" w:cstheme="majorBidi"/>
          <w:sz w:val="30"/>
          <w:szCs w:val="30"/>
        </w:rPr>
        <w:t>2570</w:t>
      </w:r>
      <w:r w:rsidRPr="000B5A4C">
        <w:rPr>
          <w:rFonts w:asciiTheme="majorBidi" w:hAnsiTheme="majorBidi" w:cstheme="majorBidi"/>
          <w:sz w:val="30"/>
          <w:szCs w:val="30"/>
          <w:cs/>
        </w:rPr>
        <w:t xml:space="preserve"> โดยบริษัทมีกำหนดเบิกรับเงินกู้ยืมดังกล่าวภายในสามเดือน นับจากวันลงนามในสัญญา</w:t>
      </w:r>
      <w:r w:rsidRPr="0088029A">
        <w:rPr>
          <w:rFonts w:asciiTheme="majorBidi" w:hAnsiTheme="majorBidi" w:cstheme="majorBidi"/>
          <w:sz w:val="30"/>
          <w:szCs w:val="30"/>
        </w:rPr>
        <w:t> </w:t>
      </w:r>
    </w:p>
    <w:p w14:paraId="25A384ED" w14:textId="77777777" w:rsidR="00103FE9" w:rsidRPr="00F27D91" w:rsidRDefault="00103FE9" w:rsidP="000B5A4C">
      <w:pPr>
        <w:tabs>
          <w:tab w:val="clear" w:pos="227"/>
          <w:tab w:val="clear" w:pos="454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285C8E82" w14:textId="2B6C8F62" w:rsidR="002D7B55" w:rsidRDefault="002D7B55" w:rsidP="000B5A4C">
      <w:pPr>
        <w:tabs>
          <w:tab w:val="clear" w:pos="227"/>
          <w:tab w:val="clear" w:pos="454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F27D9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4613C" w:rsidRPr="00F27D91">
        <w:rPr>
          <w:rFonts w:asciiTheme="majorBidi" w:hAnsiTheme="majorBidi" w:cstheme="majorBidi"/>
          <w:sz w:val="30"/>
          <w:szCs w:val="30"/>
        </w:rPr>
        <w:t>23</w:t>
      </w:r>
      <w:r w:rsidRPr="00F27D91">
        <w:rPr>
          <w:rFonts w:asciiTheme="majorBidi" w:hAnsiTheme="majorBidi" w:cstheme="majorBidi"/>
          <w:sz w:val="30"/>
          <w:szCs w:val="30"/>
        </w:rPr>
        <w:t xml:space="preserve"> </w:t>
      </w:r>
      <w:r w:rsidRPr="00F27D91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54613C" w:rsidRPr="00F27D91">
        <w:rPr>
          <w:rFonts w:asciiTheme="majorBidi" w:hAnsiTheme="majorBidi" w:cstheme="majorBidi"/>
          <w:sz w:val="30"/>
          <w:szCs w:val="30"/>
        </w:rPr>
        <w:t>2566</w:t>
      </w:r>
      <w:r w:rsidRPr="00F27D91">
        <w:rPr>
          <w:rFonts w:asciiTheme="majorBidi" w:hAnsiTheme="majorBidi" w:cstheme="majorBidi"/>
          <w:sz w:val="30"/>
          <w:szCs w:val="30"/>
        </w:rPr>
        <w:t xml:space="preserve"> </w:t>
      </w:r>
      <w:r w:rsidRPr="00F27D91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ที่ประชุมคณะกรรมการบริษัทได้มีมติเห็นชอบให้เสนอที่ประชุมสามัญผู้ถือหุ้นในวันที่ </w:t>
      </w:r>
      <w:r w:rsidR="00F27D91">
        <w:rPr>
          <w:rFonts w:asciiTheme="majorBidi" w:hAnsiTheme="majorBidi" w:cstheme="majorBidi"/>
          <w:sz w:val="30"/>
          <w:szCs w:val="30"/>
        </w:rPr>
        <w:t>28</w:t>
      </w:r>
      <w:r w:rsidRPr="00F27D91">
        <w:rPr>
          <w:rFonts w:asciiTheme="majorBidi" w:hAnsiTheme="majorBidi" w:cstheme="majorBidi"/>
          <w:sz w:val="30"/>
          <w:szCs w:val="30"/>
        </w:rPr>
        <w:t xml:space="preserve"> </w:t>
      </w:r>
      <w:r w:rsidRPr="00F27D91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F27D91">
        <w:rPr>
          <w:rFonts w:asciiTheme="majorBidi" w:hAnsiTheme="majorBidi" w:cstheme="majorBidi"/>
          <w:sz w:val="30"/>
          <w:szCs w:val="30"/>
        </w:rPr>
        <w:t>2566</w:t>
      </w:r>
      <w:r w:rsidRPr="00F27D91">
        <w:rPr>
          <w:rFonts w:asciiTheme="majorBidi" w:hAnsiTheme="majorBidi" w:cstheme="majorBidi"/>
          <w:sz w:val="30"/>
          <w:szCs w:val="30"/>
        </w:rPr>
        <w:t xml:space="preserve"> </w:t>
      </w:r>
      <w:r w:rsidRPr="00F27D91">
        <w:rPr>
          <w:rFonts w:asciiTheme="majorBidi" w:hAnsiTheme="majorBidi" w:cstheme="majorBidi" w:hint="cs"/>
          <w:sz w:val="30"/>
          <w:szCs w:val="30"/>
          <w:cs/>
        </w:rPr>
        <w:t xml:space="preserve">เพื่อพิจารณาและอนุมัติการจ่ายเงินปันผลจากกำไรสุทธิและผลการดำเนินงานปี </w:t>
      </w:r>
      <w:r w:rsidR="00F27D91">
        <w:rPr>
          <w:rFonts w:asciiTheme="majorBidi" w:hAnsiTheme="majorBidi" w:cstheme="majorBidi"/>
          <w:sz w:val="30"/>
          <w:szCs w:val="30"/>
        </w:rPr>
        <w:t>2565</w:t>
      </w:r>
      <w:r w:rsidRPr="00F27D91">
        <w:rPr>
          <w:rFonts w:asciiTheme="majorBidi" w:hAnsiTheme="majorBidi" w:cstheme="majorBidi"/>
          <w:sz w:val="30"/>
          <w:szCs w:val="30"/>
        </w:rPr>
        <w:t xml:space="preserve"> </w:t>
      </w:r>
      <w:r w:rsidRPr="00F27D91">
        <w:rPr>
          <w:rFonts w:asciiTheme="majorBidi" w:hAnsiTheme="majorBidi" w:cstheme="majorBidi" w:hint="cs"/>
          <w:sz w:val="30"/>
          <w:szCs w:val="30"/>
          <w:cs/>
        </w:rPr>
        <w:t>ให้แก่</w:t>
      </w:r>
      <w:r w:rsidR="001D7592" w:rsidRPr="00F27D91">
        <w:rPr>
          <w:rFonts w:asciiTheme="majorBidi" w:hAnsiTheme="majorBidi" w:cstheme="majorBidi"/>
          <w:sz w:val="30"/>
          <w:szCs w:val="30"/>
        </w:rPr>
        <w:br/>
      </w:r>
      <w:r w:rsidRPr="00F27D91">
        <w:rPr>
          <w:rFonts w:asciiTheme="majorBidi" w:hAnsiTheme="majorBidi" w:cstheme="majorBidi" w:hint="cs"/>
          <w:sz w:val="30"/>
          <w:szCs w:val="30"/>
          <w:cs/>
        </w:rPr>
        <w:t xml:space="preserve">ผู้ถือหุ้น ในอัตรา </w:t>
      </w:r>
      <w:r w:rsidR="00F27D91">
        <w:rPr>
          <w:rFonts w:asciiTheme="majorBidi" w:hAnsiTheme="majorBidi" w:cstheme="majorBidi"/>
          <w:sz w:val="30"/>
          <w:szCs w:val="30"/>
        </w:rPr>
        <w:t>0.11</w:t>
      </w:r>
      <w:r w:rsidRPr="00F27D91">
        <w:rPr>
          <w:rFonts w:asciiTheme="majorBidi" w:hAnsiTheme="majorBidi" w:cstheme="majorBidi"/>
          <w:sz w:val="30"/>
          <w:szCs w:val="30"/>
        </w:rPr>
        <w:t xml:space="preserve"> </w:t>
      </w:r>
      <w:r w:rsidRPr="00F27D91">
        <w:rPr>
          <w:rFonts w:asciiTheme="majorBidi" w:hAnsiTheme="majorBidi" w:cstheme="majorBidi" w:hint="cs"/>
          <w:sz w:val="30"/>
          <w:szCs w:val="30"/>
          <w:cs/>
        </w:rPr>
        <w:t xml:space="preserve">บาทต่อหุ้น สำหรับจำนวนหุ้นทั้งหมด </w:t>
      </w:r>
      <w:r w:rsidRPr="00F27D91">
        <w:rPr>
          <w:rFonts w:asciiTheme="majorBidi" w:hAnsiTheme="majorBidi" w:cstheme="majorBidi"/>
          <w:sz w:val="30"/>
          <w:szCs w:val="30"/>
        </w:rPr>
        <w:t xml:space="preserve">596,509,825 </w:t>
      </w:r>
      <w:r w:rsidRPr="00F27D91">
        <w:rPr>
          <w:rFonts w:asciiTheme="majorBidi" w:hAnsiTheme="majorBidi" w:cstheme="majorBidi" w:hint="cs"/>
          <w:sz w:val="30"/>
          <w:szCs w:val="30"/>
          <w:cs/>
        </w:rPr>
        <w:t xml:space="preserve">หุ้น รวมเป็นเงินจำนวน </w:t>
      </w:r>
      <w:r w:rsidR="00F27D91">
        <w:rPr>
          <w:rFonts w:asciiTheme="majorBidi" w:hAnsiTheme="majorBidi" w:cstheme="majorBidi"/>
          <w:sz w:val="30"/>
          <w:szCs w:val="30"/>
        </w:rPr>
        <w:t>65.6</w:t>
      </w:r>
      <w:r w:rsidRPr="00F27D91">
        <w:rPr>
          <w:rFonts w:asciiTheme="majorBidi" w:hAnsiTheme="majorBidi" w:cstheme="majorBidi"/>
          <w:sz w:val="30"/>
          <w:szCs w:val="30"/>
        </w:rPr>
        <w:t xml:space="preserve"> </w:t>
      </w:r>
      <w:r w:rsidRPr="00F27D91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0A66D351" w14:textId="72FEF673" w:rsidR="00EF445A" w:rsidRDefault="00EF445A" w:rsidP="00456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EF445A" w:rsidSect="008B761E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paperSrc w:first="7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A386C" w14:textId="77777777" w:rsidR="005C79DA" w:rsidRDefault="005C79DA" w:rsidP="003B1575">
      <w:r>
        <w:separator/>
      </w:r>
    </w:p>
  </w:endnote>
  <w:endnote w:type="continuationSeparator" w:id="0">
    <w:p w14:paraId="6862C15E" w14:textId="77777777" w:rsidR="005C79DA" w:rsidRDefault="005C79DA" w:rsidP="003B1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B8145" w14:textId="77777777" w:rsidR="002365E1" w:rsidRPr="00CE373D" w:rsidRDefault="002365E1" w:rsidP="009F6CF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62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14:paraId="325B013E" w14:textId="77777777" w:rsidR="002365E1" w:rsidRPr="009A1935" w:rsidRDefault="002365E1" w:rsidP="009A1935">
    <w:pPr>
      <w:pStyle w:val="Footer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D68A9" w14:textId="77777777" w:rsidR="0010029F" w:rsidRPr="00035F74" w:rsidRDefault="0010029F" w:rsidP="00157DF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035F74">
      <w:rPr>
        <w:rStyle w:val="PageNumber"/>
        <w:rFonts w:ascii="Angsana New" w:hAnsi="Angsana New"/>
        <w:sz w:val="30"/>
        <w:szCs w:val="30"/>
      </w:rPr>
      <w:fldChar w:fldCharType="begin"/>
    </w:r>
    <w:r w:rsidRPr="00035F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35F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16</w:t>
    </w:r>
    <w:r w:rsidRPr="00035F74">
      <w:rPr>
        <w:rStyle w:val="PageNumber"/>
        <w:rFonts w:ascii="Angsana New" w:hAnsi="Angsana New"/>
        <w:sz w:val="30"/>
        <w:szCs w:val="30"/>
      </w:rPr>
      <w:fldChar w:fldCharType="end"/>
    </w:r>
  </w:p>
  <w:p w14:paraId="2D750139" w14:textId="541F2F81" w:rsidR="0010029F" w:rsidRPr="009A1935" w:rsidRDefault="0010029F" w:rsidP="009A1935">
    <w:pPr>
      <w:pStyle w:val="Foo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014A0" w14:textId="77777777" w:rsidR="0010029F" w:rsidRPr="00035F74" w:rsidRDefault="0010029F" w:rsidP="00157DF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035F74">
      <w:rPr>
        <w:rStyle w:val="PageNumber"/>
        <w:rFonts w:ascii="Angsana New" w:hAnsi="Angsana New"/>
        <w:sz w:val="30"/>
        <w:szCs w:val="30"/>
      </w:rPr>
      <w:fldChar w:fldCharType="begin"/>
    </w:r>
    <w:r w:rsidRPr="00035F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35F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60</w:t>
    </w:r>
    <w:r w:rsidRPr="00035F74">
      <w:rPr>
        <w:rStyle w:val="PageNumber"/>
        <w:rFonts w:ascii="Angsana New" w:hAnsi="Angsana New"/>
        <w:sz w:val="30"/>
        <w:szCs w:val="30"/>
      </w:rPr>
      <w:fldChar w:fldCharType="end"/>
    </w:r>
  </w:p>
  <w:p w14:paraId="5723E370" w14:textId="27295467" w:rsidR="0010029F" w:rsidRPr="009A1935" w:rsidRDefault="0010029F" w:rsidP="00EE4022">
    <w:pPr>
      <w:pStyle w:val="Footer"/>
      <w:rPr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9ECD5" w14:textId="005317B0" w:rsidR="0010029F" w:rsidRPr="00CE373D" w:rsidRDefault="0010029F" w:rsidP="009F6CF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14:paraId="5F3F6485" w14:textId="37677B8E" w:rsidR="0010029F" w:rsidRPr="009A1935" w:rsidRDefault="0010029F" w:rsidP="009A1935">
    <w:pPr>
      <w:pStyle w:val="Footer"/>
      <w:rPr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068F3" w14:textId="77777777" w:rsidR="0010029F" w:rsidRPr="00035F74" w:rsidRDefault="0010029F" w:rsidP="00157DF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035F74">
      <w:rPr>
        <w:rStyle w:val="PageNumber"/>
        <w:rFonts w:ascii="Angsana New" w:hAnsi="Angsana New"/>
        <w:sz w:val="30"/>
        <w:szCs w:val="30"/>
      </w:rPr>
      <w:fldChar w:fldCharType="begin"/>
    </w:r>
    <w:r w:rsidRPr="00035F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35F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63</w:t>
    </w:r>
    <w:r w:rsidRPr="00035F74">
      <w:rPr>
        <w:rStyle w:val="PageNumber"/>
        <w:rFonts w:ascii="Angsana New" w:hAnsi="Angsana New"/>
        <w:sz w:val="30"/>
        <w:szCs w:val="30"/>
      </w:rPr>
      <w:fldChar w:fldCharType="end"/>
    </w:r>
  </w:p>
  <w:p w14:paraId="29E709DF" w14:textId="54E453AE" w:rsidR="0010029F" w:rsidRPr="009A1935" w:rsidRDefault="0010029F" w:rsidP="009A1935">
    <w:pPr>
      <w:pStyle w:val="Foo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3E32F" w14:textId="77777777" w:rsidR="005C79DA" w:rsidRDefault="005C79DA" w:rsidP="003B1575">
      <w:r>
        <w:separator/>
      </w:r>
    </w:p>
  </w:footnote>
  <w:footnote w:type="continuationSeparator" w:id="0">
    <w:p w14:paraId="3EDD5C78" w14:textId="77777777" w:rsidR="005C79DA" w:rsidRDefault="005C79DA" w:rsidP="003B1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CC25F" w14:textId="4C03C959" w:rsidR="0010029F" w:rsidRPr="0015279A" w:rsidRDefault="0010029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270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15279A">
      <w:rPr>
        <w:rFonts w:ascii="Angsana New" w:hAnsi="Angsana New"/>
        <w:b/>
        <w:bCs/>
        <w:sz w:val="32"/>
        <w:szCs w:val="32"/>
      </w:rPr>
      <w:t>(</w:t>
    </w:r>
    <w:r w:rsidRPr="0015279A">
      <w:rPr>
        <w:rFonts w:ascii="Angsana New" w:hAnsi="Angsana New"/>
        <w:b/>
        <w:bCs/>
        <w:sz w:val="32"/>
        <w:szCs w:val="32"/>
        <w:cs/>
      </w:rPr>
      <w:t>มหาชน</w:t>
    </w:r>
    <w:r w:rsidRPr="0015279A">
      <w:rPr>
        <w:rFonts w:ascii="Angsana New" w:hAnsi="Angsana New"/>
        <w:b/>
        <w:bCs/>
        <w:sz w:val="32"/>
        <w:szCs w:val="32"/>
      </w:rPr>
      <w:t>)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279978C" w14:textId="77777777" w:rsidR="0010029F" w:rsidRDefault="0010029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270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DB791F4" w14:textId="52803221" w:rsidR="0010029F" w:rsidRPr="0015279A" w:rsidRDefault="0010029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270"/>
      <w:rPr>
        <w:rFonts w:ascii="Angsana New" w:hAnsi="Angsana New"/>
        <w:b/>
        <w:bCs/>
        <w:sz w:val="32"/>
        <w:szCs w:val="32"/>
      </w:rPr>
    </w:pPr>
    <w:r w:rsidRPr="00276A98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76A98">
      <w:rPr>
        <w:rFonts w:ascii="Angsana New" w:hAnsi="Angsana New"/>
        <w:b/>
        <w:bCs/>
        <w:sz w:val="32"/>
        <w:szCs w:val="32"/>
      </w:rPr>
      <w:t xml:space="preserve">31 </w:t>
    </w:r>
    <w:r w:rsidRPr="00276A98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637B1C">
      <w:rPr>
        <w:rFonts w:ascii="Angsana New" w:hAnsi="Angsana New" w:hint="cs"/>
        <w:b/>
        <w:bCs/>
        <w:sz w:val="32"/>
        <w:szCs w:val="32"/>
        <w:cs/>
      </w:rPr>
      <w:t>5</w:t>
    </w:r>
  </w:p>
  <w:p w14:paraId="7830827D" w14:textId="77777777" w:rsidR="0010029F" w:rsidRPr="00713DA2" w:rsidRDefault="0010029F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37B95" w14:textId="77777777" w:rsidR="0010029F" w:rsidRPr="0015279A" w:rsidRDefault="0010029F" w:rsidP="000B5A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90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15279A">
      <w:rPr>
        <w:rFonts w:ascii="Angsana New" w:hAnsi="Angsana New"/>
        <w:b/>
        <w:bCs/>
        <w:sz w:val="32"/>
        <w:szCs w:val="32"/>
      </w:rPr>
      <w:t>(</w:t>
    </w:r>
    <w:r w:rsidRPr="0015279A">
      <w:rPr>
        <w:rFonts w:ascii="Angsana New" w:hAnsi="Angsana New"/>
        <w:b/>
        <w:bCs/>
        <w:sz w:val="32"/>
        <w:szCs w:val="32"/>
        <w:cs/>
      </w:rPr>
      <w:t>มหาชน</w:t>
    </w:r>
    <w:r w:rsidRPr="0015279A">
      <w:rPr>
        <w:rFonts w:ascii="Angsana New" w:hAnsi="Angsana New"/>
        <w:b/>
        <w:bCs/>
        <w:sz w:val="32"/>
        <w:szCs w:val="32"/>
      </w:rPr>
      <w:t>)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9D8C3CB" w14:textId="77777777" w:rsidR="0010029F" w:rsidRDefault="0010029F" w:rsidP="000B5A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BDC1338" w14:textId="7DFE05ED" w:rsidR="0010029F" w:rsidRPr="0015279A" w:rsidRDefault="0010029F" w:rsidP="000B5A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  <w:r w:rsidRPr="00276A98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76A98">
      <w:rPr>
        <w:rFonts w:ascii="Angsana New" w:hAnsi="Angsana New"/>
        <w:b/>
        <w:bCs/>
        <w:sz w:val="32"/>
        <w:szCs w:val="32"/>
      </w:rPr>
      <w:t xml:space="preserve">31 </w:t>
    </w:r>
    <w:r w:rsidRPr="00276A98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637B1C">
      <w:rPr>
        <w:rFonts w:ascii="Angsana New" w:hAnsi="Angsana New" w:hint="cs"/>
        <w:b/>
        <w:bCs/>
        <w:sz w:val="32"/>
        <w:szCs w:val="32"/>
        <w:cs/>
      </w:rPr>
      <w:t>5</w:t>
    </w:r>
  </w:p>
  <w:p w14:paraId="7FA767BB" w14:textId="77777777" w:rsidR="0010029F" w:rsidRPr="001F0B17" w:rsidRDefault="0010029F" w:rsidP="000B5A4C">
    <w:pPr>
      <w:pStyle w:val="Header"/>
      <w:ind w:hanging="45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A6462" w14:textId="77777777" w:rsidR="0010029F" w:rsidRPr="0015279A" w:rsidRDefault="0010029F" w:rsidP="004D27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15279A">
      <w:rPr>
        <w:rFonts w:ascii="Angsana New" w:hAnsi="Angsana New"/>
        <w:b/>
        <w:bCs/>
        <w:sz w:val="32"/>
        <w:szCs w:val="32"/>
      </w:rPr>
      <w:t>(</w:t>
    </w:r>
    <w:r w:rsidRPr="0015279A">
      <w:rPr>
        <w:rFonts w:ascii="Angsana New" w:hAnsi="Angsana New"/>
        <w:b/>
        <w:bCs/>
        <w:sz w:val="32"/>
        <w:szCs w:val="32"/>
        <w:cs/>
      </w:rPr>
      <w:t>มหาชน</w:t>
    </w:r>
    <w:r w:rsidRPr="0015279A">
      <w:rPr>
        <w:rFonts w:ascii="Angsana New" w:hAnsi="Angsana New"/>
        <w:b/>
        <w:bCs/>
        <w:sz w:val="32"/>
        <w:szCs w:val="32"/>
      </w:rPr>
      <w:t>)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7AA9DC3D" w14:textId="77777777" w:rsidR="0010029F" w:rsidRDefault="0010029F" w:rsidP="004D27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1730BCA" w14:textId="7B781EEE" w:rsidR="0010029F" w:rsidRPr="0015279A" w:rsidRDefault="0010029F" w:rsidP="004D27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76A98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76A98">
      <w:rPr>
        <w:rFonts w:ascii="Angsana New" w:hAnsi="Angsana New"/>
        <w:b/>
        <w:bCs/>
        <w:sz w:val="32"/>
        <w:szCs w:val="32"/>
      </w:rPr>
      <w:t xml:space="preserve">31 </w:t>
    </w:r>
    <w:r w:rsidRPr="00276A98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6E4AAC">
      <w:rPr>
        <w:rFonts w:ascii="Angsana New" w:hAnsi="Angsana New"/>
        <w:b/>
        <w:bCs/>
        <w:sz w:val="32"/>
        <w:szCs w:val="32"/>
      </w:rPr>
      <w:t>5</w:t>
    </w:r>
  </w:p>
  <w:p w14:paraId="15983980" w14:textId="77777777" w:rsidR="0010029F" w:rsidRPr="0015279A" w:rsidRDefault="0010029F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78911" w14:textId="77777777" w:rsidR="0010029F" w:rsidRPr="0015279A" w:rsidRDefault="0010029F" w:rsidP="001F0B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15279A">
      <w:rPr>
        <w:rFonts w:ascii="Angsana New" w:hAnsi="Angsana New"/>
        <w:b/>
        <w:bCs/>
        <w:sz w:val="32"/>
        <w:szCs w:val="32"/>
      </w:rPr>
      <w:t>(</w:t>
    </w:r>
    <w:r w:rsidRPr="0015279A">
      <w:rPr>
        <w:rFonts w:ascii="Angsana New" w:hAnsi="Angsana New"/>
        <w:b/>
        <w:bCs/>
        <w:sz w:val="32"/>
        <w:szCs w:val="32"/>
        <w:cs/>
      </w:rPr>
      <w:t>มหาชน</w:t>
    </w:r>
    <w:r w:rsidRPr="0015279A">
      <w:rPr>
        <w:rFonts w:ascii="Angsana New" w:hAnsi="Angsana New"/>
        <w:b/>
        <w:bCs/>
        <w:sz w:val="32"/>
        <w:szCs w:val="32"/>
      </w:rPr>
      <w:t>)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7891F464" w14:textId="77777777" w:rsidR="0010029F" w:rsidRDefault="0010029F" w:rsidP="001F0B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2598868" w14:textId="726BAACA" w:rsidR="0010029F" w:rsidRPr="0015279A" w:rsidRDefault="0010029F" w:rsidP="001F0B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76A98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76A98">
      <w:rPr>
        <w:rFonts w:ascii="Angsana New" w:hAnsi="Angsana New"/>
        <w:b/>
        <w:bCs/>
        <w:sz w:val="32"/>
        <w:szCs w:val="32"/>
      </w:rPr>
      <w:t xml:space="preserve">31 </w:t>
    </w:r>
    <w:r w:rsidRPr="00276A98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73874">
      <w:rPr>
        <w:rFonts w:ascii="Angsana New" w:hAnsi="Angsana New"/>
        <w:b/>
        <w:bCs/>
        <w:sz w:val="32"/>
        <w:szCs w:val="32"/>
      </w:rPr>
      <w:t>5</w:t>
    </w:r>
  </w:p>
  <w:p w14:paraId="3C6DC754" w14:textId="77777777" w:rsidR="0010029F" w:rsidRPr="0015279A" w:rsidRDefault="0010029F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45773D"/>
    <w:multiLevelType w:val="hybridMultilevel"/>
    <w:tmpl w:val="3BAA5582"/>
    <w:lvl w:ilvl="0" w:tplc="6A6E9908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95D138F"/>
    <w:multiLevelType w:val="hybridMultilevel"/>
    <w:tmpl w:val="97949096"/>
    <w:lvl w:ilvl="0" w:tplc="52D4E9B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  <w:sz w:val="25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3918B0"/>
    <w:multiLevelType w:val="hybridMultilevel"/>
    <w:tmpl w:val="B2A4EE64"/>
    <w:lvl w:ilvl="0" w:tplc="F97EF2E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AA469A2"/>
    <w:multiLevelType w:val="hybridMultilevel"/>
    <w:tmpl w:val="6BE24918"/>
    <w:lvl w:ilvl="0" w:tplc="2B00E1FE">
      <w:start w:val="1"/>
      <w:numFmt w:val="decimal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F7D6C"/>
    <w:multiLevelType w:val="hybridMultilevel"/>
    <w:tmpl w:val="070A72F0"/>
    <w:lvl w:ilvl="0" w:tplc="E18A1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06403A4"/>
    <w:multiLevelType w:val="hybridMultilevel"/>
    <w:tmpl w:val="6BE24918"/>
    <w:lvl w:ilvl="0" w:tplc="2B00E1FE">
      <w:start w:val="1"/>
      <w:numFmt w:val="decimal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0029B"/>
    <w:multiLevelType w:val="multilevel"/>
    <w:tmpl w:val="CCD8F4D6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1260" w:hanging="36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lvlText w:val="(%1.%2)%3."/>
      <w:lvlJc w:val="left"/>
      <w:pPr>
        <w:ind w:left="2520" w:hanging="720"/>
      </w:pPr>
      <w:rPr>
        <w:rFonts w:hint="default"/>
        <w:i w:val="0"/>
      </w:rPr>
    </w:lvl>
    <w:lvl w:ilvl="3">
      <w:start w:val="1"/>
      <w:numFmt w:val="decimal"/>
      <w:lvlText w:val="(%1.%2)%3.%4."/>
      <w:lvlJc w:val="left"/>
      <w:pPr>
        <w:ind w:left="3420" w:hanging="720"/>
      </w:pPr>
      <w:rPr>
        <w:rFonts w:hint="default"/>
        <w:i w:val="0"/>
      </w:rPr>
    </w:lvl>
    <w:lvl w:ilvl="4">
      <w:start w:val="1"/>
      <w:numFmt w:val="decimal"/>
      <w:lvlText w:val="(%1.%2)%3.%4.%5."/>
      <w:lvlJc w:val="left"/>
      <w:pPr>
        <w:ind w:left="4680" w:hanging="1080"/>
      </w:pPr>
      <w:rPr>
        <w:rFonts w:hint="default"/>
        <w:i w:val="0"/>
      </w:rPr>
    </w:lvl>
    <w:lvl w:ilvl="5">
      <w:start w:val="1"/>
      <w:numFmt w:val="decimal"/>
      <w:lvlText w:val="(%1.%2)%3.%4.%5.%6."/>
      <w:lvlJc w:val="left"/>
      <w:pPr>
        <w:ind w:left="5580" w:hanging="1080"/>
      </w:pPr>
      <w:rPr>
        <w:rFonts w:hint="default"/>
        <w:i w:val="0"/>
      </w:rPr>
    </w:lvl>
    <w:lvl w:ilvl="6">
      <w:start w:val="1"/>
      <w:numFmt w:val="decimal"/>
      <w:lvlText w:val="(%1.%2)%3.%4.%5.%6.%7."/>
      <w:lvlJc w:val="left"/>
      <w:pPr>
        <w:ind w:left="6480" w:hanging="1080"/>
      </w:pPr>
      <w:rPr>
        <w:rFonts w:hint="default"/>
        <w:i w:val="0"/>
      </w:rPr>
    </w:lvl>
    <w:lvl w:ilvl="7">
      <w:start w:val="1"/>
      <w:numFmt w:val="decimal"/>
      <w:lvlText w:val="(%1.%2)%3.%4.%5.%6.%7.%8."/>
      <w:lvlJc w:val="left"/>
      <w:pPr>
        <w:ind w:left="7740" w:hanging="1440"/>
      </w:pPr>
      <w:rPr>
        <w:rFonts w:hint="default"/>
        <w:i w:val="0"/>
      </w:rPr>
    </w:lvl>
    <w:lvl w:ilvl="8">
      <w:start w:val="1"/>
      <w:numFmt w:val="decimal"/>
      <w:lvlText w:val="(%1.%2)%3.%4.%5.%6.%7.%8.%9."/>
      <w:lvlJc w:val="left"/>
      <w:pPr>
        <w:ind w:left="8640" w:hanging="1440"/>
      </w:pPr>
      <w:rPr>
        <w:rFonts w:hint="default"/>
        <w:i w:val="0"/>
      </w:rPr>
    </w:lvl>
  </w:abstractNum>
  <w:abstractNum w:abstractNumId="25" w15:restartNumberingAfterBreak="0">
    <w:nsid w:val="4E8168EA"/>
    <w:multiLevelType w:val="hybridMultilevel"/>
    <w:tmpl w:val="EFE83DA2"/>
    <w:lvl w:ilvl="0" w:tplc="C88C37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3FD68AE"/>
    <w:multiLevelType w:val="hybridMultilevel"/>
    <w:tmpl w:val="4052DAAE"/>
    <w:lvl w:ilvl="0" w:tplc="1F64870C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9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F1493D"/>
    <w:multiLevelType w:val="hybridMultilevel"/>
    <w:tmpl w:val="83C0EFFA"/>
    <w:lvl w:ilvl="0" w:tplc="25EAE58A">
      <w:start w:val="29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54F4E"/>
    <w:multiLevelType w:val="hybridMultilevel"/>
    <w:tmpl w:val="8556C092"/>
    <w:lvl w:ilvl="0" w:tplc="5C521696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72684184"/>
    <w:multiLevelType w:val="hybridMultilevel"/>
    <w:tmpl w:val="1DCC94B4"/>
    <w:lvl w:ilvl="0" w:tplc="28E06F3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BF2A33"/>
    <w:multiLevelType w:val="hybridMultilevel"/>
    <w:tmpl w:val="BEE295B2"/>
    <w:lvl w:ilvl="0" w:tplc="35FEE18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33"/>
  </w:num>
  <w:num w:numId="14">
    <w:abstractNumId w:val="17"/>
  </w:num>
  <w:num w:numId="15">
    <w:abstractNumId w:val="21"/>
  </w:num>
  <w:num w:numId="16">
    <w:abstractNumId w:val="27"/>
  </w:num>
  <w:num w:numId="17">
    <w:abstractNumId w:val="34"/>
  </w:num>
  <w:num w:numId="18">
    <w:abstractNumId w:val="25"/>
  </w:num>
  <w:num w:numId="19">
    <w:abstractNumId w:val="20"/>
  </w:num>
  <w:num w:numId="20">
    <w:abstractNumId w:val="13"/>
  </w:num>
  <w:num w:numId="21">
    <w:abstractNumId w:val="32"/>
  </w:num>
  <w:num w:numId="22">
    <w:abstractNumId w:val="26"/>
  </w:num>
  <w:num w:numId="23">
    <w:abstractNumId w:val="29"/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35"/>
  </w:num>
  <w:num w:numId="27">
    <w:abstractNumId w:val="23"/>
  </w:num>
  <w:num w:numId="28">
    <w:abstractNumId w:val="36"/>
  </w:num>
  <w:num w:numId="29">
    <w:abstractNumId w:val="11"/>
  </w:num>
  <w:num w:numId="30">
    <w:abstractNumId w:val="19"/>
  </w:num>
  <w:num w:numId="31">
    <w:abstractNumId w:val="24"/>
  </w:num>
  <w:num w:numId="32">
    <w:abstractNumId w:val="15"/>
  </w:num>
  <w:num w:numId="33">
    <w:abstractNumId w:val="30"/>
  </w:num>
  <w:num w:numId="34">
    <w:abstractNumId w:val="16"/>
  </w:num>
  <w:num w:numId="35">
    <w:abstractNumId w:val="10"/>
  </w:num>
  <w:num w:numId="36">
    <w:abstractNumId w:val="28"/>
  </w:num>
  <w:num w:numId="37">
    <w:abstractNumId w:val="2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5A3"/>
    <w:rsid w:val="00000AAD"/>
    <w:rsid w:val="0000168E"/>
    <w:rsid w:val="000017CA"/>
    <w:rsid w:val="0000195A"/>
    <w:rsid w:val="00001C63"/>
    <w:rsid w:val="00001D63"/>
    <w:rsid w:val="000030D2"/>
    <w:rsid w:val="0000369A"/>
    <w:rsid w:val="0000374C"/>
    <w:rsid w:val="000038A7"/>
    <w:rsid w:val="00003AC9"/>
    <w:rsid w:val="00003E0A"/>
    <w:rsid w:val="00004025"/>
    <w:rsid w:val="00004156"/>
    <w:rsid w:val="00004334"/>
    <w:rsid w:val="00004A4F"/>
    <w:rsid w:val="00005331"/>
    <w:rsid w:val="0000583D"/>
    <w:rsid w:val="00005E83"/>
    <w:rsid w:val="00005F51"/>
    <w:rsid w:val="00005FDE"/>
    <w:rsid w:val="00006604"/>
    <w:rsid w:val="00006D48"/>
    <w:rsid w:val="000070BD"/>
    <w:rsid w:val="000078B9"/>
    <w:rsid w:val="00007F43"/>
    <w:rsid w:val="00011C72"/>
    <w:rsid w:val="000120B6"/>
    <w:rsid w:val="0001270E"/>
    <w:rsid w:val="00012CCF"/>
    <w:rsid w:val="00013059"/>
    <w:rsid w:val="00013082"/>
    <w:rsid w:val="00013338"/>
    <w:rsid w:val="00014A41"/>
    <w:rsid w:val="0001561F"/>
    <w:rsid w:val="00015ACE"/>
    <w:rsid w:val="00015CC0"/>
    <w:rsid w:val="00015DCE"/>
    <w:rsid w:val="00016158"/>
    <w:rsid w:val="000162A3"/>
    <w:rsid w:val="00016472"/>
    <w:rsid w:val="00016575"/>
    <w:rsid w:val="00016A63"/>
    <w:rsid w:val="000172A3"/>
    <w:rsid w:val="00017465"/>
    <w:rsid w:val="00017474"/>
    <w:rsid w:val="00017D50"/>
    <w:rsid w:val="000200C0"/>
    <w:rsid w:val="00020671"/>
    <w:rsid w:val="0002097D"/>
    <w:rsid w:val="0002126B"/>
    <w:rsid w:val="000212E2"/>
    <w:rsid w:val="0002142E"/>
    <w:rsid w:val="0002264E"/>
    <w:rsid w:val="0002293E"/>
    <w:rsid w:val="00022EFB"/>
    <w:rsid w:val="000230DA"/>
    <w:rsid w:val="000230DF"/>
    <w:rsid w:val="00023222"/>
    <w:rsid w:val="0002340A"/>
    <w:rsid w:val="000234D4"/>
    <w:rsid w:val="00023DE6"/>
    <w:rsid w:val="0002463E"/>
    <w:rsid w:val="000249F1"/>
    <w:rsid w:val="00024AE8"/>
    <w:rsid w:val="00024C27"/>
    <w:rsid w:val="00025175"/>
    <w:rsid w:val="00025683"/>
    <w:rsid w:val="00026428"/>
    <w:rsid w:val="00026447"/>
    <w:rsid w:val="00026629"/>
    <w:rsid w:val="00026E06"/>
    <w:rsid w:val="00027053"/>
    <w:rsid w:val="00027331"/>
    <w:rsid w:val="00027534"/>
    <w:rsid w:val="00027836"/>
    <w:rsid w:val="00027C72"/>
    <w:rsid w:val="00027D2A"/>
    <w:rsid w:val="00027ECD"/>
    <w:rsid w:val="0003030C"/>
    <w:rsid w:val="000303EF"/>
    <w:rsid w:val="00030826"/>
    <w:rsid w:val="00030D6D"/>
    <w:rsid w:val="0003105F"/>
    <w:rsid w:val="000310C5"/>
    <w:rsid w:val="0003148C"/>
    <w:rsid w:val="000319D9"/>
    <w:rsid w:val="00031B09"/>
    <w:rsid w:val="00031BC4"/>
    <w:rsid w:val="00031F58"/>
    <w:rsid w:val="0003302D"/>
    <w:rsid w:val="000330D7"/>
    <w:rsid w:val="00033268"/>
    <w:rsid w:val="000336CE"/>
    <w:rsid w:val="00033C4E"/>
    <w:rsid w:val="0003403A"/>
    <w:rsid w:val="000340C2"/>
    <w:rsid w:val="000340E9"/>
    <w:rsid w:val="000341E0"/>
    <w:rsid w:val="000342F0"/>
    <w:rsid w:val="00034CA2"/>
    <w:rsid w:val="000352E2"/>
    <w:rsid w:val="00035586"/>
    <w:rsid w:val="00035B37"/>
    <w:rsid w:val="00035C98"/>
    <w:rsid w:val="00035F74"/>
    <w:rsid w:val="0003619B"/>
    <w:rsid w:val="000363C6"/>
    <w:rsid w:val="000365C6"/>
    <w:rsid w:val="00036818"/>
    <w:rsid w:val="00036CBB"/>
    <w:rsid w:val="0003723B"/>
    <w:rsid w:val="000378A2"/>
    <w:rsid w:val="00037DF0"/>
    <w:rsid w:val="00037E81"/>
    <w:rsid w:val="00040AD4"/>
    <w:rsid w:val="00040BDD"/>
    <w:rsid w:val="00040DEE"/>
    <w:rsid w:val="0004129A"/>
    <w:rsid w:val="00041361"/>
    <w:rsid w:val="00041509"/>
    <w:rsid w:val="000417A1"/>
    <w:rsid w:val="00042097"/>
    <w:rsid w:val="0004286B"/>
    <w:rsid w:val="00043073"/>
    <w:rsid w:val="00043A79"/>
    <w:rsid w:val="00043C7C"/>
    <w:rsid w:val="00043D65"/>
    <w:rsid w:val="00044541"/>
    <w:rsid w:val="000446DD"/>
    <w:rsid w:val="000450BB"/>
    <w:rsid w:val="000465A8"/>
    <w:rsid w:val="000468CA"/>
    <w:rsid w:val="000468D3"/>
    <w:rsid w:val="00047630"/>
    <w:rsid w:val="0004796D"/>
    <w:rsid w:val="00047A06"/>
    <w:rsid w:val="00047A3A"/>
    <w:rsid w:val="00047AB1"/>
    <w:rsid w:val="00047CAB"/>
    <w:rsid w:val="0005098B"/>
    <w:rsid w:val="000519E7"/>
    <w:rsid w:val="0005227F"/>
    <w:rsid w:val="000528BA"/>
    <w:rsid w:val="00052ABB"/>
    <w:rsid w:val="00052C4E"/>
    <w:rsid w:val="0005324F"/>
    <w:rsid w:val="00053396"/>
    <w:rsid w:val="00053B06"/>
    <w:rsid w:val="00053D08"/>
    <w:rsid w:val="00054A0B"/>
    <w:rsid w:val="00054E25"/>
    <w:rsid w:val="00054E8C"/>
    <w:rsid w:val="00054EEF"/>
    <w:rsid w:val="00055246"/>
    <w:rsid w:val="00055B66"/>
    <w:rsid w:val="00056030"/>
    <w:rsid w:val="00056295"/>
    <w:rsid w:val="00056776"/>
    <w:rsid w:val="00056A3B"/>
    <w:rsid w:val="00056B5E"/>
    <w:rsid w:val="0005787F"/>
    <w:rsid w:val="00057A16"/>
    <w:rsid w:val="00057D41"/>
    <w:rsid w:val="00057E3D"/>
    <w:rsid w:val="0006018C"/>
    <w:rsid w:val="00060342"/>
    <w:rsid w:val="000607A9"/>
    <w:rsid w:val="00060840"/>
    <w:rsid w:val="00060E3B"/>
    <w:rsid w:val="00061250"/>
    <w:rsid w:val="00061517"/>
    <w:rsid w:val="0006191C"/>
    <w:rsid w:val="0006199A"/>
    <w:rsid w:val="00061EB9"/>
    <w:rsid w:val="000636BC"/>
    <w:rsid w:val="00063AE9"/>
    <w:rsid w:val="00063FA6"/>
    <w:rsid w:val="0006414E"/>
    <w:rsid w:val="00065833"/>
    <w:rsid w:val="00065A56"/>
    <w:rsid w:val="00065CD3"/>
    <w:rsid w:val="00065F41"/>
    <w:rsid w:val="0006648F"/>
    <w:rsid w:val="000668C6"/>
    <w:rsid w:val="000669E5"/>
    <w:rsid w:val="00066DF5"/>
    <w:rsid w:val="00067998"/>
    <w:rsid w:val="00067B74"/>
    <w:rsid w:val="00067CFF"/>
    <w:rsid w:val="00067E48"/>
    <w:rsid w:val="00067EA9"/>
    <w:rsid w:val="000703E5"/>
    <w:rsid w:val="000707B4"/>
    <w:rsid w:val="000707C9"/>
    <w:rsid w:val="00070AE0"/>
    <w:rsid w:val="000711AA"/>
    <w:rsid w:val="00071A92"/>
    <w:rsid w:val="00071BCD"/>
    <w:rsid w:val="00072556"/>
    <w:rsid w:val="00072808"/>
    <w:rsid w:val="00072E4D"/>
    <w:rsid w:val="00073BE1"/>
    <w:rsid w:val="00073DB8"/>
    <w:rsid w:val="00073DF1"/>
    <w:rsid w:val="000755CB"/>
    <w:rsid w:val="00075CB8"/>
    <w:rsid w:val="00075D18"/>
    <w:rsid w:val="00075D80"/>
    <w:rsid w:val="00075E69"/>
    <w:rsid w:val="000765F8"/>
    <w:rsid w:val="00077563"/>
    <w:rsid w:val="00077983"/>
    <w:rsid w:val="00081067"/>
    <w:rsid w:val="00081851"/>
    <w:rsid w:val="00081BAF"/>
    <w:rsid w:val="00082B2C"/>
    <w:rsid w:val="00083357"/>
    <w:rsid w:val="0008363C"/>
    <w:rsid w:val="0008371E"/>
    <w:rsid w:val="0008398D"/>
    <w:rsid w:val="00083E7E"/>
    <w:rsid w:val="00084F0D"/>
    <w:rsid w:val="0008527F"/>
    <w:rsid w:val="00085CC2"/>
    <w:rsid w:val="000861CF"/>
    <w:rsid w:val="00086C74"/>
    <w:rsid w:val="00086E15"/>
    <w:rsid w:val="00086FA9"/>
    <w:rsid w:val="0008700C"/>
    <w:rsid w:val="00087656"/>
    <w:rsid w:val="0008797B"/>
    <w:rsid w:val="00087E58"/>
    <w:rsid w:val="00090AFF"/>
    <w:rsid w:val="00090C17"/>
    <w:rsid w:val="000917C6"/>
    <w:rsid w:val="00091A77"/>
    <w:rsid w:val="000921B4"/>
    <w:rsid w:val="00092487"/>
    <w:rsid w:val="00092B95"/>
    <w:rsid w:val="00092D40"/>
    <w:rsid w:val="00092E77"/>
    <w:rsid w:val="000930F9"/>
    <w:rsid w:val="000936A7"/>
    <w:rsid w:val="00093A18"/>
    <w:rsid w:val="00093ADC"/>
    <w:rsid w:val="0009434A"/>
    <w:rsid w:val="000943D1"/>
    <w:rsid w:val="000945DE"/>
    <w:rsid w:val="000955B1"/>
    <w:rsid w:val="00095E15"/>
    <w:rsid w:val="00095EDF"/>
    <w:rsid w:val="0009645C"/>
    <w:rsid w:val="00096A2D"/>
    <w:rsid w:val="00096C09"/>
    <w:rsid w:val="0009754E"/>
    <w:rsid w:val="00097BA8"/>
    <w:rsid w:val="000A08AD"/>
    <w:rsid w:val="000A0AD2"/>
    <w:rsid w:val="000A10E2"/>
    <w:rsid w:val="000A1974"/>
    <w:rsid w:val="000A1BEC"/>
    <w:rsid w:val="000A2563"/>
    <w:rsid w:val="000A2A89"/>
    <w:rsid w:val="000A2D8C"/>
    <w:rsid w:val="000A339B"/>
    <w:rsid w:val="000A4EE8"/>
    <w:rsid w:val="000A4EFF"/>
    <w:rsid w:val="000A54C7"/>
    <w:rsid w:val="000A5536"/>
    <w:rsid w:val="000A56D4"/>
    <w:rsid w:val="000A5AA9"/>
    <w:rsid w:val="000A5D40"/>
    <w:rsid w:val="000A5DF8"/>
    <w:rsid w:val="000A62A5"/>
    <w:rsid w:val="000A6409"/>
    <w:rsid w:val="000A6B63"/>
    <w:rsid w:val="000A6C5B"/>
    <w:rsid w:val="000A7849"/>
    <w:rsid w:val="000A7ADE"/>
    <w:rsid w:val="000A7DA0"/>
    <w:rsid w:val="000A7E26"/>
    <w:rsid w:val="000B0AE2"/>
    <w:rsid w:val="000B0D30"/>
    <w:rsid w:val="000B16E7"/>
    <w:rsid w:val="000B1C7E"/>
    <w:rsid w:val="000B1D6C"/>
    <w:rsid w:val="000B213E"/>
    <w:rsid w:val="000B26A2"/>
    <w:rsid w:val="000B2928"/>
    <w:rsid w:val="000B2CF5"/>
    <w:rsid w:val="000B3790"/>
    <w:rsid w:val="000B39EB"/>
    <w:rsid w:val="000B3AC4"/>
    <w:rsid w:val="000B3C08"/>
    <w:rsid w:val="000B423D"/>
    <w:rsid w:val="000B4364"/>
    <w:rsid w:val="000B4384"/>
    <w:rsid w:val="000B49DE"/>
    <w:rsid w:val="000B543F"/>
    <w:rsid w:val="000B5867"/>
    <w:rsid w:val="000B5A4C"/>
    <w:rsid w:val="000B5B59"/>
    <w:rsid w:val="000B5CD7"/>
    <w:rsid w:val="000B5DD5"/>
    <w:rsid w:val="000B5FB6"/>
    <w:rsid w:val="000B6DAF"/>
    <w:rsid w:val="000B6F7B"/>
    <w:rsid w:val="000B7A2B"/>
    <w:rsid w:val="000C0D31"/>
    <w:rsid w:val="000C0DDD"/>
    <w:rsid w:val="000C1053"/>
    <w:rsid w:val="000C1603"/>
    <w:rsid w:val="000C17C6"/>
    <w:rsid w:val="000C19B3"/>
    <w:rsid w:val="000C20DC"/>
    <w:rsid w:val="000C2516"/>
    <w:rsid w:val="000C25EB"/>
    <w:rsid w:val="000C292E"/>
    <w:rsid w:val="000C3176"/>
    <w:rsid w:val="000C346C"/>
    <w:rsid w:val="000C3CF4"/>
    <w:rsid w:val="000C3E7F"/>
    <w:rsid w:val="000C3F2E"/>
    <w:rsid w:val="000C44C5"/>
    <w:rsid w:val="000C4B38"/>
    <w:rsid w:val="000C6044"/>
    <w:rsid w:val="000C6495"/>
    <w:rsid w:val="000C6694"/>
    <w:rsid w:val="000C6D40"/>
    <w:rsid w:val="000C71FE"/>
    <w:rsid w:val="000C7364"/>
    <w:rsid w:val="000C7680"/>
    <w:rsid w:val="000C783E"/>
    <w:rsid w:val="000C7E1C"/>
    <w:rsid w:val="000D001A"/>
    <w:rsid w:val="000D026A"/>
    <w:rsid w:val="000D0A77"/>
    <w:rsid w:val="000D0FC4"/>
    <w:rsid w:val="000D1179"/>
    <w:rsid w:val="000D1416"/>
    <w:rsid w:val="000D1729"/>
    <w:rsid w:val="000D1FFB"/>
    <w:rsid w:val="000D28CC"/>
    <w:rsid w:val="000D2E93"/>
    <w:rsid w:val="000D3856"/>
    <w:rsid w:val="000D4551"/>
    <w:rsid w:val="000D4735"/>
    <w:rsid w:val="000D52B3"/>
    <w:rsid w:val="000D556B"/>
    <w:rsid w:val="000D579E"/>
    <w:rsid w:val="000D5826"/>
    <w:rsid w:val="000D582E"/>
    <w:rsid w:val="000D5FD2"/>
    <w:rsid w:val="000D6653"/>
    <w:rsid w:val="000D69CA"/>
    <w:rsid w:val="000D69D4"/>
    <w:rsid w:val="000D6F91"/>
    <w:rsid w:val="000D703E"/>
    <w:rsid w:val="000D7171"/>
    <w:rsid w:val="000D7AFD"/>
    <w:rsid w:val="000D7E80"/>
    <w:rsid w:val="000E0283"/>
    <w:rsid w:val="000E0520"/>
    <w:rsid w:val="000E087C"/>
    <w:rsid w:val="000E09C9"/>
    <w:rsid w:val="000E0B95"/>
    <w:rsid w:val="000E1779"/>
    <w:rsid w:val="000E1BD2"/>
    <w:rsid w:val="000E28AD"/>
    <w:rsid w:val="000E2C24"/>
    <w:rsid w:val="000E2C8D"/>
    <w:rsid w:val="000E2D19"/>
    <w:rsid w:val="000E2F8C"/>
    <w:rsid w:val="000E33F9"/>
    <w:rsid w:val="000E3508"/>
    <w:rsid w:val="000E3EA1"/>
    <w:rsid w:val="000E56DE"/>
    <w:rsid w:val="000E70F4"/>
    <w:rsid w:val="000E721D"/>
    <w:rsid w:val="000E75C8"/>
    <w:rsid w:val="000E7A90"/>
    <w:rsid w:val="000E7B73"/>
    <w:rsid w:val="000E7BE6"/>
    <w:rsid w:val="000F009B"/>
    <w:rsid w:val="000F0184"/>
    <w:rsid w:val="000F04D3"/>
    <w:rsid w:val="000F085A"/>
    <w:rsid w:val="000F09C0"/>
    <w:rsid w:val="000F0F7B"/>
    <w:rsid w:val="000F1B2A"/>
    <w:rsid w:val="000F1C53"/>
    <w:rsid w:val="000F1D3A"/>
    <w:rsid w:val="000F2134"/>
    <w:rsid w:val="000F27F0"/>
    <w:rsid w:val="000F3049"/>
    <w:rsid w:val="000F3160"/>
    <w:rsid w:val="000F349C"/>
    <w:rsid w:val="000F3696"/>
    <w:rsid w:val="000F3923"/>
    <w:rsid w:val="000F3955"/>
    <w:rsid w:val="000F3A49"/>
    <w:rsid w:val="000F432A"/>
    <w:rsid w:val="000F4BF4"/>
    <w:rsid w:val="000F4E57"/>
    <w:rsid w:val="000F51BD"/>
    <w:rsid w:val="000F550A"/>
    <w:rsid w:val="000F59F0"/>
    <w:rsid w:val="000F5D5C"/>
    <w:rsid w:val="000F6AAD"/>
    <w:rsid w:val="000F73FE"/>
    <w:rsid w:val="000F7461"/>
    <w:rsid w:val="00100001"/>
    <w:rsid w:val="0010029F"/>
    <w:rsid w:val="00100A51"/>
    <w:rsid w:val="00100A73"/>
    <w:rsid w:val="00100F71"/>
    <w:rsid w:val="00101124"/>
    <w:rsid w:val="0010179C"/>
    <w:rsid w:val="0010180C"/>
    <w:rsid w:val="00101BC0"/>
    <w:rsid w:val="00101D91"/>
    <w:rsid w:val="00101E07"/>
    <w:rsid w:val="001021B6"/>
    <w:rsid w:val="0010230A"/>
    <w:rsid w:val="0010264B"/>
    <w:rsid w:val="00102703"/>
    <w:rsid w:val="001027D3"/>
    <w:rsid w:val="00102A0A"/>
    <w:rsid w:val="00102E79"/>
    <w:rsid w:val="00102E91"/>
    <w:rsid w:val="00102F7F"/>
    <w:rsid w:val="0010362D"/>
    <w:rsid w:val="0010371B"/>
    <w:rsid w:val="0010372A"/>
    <w:rsid w:val="001037A0"/>
    <w:rsid w:val="001037B7"/>
    <w:rsid w:val="0010392A"/>
    <w:rsid w:val="00103FE9"/>
    <w:rsid w:val="0010424B"/>
    <w:rsid w:val="00104D5F"/>
    <w:rsid w:val="00104EF4"/>
    <w:rsid w:val="001052B0"/>
    <w:rsid w:val="00105315"/>
    <w:rsid w:val="00105D0B"/>
    <w:rsid w:val="00106A96"/>
    <w:rsid w:val="00107644"/>
    <w:rsid w:val="001076B2"/>
    <w:rsid w:val="001076E6"/>
    <w:rsid w:val="00107725"/>
    <w:rsid w:val="00107952"/>
    <w:rsid w:val="00107F7E"/>
    <w:rsid w:val="00110548"/>
    <w:rsid w:val="001105B9"/>
    <w:rsid w:val="00110A9C"/>
    <w:rsid w:val="00110D56"/>
    <w:rsid w:val="00110E7E"/>
    <w:rsid w:val="0011171E"/>
    <w:rsid w:val="001117DB"/>
    <w:rsid w:val="00111ED2"/>
    <w:rsid w:val="00112060"/>
    <w:rsid w:val="00112307"/>
    <w:rsid w:val="00112737"/>
    <w:rsid w:val="00112BC0"/>
    <w:rsid w:val="00112BC2"/>
    <w:rsid w:val="00112EB8"/>
    <w:rsid w:val="00112F10"/>
    <w:rsid w:val="00113365"/>
    <w:rsid w:val="001138BB"/>
    <w:rsid w:val="00113B4E"/>
    <w:rsid w:val="001141F9"/>
    <w:rsid w:val="00114332"/>
    <w:rsid w:val="0011435C"/>
    <w:rsid w:val="001144D6"/>
    <w:rsid w:val="00114A0E"/>
    <w:rsid w:val="00114C4F"/>
    <w:rsid w:val="00114CB7"/>
    <w:rsid w:val="001150F7"/>
    <w:rsid w:val="00115868"/>
    <w:rsid w:val="00115A52"/>
    <w:rsid w:val="00115A6D"/>
    <w:rsid w:val="00115F90"/>
    <w:rsid w:val="00116054"/>
    <w:rsid w:val="001161C0"/>
    <w:rsid w:val="001167E1"/>
    <w:rsid w:val="00116AC4"/>
    <w:rsid w:val="00117028"/>
    <w:rsid w:val="00117174"/>
    <w:rsid w:val="00117228"/>
    <w:rsid w:val="001177BA"/>
    <w:rsid w:val="00117BDF"/>
    <w:rsid w:val="00120E4A"/>
    <w:rsid w:val="00121765"/>
    <w:rsid w:val="00121D5C"/>
    <w:rsid w:val="001221AD"/>
    <w:rsid w:val="0012233E"/>
    <w:rsid w:val="0012255A"/>
    <w:rsid w:val="001228E5"/>
    <w:rsid w:val="001230C2"/>
    <w:rsid w:val="00123125"/>
    <w:rsid w:val="00123703"/>
    <w:rsid w:val="0012388B"/>
    <w:rsid w:val="00123904"/>
    <w:rsid w:val="00123CCE"/>
    <w:rsid w:val="0012405A"/>
    <w:rsid w:val="0012421B"/>
    <w:rsid w:val="00124228"/>
    <w:rsid w:val="00124330"/>
    <w:rsid w:val="00124466"/>
    <w:rsid w:val="0012470E"/>
    <w:rsid w:val="00124A6A"/>
    <w:rsid w:val="00124C18"/>
    <w:rsid w:val="00124E37"/>
    <w:rsid w:val="00125066"/>
    <w:rsid w:val="00125344"/>
    <w:rsid w:val="001253E0"/>
    <w:rsid w:val="00125408"/>
    <w:rsid w:val="0012559A"/>
    <w:rsid w:val="0012573B"/>
    <w:rsid w:val="00126407"/>
    <w:rsid w:val="00126AD1"/>
    <w:rsid w:val="00126BDD"/>
    <w:rsid w:val="00127023"/>
    <w:rsid w:val="00127122"/>
    <w:rsid w:val="0012712E"/>
    <w:rsid w:val="00127D9E"/>
    <w:rsid w:val="001300BE"/>
    <w:rsid w:val="00130189"/>
    <w:rsid w:val="001304D2"/>
    <w:rsid w:val="00130A1E"/>
    <w:rsid w:val="00130B61"/>
    <w:rsid w:val="00130B66"/>
    <w:rsid w:val="00130BF3"/>
    <w:rsid w:val="00130D50"/>
    <w:rsid w:val="00130F6C"/>
    <w:rsid w:val="001310F1"/>
    <w:rsid w:val="00131628"/>
    <w:rsid w:val="001317FA"/>
    <w:rsid w:val="0013197E"/>
    <w:rsid w:val="00132C35"/>
    <w:rsid w:val="00132D6B"/>
    <w:rsid w:val="00133706"/>
    <w:rsid w:val="00133741"/>
    <w:rsid w:val="00133948"/>
    <w:rsid w:val="00134715"/>
    <w:rsid w:val="0013488C"/>
    <w:rsid w:val="00134A81"/>
    <w:rsid w:val="00134E1F"/>
    <w:rsid w:val="0013505D"/>
    <w:rsid w:val="00135061"/>
    <w:rsid w:val="001351C2"/>
    <w:rsid w:val="00135340"/>
    <w:rsid w:val="00135717"/>
    <w:rsid w:val="00135AED"/>
    <w:rsid w:val="001364CD"/>
    <w:rsid w:val="00137497"/>
    <w:rsid w:val="00137554"/>
    <w:rsid w:val="0014092F"/>
    <w:rsid w:val="0014099F"/>
    <w:rsid w:val="00140A22"/>
    <w:rsid w:val="00140B18"/>
    <w:rsid w:val="00140E70"/>
    <w:rsid w:val="00141C5E"/>
    <w:rsid w:val="00142119"/>
    <w:rsid w:val="00143111"/>
    <w:rsid w:val="001438BB"/>
    <w:rsid w:val="001442B2"/>
    <w:rsid w:val="00144CDC"/>
    <w:rsid w:val="0014512B"/>
    <w:rsid w:val="00145251"/>
    <w:rsid w:val="00145DF0"/>
    <w:rsid w:val="00146BE3"/>
    <w:rsid w:val="00147174"/>
    <w:rsid w:val="001475D7"/>
    <w:rsid w:val="001476EE"/>
    <w:rsid w:val="00147729"/>
    <w:rsid w:val="00147D0F"/>
    <w:rsid w:val="00147EFD"/>
    <w:rsid w:val="00150074"/>
    <w:rsid w:val="00150657"/>
    <w:rsid w:val="00150EBD"/>
    <w:rsid w:val="001512AB"/>
    <w:rsid w:val="00151772"/>
    <w:rsid w:val="00151893"/>
    <w:rsid w:val="0015279A"/>
    <w:rsid w:val="00153066"/>
    <w:rsid w:val="001531AB"/>
    <w:rsid w:val="0015348A"/>
    <w:rsid w:val="00153D82"/>
    <w:rsid w:val="00153FB9"/>
    <w:rsid w:val="00154711"/>
    <w:rsid w:val="00154894"/>
    <w:rsid w:val="00154DAE"/>
    <w:rsid w:val="00155307"/>
    <w:rsid w:val="0015579E"/>
    <w:rsid w:val="00155B82"/>
    <w:rsid w:val="00155BE2"/>
    <w:rsid w:val="00156245"/>
    <w:rsid w:val="0015625C"/>
    <w:rsid w:val="001567F7"/>
    <w:rsid w:val="0015692B"/>
    <w:rsid w:val="00156B81"/>
    <w:rsid w:val="00157401"/>
    <w:rsid w:val="0015775E"/>
    <w:rsid w:val="001579F7"/>
    <w:rsid w:val="00157AC8"/>
    <w:rsid w:val="00157DF1"/>
    <w:rsid w:val="00157FCC"/>
    <w:rsid w:val="00160DE4"/>
    <w:rsid w:val="001612CA"/>
    <w:rsid w:val="00161667"/>
    <w:rsid w:val="00161C12"/>
    <w:rsid w:val="00161FDB"/>
    <w:rsid w:val="00162403"/>
    <w:rsid w:val="001624B2"/>
    <w:rsid w:val="001624F2"/>
    <w:rsid w:val="001630BA"/>
    <w:rsid w:val="00163481"/>
    <w:rsid w:val="00163528"/>
    <w:rsid w:val="00163663"/>
    <w:rsid w:val="00163F61"/>
    <w:rsid w:val="001641B8"/>
    <w:rsid w:val="0016442A"/>
    <w:rsid w:val="00164499"/>
    <w:rsid w:val="001647C4"/>
    <w:rsid w:val="001648A0"/>
    <w:rsid w:val="00164E4B"/>
    <w:rsid w:val="0016539A"/>
    <w:rsid w:val="001655C2"/>
    <w:rsid w:val="00165A69"/>
    <w:rsid w:val="00165A8F"/>
    <w:rsid w:val="00165C32"/>
    <w:rsid w:val="00166483"/>
    <w:rsid w:val="00166EA3"/>
    <w:rsid w:val="00167429"/>
    <w:rsid w:val="0017073A"/>
    <w:rsid w:val="001707E9"/>
    <w:rsid w:val="00170A42"/>
    <w:rsid w:val="00170AB4"/>
    <w:rsid w:val="0017184B"/>
    <w:rsid w:val="001718F7"/>
    <w:rsid w:val="00171A56"/>
    <w:rsid w:val="00171C82"/>
    <w:rsid w:val="001721D3"/>
    <w:rsid w:val="001723F7"/>
    <w:rsid w:val="001726E0"/>
    <w:rsid w:val="0017293C"/>
    <w:rsid w:val="00173D38"/>
    <w:rsid w:val="00173D45"/>
    <w:rsid w:val="00174221"/>
    <w:rsid w:val="001745CD"/>
    <w:rsid w:val="001749E8"/>
    <w:rsid w:val="00174E0F"/>
    <w:rsid w:val="0017535F"/>
    <w:rsid w:val="001759FE"/>
    <w:rsid w:val="00175A13"/>
    <w:rsid w:val="00175DCF"/>
    <w:rsid w:val="0017605F"/>
    <w:rsid w:val="001766F1"/>
    <w:rsid w:val="00176B3F"/>
    <w:rsid w:val="00176F6A"/>
    <w:rsid w:val="00177297"/>
    <w:rsid w:val="0017793C"/>
    <w:rsid w:val="00177A51"/>
    <w:rsid w:val="00177AC6"/>
    <w:rsid w:val="00177C96"/>
    <w:rsid w:val="00177ECD"/>
    <w:rsid w:val="001803B8"/>
    <w:rsid w:val="00180DE5"/>
    <w:rsid w:val="00181679"/>
    <w:rsid w:val="00181834"/>
    <w:rsid w:val="00181C04"/>
    <w:rsid w:val="0018228F"/>
    <w:rsid w:val="00182535"/>
    <w:rsid w:val="00182694"/>
    <w:rsid w:val="00182E09"/>
    <w:rsid w:val="00183152"/>
    <w:rsid w:val="00183457"/>
    <w:rsid w:val="00183775"/>
    <w:rsid w:val="00183AEA"/>
    <w:rsid w:val="001841AA"/>
    <w:rsid w:val="001843F4"/>
    <w:rsid w:val="00184F1C"/>
    <w:rsid w:val="00185B5F"/>
    <w:rsid w:val="00185E05"/>
    <w:rsid w:val="00186808"/>
    <w:rsid w:val="0018686B"/>
    <w:rsid w:val="00186B7A"/>
    <w:rsid w:val="00186FCE"/>
    <w:rsid w:val="0018715F"/>
    <w:rsid w:val="00187BC2"/>
    <w:rsid w:val="00187D7D"/>
    <w:rsid w:val="00187EC5"/>
    <w:rsid w:val="00190694"/>
    <w:rsid w:val="0019082F"/>
    <w:rsid w:val="001909F0"/>
    <w:rsid w:val="00190B50"/>
    <w:rsid w:val="00190C47"/>
    <w:rsid w:val="0019124E"/>
    <w:rsid w:val="00191410"/>
    <w:rsid w:val="0019141C"/>
    <w:rsid w:val="0019175B"/>
    <w:rsid w:val="00191895"/>
    <w:rsid w:val="001919F7"/>
    <w:rsid w:val="00192439"/>
    <w:rsid w:val="00192558"/>
    <w:rsid w:val="001929E1"/>
    <w:rsid w:val="00192E0E"/>
    <w:rsid w:val="001933A3"/>
    <w:rsid w:val="00193681"/>
    <w:rsid w:val="00193876"/>
    <w:rsid w:val="00193D27"/>
    <w:rsid w:val="001941C9"/>
    <w:rsid w:val="0019425B"/>
    <w:rsid w:val="001948E5"/>
    <w:rsid w:val="0019533E"/>
    <w:rsid w:val="001954FA"/>
    <w:rsid w:val="001956FA"/>
    <w:rsid w:val="001958ED"/>
    <w:rsid w:val="00195B0C"/>
    <w:rsid w:val="00195C83"/>
    <w:rsid w:val="00195D36"/>
    <w:rsid w:val="00195E05"/>
    <w:rsid w:val="00195F2E"/>
    <w:rsid w:val="001962C7"/>
    <w:rsid w:val="0019640B"/>
    <w:rsid w:val="00196510"/>
    <w:rsid w:val="00196B7A"/>
    <w:rsid w:val="00196E0C"/>
    <w:rsid w:val="00197796"/>
    <w:rsid w:val="00197D17"/>
    <w:rsid w:val="00197D8E"/>
    <w:rsid w:val="00197E78"/>
    <w:rsid w:val="00197F8E"/>
    <w:rsid w:val="001A00BD"/>
    <w:rsid w:val="001A02B9"/>
    <w:rsid w:val="001A02D1"/>
    <w:rsid w:val="001A1246"/>
    <w:rsid w:val="001A1427"/>
    <w:rsid w:val="001A1476"/>
    <w:rsid w:val="001A14F5"/>
    <w:rsid w:val="001A180C"/>
    <w:rsid w:val="001A18BF"/>
    <w:rsid w:val="001A2082"/>
    <w:rsid w:val="001A22B7"/>
    <w:rsid w:val="001A22F8"/>
    <w:rsid w:val="001A2483"/>
    <w:rsid w:val="001A268A"/>
    <w:rsid w:val="001A2751"/>
    <w:rsid w:val="001A2773"/>
    <w:rsid w:val="001A35DF"/>
    <w:rsid w:val="001A3747"/>
    <w:rsid w:val="001A3DCD"/>
    <w:rsid w:val="001A426D"/>
    <w:rsid w:val="001A4A68"/>
    <w:rsid w:val="001A4B8E"/>
    <w:rsid w:val="001A5114"/>
    <w:rsid w:val="001A5132"/>
    <w:rsid w:val="001A568E"/>
    <w:rsid w:val="001A5820"/>
    <w:rsid w:val="001A5A67"/>
    <w:rsid w:val="001A5F42"/>
    <w:rsid w:val="001A6274"/>
    <w:rsid w:val="001A66CC"/>
    <w:rsid w:val="001A69A5"/>
    <w:rsid w:val="001A6BD8"/>
    <w:rsid w:val="001A76AC"/>
    <w:rsid w:val="001A7954"/>
    <w:rsid w:val="001A7EF5"/>
    <w:rsid w:val="001B00D3"/>
    <w:rsid w:val="001B0665"/>
    <w:rsid w:val="001B068F"/>
    <w:rsid w:val="001B0849"/>
    <w:rsid w:val="001B09EE"/>
    <w:rsid w:val="001B09F1"/>
    <w:rsid w:val="001B0B6F"/>
    <w:rsid w:val="001B1301"/>
    <w:rsid w:val="001B1B8C"/>
    <w:rsid w:val="001B1BAC"/>
    <w:rsid w:val="001B1E02"/>
    <w:rsid w:val="001B20FF"/>
    <w:rsid w:val="001B2584"/>
    <w:rsid w:val="001B25B4"/>
    <w:rsid w:val="001B2D1F"/>
    <w:rsid w:val="001B2D87"/>
    <w:rsid w:val="001B3448"/>
    <w:rsid w:val="001B347A"/>
    <w:rsid w:val="001B4406"/>
    <w:rsid w:val="001B4E2B"/>
    <w:rsid w:val="001B51D6"/>
    <w:rsid w:val="001B5A15"/>
    <w:rsid w:val="001B6006"/>
    <w:rsid w:val="001B61E3"/>
    <w:rsid w:val="001B6290"/>
    <w:rsid w:val="001B6BB8"/>
    <w:rsid w:val="001B7C2F"/>
    <w:rsid w:val="001B7CED"/>
    <w:rsid w:val="001C06F4"/>
    <w:rsid w:val="001C09D0"/>
    <w:rsid w:val="001C0ED2"/>
    <w:rsid w:val="001C0F83"/>
    <w:rsid w:val="001C1289"/>
    <w:rsid w:val="001C1558"/>
    <w:rsid w:val="001C17B3"/>
    <w:rsid w:val="001C1B89"/>
    <w:rsid w:val="001C2319"/>
    <w:rsid w:val="001C23FD"/>
    <w:rsid w:val="001C27E9"/>
    <w:rsid w:val="001C2AD5"/>
    <w:rsid w:val="001C2B40"/>
    <w:rsid w:val="001C3274"/>
    <w:rsid w:val="001C3770"/>
    <w:rsid w:val="001C38BD"/>
    <w:rsid w:val="001C39DB"/>
    <w:rsid w:val="001C4256"/>
    <w:rsid w:val="001C466A"/>
    <w:rsid w:val="001C48EC"/>
    <w:rsid w:val="001C4CEB"/>
    <w:rsid w:val="001C5769"/>
    <w:rsid w:val="001C5E65"/>
    <w:rsid w:val="001C625D"/>
    <w:rsid w:val="001C63C9"/>
    <w:rsid w:val="001C688C"/>
    <w:rsid w:val="001C68E8"/>
    <w:rsid w:val="001C69DF"/>
    <w:rsid w:val="001C7543"/>
    <w:rsid w:val="001C7583"/>
    <w:rsid w:val="001C76C2"/>
    <w:rsid w:val="001C7BB7"/>
    <w:rsid w:val="001D0036"/>
    <w:rsid w:val="001D01F6"/>
    <w:rsid w:val="001D036D"/>
    <w:rsid w:val="001D04C0"/>
    <w:rsid w:val="001D0726"/>
    <w:rsid w:val="001D09B0"/>
    <w:rsid w:val="001D0EAC"/>
    <w:rsid w:val="001D12A4"/>
    <w:rsid w:val="001D176A"/>
    <w:rsid w:val="001D1A9E"/>
    <w:rsid w:val="001D1DB5"/>
    <w:rsid w:val="001D2432"/>
    <w:rsid w:val="001D289B"/>
    <w:rsid w:val="001D2EFE"/>
    <w:rsid w:val="001D3968"/>
    <w:rsid w:val="001D3B59"/>
    <w:rsid w:val="001D3BD1"/>
    <w:rsid w:val="001D3CA9"/>
    <w:rsid w:val="001D4033"/>
    <w:rsid w:val="001D4277"/>
    <w:rsid w:val="001D4663"/>
    <w:rsid w:val="001D4880"/>
    <w:rsid w:val="001D4AA3"/>
    <w:rsid w:val="001D4C35"/>
    <w:rsid w:val="001D4EC9"/>
    <w:rsid w:val="001D54B6"/>
    <w:rsid w:val="001D572B"/>
    <w:rsid w:val="001D5DB6"/>
    <w:rsid w:val="001D652F"/>
    <w:rsid w:val="001D6555"/>
    <w:rsid w:val="001D711A"/>
    <w:rsid w:val="001D7524"/>
    <w:rsid w:val="001D7592"/>
    <w:rsid w:val="001D78B5"/>
    <w:rsid w:val="001D7CE3"/>
    <w:rsid w:val="001E0347"/>
    <w:rsid w:val="001E0432"/>
    <w:rsid w:val="001E0975"/>
    <w:rsid w:val="001E0E8E"/>
    <w:rsid w:val="001E1407"/>
    <w:rsid w:val="001E157F"/>
    <w:rsid w:val="001E15A2"/>
    <w:rsid w:val="001E1D5B"/>
    <w:rsid w:val="001E1DBF"/>
    <w:rsid w:val="001E2B14"/>
    <w:rsid w:val="001E3D2E"/>
    <w:rsid w:val="001E3EBE"/>
    <w:rsid w:val="001E41A7"/>
    <w:rsid w:val="001E5088"/>
    <w:rsid w:val="001E5485"/>
    <w:rsid w:val="001E5F06"/>
    <w:rsid w:val="001E65D3"/>
    <w:rsid w:val="001E6A2D"/>
    <w:rsid w:val="001E6A51"/>
    <w:rsid w:val="001E7130"/>
    <w:rsid w:val="001E7816"/>
    <w:rsid w:val="001E7B55"/>
    <w:rsid w:val="001E7E7E"/>
    <w:rsid w:val="001F0B04"/>
    <w:rsid w:val="001F0B17"/>
    <w:rsid w:val="001F0C85"/>
    <w:rsid w:val="001F126D"/>
    <w:rsid w:val="001F13CA"/>
    <w:rsid w:val="001F28A6"/>
    <w:rsid w:val="001F2E3A"/>
    <w:rsid w:val="001F330E"/>
    <w:rsid w:val="001F340F"/>
    <w:rsid w:val="001F388A"/>
    <w:rsid w:val="001F4585"/>
    <w:rsid w:val="001F4721"/>
    <w:rsid w:val="001F4975"/>
    <w:rsid w:val="001F497E"/>
    <w:rsid w:val="001F4FF7"/>
    <w:rsid w:val="001F52CF"/>
    <w:rsid w:val="001F54CC"/>
    <w:rsid w:val="001F55C2"/>
    <w:rsid w:val="001F5999"/>
    <w:rsid w:val="001F5B74"/>
    <w:rsid w:val="001F5DBF"/>
    <w:rsid w:val="001F5EF7"/>
    <w:rsid w:val="001F7045"/>
    <w:rsid w:val="001F70A4"/>
    <w:rsid w:val="001F71F2"/>
    <w:rsid w:val="001F739F"/>
    <w:rsid w:val="001F75A9"/>
    <w:rsid w:val="001F78AA"/>
    <w:rsid w:val="001F7FA2"/>
    <w:rsid w:val="002002F8"/>
    <w:rsid w:val="00200BA9"/>
    <w:rsid w:val="00200C7D"/>
    <w:rsid w:val="002010BA"/>
    <w:rsid w:val="00201B10"/>
    <w:rsid w:val="00202514"/>
    <w:rsid w:val="00202A4D"/>
    <w:rsid w:val="00202ACB"/>
    <w:rsid w:val="00202B24"/>
    <w:rsid w:val="002037FC"/>
    <w:rsid w:val="0020392A"/>
    <w:rsid w:val="00203BB6"/>
    <w:rsid w:val="00204029"/>
    <w:rsid w:val="00204417"/>
    <w:rsid w:val="00204880"/>
    <w:rsid w:val="00204902"/>
    <w:rsid w:val="00204D02"/>
    <w:rsid w:val="0020503B"/>
    <w:rsid w:val="002050B7"/>
    <w:rsid w:val="002051C4"/>
    <w:rsid w:val="00205821"/>
    <w:rsid w:val="002059A5"/>
    <w:rsid w:val="00206353"/>
    <w:rsid w:val="002067BF"/>
    <w:rsid w:val="00207680"/>
    <w:rsid w:val="002078B8"/>
    <w:rsid w:val="00207B64"/>
    <w:rsid w:val="00207BF5"/>
    <w:rsid w:val="00207C85"/>
    <w:rsid w:val="00207CAB"/>
    <w:rsid w:val="00210648"/>
    <w:rsid w:val="0021088E"/>
    <w:rsid w:val="002108F7"/>
    <w:rsid w:val="002117EE"/>
    <w:rsid w:val="00211995"/>
    <w:rsid w:val="00212DAE"/>
    <w:rsid w:val="00212EB6"/>
    <w:rsid w:val="00213613"/>
    <w:rsid w:val="00213A2D"/>
    <w:rsid w:val="00213F9E"/>
    <w:rsid w:val="00213FC6"/>
    <w:rsid w:val="002144E8"/>
    <w:rsid w:val="00214614"/>
    <w:rsid w:val="002148C1"/>
    <w:rsid w:val="002148ED"/>
    <w:rsid w:val="00214D97"/>
    <w:rsid w:val="0021519E"/>
    <w:rsid w:val="002159D6"/>
    <w:rsid w:val="00215C6F"/>
    <w:rsid w:val="00215CC3"/>
    <w:rsid w:val="00216264"/>
    <w:rsid w:val="00216547"/>
    <w:rsid w:val="002167DC"/>
    <w:rsid w:val="002168DA"/>
    <w:rsid w:val="00216F48"/>
    <w:rsid w:val="0021703A"/>
    <w:rsid w:val="002170F7"/>
    <w:rsid w:val="002172FE"/>
    <w:rsid w:val="00217C03"/>
    <w:rsid w:val="00217DD3"/>
    <w:rsid w:val="00220166"/>
    <w:rsid w:val="0022047A"/>
    <w:rsid w:val="00220A8D"/>
    <w:rsid w:val="00220AC8"/>
    <w:rsid w:val="00221FA2"/>
    <w:rsid w:val="00222083"/>
    <w:rsid w:val="00222174"/>
    <w:rsid w:val="0022287B"/>
    <w:rsid w:val="00222B31"/>
    <w:rsid w:val="00222DFC"/>
    <w:rsid w:val="00222F70"/>
    <w:rsid w:val="002230FE"/>
    <w:rsid w:val="0022352E"/>
    <w:rsid w:val="0022374E"/>
    <w:rsid w:val="002239D8"/>
    <w:rsid w:val="00223F66"/>
    <w:rsid w:val="002240A7"/>
    <w:rsid w:val="002240C0"/>
    <w:rsid w:val="00224A9A"/>
    <w:rsid w:val="00225721"/>
    <w:rsid w:val="00225947"/>
    <w:rsid w:val="00225A16"/>
    <w:rsid w:val="002266E3"/>
    <w:rsid w:val="00226ADB"/>
    <w:rsid w:val="00226C5E"/>
    <w:rsid w:val="00226D07"/>
    <w:rsid w:val="00230059"/>
    <w:rsid w:val="00230938"/>
    <w:rsid w:val="00230CE1"/>
    <w:rsid w:val="00230FC1"/>
    <w:rsid w:val="00231B2B"/>
    <w:rsid w:val="00231EC0"/>
    <w:rsid w:val="002323DE"/>
    <w:rsid w:val="0023318A"/>
    <w:rsid w:val="002348D4"/>
    <w:rsid w:val="00234D1B"/>
    <w:rsid w:val="00234DD8"/>
    <w:rsid w:val="00235794"/>
    <w:rsid w:val="00235DC3"/>
    <w:rsid w:val="00235E7D"/>
    <w:rsid w:val="002365E1"/>
    <w:rsid w:val="002368A0"/>
    <w:rsid w:val="00236994"/>
    <w:rsid w:val="00236DC8"/>
    <w:rsid w:val="00240919"/>
    <w:rsid w:val="002410FB"/>
    <w:rsid w:val="002414A3"/>
    <w:rsid w:val="00241A9F"/>
    <w:rsid w:val="00241AC6"/>
    <w:rsid w:val="00241CED"/>
    <w:rsid w:val="00242977"/>
    <w:rsid w:val="00242BD8"/>
    <w:rsid w:val="00243179"/>
    <w:rsid w:val="00243326"/>
    <w:rsid w:val="00243511"/>
    <w:rsid w:val="0024400B"/>
    <w:rsid w:val="00244B53"/>
    <w:rsid w:val="00244D87"/>
    <w:rsid w:val="00245087"/>
    <w:rsid w:val="00245BD6"/>
    <w:rsid w:val="00245C7F"/>
    <w:rsid w:val="00245F0A"/>
    <w:rsid w:val="00246013"/>
    <w:rsid w:val="002460FE"/>
    <w:rsid w:val="00246496"/>
    <w:rsid w:val="002466D4"/>
    <w:rsid w:val="00246BC5"/>
    <w:rsid w:val="00246DA2"/>
    <w:rsid w:val="00247017"/>
    <w:rsid w:val="0024756D"/>
    <w:rsid w:val="00247731"/>
    <w:rsid w:val="00247AB4"/>
    <w:rsid w:val="00247B6C"/>
    <w:rsid w:val="00247BEE"/>
    <w:rsid w:val="00247F57"/>
    <w:rsid w:val="00252957"/>
    <w:rsid w:val="002529C8"/>
    <w:rsid w:val="00252B4B"/>
    <w:rsid w:val="00253488"/>
    <w:rsid w:val="002535E8"/>
    <w:rsid w:val="00254284"/>
    <w:rsid w:val="002544D8"/>
    <w:rsid w:val="00254C2E"/>
    <w:rsid w:val="00254F66"/>
    <w:rsid w:val="002551D9"/>
    <w:rsid w:val="00255262"/>
    <w:rsid w:val="00255B5E"/>
    <w:rsid w:val="00255BAE"/>
    <w:rsid w:val="00256CF7"/>
    <w:rsid w:val="00256DDD"/>
    <w:rsid w:val="002573A9"/>
    <w:rsid w:val="0025750B"/>
    <w:rsid w:val="00257A44"/>
    <w:rsid w:val="00257C0D"/>
    <w:rsid w:val="00260362"/>
    <w:rsid w:val="002605EB"/>
    <w:rsid w:val="00260D3B"/>
    <w:rsid w:val="00260EDE"/>
    <w:rsid w:val="002613E7"/>
    <w:rsid w:val="0026206C"/>
    <w:rsid w:val="00262070"/>
    <w:rsid w:val="00262320"/>
    <w:rsid w:val="00262341"/>
    <w:rsid w:val="00262CF1"/>
    <w:rsid w:val="00263085"/>
    <w:rsid w:val="002631BC"/>
    <w:rsid w:val="00263300"/>
    <w:rsid w:val="002635C9"/>
    <w:rsid w:val="002639EE"/>
    <w:rsid w:val="002643EE"/>
    <w:rsid w:val="00264F9D"/>
    <w:rsid w:val="002656F8"/>
    <w:rsid w:val="00265A84"/>
    <w:rsid w:val="0026602F"/>
    <w:rsid w:val="002663DF"/>
    <w:rsid w:val="002666B6"/>
    <w:rsid w:val="002667D1"/>
    <w:rsid w:val="00267135"/>
    <w:rsid w:val="002672B9"/>
    <w:rsid w:val="002673D4"/>
    <w:rsid w:val="0026740E"/>
    <w:rsid w:val="0026751F"/>
    <w:rsid w:val="00267522"/>
    <w:rsid w:val="00267A86"/>
    <w:rsid w:val="00270B1D"/>
    <w:rsid w:val="00270F70"/>
    <w:rsid w:val="0027103F"/>
    <w:rsid w:val="00271601"/>
    <w:rsid w:val="002717AD"/>
    <w:rsid w:val="00272188"/>
    <w:rsid w:val="00272546"/>
    <w:rsid w:val="00272610"/>
    <w:rsid w:val="00272875"/>
    <w:rsid w:val="00272882"/>
    <w:rsid w:val="00272990"/>
    <w:rsid w:val="002738C6"/>
    <w:rsid w:val="00273973"/>
    <w:rsid w:val="002748DD"/>
    <w:rsid w:val="00274D62"/>
    <w:rsid w:val="00274FE7"/>
    <w:rsid w:val="002750B5"/>
    <w:rsid w:val="00275F0E"/>
    <w:rsid w:val="00276319"/>
    <w:rsid w:val="00276A98"/>
    <w:rsid w:val="00276FDA"/>
    <w:rsid w:val="002778C2"/>
    <w:rsid w:val="002779F9"/>
    <w:rsid w:val="00277B6C"/>
    <w:rsid w:val="00277EBC"/>
    <w:rsid w:val="00280009"/>
    <w:rsid w:val="00280587"/>
    <w:rsid w:val="002809E9"/>
    <w:rsid w:val="00280B88"/>
    <w:rsid w:val="0028122E"/>
    <w:rsid w:val="00281440"/>
    <w:rsid w:val="002822E2"/>
    <w:rsid w:val="00282A6A"/>
    <w:rsid w:val="00282A82"/>
    <w:rsid w:val="00282D92"/>
    <w:rsid w:val="0028344F"/>
    <w:rsid w:val="00283779"/>
    <w:rsid w:val="002837CA"/>
    <w:rsid w:val="00283930"/>
    <w:rsid w:val="00284C71"/>
    <w:rsid w:val="00285062"/>
    <w:rsid w:val="002850C9"/>
    <w:rsid w:val="002851EB"/>
    <w:rsid w:val="0028589C"/>
    <w:rsid w:val="00285995"/>
    <w:rsid w:val="00285DE6"/>
    <w:rsid w:val="00286213"/>
    <w:rsid w:val="00286236"/>
    <w:rsid w:val="00286476"/>
    <w:rsid w:val="002868A3"/>
    <w:rsid w:val="0028692D"/>
    <w:rsid w:val="0028695F"/>
    <w:rsid w:val="0028727D"/>
    <w:rsid w:val="00287581"/>
    <w:rsid w:val="002904F0"/>
    <w:rsid w:val="0029068D"/>
    <w:rsid w:val="00290DA3"/>
    <w:rsid w:val="00290E16"/>
    <w:rsid w:val="0029121E"/>
    <w:rsid w:val="0029130D"/>
    <w:rsid w:val="00291383"/>
    <w:rsid w:val="00291DA4"/>
    <w:rsid w:val="00292409"/>
    <w:rsid w:val="0029261F"/>
    <w:rsid w:val="00293709"/>
    <w:rsid w:val="002937E8"/>
    <w:rsid w:val="00293B06"/>
    <w:rsid w:val="00293BAC"/>
    <w:rsid w:val="00293D00"/>
    <w:rsid w:val="0029420F"/>
    <w:rsid w:val="0029434D"/>
    <w:rsid w:val="00294362"/>
    <w:rsid w:val="002943C9"/>
    <w:rsid w:val="002946A5"/>
    <w:rsid w:val="002953D1"/>
    <w:rsid w:val="0029550F"/>
    <w:rsid w:val="0029622E"/>
    <w:rsid w:val="00296A34"/>
    <w:rsid w:val="00296EF5"/>
    <w:rsid w:val="002973F6"/>
    <w:rsid w:val="002975D3"/>
    <w:rsid w:val="00297C04"/>
    <w:rsid w:val="002A03C5"/>
    <w:rsid w:val="002A0748"/>
    <w:rsid w:val="002A0C52"/>
    <w:rsid w:val="002A0C5A"/>
    <w:rsid w:val="002A0C7F"/>
    <w:rsid w:val="002A0FCA"/>
    <w:rsid w:val="002A1583"/>
    <w:rsid w:val="002A167B"/>
    <w:rsid w:val="002A1D19"/>
    <w:rsid w:val="002A1F20"/>
    <w:rsid w:val="002A214C"/>
    <w:rsid w:val="002A2834"/>
    <w:rsid w:val="002A2901"/>
    <w:rsid w:val="002A2BAE"/>
    <w:rsid w:val="002A38D9"/>
    <w:rsid w:val="002A40B8"/>
    <w:rsid w:val="002A429A"/>
    <w:rsid w:val="002A4D39"/>
    <w:rsid w:val="002A4E3F"/>
    <w:rsid w:val="002A51FD"/>
    <w:rsid w:val="002A5911"/>
    <w:rsid w:val="002A5E3E"/>
    <w:rsid w:val="002A6440"/>
    <w:rsid w:val="002A6A2C"/>
    <w:rsid w:val="002A6B91"/>
    <w:rsid w:val="002A7029"/>
    <w:rsid w:val="002A70A8"/>
    <w:rsid w:val="002A74EC"/>
    <w:rsid w:val="002A74F0"/>
    <w:rsid w:val="002A7E6E"/>
    <w:rsid w:val="002A7FDF"/>
    <w:rsid w:val="002B01AE"/>
    <w:rsid w:val="002B05F2"/>
    <w:rsid w:val="002B075A"/>
    <w:rsid w:val="002B089F"/>
    <w:rsid w:val="002B09D6"/>
    <w:rsid w:val="002B0A4B"/>
    <w:rsid w:val="002B0CF7"/>
    <w:rsid w:val="002B11AF"/>
    <w:rsid w:val="002B1522"/>
    <w:rsid w:val="002B17EC"/>
    <w:rsid w:val="002B1A10"/>
    <w:rsid w:val="002B1DF6"/>
    <w:rsid w:val="002B1E71"/>
    <w:rsid w:val="002B24D5"/>
    <w:rsid w:val="002B274C"/>
    <w:rsid w:val="002B28CA"/>
    <w:rsid w:val="002B2CB2"/>
    <w:rsid w:val="002B3636"/>
    <w:rsid w:val="002B3761"/>
    <w:rsid w:val="002B379E"/>
    <w:rsid w:val="002B3CBD"/>
    <w:rsid w:val="002B3D4B"/>
    <w:rsid w:val="002B3F83"/>
    <w:rsid w:val="002B4303"/>
    <w:rsid w:val="002B43BD"/>
    <w:rsid w:val="002B4AF9"/>
    <w:rsid w:val="002B4BB0"/>
    <w:rsid w:val="002B5033"/>
    <w:rsid w:val="002B53CE"/>
    <w:rsid w:val="002B5628"/>
    <w:rsid w:val="002B59B4"/>
    <w:rsid w:val="002B6148"/>
    <w:rsid w:val="002B62F4"/>
    <w:rsid w:val="002B63E2"/>
    <w:rsid w:val="002B6ABB"/>
    <w:rsid w:val="002B6AF5"/>
    <w:rsid w:val="002B6D36"/>
    <w:rsid w:val="002B6F9F"/>
    <w:rsid w:val="002B7598"/>
    <w:rsid w:val="002B7690"/>
    <w:rsid w:val="002B7E43"/>
    <w:rsid w:val="002C0098"/>
    <w:rsid w:val="002C04D9"/>
    <w:rsid w:val="002C0B0A"/>
    <w:rsid w:val="002C0F0A"/>
    <w:rsid w:val="002C177B"/>
    <w:rsid w:val="002C21A5"/>
    <w:rsid w:val="002C280D"/>
    <w:rsid w:val="002C2AF0"/>
    <w:rsid w:val="002C2FC5"/>
    <w:rsid w:val="002C302B"/>
    <w:rsid w:val="002C3053"/>
    <w:rsid w:val="002C34D2"/>
    <w:rsid w:val="002C35F0"/>
    <w:rsid w:val="002C38C1"/>
    <w:rsid w:val="002C3D66"/>
    <w:rsid w:val="002C3F15"/>
    <w:rsid w:val="002C414D"/>
    <w:rsid w:val="002C47B3"/>
    <w:rsid w:val="002C4825"/>
    <w:rsid w:val="002C4C42"/>
    <w:rsid w:val="002C4CA5"/>
    <w:rsid w:val="002C4DD3"/>
    <w:rsid w:val="002C500B"/>
    <w:rsid w:val="002C511F"/>
    <w:rsid w:val="002C5807"/>
    <w:rsid w:val="002C5EBF"/>
    <w:rsid w:val="002C61A6"/>
    <w:rsid w:val="002C6636"/>
    <w:rsid w:val="002C6986"/>
    <w:rsid w:val="002C77FE"/>
    <w:rsid w:val="002C7D7D"/>
    <w:rsid w:val="002C7E8C"/>
    <w:rsid w:val="002C7FA6"/>
    <w:rsid w:val="002D0D99"/>
    <w:rsid w:val="002D1ACA"/>
    <w:rsid w:val="002D1FAD"/>
    <w:rsid w:val="002D20F3"/>
    <w:rsid w:val="002D26FD"/>
    <w:rsid w:val="002D28F5"/>
    <w:rsid w:val="002D2AAD"/>
    <w:rsid w:val="002D3636"/>
    <w:rsid w:val="002D3ADA"/>
    <w:rsid w:val="002D3F3F"/>
    <w:rsid w:val="002D40E1"/>
    <w:rsid w:val="002D42B2"/>
    <w:rsid w:val="002D43BB"/>
    <w:rsid w:val="002D4730"/>
    <w:rsid w:val="002D4756"/>
    <w:rsid w:val="002D4E28"/>
    <w:rsid w:val="002D5622"/>
    <w:rsid w:val="002D58C0"/>
    <w:rsid w:val="002D5C8F"/>
    <w:rsid w:val="002D5D15"/>
    <w:rsid w:val="002D628F"/>
    <w:rsid w:val="002D64A6"/>
    <w:rsid w:val="002D6E14"/>
    <w:rsid w:val="002D7281"/>
    <w:rsid w:val="002D7311"/>
    <w:rsid w:val="002D73B8"/>
    <w:rsid w:val="002D75A4"/>
    <w:rsid w:val="002D7B55"/>
    <w:rsid w:val="002E1022"/>
    <w:rsid w:val="002E1045"/>
    <w:rsid w:val="002E17D8"/>
    <w:rsid w:val="002E18AE"/>
    <w:rsid w:val="002E2BB9"/>
    <w:rsid w:val="002E2C22"/>
    <w:rsid w:val="002E3216"/>
    <w:rsid w:val="002E3581"/>
    <w:rsid w:val="002E3DCA"/>
    <w:rsid w:val="002E3E01"/>
    <w:rsid w:val="002E42B8"/>
    <w:rsid w:val="002E46A7"/>
    <w:rsid w:val="002E49B2"/>
    <w:rsid w:val="002E507E"/>
    <w:rsid w:val="002E5E5A"/>
    <w:rsid w:val="002E64A0"/>
    <w:rsid w:val="002E6665"/>
    <w:rsid w:val="002E67A5"/>
    <w:rsid w:val="002E6957"/>
    <w:rsid w:val="002E6A11"/>
    <w:rsid w:val="002E7072"/>
    <w:rsid w:val="002E7120"/>
    <w:rsid w:val="002E79B0"/>
    <w:rsid w:val="002E7A09"/>
    <w:rsid w:val="002E7AF4"/>
    <w:rsid w:val="002E7B05"/>
    <w:rsid w:val="002E7E75"/>
    <w:rsid w:val="002F03C4"/>
    <w:rsid w:val="002F08D3"/>
    <w:rsid w:val="002F0B27"/>
    <w:rsid w:val="002F0B6E"/>
    <w:rsid w:val="002F10DB"/>
    <w:rsid w:val="002F113B"/>
    <w:rsid w:val="002F17E7"/>
    <w:rsid w:val="002F1DAE"/>
    <w:rsid w:val="002F1E04"/>
    <w:rsid w:val="002F1FD1"/>
    <w:rsid w:val="002F21A3"/>
    <w:rsid w:val="002F2902"/>
    <w:rsid w:val="002F2966"/>
    <w:rsid w:val="002F3DDB"/>
    <w:rsid w:val="002F401E"/>
    <w:rsid w:val="002F410F"/>
    <w:rsid w:val="002F45B0"/>
    <w:rsid w:val="002F4DB7"/>
    <w:rsid w:val="002F4DC9"/>
    <w:rsid w:val="002F4E8F"/>
    <w:rsid w:val="002F514E"/>
    <w:rsid w:val="002F586B"/>
    <w:rsid w:val="002F5B78"/>
    <w:rsid w:val="002F6024"/>
    <w:rsid w:val="002F6144"/>
    <w:rsid w:val="002F6890"/>
    <w:rsid w:val="002F7115"/>
    <w:rsid w:val="002F7233"/>
    <w:rsid w:val="002F7ADE"/>
    <w:rsid w:val="002F7D2E"/>
    <w:rsid w:val="0030071A"/>
    <w:rsid w:val="00300946"/>
    <w:rsid w:val="00300C83"/>
    <w:rsid w:val="003010D0"/>
    <w:rsid w:val="00301269"/>
    <w:rsid w:val="003012DC"/>
    <w:rsid w:val="00301589"/>
    <w:rsid w:val="00301654"/>
    <w:rsid w:val="00301CDF"/>
    <w:rsid w:val="00302229"/>
    <w:rsid w:val="003025AE"/>
    <w:rsid w:val="00302B8C"/>
    <w:rsid w:val="0030312E"/>
    <w:rsid w:val="003031CA"/>
    <w:rsid w:val="003032AC"/>
    <w:rsid w:val="00303AAA"/>
    <w:rsid w:val="003040C4"/>
    <w:rsid w:val="0030431C"/>
    <w:rsid w:val="003043CB"/>
    <w:rsid w:val="00304B92"/>
    <w:rsid w:val="00304F12"/>
    <w:rsid w:val="00305F61"/>
    <w:rsid w:val="00306103"/>
    <w:rsid w:val="00306197"/>
    <w:rsid w:val="00306A54"/>
    <w:rsid w:val="00306BE5"/>
    <w:rsid w:val="0030749F"/>
    <w:rsid w:val="003074A0"/>
    <w:rsid w:val="00307663"/>
    <w:rsid w:val="0030784D"/>
    <w:rsid w:val="00307C0C"/>
    <w:rsid w:val="00307CB5"/>
    <w:rsid w:val="003100DD"/>
    <w:rsid w:val="0031033B"/>
    <w:rsid w:val="00310481"/>
    <w:rsid w:val="00310D24"/>
    <w:rsid w:val="003112D7"/>
    <w:rsid w:val="003117E8"/>
    <w:rsid w:val="0031196A"/>
    <w:rsid w:val="00311F30"/>
    <w:rsid w:val="00312AA7"/>
    <w:rsid w:val="003131CE"/>
    <w:rsid w:val="003135FC"/>
    <w:rsid w:val="003137D3"/>
    <w:rsid w:val="003139D9"/>
    <w:rsid w:val="00314136"/>
    <w:rsid w:val="0031417D"/>
    <w:rsid w:val="0031425D"/>
    <w:rsid w:val="0031448C"/>
    <w:rsid w:val="00314621"/>
    <w:rsid w:val="0031474D"/>
    <w:rsid w:val="00314AF7"/>
    <w:rsid w:val="00314D1B"/>
    <w:rsid w:val="00314DF1"/>
    <w:rsid w:val="00314E65"/>
    <w:rsid w:val="00314E7A"/>
    <w:rsid w:val="00315261"/>
    <w:rsid w:val="00315336"/>
    <w:rsid w:val="00315C37"/>
    <w:rsid w:val="003164EA"/>
    <w:rsid w:val="0031667E"/>
    <w:rsid w:val="00316872"/>
    <w:rsid w:val="003169B6"/>
    <w:rsid w:val="00316FDD"/>
    <w:rsid w:val="00317084"/>
    <w:rsid w:val="003178D1"/>
    <w:rsid w:val="00317CD3"/>
    <w:rsid w:val="003204A6"/>
    <w:rsid w:val="00320913"/>
    <w:rsid w:val="00320E19"/>
    <w:rsid w:val="003216AF"/>
    <w:rsid w:val="00321FF6"/>
    <w:rsid w:val="00322149"/>
    <w:rsid w:val="00322217"/>
    <w:rsid w:val="003224B0"/>
    <w:rsid w:val="00322C4A"/>
    <w:rsid w:val="00322DC8"/>
    <w:rsid w:val="00323873"/>
    <w:rsid w:val="00323B4D"/>
    <w:rsid w:val="00324A06"/>
    <w:rsid w:val="0032536E"/>
    <w:rsid w:val="003255DF"/>
    <w:rsid w:val="00325CBC"/>
    <w:rsid w:val="0032603B"/>
    <w:rsid w:val="003263FF"/>
    <w:rsid w:val="003268FF"/>
    <w:rsid w:val="00327415"/>
    <w:rsid w:val="003276A6"/>
    <w:rsid w:val="00327783"/>
    <w:rsid w:val="00327A29"/>
    <w:rsid w:val="00327C55"/>
    <w:rsid w:val="00330136"/>
    <w:rsid w:val="003303CF"/>
    <w:rsid w:val="0033052A"/>
    <w:rsid w:val="003309BA"/>
    <w:rsid w:val="00330CCB"/>
    <w:rsid w:val="00331120"/>
    <w:rsid w:val="0033132B"/>
    <w:rsid w:val="0033145F"/>
    <w:rsid w:val="003314D5"/>
    <w:rsid w:val="0033230D"/>
    <w:rsid w:val="00332B3D"/>
    <w:rsid w:val="00333797"/>
    <w:rsid w:val="00333F57"/>
    <w:rsid w:val="00334352"/>
    <w:rsid w:val="00334360"/>
    <w:rsid w:val="0033469D"/>
    <w:rsid w:val="003348A0"/>
    <w:rsid w:val="00334ADC"/>
    <w:rsid w:val="00334DE9"/>
    <w:rsid w:val="0033532B"/>
    <w:rsid w:val="0033586C"/>
    <w:rsid w:val="00335B20"/>
    <w:rsid w:val="00335DED"/>
    <w:rsid w:val="003362FE"/>
    <w:rsid w:val="00336438"/>
    <w:rsid w:val="00336448"/>
    <w:rsid w:val="0033660B"/>
    <w:rsid w:val="00336BED"/>
    <w:rsid w:val="00336C15"/>
    <w:rsid w:val="003377FC"/>
    <w:rsid w:val="00337D29"/>
    <w:rsid w:val="00340073"/>
    <w:rsid w:val="003400EA"/>
    <w:rsid w:val="003406C1"/>
    <w:rsid w:val="00340C28"/>
    <w:rsid w:val="0034206C"/>
    <w:rsid w:val="003420D3"/>
    <w:rsid w:val="00342719"/>
    <w:rsid w:val="0034273C"/>
    <w:rsid w:val="00343370"/>
    <w:rsid w:val="0034343A"/>
    <w:rsid w:val="003435A1"/>
    <w:rsid w:val="003439CA"/>
    <w:rsid w:val="00343B45"/>
    <w:rsid w:val="00343BE0"/>
    <w:rsid w:val="003443A8"/>
    <w:rsid w:val="003448BE"/>
    <w:rsid w:val="00344A46"/>
    <w:rsid w:val="00344B0C"/>
    <w:rsid w:val="00344E0F"/>
    <w:rsid w:val="0034568D"/>
    <w:rsid w:val="00345726"/>
    <w:rsid w:val="00345D98"/>
    <w:rsid w:val="00345DA0"/>
    <w:rsid w:val="00345F26"/>
    <w:rsid w:val="0034614E"/>
    <w:rsid w:val="003461AD"/>
    <w:rsid w:val="0034657D"/>
    <w:rsid w:val="00346B22"/>
    <w:rsid w:val="00346E8B"/>
    <w:rsid w:val="00346F82"/>
    <w:rsid w:val="00346FBE"/>
    <w:rsid w:val="00350B96"/>
    <w:rsid w:val="00352299"/>
    <w:rsid w:val="003536F7"/>
    <w:rsid w:val="00353917"/>
    <w:rsid w:val="00353939"/>
    <w:rsid w:val="00354255"/>
    <w:rsid w:val="003548C8"/>
    <w:rsid w:val="0035497F"/>
    <w:rsid w:val="003556F8"/>
    <w:rsid w:val="003558CD"/>
    <w:rsid w:val="00355CF0"/>
    <w:rsid w:val="00355D6C"/>
    <w:rsid w:val="00355F49"/>
    <w:rsid w:val="003562C7"/>
    <w:rsid w:val="003563DF"/>
    <w:rsid w:val="00356679"/>
    <w:rsid w:val="00357942"/>
    <w:rsid w:val="00357A72"/>
    <w:rsid w:val="00357E01"/>
    <w:rsid w:val="003601CB"/>
    <w:rsid w:val="00360352"/>
    <w:rsid w:val="00360AC2"/>
    <w:rsid w:val="003612A5"/>
    <w:rsid w:val="00361525"/>
    <w:rsid w:val="003619B1"/>
    <w:rsid w:val="0036271F"/>
    <w:rsid w:val="003632BC"/>
    <w:rsid w:val="00363AAF"/>
    <w:rsid w:val="00365AE2"/>
    <w:rsid w:val="00365B93"/>
    <w:rsid w:val="00366137"/>
    <w:rsid w:val="0036682D"/>
    <w:rsid w:val="003669BD"/>
    <w:rsid w:val="00370003"/>
    <w:rsid w:val="00370859"/>
    <w:rsid w:val="00370BF1"/>
    <w:rsid w:val="00370C5F"/>
    <w:rsid w:val="00370C7F"/>
    <w:rsid w:val="00370CC1"/>
    <w:rsid w:val="003712F0"/>
    <w:rsid w:val="003718AD"/>
    <w:rsid w:val="00371DB9"/>
    <w:rsid w:val="003724FA"/>
    <w:rsid w:val="003726DA"/>
    <w:rsid w:val="003729CA"/>
    <w:rsid w:val="00372E97"/>
    <w:rsid w:val="00372EE6"/>
    <w:rsid w:val="003730DD"/>
    <w:rsid w:val="00373537"/>
    <w:rsid w:val="0037368C"/>
    <w:rsid w:val="003743D8"/>
    <w:rsid w:val="0037463D"/>
    <w:rsid w:val="003755B7"/>
    <w:rsid w:val="0037578A"/>
    <w:rsid w:val="003757AF"/>
    <w:rsid w:val="00375B57"/>
    <w:rsid w:val="00376EF1"/>
    <w:rsid w:val="003771C6"/>
    <w:rsid w:val="003774BA"/>
    <w:rsid w:val="00377711"/>
    <w:rsid w:val="00377C4E"/>
    <w:rsid w:val="00377FB6"/>
    <w:rsid w:val="00380180"/>
    <w:rsid w:val="00380682"/>
    <w:rsid w:val="00380FC9"/>
    <w:rsid w:val="00381207"/>
    <w:rsid w:val="00381777"/>
    <w:rsid w:val="003819E2"/>
    <w:rsid w:val="003822F4"/>
    <w:rsid w:val="0038249D"/>
    <w:rsid w:val="0038278F"/>
    <w:rsid w:val="00382E12"/>
    <w:rsid w:val="0038377F"/>
    <w:rsid w:val="0038383F"/>
    <w:rsid w:val="003839B6"/>
    <w:rsid w:val="003839E0"/>
    <w:rsid w:val="003844DC"/>
    <w:rsid w:val="00384A43"/>
    <w:rsid w:val="00385358"/>
    <w:rsid w:val="003857C7"/>
    <w:rsid w:val="00385813"/>
    <w:rsid w:val="00385816"/>
    <w:rsid w:val="003859CD"/>
    <w:rsid w:val="00385E8D"/>
    <w:rsid w:val="00385EC9"/>
    <w:rsid w:val="0038689A"/>
    <w:rsid w:val="00386DF3"/>
    <w:rsid w:val="00387161"/>
    <w:rsid w:val="003875C8"/>
    <w:rsid w:val="00387C1D"/>
    <w:rsid w:val="00390324"/>
    <w:rsid w:val="003903F8"/>
    <w:rsid w:val="00390413"/>
    <w:rsid w:val="00390672"/>
    <w:rsid w:val="00390B18"/>
    <w:rsid w:val="00390B2C"/>
    <w:rsid w:val="00390D90"/>
    <w:rsid w:val="00391056"/>
    <w:rsid w:val="00391C1E"/>
    <w:rsid w:val="00392103"/>
    <w:rsid w:val="003931AD"/>
    <w:rsid w:val="003933FE"/>
    <w:rsid w:val="00393711"/>
    <w:rsid w:val="0039499C"/>
    <w:rsid w:val="00394CF8"/>
    <w:rsid w:val="00395744"/>
    <w:rsid w:val="00395B50"/>
    <w:rsid w:val="00395ED3"/>
    <w:rsid w:val="003964A7"/>
    <w:rsid w:val="003965D3"/>
    <w:rsid w:val="00396707"/>
    <w:rsid w:val="00396D0F"/>
    <w:rsid w:val="0039713C"/>
    <w:rsid w:val="003972A1"/>
    <w:rsid w:val="003973B0"/>
    <w:rsid w:val="003A033D"/>
    <w:rsid w:val="003A0362"/>
    <w:rsid w:val="003A08AD"/>
    <w:rsid w:val="003A1360"/>
    <w:rsid w:val="003A145E"/>
    <w:rsid w:val="003A1485"/>
    <w:rsid w:val="003A2257"/>
    <w:rsid w:val="003A24F7"/>
    <w:rsid w:val="003A2544"/>
    <w:rsid w:val="003A2E81"/>
    <w:rsid w:val="003A2E8E"/>
    <w:rsid w:val="003A2F1F"/>
    <w:rsid w:val="003A3682"/>
    <w:rsid w:val="003A392E"/>
    <w:rsid w:val="003A4C40"/>
    <w:rsid w:val="003A5138"/>
    <w:rsid w:val="003A51C1"/>
    <w:rsid w:val="003A5D10"/>
    <w:rsid w:val="003A6509"/>
    <w:rsid w:val="003A68B6"/>
    <w:rsid w:val="003A7163"/>
    <w:rsid w:val="003A71BE"/>
    <w:rsid w:val="003A7440"/>
    <w:rsid w:val="003A75A1"/>
    <w:rsid w:val="003A7622"/>
    <w:rsid w:val="003A7898"/>
    <w:rsid w:val="003A7A46"/>
    <w:rsid w:val="003A7D04"/>
    <w:rsid w:val="003B02BF"/>
    <w:rsid w:val="003B0374"/>
    <w:rsid w:val="003B07D0"/>
    <w:rsid w:val="003B1575"/>
    <w:rsid w:val="003B1651"/>
    <w:rsid w:val="003B1756"/>
    <w:rsid w:val="003B19EE"/>
    <w:rsid w:val="003B21DF"/>
    <w:rsid w:val="003B23F6"/>
    <w:rsid w:val="003B316A"/>
    <w:rsid w:val="003B317E"/>
    <w:rsid w:val="003B36CE"/>
    <w:rsid w:val="003B3DC0"/>
    <w:rsid w:val="003B4195"/>
    <w:rsid w:val="003B4634"/>
    <w:rsid w:val="003B4BF9"/>
    <w:rsid w:val="003B50F6"/>
    <w:rsid w:val="003B5147"/>
    <w:rsid w:val="003B5222"/>
    <w:rsid w:val="003B5AE1"/>
    <w:rsid w:val="003B5B9C"/>
    <w:rsid w:val="003B5DD1"/>
    <w:rsid w:val="003B7058"/>
    <w:rsid w:val="003B70FC"/>
    <w:rsid w:val="003B7A89"/>
    <w:rsid w:val="003B7F65"/>
    <w:rsid w:val="003C03CB"/>
    <w:rsid w:val="003C0C34"/>
    <w:rsid w:val="003C10B3"/>
    <w:rsid w:val="003C12CE"/>
    <w:rsid w:val="003C146E"/>
    <w:rsid w:val="003C1948"/>
    <w:rsid w:val="003C1F75"/>
    <w:rsid w:val="003C274A"/>
    <w:rsid w:val="003C2930"/>
    <w:rsid w:val="003C2C5B"/>
    <w:rsid w:val="003C3815"/>
    <w:rsid w:val="003C3CF1"/>
    <w:rsid w:val="003C460C"/>
    <w:rsid w:val="003C460F"/>
    <w:rsid w:val="003C497C"/>
    <w:rsid w:val="003C4C73"/>
    <w:rsid w:val="003C54F8"/>
    <w:rsid w:val="003C5831"/>
    <w:rsid w:val="003C58D7"/>
    <w:rsid w:val="003C5A20"/>
    <w:rsid w:val="003C5CBD"/>
    <w:rsid w:val="003C5D49"/>
    <w:rsid w:val="003C5F45"/>
    <w:rsid w:val="003C60F8"/>
    <w:rsid w:val="003C6291"/>
    <w:rsid w:val="003C6717"/>
    <w:rsid w:val="003C6736"/>
    <w:rsid w:val="003C6F9A"/>
    <w:rsid w:val="003C732B"/>
    <w:rsid w:val="003C73BA"/>
    <w:rsid w:val="003C7640"/>
    <w:rsid w:val="003C7694"/>
    <w:rsid w:val="003D025E"/>
    <w:rsid w:val="003D02AD"/>
    <w:rsid w:val="003D0451"/>
    <w:rsid w:val="003D0A16"/>
    <w:rsid w:val="003D0A88"/>
    <w:rsid w:val="003D0AF3"/>
    <w:rsid w:val="003D0C24"/>
    <w:rsid w:val="003D0E54"/>
    <w:rsid w:val="003D1176"/>
    <w:rsid w:val="003D1A06"/>
    <w:rsid w:val="003D239B"/>
    <w:rsid w:val="003D25BD"/>
    <w:rsid w:val="003D2D2E"/>
    <w:rsid w:val="003D2D3C"/>
    <w:rsid w:val="003D2D5C"/>
    <w:rsid w:val="003D2EC3"/>
    <w:rsid w:val="003D3146"/>
    <w:rsid w:val="003D3DE4"/>
    <w:rsid w:val="003D6235"/>
    <w:rsid w:val="003D66EC"/>
    <w:rsid w:val="003D770D"/>
    <w:rsid w:val="003E0788"/>
    <w:rsid w:val="003E07B7"/>
    <w:rsid w:val="003E0B8D"/>
    <w:rsid w:val="003E0BBA"/>
    <w:rsid w:val="003E0FF0"/>
    <w:rsid w:val="003E150A"/>
    <w:rsid w:val="003E15E1"/>
    <w:rsid w:val="003E1714"/>
    <w:rsid w:val="003E1A49"/>
    <w:rsid w:val="003E1E9B"/>
    <w:rsid w:val="003E29B4"/>
    <w:rsid w:val="003E2C2B"/>
    <w:rsid w:val="003E2D15"/>
    <w:rsid w:val="003E2DEE"/>
    <w:rsid w:val="003E30B5"/>
    <w:rsid w:val="003E3109"/>
    <w:rsid w:val="003E3154"/>
    <w:rsid w:val="003E351D"/>
    <w:rsid w:val="003E43F9"/>
    <w:rsid w:val="003E4B22"/>
    <w:rsid w:val="003E4F75"/>
    <w:rsid w:val="003E4FD8"/>
    <w:rsid w:val="003E5344"/>
    <w:rsid w:val="003E58D9"/>
    <w:rsid w:val="003E63C4"/>
    <w:rsid w:val="003E715D"/>
    <w:rsid w:val="003E748D"/>
    <w:rsid w:val="003E76B2"/>
    <w:rsid w:val="003E76DC"/>
    <w:rsid w:val="003F0800"/>
    <w:rsid w:val="003F0D57"/>
    <w:rsid w:val="003F0FC4"/>
    <w:rsid w:val="003F100C"/>
    <w:rsid w:val="003F148D"/>
    <w:rsid w:val="003F1498"/>
    <w:rsid w:val="003F16F7"/>
    <w:rsid w:val="003F1803"/>
    <w:rsid w:val="003F1D4A"/>
    <w:rsid w:val="003F1E09"/>
    <w:rsid w:val="003F217B"/>
    <w:rsid w:val="003F242F"/>
    <w:rsid w:val="003F25B8"/>
    <w:rsid w:val="003F290F"/>
    <w:rsid w:val="003F3204"/>
    <w:rsid w:val="003F3B0A"/>
    <w:rsid w:val="003F3B50"/>
    <w:rsid w:val="003F3D5D"/>
    <w:rsid w:val="003F3DF7"/>
    <w:rsid w:val="003F3F48"/>
    <w:rsid w:val="003F40BD"/>
    <w:rsid w:val="003F4440"/>
    <w:rsid w:val="003F533E"/>
    <w:rsid w:val="003F546E"/>
    <w:rsid w:val="003F55D5"/>
    <w:rsid w:val="003F59BD"/>
    <w:rsid w:val="003F5D6E"/>
    <w:rsid w:val="003F5EC5"/>
    <w:rsid w:val="003F69A7"/>
    <w:rsid w:val="003F6FD0"/>
    <w:rsid w:val="003F7276"/>
    <w:rsid w:val="003F76AF"/>
    <w:rsid w:val="003F7B84"/>
    <w:rsid w:val="003F7C9C"/>
    <w:rsid w:val="003F7F30"/>
    <w:rsid w:val="0040069A"/>
    <w:rsid w:val="00400982"/>
    <w:rsid w:val="00400D86"/>
    <w:rsid w:val="00400FB0"/>
    <w:rsid w:val="00401029"/>
    <w:rsid w:val="004010B4"/>
    <w:rsid w:val="004017D3"/>
    <w:rsid w:val="00401F27"/>
    <w:rsid w:val="004024DE"/>
    <w:rsid w:val="00402570"/>
    <w:rsid w:val="00402C73"/>
    <w:rsid w:val="00402D08"/>
    <w:rsid w:val="004031EB"/>
    <w:rsid w:val="004031FB"/>
    <w:rsid w:val="004033E1"/>
    <w:rsid w:val="00403746"/>
    <w:rsid w:val="00403835"/>
    <w:rsid w:val="00403FF6"/>
    <w:rsid w:val="00404126"/>
    <w:rsid w:val="004042A5"/>
    <w:rsid w:val="004044F3"/>
    <w:rsid w:val="00404754"/>
    <w:rsid w:val="0040504A"/>
    <w:rsid w:val="00405107"/>
    <w:rsid w:val="00405176"/>
    <w:rsid w:val="004052D6"/>
    <w:rsid w:val="0040533E"/>
    <w:rsid w:val="0040559C"/>
    <w:rsid w:val="004062B6"/>
    <w:rsid w:val="00406838"/>
    <w:rsid w:val="00406A21"/>
    <w:rsid w:val="00406AAD"/>
    <w:rsid w:val="00406E31"/>
    <w:rsid w:val="004076BC"/>
    <w:rsid w:val="00407B1C"/>
    <w:rsid w:val="00407D27"/>
    <w:rsid w:val="0041021C"/>
    <w:rsid w:val="004106C0"/>
    <w:rsid w:val="004109B6"/>
    <w:rsid w:val="00410BD6"/>
    <w:rsid w:val="0041135C"/>
    <w:rsid w:val="0041135E"/>
    <w:rsid w:val="004117A6"/>
    <w:rsid w:val="00411C34"/>
    <w:rsid w:val="00411CFF"/>
    <w:rsid w:val="004121A4"/>
    <w:rsid w:val="004123D6"/>
    <w:rsid w:val="00412AD5"/>
    <w:rsid w:val="00412BCD"/>
    <w:rsid w:val="004132C1"/>
    <w:rsid w:val="00413425"/>
    <w:rsid w:val="004138A3"/>
    <w:rsid w:val="00413F4F"/>
    <w:rsid w:val="00414724"/>
    <w:rsid w:val="0041485E"/>
    <w:rsid w:val="00414D03"/>
    <w:rsid w:val="00416A5D"/>
    <w:rsid w:val="00416FCE"/>
    <w:rsid w:val="00417273"/>
    <w:rsid w:val="00417CBE"/>
    <w:rsid w:val="004201E2"/>
    <w:rsid w:val="0042050F"/>
    <w:rsid w:val="00420DC0"/>
    <w:rsid w:val="00420E71"/>
    <w:rsid w:val="00420F5A"/>
    <w:rsid w:val="00421065"/>
    <w:rsid w:val="0042111D"/>
    <w:rsid w:val="00421501"/>
    <w:rsid w:val="004218A6"/>
    <w:rsid w:val="00421B92"/>
    <w:rsid w:val="004221B8"/>
    <w:rsid w:val="0042264E"/>
    <w:rsid w:val="00422714"/>
    <w:rsid w:val="004227EF"/>
    <w:rsid w:val="0042309F"/>
    <w:rsid w:val="00423BF6"/>
    <w:rsid w:val="00424036"/>
    <w:rsid w:val="00424041"/>
    <w:rsid w:val="00424A60"/>
    <w:rsid w:val="00424C23"/>
    <w:rsid w:val="00425089"/>
    <w:rsid w:val="004254BA"/>
    <w:rsid w:val="00425B10"/>
    <w:rsid w:val="00425BD8"/>
    <w:rsid w:val="00425F40"/>
    <w:rsid w:val="004263F8"/>
    <w:rsid w:val="00426427"/>
    <w:rsid w:val="00426890"/>
    <w:rsid w:val="00426ED4"/>
    <w:rsid w:val="00427560"/>
    <w:rsid w:val="004279D6"/>
    <w:rsid w:val="004313A4"/>
    <w:rsid w:val="00431877"/>
    <w:rsid w:val="0043188D"/>
    <w:rsid w:val="00431BF4"/>
    <w:rsid w:val="00431DC4"/>
    <w:rsid w:val="00432723"/>
    <w:rsid w:val="00432D88"/>
    <w:rsid w:val="00433184"/>
    <w:rsid w:val="004332F4"/>
    <w:rsid w:val="004334EB"/>
    <w:rsid w:val="004335B6"/>
    <w:rsid w:val="00433AAC"/>
    <w:rsid w:val="004349D0"/>
    <w:rsid w:val="00434A2B"/>
    <w:rsid w:val="00435213"/>
    <w:rsid w:val="004357D2"/>
    <w:rsid w:val="00436C59"/>
    <w:rsid w:val="00436DDF"/>
    <w:rsid w:val="00436F79"/>
    <w:rsid w:val="00436FA6"/>
    <w:rsid w:val="00436FDA"/>
    <w:rsid w:val="004374AB"/>
    <w:rsid w:val="004374D5"/>
    <w:rsid w:val="0043776A"/>
    <w:rsid w:val="00437A60"/>
    <w:rsid w:val="00437F3E"/>
    <w:rsid w:val="004400A1"/>
    <w:rsid w:val="0044035B"/>
    <w:rsid w:val="00441070"/>
    <w:rsid w:val="0044191C"/>
    <w:rsid w:val="004421FE"/>
    <w:rsid w:val="00442DC7"/>
    <w:rsid w:val="00442FD0"/>
    <w:rsid w:val="0044312A"/>
    <w:rsid w:val="0044356A"/>
    <w:rsid w:val="00443EEA"/>
    <w:rsid w:val="004441EE"/>
    <w:rsid w:val="00444D48"/>
    <w:rsid w:val="00444EFE"/>
    <w:rsid w:val="004451D2"/>
    <w:rsid w:val="0044522C"/>
    <w:rsid w:val="004453B9"/>
    <w:rsid w:val="004455BD"/>
    <w:rsid w:val="00445AE5"/>
    <w:rsid w:val="00445BF2"/>
    <w:rsid w:val="00445C8B"/>
    <w:rsid w:val="004460C6"/>
    <w:rsid w:val="00446FFF"/>
    <w:rsid w:val="00447052"/>
    <w:rsid w:val="004470CB"/>
    <w:rsid w:val="004476A3"/>
    <w:rsid w:val="00447860"/>
    <w:rsid w:val="004503EC"/>
    <w:rsid w:val="004505F5"/>
    <w:rsid w:val="004508A1"/>
    <w:rsid w:val="004508EB"/>
    <w:rsid w:val="00450E42"/>
    <w:rsid w:val="0045104B"/>
    <w:rsid w:val="004515FF"/>
    <w:rsid w:val="0045189E"/>
    <w:rsid w:val="00451CBB"/>
    <w:rsid w:val="00451D37"/>
    <w:rsid w:val="00451ED3"/>
    <w:rsid w:val="004523C7"/>
    <w:rsid w:val="0045275E"/>
    <w:rsid w:val="00453303"/>
    <w:rsid w:val="0045366F"/>
    <w:rsid w:val="00453F7B"/>
    <w:rsid w:val="00454067"/>
    <w:rsid w:val="0045415C"/>
    <w:rsid w:val="004545A0"/>
    <w:rsid w:val="004545F2"/>
    <w:rsid w:val="00454ABB"/>
    <w:rsid w:val="00455035"/>
    <w:rsid w:val="004550E5"/>
    <w:rsid w:val="004553C4"/>
    <w:rsid w:val="0045576D"/>
    <w:rsid w:val="004560E0"/>
    <w:rsid w:val="004563C8"/>
    <w:rsid w:val="00456536"/>
    <w:rsid w:val="0045678D"/>
    <w:rsid w:val="00456977"/>
    <w:rsid w:val="004569A7"/>
    <w:rsid w:val="00456E26"/>
    <w:rsid w:val="0046123A"/>
    <w:rsid w:val="0046190C"/>
    <w:rsid w:val="00461B6B"/>
    <w:rsid w:val="004623AC"/>
    <w:rsid w:val="00462401"/>
    <w:rsid w:val="0046276A"/>
    <w:rsid w:val="00462C83"/>
    <w:rsid w:val="00462DA2"/>
    <w:rsid w:val="00462FE2"/>
    <w:rsid w:val="004637E3"/>
    <w:rsid w:val="00463B42"/>
    <w:rsid w:val="00463F8B"/>
    <w:rsid w:val="00463FEA"/>
    <w:rsid w:val="004641C9"/>
    <w:rsid w:val="004645F8"/>
    <w:rsid w:val="004646A9"/>
    <w:rsid w:val="00464783"/>
    <w:rsid w:val="00464DCB"/>
    <w:rsid w:val="00465957"/>
    <w:rsid w:val="00465D93"/>
    <w:rsid w:val="00465E7F"/>
    <w:rsid w:val="00465EEF"/>
    <w:rsid w:val="00467373"/>
    <w:rsid w:val="00467499"/>
    <w:rsid w:val="00467CE9"/>
    <w:rsid w:val="00467F48"/>
    <w:rsid w:val="00470B8E"/>
    <w:rsid w:val="00470F5D"/>
    <w:rsid w:val="0047108A"/>
    <w:rsid w:val="00471194"/>
    <w:rsid w:val="004712D0"/>
    <w:rsid w:val="00471F59"/>
    <w:rsid w:val="00472356"/>
    <w:rsid w:val="004725F7"/>
    <w:rsid w:val="00472A0F"/>
    <w:rsid w:val="00472EDF"/>
    <w:rsid w:val="0047327A"/>
    <w:rsid w:val="004734A0"/>
    <w:rsid w:val="00473BA6"/>
    <w:rsid w:val="00473C60"/>
    <w:rsid w:val="0047455E"/>
    <w:rsid w:val="004745C8"/>
    <w:rsid w:val="00474BDB"/>
    <w:rsid w:val="00474C16"/>
    <w:rsid w:val="00474CB0"/>
    <w:rsid w:val="00474F97"/>
    <w:rsid w:val="004756CF"/>
    <w:rsid w:val="0047585A"/>
    <w:rsid w:val="0047594F"/>
    <w:rsid w:val="00475E9D"/>
    <w:rsid w:val="00476063"/>
    <w:rsid w:val="00476579"/>
    <w:rsid w:val="00476844"/>
    <w:rsid w:val="00476F97"/>
    <w:rsid w:val="00477BDE"/>
    <w:rsid w:val="00477CB5"/>
    <w:rsid w:val="00477D59"/>
    <w:rsid w:val="0048084A"/>
    <w:rsid w:val="00480C71"/>
    <w:rsid w:val="0048117C"/>
    <w:rsid w:val="0048276D"/>
    <w:rsid w:val="00482B3D"/>
    <w:rsid w:val="00482C92"/>
    <w:rsid w:val="00482CC6"/>
    <w:rsid w:val="00482E93"/>
    <w:rsid w:val="00483814"/>
    <w:rsid w:val="0048381B"/>
    <w:rsid w:val="00483B2F"/>
    <w:rsid w:val="00483D68"/>
    <w:rsid w:val="004846E0"/>
    <w:rsid w:val="0048472A"/>
    <w:rsid w:val="00485099"/>
    <w:rsid w:val="004852D7"/>
    <w:rsid w:val="0048537D"/>
    <w:rsid w:val="0048539F"/>
    <w:rsid w:val="004853D9"/>
    <w:rsid w:val="00485481"/>
    <w:rsid w:val="00485750"/>
    <w:rsid w:val="00486299"/>
    <w:rsid w:val="004866E1"/>
    <w:rsid w:val="004877AB"/>
    <w:rsid w:val="004877F7"/>
    <w:rsid w:val="00487A85"/>
    <w:rsid w:val="00487BF6"/>
    <w:rsid w:val="00487D70"/>
    <w:rsid w:val="00490433"/>
    <w:rsid w:val="00491060"/>
    <w:rsid w:val="00491F07"/>
    <w:rsid w:val="00492C25"/>
    <w:rsid w:val="00492C3A"/>
    <w:rsid w:val="00492CA7"/>
    <w:rsid w:val="00492DEA"/>
    <w:rsid w:val="00492E8B"/>
    <w:rsid w:val="00492FF9"/>
    <w:rsid w:val="0049315A"/>
    <w:rsid w:val="004931C3"/>
    <w:rsid w:val="004932DC"/>
    <w:rsid w:val="004932FB"/>
    <w:rsid w:val="00493DD4"/>
    <w:rsid w:val="00494317"/>
    <w:rsid w:val="00494D9A"/>
    <w:rsid w:val="00494E62"/>
    <w:rsid w:val="004953DD"/>
    <w:rsid w:val="0049558F"/>
    <w:rsid w:val="00495939"/>
    <w:rsid w:val="00496910"/>
    <w:rsid w:val="004971DF"/>
    <w:rsid w:val="00497371"/>
    <w:rsid w:val="004973B3"/>
    <w:rsid w:val="004977F4"/>
    <w:rsid w:val="00497933"/>
    <w:rsid w:val="00497BF2"/>
    <w:rsid w:val="004A0143"/>
    <w:rsid w:val="004A0900"/>
    <w:rsid w:val="004A0A82"/>
    <w:rsid w:val="004A0B68"/>
    <w:rsid w:val="004A0C4E"/>
    <w:rsid w:val="004A12DF"/>
    <w:rsid w:val="004A1A74"/>
    <w:rsid w:val="004A1AAA"/>
    <w:rsid w:val="004A1ECA"/>
    <w:rsid w:val="004A2A36"/>
    <w:rsid w:val="004A2F07"/>
    <w:rsid w:val="004A3A77"/>
    <w:rsid w:val="004A4003"/>
    <w:rsid w:val="004A40F1"/>
    <w:rsid w:val="004A41DC"/>
    <w:rsid w:val="004A448F"/>
    <w:rsid w:val="004A524B"/>
    <w:rsid w:val="004A536D"/>
    <w:rsid w:val="004A5750"/>
    <w:rsid w:val="004A61FF"/>
    <w:rsid w:val="004A6373"/>
    <w:rsid w:val="004A676B"/>
    <w:rsid w:val="004A6DAC"/>
    <w:rsid w:val="004A6E9F"/>
    <w:rsid w:val="004A6F93"/>
    <w:rsid w:val="004A7761"/>
    <w:rsid w:val="004A78E5"/>
    <w:rsid w:val="004A7B26"/>
    <w:rsid w:val="004A7CB2"/>
    <w:rsid w:val="004B0259"/>
    <w:rsid w:val="004B04BE"/>
    <w:rsid w:val="004B055D"/>
    <w:rsid w:val="004B0588"/>
    <w:rsid w:val="004B0CF4"/>
    <w:rsid w:val="004B0F2F"/>
    <w:rsid w:val="004B1851"/>
    <w:rsid w:val="004B1B44"/>
    <w:rsid w:val="004B1F18"/>
    <w:rsid w:val="004B2525"/>
    <w:rsid w:val="004B2778"/>
    <w:rsid w:val="004B29ED"/>
    <w:rsid w:val="004B2B96"/>
    <w:rsid w:val="004B306A"/>
    <w:rsid w:val="004B3683"/>
    <w:rsid w:val="004B3837"/>
    <w:rsid w:val="004B3D35"/>
    <w:rsid w:val="004B3EF8"/>
    <w:rsid w:val="004B40B2"/>
    <w:rsid w:val="004B4DE1"/>
    <w:rsid w:val="004B4EBC"/>
    <w:rsid w:val="004B550F"/>
    <w:rsid w:val="004B572D"/>
    <w:rsid w:val="004B5864"/>
    <w:rsid w:val="004B5E3E"/>
    <w:rsid w:val="004B6EB1"/>
    <w:rsid w:val="004B70DF"/>
    <w:rsid w:val="004B7453"/>
    <w:rsid w:val="004B766A"/>
    <w:rsid w:val="004C001B"/>
    <w:rsid w:val="004C004F"/>
    <w:rsid w:val="004C07E0"/>
    <w:rsid w:val="004C096C"/>
    <w:rsid w:val="004C0EE1"/>
    <w:rsid w:val="004C1429"/>
    <w:rsid w:val="004C1B7E"/>
    <w:rsid w:val="004C1E76"/>
    <w:rsid w:val="004C27C6"/>
    <w:rsid w:val="004C284A"/>
    <w:rsid w:val="004C2C8D"/>
    <w:rsid w:val="004C31D7"/>
    <w:rsid w:val="004C3602"/>
    <w:rsid w:val="004C3767"/>
    <w:rsid w:val="004C46CA"/>
    <w:rsid w:val="004C46FC"/>
    <w:rsid w:val="004C482A"/>
    <w:rsid w:val="004C4ACF"/>
    <w:rsid w:val="004C4B10"/>
    <w:rsid w:val="004C4C4C"/>
    <w:rsid w:val="004C5935"/>
    <w:rsid w:val="004C622B"/>
    <w:rsid w:val="004C64B8"/>
    <w:rsid w:val="004C685A"/>
    <w:rsid w:val="004C6B9E"/>
    <w:rsid w:val="004C6CE2"/>
    <w:rsid w:val="004C707E"/>
    <w:rsid w:val="004C7403"/>
    <w:rsid w:val="004C7C27"/>
    <w:rsid w:val="004D0029"/>
    <w:rsid w:val="004D04D9"/>
    <w:rsid w:val="004D04E3"/>
    <w:rsid w:val="004D09D4"/>
    <w:rsid w:val="004D09EE"/>
    <w:rsid w:val="004D0B0D"/>
    <w:rsid w:val="004D0BE0"/>
    <w:rsid w:val="004D0D11"/>
    <w:rsid w:val="004D1298"/>
    <w:rsid w:val="004D17D0"/>
    <w:rsid w:val="004D1EB3"/>
    <w:rsid w:val="004D274C"/>
    <w:rsid w:val="004D39A1"/>
    <w:rsid w:val="004D3C20"/>
    <w:rsid w:val="004D3DDC"/>
    <w:rsid w:val="004D3FAB"/>
    <w:rsid w:val="004D466D"/>
    <w:rsid w:val="004D4E07"/>
    <w:rsid w:val="004D51A2"/>
    <w:rsid w:val="004D6C9D"/>
    <w:rsid w:val="004D716A"/>
    <w:rsid w:val="004D7263"/>
    <w:rsid w:val="004D7391"/>
    <w:rsid w:val="004D7512"/>
    <w:rsid w:val="004D7D47"/>
    <w:rsid w:val="004D7DE0"/>
    <w:rsid w:val="004E0116"/>
    <w:rsid w:val="004E02FB"/>
    <w:rsid w:val="004E05A8"/>
    <w:rsid w:val="004E0671"/>
    <w:rsid w:val="004E0680"/>
    <w:rsid w:val="004E1C0D"/>
    <w:rsid w:val="004E1E22"/>
    <w:rsid w:val="004E1FCA"/>
    <w:rsid w:val="004E2723"/>
    <w:rsid w:val="004E3200"/>
    <w:rsid w:val="004E38F4"/>
    <w:rsid w:val="004E3CF7"/>
    <w:rsid w:val="004E4309"/>
    <w:rsid w:val="004E4396"/>
    <w:rsid w:val="004E4ACB"/>
    <w:rsid w:val="004E4D7B"/>
    <w:rsid w:val="004E4DFD"/>
    <w:rsid w:val="004E53D4"/>
    <w:rsid w:val="004E5A32"/>
    <w:rsid w:val="004E5ADA"/>
    <w:rsid w:val="004E5D76"/>
    <w:rsid w:val="004E5DF6"/>
    <w:rsid w:val="004E5FC8"/>
    <w:rsid w:val="004E6152"/>
    <w:rsid w:val="004E63FE"/>
    <w:rsid w:val="004E652E"/>
    <w:rsid w:val="004E68A1"/>
    <w:rsid w:val="004E6C7A"/>
    <w:rsid w:val="004E6D07"/>
    <w:rsid w:val="004E6E07"/>
    <w:rsid w:val="004E7465"/>
    <w:rsid w:val="004E7A4E"/>
    <w:rsid w:val="004F04C6"/>
    <w:rsid w:val="004F11B5"/>
    <w:rsid w:val="004F11E7"/>
    <w:rsid w:val="004F180C"/>
    <w:rsid w:val="004F206E"/>
    <w:rsid w:val="004F2C4C"/>
    <w:rsid w:val="004F3018"/>
    <w:rsid w:val="004F3019"/>
    <w:rsid w:val="004F34A3"/>
    <w:rsid w:val="004F3690"/>
    <w:rsid w:val="004F392F"/>
    <w:rsid w:val="004F398F"/>
    <w:rsid w:val="004F3CE8"/>
    <w:rsid w:val="004F40A1"/>
    <w:rsid w:val="004F49B2"/>
    <w:rsid w:val="004F49E7"/>
    <w:rsid w:val="004F4A07"/>
    <w:rsid w:val="004F4A69"/>
    <w:rsid w:val="004F5CA7"/>
    <w:rsid w:val="004F64E4"/>
    <w:rsid w:val="004F67B7"/>
    <w:rsid w:val="004F6D26"/>
    <w:rsid w:val="004F6E3B"/>
    <w:rsid w:val="004F6FCB"/>
    <w:rsid w:val="004F7968"/>
    <w:rsid w:val="004F7D0D"/>
    <w:rsid w:val="00500372"/>
    <w:rsid w:val="005007CB"/>
    <w:rsid w:val="00500C3B"/>
    <w:rsid w:val="005017C4"/>
    <w:rsid w:val="00501B32"/>
    <w:rsid w:val="0050209F"/>
    <w:rsid w:val="00502276"/>
    <w:rsid w:val="00502991"/>
    <w:rsid w:val="00502ADB"/>
    <w:rsid w:val="00502F72"/>
    <w:rsid w:val="00503C73"/>
    <w:rsid w:val="00503D77"/>
    <w:rsid w:val="0050469B"/>
    <w:rsid w:val="00504C9A"/>
    <w:rsid w:val="005057AD"/>
    <w:rsid w:val="00505804"/>
    <w:rsid w:val="00505841"/>
    <w:rsid w:val="00505D7E"/>
    <w:rsid w:val="00505DB0"/>
    <w:rsid w:val="00505FCD"/>
    <w:rsid w:val="00506001"/>
    <w:rsid w:val="005062C6"/>
    <w:rsid w:val="005067CC"/>
    <w:rsid w:val="005067F2"/>
    <w:rsid w:val="005075C4"/>
    <w:rsid w:val="00507617"/>
    <w:rsid w:val="00507CB5"/>
    <w:rsid w:val="00507EDD"/>
    <w:rsid w:val="00510195"/>
    <w:rsid w:val="00510283"/>
    <w:rsid w:val="005102D4"/>
    <w:rsid w:val="00510533"/>
    <w:rsid w:val="0051084D"/>
    <w:rsid w:val="00510E02"/>
    <w:rsid w:val="005113A8"/>
    <w:rsid w:val="0051141F"/>
    <w:rsid w:val="0051147C"/>
    <w:rsid w:val="00511E27"/>
    <w:rsid w:val="00511FD2"/>
    <w:rsid w:val="005121C0"/>
    <w:rsid w:val="00512404"/>
    <w:rsid w:val="00512CE6"/>
    <w:rsid w:val="00512F94"/>
    <w:rsid w:val="0051318B"/>
    <w:rsid w:val="0051348F"/>
    <w:rsid w:val="0051357F"/>
    <w:rsid w:val="0051360F"/>
    <w:rsid w:val="00513757"/>
    <w:rsid w:val="005139A0"/>
    <w:rsid w:val="005145D0"/>
    <w:rsid w:val="00514806"/>
    <w:rsid w:val="00514CAB"/>
    <w:rsid w:val="005152E4"/>
    <w:rsid w:val="00515481"/>
    <w:rsid w:val="00515E15"/>
    <w:rsid w:val="0051652B"/>
    <w:rsid w:val="00516700"/>
    <w:rsid w:val="00517995"/>
    <w:rsid w:val="00517EC4"/>
    <w:rsid w:val="00520247"/>
    <w:rsid w:val="005204C4"/>
    <w:rsid w:val="00520673"/>
    <w:rsid w:val="00521407"/>
    <w:rsid w:val="005222A7"/>
    <w:rsid w:val="00522857"/>
    <w:rsid w:val="005228F7"/>
    <w:rsid w:val="00522BF5"/>
    <w:rsid w:val="00522FBC"/>
    <w:rsid w:val="005233C3"/>
    <w:rsid w:val="005237A9"/>
    <w:rsid w:val="00523E3D"/>
    <w:rsid w:val="00524365"/>
    <w:rsid w:val="00524FA4"/>
    <w:rsid w:val="0052576B"/>
    <w:rsid w:val="00525CCD"/>
    <w:rsid w:val="0052671F"/>
    <w:rsid w:val="00526720"/>
    <w:rsid w:val="0052695F"/>
    <w:rsid w:val="005269BC"/>
    <w:rsid w:val="00526A34"/>
    <w:rsid w:val="00526B9F"/>
    <w:rsid w:val="00526C0A"/>
    <w:rsid w:val="00526DFC"/>
    <w:rsid w:val="005273A9"/>
    <w:rsid w:val="00527661"/>
    <w:rsid w:val="00527864"/>
    <w:rsid w:val="00527B59"/>
    <w:rsid w:val="00530274"/>
    <w:rsid w:val="00530297"/>
    <w:rsid w:val="005302B4"/>
    <w:rsid w:val="005303C4"/>
    <w:rsid w:val="00530C16"/>
    <w:rsid w:val="00530C5B"/>
    <w:rsid w:val="0053135B"/>
    <w:rsid w:val="00531643"/>
    <w:rsid w:val="005319A9"/>
    <w:rsid w:val="00531F15"/>
    <w:rsid w:val="00532056"/>
    <w:rsid w:val="0053209B"/>
    <w:rsid w:val="00532461"/>
    <w:rsid w:val="00532553"/>
    <w:rsid w:val="005327C6"/>
    <w:rsid w:val="00532A31"/>
    <w:rsid w:val="00532D44"/>
    <w:rsid w:val="00532F29"/>
    <w:rsid w:val="00532F34"/>
    <w:rsid w:val="0053316E"/>
    <w:rsid w:val="00533FD2"/>
    <w:rsid w:val="0053427D"/>
    <w:rsid w:val="0053429A"/>
    <w:rsid w:val="00534578"/>
    <w:rsid w:val="005346F5"/>
    <w:rsid w:val="0053473F"/>
    <w:rsid w:val="005350C5"/>
    <w:rsid w:val="0053537D"/>
    <w:rsid w:val="00535CF6"/>
    <w:rsid w:val="00535DC0"/>
    <w:rsid w:val="005362D9"/>
    <w:rsid w:val="00536A06"/>
    <w:rsid w:val="00536F35"/>
    <w:rsid w:val="00537726"/>
    <w:rsid w:val="00537C51"/>
    <w:rsid w:val="00537D44"/>
    <w:rsid w:val="00537E34"/>
    <w:rsid w:val="0054021F"/>
    <w:rsid w:val="0054113C"/>
    <w:rsid w:val="00541244"/>
    <w:rsid w:val="00541404"/>
    <w:rsid w:val="0054157A"/>
    <w:rsid w:val="0054175B"/>
    <w:rsid w:val="00541B9F"/>
    <w:rsid w:val="00541EDD"/>
    <w:rsid w:val="00541F72"/>
    <w:rsid w:val="00542735"/>
    <w:rsid w:val="00542B98"/>
    <w:rsid w:val="00543C92"/>
    <w:rsid w:val="00544211"/>
    <w:rsid w:val="005443CB"/>
    <w:rsid w:val="00544674"/>
    <w:rsid w:val="005454F9"/>
    <w:rsid w:val="005457BF"/>
    <w:rsid w:val="00545941"/>
    <w:rsid w:val="0054613C"/>
    <w:rsid w:val="005461B3"/>
    <w:rsid w:val="00547084"/>
    <w:rsid w:val="005471CE"/>
    <w:rsid w:val="005472CB"/>
    <w:rsid w:val="005475E7"/>
    <w:rsid w:val="00547884"/>
    <w:rsid w:val="00547AC4"/>
    <w:rsid w:val="00547C25"/>
    <w:rsid w:val="00547DAB"/>
    <w:rsid w:val="00547DB5"/>
    <w:rsid w:val="00550890"/>
    <w:rsid w:val="00550967"/>
    <w:rsid w:val="00550A2C"/>
    <w:rsid w:val="00550D88"/>
    <w:rsid w:val="00550FC7"/>
    <w:rsid w:val="00551370"/>
    <w:rsid w:val="005515A1"/>
    <w:rsid w:val="00551635"/>
    <w:rsid w:val="0055176E"/>
    <w:rsid w:val="00551B7D"/>
    <w:rsid w:val="0055235D"/>
    <w:rsid w:val="00552973"/>
    <w:rsid w:val="00552C06"/>
    <w:rsid w:val="00552DDA"/>
    <w:rsid w:val="0055376C"/>
    <w:rsid w:val="0055383D"/>
    <w:rsid w:val="00553859"/>
    <w:rsid w:val="005538FA"/>
    <w:rsid w:val="00553BCA"/>
    <w:rsid w:val="00553F1B"/>
    <w:rsid w:val="00553F61"/>
    <w:rsid w:val="00554060"/>
    <w:rsid w:val="005544D1"/>
    <w:rsid w:val="005549A9"/>
    <w:rsid w:val="00554D84"/>
    <w:rsid w:val="00554F93"/>
    <w:rsid w:val="00555191"/>
    <w:rsid w:val="00555338"/>
    <w:rsid w:val="00555C25"/>
    <w:rsid w:val="005561DE"/>
    <w:rsid w:val="005566CC"/>
    <w:rsid w:val="00556756"/>
    <w:rsid w:val="00556D71"/>
    <w:rsid w:val="00556D9A"/>
    <w:rsid w:val="00556EC5"/>
    <w:rsid w:val="00556ECE"/>
    <w:rsid w:val="00556EF1"/>
    <w:rsid w:val="00557590"/>
    <w:rsid w:val="00557A9B"/>
    <w:rsid w:val="00557AC5"/>
    <w:rsid w:val="00557C35"/>
    <w:rsid w:val="00557DDD"/>
    <w:rsid w:val="005608D7"/>
    <w:rsid w:val="00560B19"/>
    <w:rsid w:val="00560E2F"/>
    <w:rsid w:val="00560F84"/>
    <w:rsid w:val="0056142B"/>
    <w:rsid w:val="00561C5B"/>
    <w:rsid w:val="0056204F"/>
    <w:rsid w:val="0056213F"/>
    <w:rsid w:val="00562573"/>
    <w:rsid w:val="00562B30"/>
    <w:rsid w:val="00563526"/>
    <w:rsid w:val="005637A4"/>
    <w:rsid w:val="005639ED"/>
    <w:rsid w:val="00563A42"/>
    <w:rsid w:val="00563CB9"/>
    <w:rsid w:val="00563E3D"/>
    <w:rsid w:val="00563F03"/>
    <w:rsid w:val="00564530"/>
    <w:rsid w:val="00564D72"/>
    <w:rsid w:val="0056520E"/>
    <w:rsid w:val="00565212"/>
    <w:rsid w:val="00565746"/>
    <w:rsid w:val="0056576A"/>
    <w:rsid w:val="005658D8"/>
    <w:rsid w:val="00565B9C"/>
    <w:rsid w:val="005664DD"/>
    <w:rsid w:val="005665E7"/>
    <w:rsid w:val="00566899"/>
    <w:rsid w:val="00566EA0"/>
    <w:rsid w:val="00567119"/>
    <w:rsid w:val="00567543"/>
    <w:rsid w:val="005677F6"/>
    <w:rsid w:val="005711D2"/>
    <w:rsid w:val="005714A9"/>
    <w:rsid w:val="00571902"/>
    <w:rsid w:val="005726EE"/>
    <w:rsid w:val="00572A89"/>
    <w:rsid w:val="00572BF2"/>
    <w:rsid w:val="00572EBD"/>
    <w:rsid w:val="005737CF"/>
    <w:rsid w:val="00573834"/>
    <w:rsid w:val="00574193"/>
    <w:rsid w:val="005745EF"/>
    <w:rsid w:val="005748AC"/>
    <w:rsid w:val="00574A42"/>
    <w:rsid w:val="00574D9E"/>
    <w:rsid w:val="00574F5D"/>
    <w:rsid w:val="0057508B"/>
    <w:rsid w:val="00575737"/>
    <w:rsid w:val="005760C1"/>
    <w:rsid w:val="00577638"/>
    <w:rsid w:val="00577E25"/>
    <w:rsid w:val="00581423"/>
    <w:rsid w:val="00581BAE"/>
    <w:rsid w:val="00581F60"/>
    <w:rsid w:val="005825DB"/>
    <w:rsid w:val="00582C8E"/>
    <w:rsid w:val="005841B8"/>
    <w:rsid w:val="0058446F"/>
    <w:rsid w:val="005846C7"/>
    <w:rsid w:val="0058470B"/>
    <w:rsid w:val="005848CC"/>
    <w:rsid w:val="00584CA5"/>
    <w:rsid w:val="005850CC"/>
    <w:rsid w:val="00585405"/>
    <w:rsid w:val="00585686"/>
    <w:rsid w:val="005857A4"/>
    <w:rsid w:val="005859C1"/>
    <w:rsid w:val="005859EE"/>
    <w:rsid w:val="00585AD6"/>
    <w:rsid w:val="00585D77"/>
    <w:rsid w:val="005860B5"/>
    <w:rsid w:val="005860B9"/>
    <w:rsid w:val="005868C9"/>
    <w:rsid w:val="00586BA7"/>
    <w:rsid w:val="00586DC4"/>
    <w:rsid w:val="00587983"/>
    <w:rsid w:val="00587F08"/>
    <w:rsid w:val="00587FB0"/>
    <w:rsid w:val="0059008F"/>
    <w:rsid w:val="0059028F"/>
    <w:rsid w:val="00590312"/>
    <w:rsid w:val="00590918"/>
    <w:rsid w:val="00590DA7"/>
    <w:rsid w:val="005912C9"/>
    <w:rsid w:val="00591329"/>
    <w:rsid w:val="00591392"/>
    <w:rsid w:val="00591A2E"/>
    <w:rsid w:val="00591CBC"/>
    <w:rsid w:val="00591FE1"/>
    <w:rsid w:val="0059213C"/>
    <w:rsid w:val="005929F2"/>
    <w:rsid w:val="00592A90"/>
    <w:rsid w:val="00592AFA"/>
    <w:rsid w:val="00592B53"/>
    <w:rsid w:val="00593028"/>
    <w:rsid w:val="005930B4"/>
    <w:rsid w:val="0059350A"/>
    <w:rsid w:val="00593F21"/>
    <w:rsid w:val="00594085"/>
    <w:rsid w:val="005943C5"/>
    <w:rsid w:val="00594B35"/>
    <w:rsid w:val="00594F7F"/>
    <w:rsid w:val="00594FCC"/>
    <w:rsid w:val="00595553"/>
    <w:rsid w:val="00595E1C"/>
    <w:rsid w:val="00596235"/>
    <w:rsid w:val="0059643E"/>
    <w:rsid w:val="005968EE"/>
    <w:rsid w:val="00596B7F"/>
    <w:rsid w:val="005970BE"/>
    <w:rsid w:val="0059731E"/>
    <w:rsid w:val="00597485"/>
    <w:rsid w:val="005976F1"/>
    <w:rsid w:val="00597968"/>
    <w:rsid w:val="00597BCC"/>
    <w:rsid w:val="00597C0B"/>
    <w:rsid w:val="005A0843"/>
    <w:rsid w:val="005A0AF3"/>
    <w:rsid w:val="005A0BC7"/>
    <w:rsid w:val="005A0D8E"/>
    <w:rsid w:val="005A14E2"/>
    <w:rsid w:val="005A17B5"/>
    <w:rsid w:val="005A18F7"/>
    <w:rsid w:val="005A1AD2"/>
    <w:rsid w:val="005A2351"/>
    <w:rsid w:val="005A26D1"/>
    <w:rsid w:val="005A2A9C"/>
    <w:rsid w:val="005A3D3B"/>
    <w:rsid w:val="005A3E90"/>
    <w:rsid w:val="005A49D3"/>
    <w:rsid w:val="005A5074"/>
    <w:rsid w:val="005A5802"/>
    <w:rsid w:val="005A5973"/>
    <w:rsid w:val="005A5BE4"/>
    <w:rsid w:val="005A6253"/>
    <w:rsid w:val="005A641F"/>
    <w:rsid w:val="005A6619"/>
    <w:rsid w:val="005A7238"/>
    <w:rsid w:val="005A77BC"/>
    <w:rsid w:val="005A7850"/>
    <w:rsid w:val="005A7E24"/>
    <w:rsid w:val="005B037A"/>
    <w:rsid w:val="005B089F"/>
    <w:rsid w:val="005B140E"/>
    <w:rsid w:val="005B189D"/>
    <w:rsid w:val="005B1913"/>
    <w:rsid w:val="005B1BAE"/>
    <w:rsid w:val="005B246D"/>
    <w:rsid w:val="005B2CAC"/>
    <w:rsid w:val="005B2CB3"/>
    <w:rsid w:val="005B311D"/>
    <w:rsid w:val="005B4080"/>
    <w:rsid w:val="005B40A7"/>
    <w:rsid w:val="005B4A5A"/>
    <w:rsid w:val="005B4FDD"/>
    <w:rsid w:val="005B50C3"/>
    <w:rsid w:val="005B520C"/>
    <w:rsid w:val="005B524A"/>
    <w:rsid w:val="005B53EA"/>
    <w:rsid w:val="005B58B0"/>
    <w:rsid w:val="005B58C7"/>
    <w:rsid w:val="005B5D66"/>
    <w:rsid w:val="005B61BB"/>
    <w:rsid w:val="005B67C2"/>
    <w:rsid w:val="005B7E00"/>
    <w:rsid w:val="005C0040"/>
    <w:rsid w:val="005C07D9"/>
    <w:rsid w:val="005C08D3"/>
    <w:rsid w:val="005C0990"/>
    <w:rsid w:val="005C0E8C"/>
    <w:rsid w:val="005C1022"/>
    <w:rsid w:val="005C105C"/>
    <w:rsid w:val="005C1174"/>
    <w:rsid w:val="005C120A"/>
    <w:rsid w:val="005C1330"/>
    <w:rsid w:val="005C18AB"/>
    <w:rsid w:val="005C19F1"/>
    <w:rsid w:val="005C2344"/>
    <w:rsid w:val="005C24F4"/>
    <w:rsid w:val="005C2BB9"/>
    <w:rsid w:val="005C2F3A"/>
    <w:rsid w:val="005C2FF8"/>
    <w:rsid w:val="005C3045"/>
    <w:rsid w:val="005C32A1"/>
    <w:rsid w:val="005C39A9"/>
    <w:rsid w:val="005C404D"/>
    <w:rsid w:val="005C4667"/>
    <w:rsid w:val="005C4F8F"/>
    <w:rsid w:val="005C520F"/>
    <w:rsid w:val="005C5380"/>
    <w:rsid w:val="005C5799"/>
    <w:rsid w:val="005C6030"/>
    <w:rsid w:val="005C63D3"/>
    <w:rsid w:val="005C6525"/>
    <w:rsid w:val="005C6E3C"/>
    <w:rsid w:val="005C73A2"/>
    <w:rsid w:val="005C79DA"/>
    <w:rsid w:val="005C7E7F"/>
    <w:rsid w:val="005D0397"/>
    <w:rsid w:val="005D1105"/>
    <w:rsid w:val="005D1427"/>
    <w:rsid w:val="005D2126"/>
    <w:rsid w:val="005D2F80"/>
    <w:rsid w:val="005D31D6"/>
    <w:rsid w:val="005D3F33"/>
    <w:rsid w:val="005D4929"/>
    <w:rsid w:val="005D4B45"/>
    <w:rsid w:val="005D4C68"/>
    <w:rsid w:val="005D5003"/>
    <w:rsid w:val="005D505F"/>
    <w:rsid w:val="005D54FF"/>
    <w:rsid w:val="005D582C"/>
    <w:rsid w:val="005D5890"/>
    <w:rsid w:val="005D5BC5"/>
    <w:rsid w:val="005D621E"/>
    <w:rsid w:val="005D63EC"/>
    <w:rsid w:val="005D6550"/>
    <w:rsid w:val="005D6F62"/>
    <w:rsid w:val="005D7726"/>
    <w:rsid w:val="005D7C9A"/>
    <w:rsid w:val="005E0247"/>
    <w:rsid w:val="005E0445"/>
    <w:rsid w:val="005E06B5"/>
    <w:rsid w:val="005E15A2"/>
    <w:rsid w:val="005E194E"/>
    <w:rsid w:val="005E1975"/>
    <w:rsid w:val="005E1AE0"/>
    <w:rsid w:val="005E1D27"/>
    <w:rsid w:val="005E1E62"/>
    <w:rsid w:val="005E2305"/>
    <w:rsid w:val="005E4018"/>
    <w:rsid w:val="005E4119"/>
    <w:rsid w:val="005E43DD"/>
    <w:rsid w:val="005E5007"/>
    <w:rsid w:val="005E5A21"/>
    <w:rsid w:val="005E5B30"/>
    <w:rsid w:val="005E5C8B"/>
    <w:rsid w:val="005E6DF0"/>
    <w:rsid w:val="005E7FF0"/>
    <w:rsid w:val="005F00CB"/>
    <w:rsid w:val="005F02F7"/>
    <w:rsid w:val="005F03AB"/>
    <w:rsid w:val="005F08F2"/>
    <w:rsid w:val="005F196B"/>
    <w:rsid w:val="005F1B71"/>
    <w:rsid w:val="005F2865"/>
    <w:rsid w:val="005F2B22"/>
    <w:rsid w:val="005F2BF6"/>
    <w:rsid w:val="005F3213"/>
    <w:rsid w:val="005F37F5"/>
    <w:rsid w:val="005F43EF"/>
    <w:rsid w:val="005F47F2"/>
    <w:rsid w:val="005F4C90"/>
    <w:rsid w:val="005F5678"/>
    <w:rsid w:val="005F576E"/>
    <w:rsid w:val="005F5908"/>
    <w:rsid w:val="005F6172"/>
    <w:rsid w:val="005F681B"/>
    <w:rsid w:val="005F7358"/>
    <w:rsid w:val="005F75A0"/>
    <w:rsid w:val="005F7EE1"/>
    <w:rsid w:val="0060064A"/>
    <w:rsid w:val="006011B4"/>
    <w:rsid w:val="00601C86"/>
    <w:rsid w:val="00601D75"/>
    <w:rsid w:val="0060232C"/>
    <w:rsid w:val="00602391"/>
    <w:rsid w:val="0060249A"/>
    <w:rsid w:val="00603006"/>
    <w:rsid w:val="00603163"/>
    <w:rsid w:val="0060316D"/>
    <w:rsid w:val="006033BE"/>
    <w:rsid w:val="00603902"/>
    <w:rsid w:val="00603A7C"/>
    <w:rsid w:val="00603F28"/>
    <w:rsid w:val="00604D95"/>
    <w:rsid w:val="006057CD"/>
    <w:rsid w:val="00605BE7"/>
    <w:rsid w:val="006062D3"/>
    <w:rsid w:val="00606A5E"/>
    <w:rsid w:val="00607002"/>
    <w:rsid w:val="00607525"/>
    <w:rsid w:val="006076D3"/>
    <w:rsid w:val="00607705"/>
    <w:rsid w:val="006078DE"/>
    <w:rsid w:val="006102BB"/>
    <w:rsid w:val="006103F6"/>
    <w:rsid w:val="006109BA"/>
    <w:rsid w:val="00610DB4"/>
    <w:rsid w:val="00610EB9"/>
    <w:rsid w:val="006114BC"/>
    <w:rsid w:val="006117EA"/>
    <w:rsid w:val="00612080"/>
    <w:rsid w:val="00612214"/>
    <w:rsid w:val="00612B3E"/>
    <w:rsid w:val="00612B8B"/>
    <w:rsid w:val="00613A0F"/>
    <w:rsid w:val="00613B05"/>
    <w:rsid w:val="00613E83"/>
    <w:rsid w:val="00614605"/>
    <w:rsid w:val="00614DD9"/>
    <w:rsid w:val="00614F23"/>
    <w:rsid w:val="00615146"/>
    <w:rsid w:val="00615BA7"/>
    <w:rsid w:val="00615E8F"/>
    <w:rsid w:val="0061611A"/>
    <w:rsid w:val="00616126"/>
    <w:rsid w:val="00616231"/>
    <w:rsid w:val="00616978"/>
    <w:rsid w:val="00616BD7"/>
    <w:rsid w:val="00616D39"/>
    <w:rsid w:val="00616D56"/>
    <w:rsid w:val="00616F19"/>
    <w:rsid w:val="00617A80"/>
    <w:rsid w:val="00617BDE"/>
    <w:rsid w:val="00617F5C"/>
    <w:rsid w:val="00620526"/>
    <w:rsid w:val="00620737"/>
    <w:rsid w:val="0062152A"/>
    <w:rsid w:val="006218A0"/>
    <w:rsid w:val="00622020"/>
    <w:rsid w:val="00622458"/>
    <w:rsid w:val="00622C7D"/>
    <w:rsid w:val="00622D05"/>
    <w:rsid w:val="006232B9"/>
    <w:rsid w:val="006233DD"/>
    <w:rsid w:val="006235F4"/>
    <w:rsid w:val="0062368D"/>
    <w:rsid w:val="0062371B"/>
    <w:rsid w:val="006238A7"/>
    <w:rsid w:val="00623C1C"/>
    <w:rsid w:val="006240E5"/>
    <w:rsid w:val="006244B5"/>
    <w:rsid w:val="00624843"/>
    <w:rsid w:val="00624DC0"/>
    <w:rsid w:val="0062522A"/>
    <w:rsid w:val="00626124"/>
    <w:rsid w:val="006267A7"/>
    <w:rsid w:val="00626A13"/>
    <w:rsid w:val="00626C40"/>
    <w:rsid w:val="00626EF1"/>
    <w:rsid w:val="006276ED"/>
    <w:rsid w:val="0062799C"/>
    <w:rsid w:val="00627E50"/>
    <w:rsid w:val="0063007A"/>
    <w:rsid w:val="006303E4"/>
    <w:rsid w:val="00630655"/>
    <w:rsid w:val="00630742"/>
    <w:rsid w:val="006310F0"/>
    <w:rsid w:val="00632280"/>
    <w:rsid w:val="00632372"/>
    <w:rsid w:val="006333E7"/>
    <w:rsid w:val="00633AA3"/>
    <w:rsid w:val="00634CCD"/>
    <w:rsid w:val="00634D8A"/>
    <w:rsid w:val="00634DE8"/>
    <w:rsid w:val="00634FEA"/>
    <w:rsid w:val="006353D0"/>
    <w:rsid w:val="0063658E"/>
    <w:rsid w:val="00636CBF"/>
    <w:rsid w:val="00636D74"/>
    <w:rsid w:val="00636D9D"/>
    <w:rsid w:val="00636E84"/>
    <w:rsid w:val="00636F4A"/>
    <w:rsid w:val="0063709D"/>
    <w:rsid w:val="00637B1C"/>
    <w:rsid w:val="00637B3F"/>
    <w:rsid w:val="006406A7"/>
    <w:rsid w:val="00640833"/>
    <w:rsid w:val="00640A34"/>
    <w:rsid w:val="00640D06"/>
    <w:rsid w:val="00640EF6"/>
    <w:rsid w:val="006413B9"/>
    <w:rsid w:val="00641A96"/>
    <w:rsid w:val="00641CE6"/>
    <w:rsid w:val="006426FA"/>
    <w:rsid w:val="006428D9"/>
    <w:rsid w:val="00642A0D"/>
    <w:rsid w:val="006434A2"/>
    <w:rsid w:val="00643843"/>
    <w:rsid w:val="00644157"/>
    <w:rsid w:val="006442CF"/>
    <w:rsid w:val="00644438"/>
    <w:rsid w:val="0064463A"/>
    <w:rsid w:val="006447F8"/>
    <w:rsid w:val="00644A7A"/>
    <w:rsid w:val="00644C25"/>
    <w:rsid w:val="00644DFB"/>
    <w:rsid w:val="0064502F"/>
    <w:rsid w:val="006451E4"/>
    <w:rsid w:val="00645577"/>
    <w:rsid w:val="006457C9"/>
    <w:rsid w:val="00645896"/>
    <w:rsid w:val="0064593E"/>
    <w:rsid w:val="00645D68"/>
    <w:rsid w:val="0064611F"/>
    <w:rsid w:val="00646A77"/>
    <w:rsid w:val="00647A52"/>
    <w:rsid w:val="00647A72"/>
    <w:rsid w:val="00647CD9"/>
    <w:rsid w:val="00647E34"/>
    <w:rsid w:val="006500A2"/>
    <w:rsid w:val="00650871"/>
    <w:rsid w:val="00650C81"/>
    <w:rsid w:val="006511F0"/>
    <w:rsid w:val="006517D5"/>
    <w:rsid w:val="0065245C"/>
    <w:rsid w:val="00652619"/>
    <w:rsid w:val="00653745"/>
    <w:rsid w:val="00653830"/>
    <w:rsid w:val="006541C7"/>
    <w:rsid w:val="006549CD"/>
    <w:rsid w:val="00654CF3"/>
    <w:rsid w:val="00654D75"/>
    <w:rsid w:val="006558A6"/>
    <w:rsid w:val="00655BF2"/>
    <w:rsid w:val="00655E31"/>
    <w:rsid w:val="00656173"/>
    <w:rsid w:val="006561F2"/>
    <w:rsid w:val="0065640F"/>
    <w:rsid w:val="00656A21"/>
    <w:rsid w:val="00657143"/>
    <w:rsid w:val="00657496"/>
    <w:rsid w:val="006577D1"/>
    <w:rsid w:val="006577E2"/>
    <w:rsid w:val="006578D3"/>
    <w:rsid w:val="00657A4D"/>
    <w:rsid w:val="00660554"/>
    <w:rsid w:val="00660F95"/>
    <w:rsid w:val="00660FB9"/>
    <w:rsid w:val="006618FA"/>
    <w:rsid w:val="00662004"/>
    <w:rsid w:val="0066253C"/>
    <w:rsid w:val="0066356B"/>
    <w:rsid w:val="00663DB0"/>
    <w:rsid w:val="00663DB7"/>
    <w:rsid w:val="00664117"/>
    <w:rsid w:val="0066412A"/>
    <w:rsid w:val="0066420B"/>
    <w:rsid w:val="0066445A"/>
    <w:rsid w:val="006646A4"/>
    <w:rsid w:val="00665055"/>
    <w:rsid w:val="006653E5"/>
    <w:rsid w:val="00665C01"/>
    <w:rsid w:val="00665DB4"/>
    <w:rsid w:val="00666048"/>
    <w:rsid w:val="006660FD"/>
    <w:rsid w:val="006661BD"/>
    <w:rsid w:val="006662AC"/>
    <w:rsid w:val="00666394"/>
    <w:rsid w:val="006665A9"/>
    <w:rsid w:val="00666634"/>
    <w:rsid w:val="00666972"/>
    <w:rsid w:val="006669B7"/>
    <w:rsid w:val="00666D7F"/>
    <w:rsid w:val="00666E43"/>
    <w:rsid w:val="00666E72"/>
    <w:rsid w:val="00666E7A"/>
    <w:rsid w:val="00666EEB"/>
    <w:rsid w:val="0066738F"/>
    <w:rsid w:val="0066739E"/>
    <w:rsid w:val="00667A88"/>
    <w:rsid w:val="00667B63"/>
    <w:rsid w:val="00667F00"/>
    <w:rsid w:val="00670155"/>
    <w:rsid w:val="00670164"/>
    <w:rsid w:val="006706CD"/>
    <w:rsid w:val="0067184C"/>
    <w:rsid w:val="00671EB2"/>
    <w:rsid w:val="00672392"/>
    <w:rsid w:val="0067269B"/>
    <w:rsid w:val="00672768"/>
    <w:rsid w:val="0067285C"/>
    <w:rsid w:val="00672CEE"/>
    <w:rsid w:val="00672D2F"/>
    <w:rsid w:val="00672EA9"/>
    <w:rsid w:val="00673051"/>
    <w:rsid w:val="00673396"/>
    <w:rsid w:val="00674B56"/>
    <w:rsid w:val="00675F71"/>
    <w:rsid w:val="006760C6"/>
    <w:rsid w:val="00676B72"/>
    <w:rsid w:val="00677208"/>
    <w:rsid w:val="006807E4"/>
    <w:rsid w:val="00680D5D"/>
    <w:rsid w:val="00680D8A"/>
    <w:rsid w:val="00680E6D"/>
    <w:rsid w:val="006811BE"/>
    <w:rsid w:val="006812E5"/>
    <w:rsid w:val="00681BFB"/>
    <w:rsid w:val="00681CA3"/>
    <w:rsid w:val="006820F5"/>
    <w:rsid w:val="006825D3"/>
    <w:rsid w:val="00682601"/>
    <w:rsid w:val="00682BB5"/>
    <w:rsid w:val="00682D12"/>
    <w:rsid w:val="006836FC"/>
    <w:rsid w:val="0068482B"/>
    <w:rsid w:val="00685268"/>
    <w:rsid w:val="00685451"/>
    <w:rsid w:val="00685550"/>
    <w:rsid w:val="00685AE7"/>
    <w:rsid w:val="00686042"/>
    <w:rsid w:val="006860FD"/>
    <w:rsid w:val="00686173"/>
    <w:rsid w:val="00686348"/>
    <w:rsid w:val="00686B6C"/>
    <w:rsid w:val="0068709D"/>
    <w:rsid w:val="006872C9"/>
    <w:rsid w:val="006875D6"/>
    <w:rsid w:val="006879C0"/>
    <w:rsid w:val="006908AE"/>
    <w:rsid w:val="00690DFC"/>
    <w:rsid w:val="00690E94"/>
    <w:rsid w:val="00691B3D"/>
    <w:rsid w:val="00691C2E"/>
    <w:rsid w:val="00691FCB"/>
    <w:rsid w:val="006923C2"/>
    <w:rsid w:val="00692816"/>
    <w:rsid w:val="0069283F"/>
    <w:rsid w:val="00692D28"/>
    <w:rsid w:val="00692E16"/>
    <w:rsid w:val="00692E57"/>
    <w:rsid w:val="006937D5"/>
    <w:rsid w:val="006942F0"/>
    <w:rsid w:val="00694396"/>
    <w:rsid w:val="00694BCA"/>
    <w:rsid w:val="00695220"/>
    <w:rsid w:val="006955F9"/>
    <w:rsid w:val="00695B87"/>
    <w:rsid w:val="00696406"/>
    <w:rsid w:val="00696B88"/>
    <w:rsid w:val="00696F86"/>
    <w:rsid w:val="0069761A"/>
    <w:rsid w:val="00697A02"/>
    <w:rsid w:val="006A01A4"/>
    <w:rsid w:val="006A0711"/>
    <w:rsid w:val="006A0778"/>
    <w:rsid w:val="006A0C1D"/>
    <w:rsid w:val="006A14F2"/>
    <w:rsid w:val="006A1EED"/>
    <w:rsid w:val="006A1F88"/>
    <w:rsid w:val="006A204E"/>
    <w:rsid w:val="006A216D"/>
    <w:rsid w:val="006A24FD"/>
    <w:rsid w:val="006A340E"/>
    <w:rsid w:val="006A3EA8"/>
    <w:rsid w:val="006A4BED"/>
    <w:rsid w:val="006A51F5"/>
    <w:rsid w:val="006A5F63"/>
    <w:rsid w:val="006A6526"/>
    <w:rsid w:val="006A6703"/>
    <w:rsid w:val="006A6985"/>
    <w:rsid w:val="006A6CF5"/>
    <w:rsid w:val="006A7EF1"/>
    <w:rsid w:val="006B11B5"/>
    <w:rsid w:val="006B11BB"/>
    <w:rsid w:val="006B170C"/>
    <w:rsid w:val="006B1FCB"/>
    <w:rsid w:val="006B247B"/>
    <w:rsid w:val="006B271A"/>
    <w:rsid w:val="006B2C42"/>
    <w:rsid w:val="006B2CB0"/>
    <w:rsid w:val="006B2FA8"/>
    <w:rsid w:val="006B3BAB"/>
    <w:rsid w:val="006B3C09"/>
    <w:rsid w:val="006B3EF4"/>
    <w:rsid w:val="006B3F11"/>
    <w:rsid w:val="006B405E"/>
    <w:rsid w:val="006B4F0E"/>
    <w:rsid w:val="006B5C1D"/>
    <w:rsid w:val="006B5EF0"/>
    <w:rsid w:val="006B5F87"/>
    <w:rsid w:val="006B622D"/>
    <w:rsid w:val="006B6422"/>
    <w:rsid w:val="006B6E99"/>
    <w:rsid w:val="006B737B"/>
    <w:rsid w:val="006B7B7E"/>
    <w:rsid w:val="006B7CDF"/>
    <w:rsid w:val="006B7F40"/>
    <w:rsid w:val="006B7F4E"/>
    <w:rsid w:val="006C058F"/>
    <w:rsid w:val="006C0659"/>
    <w:rsid w:val="006C1002"/>
    <w:rsid w:val="006C1024"/>
    <w:rsid w:val="006C12AB"/>
    <w:rsid w:val="006C12C1"/>
    <w:rsid w:val="006C14FC"/>
    <w:rsid w:val="006C182B"/>
    <w:rsid w:val="006C1CD6"/>
    <w:rsid w:val="006C1F38"/>
    <w:rsid w:val="006C23AD"/>
    <w:rsid w:val="006C2943"/>
    <w:rsid w:val="006C2A40"/>
    <w:rsid w:val="006C31C7"/>
    <w:rsid w:val="006C3537"/>
    <w:rsid w:val="006C389C"/>
    <w:rsid w:val="006C3D4C"/>
    <w:rsid w:val="006C437F"/>
    <w:rsid w:val="006C4575"/>
    <w:rsid w:val="006C5214"/>
    <w:rsid w:val="006C538A"/>
    <w:rsid w:val="006C5451"/>
    <w:rsid w:val="006C55DC"/>
    <w:rsid w:val="006C5928"/>
    <w:rsid w:val="006C5CF5"/>
    <w:rsid w:val="006C5E05"/>
    <w:rsid w:val="006C5FEB"/>
    <w:rsid w:val="006C601E"/>
    <w:rsid w:val="006C6390"/>
    <w:rsid w:val="006C6532"/>
    <w:rsid w:val="006C66A7"/>
    <w:rsid w:val="006C6730"/>
    <w:rsid w:val="006C69D0"/>
    <w:rsid w:val="006C6C11"/>
    <w:rsid w:val="006C7C41"/>
    <w:rsid w:val="006D0258"/>
    <w:rsid w:val="006D05E3"/>
    <w:rsid w:val="006D06DB"/>
    <w:rsid w:val="006D085B"/>
    <w:rsid w:val="006D0978"/>
    <w:rsid w:val="006D0DA5"/>
    <w:rsid w:val="006D199A"/>
    <w:rsid w:val="006D2858"/>
    <w:rsid w:val="006D3AC2"/>
    <w:rsid w:val="006D3D37"/>
    <w:rsid w:val="006D4300"/>
    <w:rsid w:val="006D435D"/>
    <w:rsid w:val="006D46A6"/>
    <w:rsid w:val="006D484C"/>
    <w:rsid w:val="006D4DF0"/>
    <w:rsid w:val="006D5496"/>
    <w:rsid w:val="006D57DD"/>
    <w:rsid w:val="006D59E7"/>
    <w:rsid w:val="006D5C21"/>
    <w:rsid w:val="006D610A"/>
    <w:rsid w:val="006D6848"/>
    <w:rsid w:val="006D6A7A"/>
    <w:rsid w:val="006D6BC6"/>
    <w:rsid w:val="006D753F"/>
    <w:rsid w:val="006E06F6"/>
    <w:rsid w:val="006E1028"/>
    <w:rsid w:val="006E11A1"/>
    <w:rsid w:val="006E1409"/>
    <w:rsid w:val="006E165E"/>
    <w:rsid w:val="006E2001"/>
    <w:rsid w:val="006E24B8"/>
    <w:rsid w:val="006E30A1"/>
    <w:rsid w:val="006E3197"/>
    <w:rsid w:val="006E3270"/>
    <w:rsid w:val="006E32E6"/>
    <w:rsid w:val="006E3457"/>
    <w:rsid w:val="006E35D1"/>
    <w:rsid w:val="006E39E7"/>
    <w:rsid w:val="006E4193"/>
    <w:rsid w:val="006E4459"/>
    <w:rsid w:val="006E4743"/>
    <w:rsid w:val="006E4A68"/>
    <w:rsid w:val="006E4AAC"/>
    <w:rsid w:val="006E5120"/>
    <w:rsid w:val="006E5395"/>
    <w:rsid w:val="006E5E4D"/>
    <w:rsid w:val="006E5F80"/>
    <w:rsid w:val="006E771B"/>
    <w:rsid w:val="006E7C05"/>
    <w:rsid w:val="006E7DBE"/>
    <w:rsid w:val="006F0467"/>
    <w:rsid w:val="006F049D"/>
    <w:rsid w:val="006F051E"/>
    <w:rsid w:val="006F0E39"/>
    <w:rsid w:val="006F15DA"/>
    <w:rsid w:val="006F1991"/>
    <w:rsid w:val="006F1D33"/>
    <w:rsid w:val="006F25FF"/>
    <w:rsid w:val="006F27C1"/>
    <w:rsid w:val="006F2D93"/>
    <w:rsid w:val="006F31E4"/>
    <w:rsid w:val="006F3792"/>
    <w:rsid w:val="006F38A6"/>
    <w:rsid w:val="006F4862"/>
    <w:rsid w:val="006F4948"/>
    <w:rsid w:val="006F571E"/>
    <w:rsid w:val="006F616E"/>
    <w:rsid w:val="006F6BD2"/>
    <w:rsid w:val="006F7301"/>
    <w:rsid w:val="006F7F5D"/>
    <w:rsid w:val="006F7F66"/>
    <w:rsid w:val="006F7F67"/>
    <w:rsid w:val="006F7FA6"/>
    <w:rsid w:val="0070016C"/>
    <w:rsid w:val="00700B8C"/>
    <w:rsid w:val="00700D9C"/>
    <w:rsid w:val="00701F8C"/>
    <w:rsid w:val="00702041"/>
    <w:rsid w:val="00702327"/>
    <w:rsid w:val="00702488"/>
    <w:rsid w:val="00702941"/>
    <w:rsid w:val="00702954"/>
    <w:rsid w:val="00702A5D"/>
    <w:rsid w:val="00702C2B"/>
    <w:rsid w:val="00702C34"/>
    <w:rsid w:val="00702DFB"/>
    <w:rsid w:val="00702E61"/>
    <w:rsid w:val="00703414"/>
    <w:rsid w:val="007034D9"/>
    <w:rsid w:val="00703563"/>
    <w:rsid w:val="00703C35"/>
    <w:rsid w:val="007041C8"/>
    <w:rsid w:val="00704236"/>
    <w:rsid w:val="00704A05"/>
    <w:rsid w:val="00704BE6"/>
    <w:rsid w:val="00704D19"/>
    <w:rsid w:val="00705063"/>
    <w:rsid w:val="00705765"/>
    <w:rsid w:val="007057C7"/>
    <w:rsid w:val="007066C2"/>
    <w:rsid w:val="0070674D"/>
    <w:rsid w:val="0070693B"/>
    <w:rsid w:val="00706B99"/>
    <w:rsid w:val="00707607"/>
    <w:rsid w:val="0070790E"/>
    <w:rsid w:val="00707A27"/>
    <w:rsid w:val="00707B59"/>
    <w:rsid w:val="00707F2B"/>
    <w:rsid w:val="00707F4D"/>
    <w:rsid w:val="007105D1"/>
    <w:rsid w:val="0071072F"/>
    <w:rsid w:val="00710FE1"/>
    <w:rsid w:val="00710FEA"/>
    <w:rsid w:val="0071123B"/>
    <w:rsid w:val="007115D6"/>
    <w:rsid w:val="00711744"/>
    <w:rsid w:val="00711AEE"/>
    <w:rsid w:val="00711F1B"/>
    <w:rsid w:val="007126DE"/>
    <w:rsid w:val="00712AC7"/>
    <w:rsid w:val="007130C0"/>
    <w:rsid w:val="0071318A"/>
    <w:rsid w:val="00713DA2"/>
    <w:rsid w:val="00713F02"/>
    <w:rsid w:val="007140EE"/>
    <w:rsid w:val="00714308"/>
    <w:rsid w:val="007145B8"/>
    <w:rsid w:val="007159F6"/>
    <w:rsid w:val="00715D17"/>
    <w:rsid w:val="007169BA"/>
    <w:rsid w:val="00717463"/>
    <w:rsid w:val="007179FF"/>
    <w:rsid w:val="00717E3B"/>
    <w:rsid w:val="00717F79"/>
    <w:rsid w:val="007204E4"/>
    <w:rsid w:val="00720541"/>
    <w:rsid w:val="00721876"/>
    <w:rsid w:val="00721986"/>
    <w:rsid w:val="00721F39"/>
    <w:rsid w:val="00721FAE"/>
    <w:rsid w:val="0072282D"/>
    <w:rsid w:val="00722D40"/>
    <w:rsid w:val="007230A9"/>
    <w:rsid w:val="00723765"/>
    <w:rsid w:val="00723B6C"/>
    <w:rsid w:val="00723F7F"/>
    <w:rsid w:val="007240B5"/>
    <w:rsid w:val="00724740"/>
    <w:rsid w:val="00724896"/>
    <w:rsid w:val="0072506D"/>
    <w:rsid w:val="00725079"/>
    <w:rsid w:val="0072516E"/>
    <w:rsid w:val="00725223"/>
    <w:rsid w:val="007254B1"/>
    <w:rsid w:val="0072553E"/>
    <w:rsid w:val="00725998"/>
    <w:rsid w:val="00725D03"/>
    <w:rsid w:val="00725D0D"/>
    <w:rsid w:val="00726017"/>
    <w:rsid w:val="007262B6"/>
    <w:rsid w:val="0072743A"/>
    <w:rsid w:val="00730258"/>
    <w:rsid w:val="00730CDE"/>
    <w:rsid w:val="00730EC8"/>
    <w:rsid w:val="0073109F"/>
    <w:rsid w:val="0073111B"/>
    <w:rsid w:val="00731183"/>
    <w:rsid w:val="007313C0"/>
    <w:rsid w:val="0073161F"/>
    <w:rsid w:val="007316FD"/>
    <w:rsid w:val="007317B6"/>
    <w:rsid w:val="007318DD"/>
    <w:rsid w:val="00731ED4"/>
    <w:rsid w:val="007323FA"/>
    <w:rsid w:val="0073268E"/>
    <w:rsid w:val="00732BAE"/>
    <w:rsid w:val="00732C64"/>
    <w:rsid w:val="00732FB3"/>
    <w:rsid w:val="007332D0"/>
    <w:rsid w:val="00733388"/>
    <w:rsid w:val="00733604"/>
    <w:rsid w:val="007336EF"/>
    <w:rsid w:val="00733A85"/>
    <w:rsid w:val="00733AE3"/>
    <w:rsid w:val="00733B06"/>
    <w:rsid w:val="00733B54"/>
    <w:rsid w:val="00733BE6"/>
    <w:rsid w:val="007342B4"/>
    <w:rsid w:val="00734341"/>
    <w:rsid w:val="00734BA2"/>
    <w:rsid w:val="00734DCC"/>
    <w:rsid w:val="0073519E"/>
    <w:rsid w:val="0073599F"/>
    <w:rsid w:val="00736CD5"/>
    <w:rsid w:val="007370A2"/>
    <w:rsid w:val="00737560"/>
    <w:rsid w:val="0073781D"/>
    <w:rsid w:val="00737849"/>
    <w:rsid w:val="00737B0A"/>
    <w:rsid w:val="00740870"/>
    <w:rsid w:val="00740902"/>
    <w:rsid w:val="007409BE"/>
    <w:rsid w:val="00740BD0"/>
    <w:rsid w:val="00740CB5"/>
    <w:rsid w:val="00741606"/>
    <w:rsid w:val="00741887"/>
    <w:rsid w:val="00741901"/>
    <w:rsid w:val="00742004"/>
    <w:rsid w:val="00743188"/>
    <w:rsid w:val="00743457"/>
    <w:rsid w:val="0074352E"/>
    <w:rsid w:val="007435BE"/>
    <w:rsid w:val="00743986"/>
    <w:rsid w:val="00743AA8"/>
    <w:rsid w:val="007440D5"/>
    <w:rsid w:val="00744186"/>
    <w:rsid w:val="00744A6A"/>
    <w:rsid w:val="00744C19"/>
    <w:rsid w:val="00744ED3"/>
    <w:rsid w:val="007452EB"/>
    <w:rsid w:val="00745448"/>
    <w:rsid w:val="00745806"/>
    <w:rsid w:val="00745AA0"/>
    <w:rsid w:val="00745F95"/>
    <w:rsid w:val="00745FEF"/>
    <w:rsid w:val="007461B6"/>
    <w:rsid w:val="00746E9F"/>
    <w:rsid w:val="007502C1"/>
    <w:rsid w:val="007503EB"/>
    <w:rsid w:val="00750644"/>
    <w:rsid w:val="00750AB6"/>
    <w:rsid w:val="00750DC2"/>
    <w:rsid w:val="00750E19"/>
    <w:rsid w:val="0075121A"/>
    <w:rsid w:val="007512DE"/>
    <w:rsid w:val="00751E69"/>
    <w:rsid w:val="00753043"/>
    <w:rsid w:val="0075374E"/>
    <w:rsid w:val="00753C50"/>
    <w:rsid w:val="00753E8E"/>
    <w:rsid w:val="00753FE0"/>
    <w:rsid w:val="00754C8E"/>
    <w:rsid w:val="00754EBA"/>
    <w:rsid w:val="00755516"/>
    <w:rsid w:val="00755917"/>
    <w:rsid w:val="00755A54"/>
    <w:rsid w:val="00755FC7"/>
    <w:rsid w:val="00756DD0"/>
    <w:rsid w:val="00756E0D"/>
    <w:rsid w:val="00756EB2"/>
    <w:rsid w:val="00756FD2"/>
    <w:rsid w:val="00757986"/>
    <w:rsid w:val="00757E05"/>
    <w:rsid w:val="00760344"/>
    <w:rsid w:val="00760507"/>
    <w:rsid w:val="00760E75"/>
    <w:rsid w:val="00760F32"/>
    <w:rsid w:val="00761026"/>
    <w:rsid w:val="007614CC"/>
    <w:rsid w:val="007618BB"/>
    <w:rsid w:val="0076197F"/>
    <w:rsid w:val="007621A6"/>
    <w:rsid w:val="00762240"/>
    <w:rsid w:val="007628C5"/>
    <w:rsid w:val="00762D1D"/>
    <w:rsid w:val="007631EC"/>
    <w:rsid w:val="00763428"/>
    <w:rsid w:val="00763500"/>
    <w:rsid w:val="00763608"/>
    <w:rsid w:val="007637A9"/>
    <w:rsid w:val="0076395C"/>
    <w:rsid w:val="00763CDD"/>
    <w:rsid w:val="0076440F"/>
    <w:rsid w:val="00764882"/>
    <w:rsid w:val="007649F1"/>
    <w:rsid w:val="00764F5B"/>
    <w:rsid w:val="00764FBE"/>
    <w:rsid w:val="007655FF"/>
    <w:rsid w:val="0076653A"/>
    <w:rsid w:val="00766D91"/>
    <w:rsid w:val="00767731"/>
    <w:rsid w:val="00770635"/>
    <w:rsid w:val="0077083D"/>
    <w:rsid w:val="00770EDA"/>
    <w:rsid w:val="00771356"/>
    <w:rsid w:val="00771741"/>
    <w:rsid w:val="00772558"/>
    <w:rsid w:val="0077263B"/>
    <w:rsid w:val="00772643"/>
    <w:rsid w:val="00772827"/>
    <w:rsid w:val="007736F3"/>
    <w:rsid w:val="00773B22"/>
    <w:rsid w:val="007744A5"/>
    <w:rsid w:val="00774DAA"/>
    <w:rsid w:val="00775578"/>
    <w:rsid w:val="00775A9C"/>
    <w:rsid w:val="00776064"/>
    <w:rsid w:val="0077664A"/>
    <w:rsid w:val="00776E80"/>
    <w:rsid w:val="00777322"/>
    <w:rsid w:val="0077744B"/>
    <w:rsid w:val="00777C67"/>
    <w:rsid w:val="00777CF4"/>
    <w:rsid w:val="00780211"/>
    <w:rsid w:val="007809F2"/>
    <w:rsid w:val="00780C1F"/>
    <w:rsid w:val="00781015"/>
    <w:rsid w:val="007812B0"/>
    <w:rsid w:val="00781A0D"/>
    <w:rsid w:val="00781EA9"/>
    <w:rsid w:val="00781FD3"/>
    <w:rsid w:val="00781FF5"/>
    <w:rsid w:val="007821DE"/>
    <w:rsid w:val="00782374"/>
    <w:rsid w:val="00782F64"/>
    <w:rsid w:val="007833CC"/>
    <w:rsid w:val="007842D7"/>
    <w:rsid w:val="007843AB"/>
    <w:rsid w:val="00784551"/>
    <w:rsid w:val="0078465E"/>
    <w:rsid w:val="00784C3E"/>
    <w:rsid w:val="007850E2"/>
    <w:rsid w:val="0078531E"/>
    <w:rsid w:val="00785A13"/>
    <w:rsid w:val="00785C0B"/>
    <w:rsid w:val="00785CA4"/>
    <w:rsid w:val="00785DEB"/>
    <w:rsid w:val="007863D4"/>
    <w:rsid w:val="00786454"/>
    <w:rsid w:val="0078662A"/>
    <w:rsid w:val="0078692F"/>
    <w:rsid w:val="007875D6"/>
    <w:rsid w:val="007877B0"/>
    <w:rsid w:val="0078787A"/>
    <w:rsid w:val="00787B14"/>
    <w:rsid w:val="00787C58"/>
    <w:rsid w:val="00787F6B"/>
    <w:rsid w:val="00790D5A"/>
    <w:rsid w:val="00791B13"/>
    <w:rsid w:val="00791C58"/>
    <w:rsid w:val="00791DAC"/>
    <w:rsid w:val="00791F2D"/>
    <w:rsid w:val="00792335"/>
    <w:rsid w:val="0079236E"/>
    <w:rsid w:val="00792688"/>
    <w:rsid w:val="007930BB"/>
    <w:rsid w:val="0079362A"/>
    <w:rsid w:val="00793872"/>
    <w:rsid w:val="00793C6B"/>
    <w:rsid w:val="00793CB6"/>
    <w:rsid w:val="0079408F"/>
    <w:rsid w:val="0079434B"/>
    <w:rsid w:val="00794648"/>
    <w:rsid w:val="007949DD"/>
    <w:rsid w:val="00794B0C"/>
    <w:rsid w:val="00795548"/>
    <w:rsid w:val="00796386"/>
    <w:rsid w:val="007963C8"/>
    <w:rsid w:val="007976DF"/>
    <w:rsid w:val="00797F41"/>
    <w:rsid w:val="007A00F0"/>
    <w:rsid w:val="007A0262"/>
    <w:rsid w:val="007A04E5"/>
    <w:rsid w:val="007A089B"/>
    <w:rsid w:val="007A0E98"/>
    <w:rsid w:val="007A134D"/>
    <w:rsid w:val="007A1BF0"/>
    <w:rsid w:val="007A1C89"/>
    <w:rsid w:val="007A2680"/>
    <w:rsid w:val="007A2D96"/>
    <w:rsid w:val="007A33E8"/>
    <w:rsid w:val="007A37AD"/>
    <w:rsid w:val="007A39A9"/>
    <w:rsid w:val="007A3B65"/>
    <w:rsid w:val="007A3BD2"/>
    <w:rsid w:val="007A597C"/>
    <w:rsid w:val="007A5F77"/>
    <w:rsid w:val="007A6AB1"/>
    <w:rsid w:val="007A7586"/>
    <w:rsid w:val="007A75AE"/>
    <w:rsid w:val="007A7617"/>
    <w:rsid w:val="007A7AF1"/>
    <w:rsid w:val="007A7E34"/>
    <w:rsid w:val="007B0267"/>
    <w:rsid w:val="007B04AB"/>
    <w:rsid w:val="007B0790"/>
    <w:rsid w:val="007B0D5E"/>
    <w:rsid w:val="007B1C25"/>
    <w:rsid w:val="007B1E59"/>
    <w:rsid w:val="007B2011"/>
    <w:rsid w:val="007B219F"/>
    <w:rsid w:val="007B25D6"/>
    <w:rsid w:val="007B266F"/>
    <w:rsid w:val="007B2B3A"/>
    <w:rsid w:val="007B2DC3"/>
    <w:rsid w:val="007B2ED2"/>
    <w:rsid w:val="007B34F3"/>
    <w:rsid w:val="007B360E"/>
    <w:rsid w:val="007B3F54"/>
    <w:rsid w:val="007B40E3"/>
    <w:rsid w:val="007B43A9"/>
    <w:rsid w:val="007B4B0E"/>
    <w:rsid w:val="007B56E7"/>
    <w:rsid w:val="007B59F5"/>
    <w:rsid w:val="007B5E51"/>
    <w:rsid w:val="007B6835"/>
    <w:rsid w:val="007B6B8E"/>
    <w:rsid w:val="007B6C8F"/>
    <w:rsid w:val="007B70FB"/>
    <w:rsid w:val="007B717F"/>
    <w:rsid w:val="007B7263"/>
    <w:rsid w:val="007B7464"/>
    <w:rsid w:val="007B7679"/>
    <w:rsid w:val="007B7A44"/>
    <w:rsid w:val="007B7BE7"/>
    <w:rsid w:val="007C07D1"/>
    <w:rsid w:val="007C088E"/>
    <w:rsid w:val="007C1435"/>
    <w:rsid w:val="007C17C5"/>
    <w:rsid w:val="007C1A59"/>
    <w:rsid w:val="007C28E4"/>
    <w:rsid w:val="007C2FA0"/>
    <w:rsid w:val="007C3632"/>
    <w:rsid w:val="007C39B3"/>
    <w:rsid w:val="007C50C8"/>
    <w:rsid w:val="007C584D"/>
    <w:rsid w:val="007C5969"/>
    <w:rsid w:val="007C5E2F"/>
    <w:rsid w:val="007C640E"/>
    <w:rsid w:val="007C65C4"/>
    <w:rsid w:val="007C684C"/>
    <w:rsid w:val="007C6D24"/>
    <w:rsid w:val="007C6DA7"/>
    <w:rsid w:val="007C7043"/>
    <w:rsid w:val="007C7154"/>
    <w:rsid w:val="007C7B3C"/>
    <w:rsid w:val="007C7D24"/>
    <w:rsid w:val="007D0386"/>
    <w:rsid w:val="007D04D9"/>
    <w:rsid w:val="007D087D"/>
    <w:rsid w:val="007D092F"/>
    <w:rsid w:val="007D18DA"/>
    <w:rsid w:val="007D1EB3"/>
    <w:rsid w:val="007D1EC3"/>
    <w:rsid w:val="007D26CD"/>
    <w:rsid w:val="007D30B1"/>
    <w:rsid w:val="007D34F6"/>
    <w:rsid w:val="007D370B"/>
    <w:rsid w:val="007D39C0"/>
    <w:rsid w:val="007D3C78"/>
    <w:rsid w:val="007D4127"/>
    <w:rsid w:val="007D4523"/>
    <w:rsid w:val="007D56CF"/>
    <w:rsid w:val="007D5767"/>
    <w:rsid w:val="007D5A2B"/>
    <w:rsid w:val="007D632F"/>
    <w:rsid w:val="007D647C"/>
    <w:rsid w:val="007D651F"/>
    <w:rsid w:val="007D6837"/>
    <w:rsid w:val="007D6FA9"/>
    <w:rsid w:val="007D7066"/>
    <w:rsid w:val="007D717A"/>
    <w:rsid w:val="007D7359"/>
    <w:rsid w:val="007D739A"/>
    <w:rsid w:val="007D73DF"/>
    <w:rsid w:val="007D7610"/>
    <w:rsid w:val="007D76C3"/>
    <w:rsid w:val="007D796E"/>
    <w:rsid w:val="007E0121"/>
    <w:rsid w:val="007E0842"/>
    <w:rsid w:val="007E0EF2"/>
    <w:rsid w:val="007E110D"/>
    <w:rsid w:val="007E11D9"/>
    <w:rsid w:val="007E1225"/>
    <w:rsid w:val="007E130A"/>
    <w:rsid w:val="007E1968"/>
    <w:rsid w:val="007E2738"/>
    <w:rsid w:val="007E308B"/>
    <w:rsid w:val="007E309D"/>
    <w:rsid w:val="007E4034"/>
    <w:rsid w:val="007E49CB"/>
    <w:rsid w:val="007E56C6"/>
    <w:rsid w:val="007E5842"/>
    <w:rsid w:val="007E6670"/>
    <w:rsid w:val="007E7046"/>
    <w:rsid w:val="007E7A0F"/>
    <w:rsid w:val="007E7F65"/>
    <w:rsid w:val="007F0305"/>
    <w:rsid w:val="007F06F0"/>
    <w:rsid w:val="007F0E7C"/>
    <w:rsid w:val="007F103A"/>
    <w:rsid w:val="007F1537"/>
    <w:rsid w:val="007F1606"/>
    <w:rsid w:val="007F1B5E"/>
    <w:rsid w:val="007F1BA0"/>
    <w:rsid w:val="007F2DD6"/>
    <w:rsid w:val="007F2FB7"/>
    <w:rsid w:val="007F3799"/>
    <w:rsid w:val="007F50FF"/>
    <w:rsid w:val="007F56F0"/>
    <w:rsid w:val="007F58E8"/>
    <w:rsid w:val="007F5B49"/>
    <w:rsid w:val="007F5D97"/>
    <w:rsid w:val="007F604D"/>
    <w:rsid w:val="007F6669"/>
    <w:rsid w:val="007F6BCD"/>
    <w:rsid w:val="007F6F0F"/>
    <w:rsid w:val="007F717C"/>
    <w:rsid w:val="007F7F83"/>
    <w:rsid w:val="00800173"/>
    <w:rsid w:val="00800188"/>
    <w:rsid w:val="008007FD"/>
    <w:rsid w:val="00800817"/>
    <w:rsid w:val="00800C1F"/>
    <w:rsid w:val="00801356"/>
    <w:rsid w:val="0080150D"/>
    <w:rsid w:val="00801903"/>
    <w:rsid w:val="00801D42"/>
    <w:rsid w:val="00801F09"/>
    <w:rsid w:val="00802470"/>
    <w:rsid w:val="0080278B"/>
    <w:rsid w:val="00802D7D"/>
    <w:rsid w:val="008035B7"/>
    <w:rsid w:val="00803D29"/>
    <w:rsid w:val="00804BC7"/>
    <w:rsid w:val="00804E01"/>
    <w:rsid w:val="008052F2"/>
    <w:rsid w:val="0080576C"/>
    <w:rsid w:val="0080594C"/>
    <w:rsid w:val="00805A44"/>
    <w:rsid w:val="00805B8D"/>
    <w:rsid w:val="00805CA1"/>
    <w:rsid w:val="0080613E"/>
    <w:rsid w:val="008062E3"/>
    <w:rsid w:val="00806C12"/>
    <w:rsid w:val="00806D58"/>
    <w:rsid w:val="00806FEC"/>
    <w:rsid w:val="00807094"/>
    <w:rsid w:val="0080718D"/>
    <w:rsid w:val="008073B3"/>
    <w:rsid w:val="00807A93"/>
    <w:rsid w:val="008100FC"/>
    <w:rsid w:val="008107C5"/>
    <w:rsid w:val="00810A19"/>
    <w:rsid w:val="00810B5B"/>
    <w:rsid w:val="00811765"/>
    <w:rsid w:val="00811850"/>
    <w:rsid w:val="00811C5D"/>
    <w:rsid w:val="00811F08"/>
    <w:rsid w:val="0081200B"/>
    <w:rsid w:val="008135B6"/>
    <w:rsid w:val="00813C0A"/>
    <w:rsid w:val="00814120"/>
    <w:rsid w:val="008149E8"/>
    <w:rsid w:val="00814A25"/>
    <w:rsid w:val="0081502C"/>
    <w:rsid w:val="008150C7"/>
    <w:rsid w:val="0081569E"/>
    <w:rsid w:val="008156C7"/>
    <w:rsid w:val="008157CB"/>
    <w:rsid w:val="00815850"/>
    <w:rsid w:val="00815D53"/>
    <w:rsid w:val="00815D6C"/>
    <w:rsid w:val="00816E96"/>
    <w:rsid w:val="00817301"/>
    <w:rsid w:val="0081768F"/>
    <w:rsid w:val="00820231"/>
    <w:rsid w:val="00820581"/>
    <w:rsid w:val="008206E2"/>
    <w:rsid w:val="00820781"/>
    <w:rsid w:val="00821B07"/>
    <w:rsid w:val="008223D9"/>
    <w:rsid w:val="0082260A"/>
    <w:rsid w:val="00822C22"/>
    <w:rsid w:val="008230AE"/>
    <w:rsid w:val="0082315B"/>
    <w:rsid w:val="008231F1"/>
    <w:rsid w:val="0082339A"/>
    <w:rsid w:val="00823D37"/>
    <w:rsid w:val="00823DA2"/>
    <w:rsid w:val="00823E4E"/>
    <w:rsid w:val="00824968"/>
    <w:rsid w:val="00824D27"/>
    <w:rsid w:val="00824D68"/>
    <w:rsid w:val="00824FA0"/>
    <w:rsid w:val="00825D22"/>
    <w:rsid w:val="00826151"/>
    <w:rsid w:val="00826196"/>
    <w:rsid w:val="008261A7"/>
    <w:rsid w:val="008267EE"/>
    <w:rsid w:val="00826946"/>
    <w:rsid w:val="008275E2"/>
    <w:rsid w:val="00827935"/>
    <w:rsid w:val="00827EC4"/>
    <w:rsid w:val="00830013"/>
    <w:rsid w:val="0083011F"/>
    <w:rsid w:val="008306C4"/>
    <w:rsid w:val="00830A36"/>
    <w:rsid w:val="00830FA1"/>
    <w:rsid w:val="00831027"/>
    <w:rsid w:val="008316AA"/>
    <w:rsid w:val="00831B49"/>
    <w:rsid w:val="00831D85"/>
    <w:rsid w:val="00831F08"/>
    <w:rsid w:val="00832133"/>
    <w:rsid w:val="00832D2E"/>
    <w:rsid w:val="008332A1"/>
    <w:rsid w:val="0083370E"/>
    <w:rsid w:val="0083371F"/>
    <w:rsid w:val="00833F5C"/>
    <w:rsid w:val="008341C0"/>
    <w:rsid w:val="00834C85"/>
    <w:rsid w:val="00835609"/>
    <w:rsid w:val="00835890"/>
    <w:rsid w:val="00835AA8"/>
    <w:rsid w:val="00835EAB"/>
    <w:rsid w:val="00835F2C"/>
    <w:rsid w:val="008362AA"/>
    <w:rsid w:val="00836450"/>
    <w:rsid w:val="008365F4"/>
    <w:rsid w:val="0083665D"/>
    <w:rsid w:val="00836C2E"/>
    <w:rsid w:val="00836E5E"/>
    <w:rsid w:val="008375AC"/>
    <w:rsid w:val="00837BB2"/>
    <w:rsid w:val="0084041F"/>
    <w:rsid w:val="00840C69"/>
    <w:rsid w:val="00840EE4"/>
    <w:rsid w:val="00841394"/>
    <w:rsid w:val="00841698"/>
    <w:rsid w:val="00841FCD"/>
    <w:rsid w:val="00842738"/>
    <w:rsid w:val="00842EC4"/>
    <w:rsid w:val="008430C8"/>
    <w:rsid w:val="0084365E"/>
    <w:rsid w:val="0084395A"/>
    <w:rsid w:val="00843BB3"/>
    <w:rsid w:val="00844191"/>
    <w:rsid w:val="00844EED"/>
    <w:rsid w:val="008450AE"/>
    <w:rsid w:val="008452BE"/>
    <w:rsid w:val="00845843"/>
    <w:rsid w:val="00845E4D"/>
    <w:rsid w:val="008461D0"/>
    <w:rsid w:val="008463E3"/>
    <w:rsid w:val="00846483"/>
    <w:rsid w:val="00846BD9"/>
    <w:rsid w:val="00847486"/>
    <w:rsid w:val="008475AE"/>
    <w:rsid w:val="00847AF2"/>
    <w:rsid w:val="00847B5A"/>
    <w:rsid w:val="00847BED"/>
    <w:rsid w:val="00847F37"/>
    <w:rsid w:val="00847FF5"/>
    <w:rsid w:val="008500E2"/>
    <w:rsid w:val="0085089A"/>
    <w:rsid w:val="00850999"/>
    <w:rsid w:val="008517CE"/>
    <w:rsid w:val="00851E8A"/>
    <w:rsid w:val="00852EA9"/>
    <w:rsid w:val="00853090"/>
    <w:rsid w:val="008533AA"/>
    <w:rsid w:val="00853889"/>
    <w:rsid w:val="0085394A"/>
    <w:rsid w:val="0085412F"/>
    <w:rsid w:val="008545E2"/>
    <w:rsid w:val="00854619"/>
    <w:rsid w:val="008547E7"/>
    <w:rsid w:val="0085483F"/>
    <w:rsid w:val="0085506E"/>
    <w:rsid w:val="0085518D"/>
    <w:rsid w:val="008553AA"/>
    <w:rsid w:val="008553BD"/>
    <w:rsid w:val="008556B5"/>
    <w:rsid w:val="0085570A"/>
    <w:rsid w:val="00855AC7"/>
    <w:rsid w:val="00855DB0"/>
    <w:rsid w:val="008565AC"/>
    <w:rsid w:val="00856BE7"/>
    <w:rsid w:val="00856D79"/>
    <w:rsid w:val="0085781F"/>
    <w:rsid w:val="00857978"/>
    <w:rsid w:val="0086004C"/>
    <w:rsid w:val="00860179"/>
    <w:rsid w:val="008605CB"/>
    <w:rsid w:val="00860E5D"/>
    <w:rsid w:val="00860E85"/>
    <w:rsid w:val="0086156F"/>
    <w:rsid w:val="00861765"/>
    <w:rsid w:val="00861E70"/>
    <w:rsid w:val="008621EF"/>
    <w:rsid w:val="008627E1"/>
    <w:rsid w:val="00863167"/>
    <w:rsid w:val="00863378"/>
    <w:rsid w:val="008648D0"/>
    <w:rsid w:val="008659F7"/>
    <w:rsid w:val="00865C4E"/>
    <w:rsid w:val="00865CF1"/>
    <w:rsid w:val="0086632E"/>
    <w:rsid w:val="0086652B"/>
    <w:rsid w:val="008666FA"/>
    <w:rsid w:val="00866970"/>
    <w:rsid w:val="00866BC0"/>
    <w:rsid w:val="00867347"/>
    <w:rsid w:val="008674D2"/>
    <w:rsid w:val="00871113"/>
    <w:rsid w:val="008713FE"/>
    <w:rsid w:val="00871675"/>
    <w:rsid w:val="008718CB"/>
    <w:rsid w:val="0087258E"/>
    <w:rsid w:val="0087299E"/>
    <w:rsid w:val="00872A69"/>
    <w:rsid w:val="00872AAE"/>
    <w:rsid w:val="00872BAC"/>
    <w:rsid w:val="00872D31"/>
    <w:rsid w:val="00872E0D"/>
    <w:rsid w:val="00873299"/>
    <w:rsid w:val="008735C5"/>
    <w:rsid w:val="0087384C"/>
    <w:rsid w:val="00873C90"/>
    <w:rsid w:val="00873D38"/>
    <w:rsid w:val="00873D95"/>
    <w:rsid w:val="00874844"/>
    <w:rsid w:val="00874F09"/>
    <w:rsid w:val="00875425"/>
    <w:rsid w:val="008758E4"/>
    <w:rsid w:val="00875CD4"/>
    <w:rsid w:val="00875D6F"/>
    <w:rsid w:val="008761DC"/>
    <w:rsid w:val="008765DE"/>
    <w:rsid w:val="00876715"/>
    <w:rsid w:val="00877598"/>
    <w:rsid w:val="008775E5"/>
    <w:rsid w:val="00877B54"/>
    <w:rsid w:val="00880082"/>
    <w:rsid w:val="008801ED"/>
    <w:rsid w:val="0088029A"/>
    <w:rsid w:val="008802DD"/>
    <w:rsid w:val="008804E0"/>
    <w:rsid w:val="00880803"/>
    <w:rsid w:val="008809A3"/>
    <w:rsid w:val="00881314"/>
    <w:rsid w:val="00881D3F"/>
    <w:rsid w:val="008821A0"/>
    <w:rsid w:val="00882428"/>
    <w:rsid w:val="00882625"/>
    <w:rsid w:val="0088308E"/>
    <w:rsid w:val="008833C0"/>
    <w:rsid w:val="0088349F"/>
    <w:rsid w:val="008837CF"/>
    <w:rsid w:val="00883F40"/>
    <w:rsid w:val="00884459"/>
    <w:rsid w:val="0088534F"/>
    <w:rsid w:val="00885A83"/>
    <w:rsid w:val="00886481"/>
    <w:rsid w:val="008864F9"/>
    <w:rsid w:val="00887890"/>
    <w:rsid w:val="008908C5"/>
    <w:rsid w:val="00890E73"/>
    <w:rsid w:val="0089103A"/>
    <w:rsid w:val="00891160"/>
    <w:rsid w:val="008917DF"/>
    <w:rsid w:val="00891CE9"/>
    <w:rsid w:val="00892101"/>
    <w:rsid w:val="0089265B"/>
    <w:rsid w:val="00892A46"/>
    <w:rsid w:val="00892C17"/>
    <w:rsid w:val="00893315"/>
    <w:rsid w:val="00893453"/>
    <w:rsid w:val="008937FB"/>
    <w:rsid w:val="00893AE8"/>
    <w:rsid w:val="00893EAC"/>
    <w:rsid w:val="00894606"/>
    <w:rsid w:val="0089482F"/>
    <w:rsid w:val="00894CFD"/>
    <w:rsid w:val="0089502E"/>
    <w:rsid w:val="00895339"/>
    <w:rsid w:val="0089560F"/>
    <w:rsid w:val="00895A36"/>
    <w:rsid w:val="00895BA4"/>
    <w:rsid w:val="00895E11"/>
    <w:rsid w:val="00895F79"/>
    <w:rsid w:val="008961EF"/>
    <w:rsid w:val="00896A6C"/>
    <w:rsid w:val="00896AB0"/>
    <w:rsid w:val="00896BF8"/>
    <w:rsid w:val="00896F2E"/>
    <w:rsid w:val="00897640"/>
    <w:rsid w:val="00897917"/>
    <w:rsid w:val="00897ABB"/>
    <w:rsid w:val="008A0111"/>
    <w:rsid w:val="008A085D"/>
    <w:rsid w:val="008A094C"/>
    <w:rsid w:val="008A0D65"/>
    <w:rsid w:val="008A0ECF"/>
    <w:rsid w:val="008A146B"/>
    <w:rsid w:val="008A23BF"/>
    <w:rsid w:val="008A23C7"/>
    <w:rsid w:val="008A2AB4"/>
    <w:rsid w:val="008A2C42"/>
    <w:rsid w:val="008A331A"/>
    <w:rsid w:val="008A3D7F"/>
    <w:rsid w:val="008A437E"/>
    <w:rsid w:val="008A4757"/>
    <w:rsid w:val="008A4C0E"/>
    <w:rsid w:val="008A542D"/>
    <w:rsid w:val="008A5468"/>
    <w:rsid w:val="008A5770"/>
    <w:rsid w:val="008A582B"/>
    <w:rsid w:val="008A6B12"/>
    <w:rsid w:val="008A70B1"/>
    <w:rsid w:val="008A7414"/>
    <w:rsid w:val="008A7534"/>
    <w:rsid w:val="008A769A"/>
    <w:rsid w:val="008A7797"/>
    <w:rsid w:val="008A7814"/>
    <w:rsid w:val="008A78C7"/>
    <w:rsid w:val="008A7BB7"/>
    <w:rsid w:val="008B0000"/>
    <w:rsid w:val="008B0763"/>
    <w:rsid w:val="008B07DE"/>
    <w:rsid w:val="008B098E"/>
    <w:rsid w:val="008B0F10"/>
    <w:rsid w:val="008B1068"/>
    <w:rsid w:val="008B1372"/>
    <w:rsid w:val="008B13C4"/>
    <w:rsid w:val="008B2C5C"/>
    <w:rsid w:val="008B2E00"/>
    <w:rsid w:val="008B2FB8"/>
    <w:rsid w:val="008B3123"/>
    <w:rsid w:val="008B39ED"/>
    <w:rsid w:val="008B3B7A"/>
    <w:rsid w:val="008B3E42"/>
    <w:rsid w:val="008B4054"/>
    <w:rsid w:val="008B41F7"/>
    <w:rsid w:val="008B46D3"/>
    <w:rsid w:val="008B4A66"/>
    <w:rsid w:val="008B4C29"/>
    <w:rsid w:val="008B4D49"/>
    <w:rsid w:val="008B4E91"/>
    <w:rsid w:val="008B536C"/>
    <w:rsid w:val="008B58E0"/>
    <w:rsid w:val="008B5D1E"/>
    <w:rsid w:val="008B6441"/>
    <w:rsid w:val="008B695A"/>
    <w:rsid w:val="008B72CB"/>
    <w:rsid w:val="008B745E"/>
    <w:rsid w:val="008B761E"/>
    <w:rsid w:val="008B7BB3"/>
    <w:rsid w:val="008B7E87"/>
    <w:rsid w:val="008C0048"/>
    <w:rsid w:val="008C00E3"/>
    <w:rsid w:val="008C04FE"/>
    <w:rsid w:val="008C0503"/>
    <w:rsid w:val="008C0DF0"/>
    <w:rsid w:val="008C1645"/>
    <w:rsid w:val="008C17E5"/>
    <w:rsid w:val="008C18CA"/>
    <w:rsid w:val="008C2454"/>
    <w:rsid w:val="008C2490"/>
    <w:rsid w:val="008C2B8D"/>
    <w:rsid w:val="008C2D51"/>
    <w:rsid w:val="008C37EA"/>
    <w:rsid w:val="008C39B6"/>
    <w:rsid w:val="008C4511"/>
    <w:rsid w:val="008C46CA"/>
    <w:rsid w:val="008C46F0"/>
    <w:rsid w:val="008C4798"/>
    <w:rsid w:val="008C47D2"/>
    <w:rsid w:val="008C4966"/>
    <w:rsid w:val="008C4DB3"/>
    <w:rsid w:val="008C5213"/>
    <w:rsid w:val="008C52D2"/>
    <w:rsid w:val="008C5946"/>
    <w:rsid w:val="008C5A96"/>
    <w:rsid w:val="008C5BF8"/>
    <w:rsid w:val="008C60B8"/>
    <w:rsid w:val="008C67A0"/>
    <w:rsid w:val="008C6DF8"/>
    <w:rsid w:val="008C723B"/>
    <w:rsid w:val="008C7656"/>
    <w:rsid w:val="008D0275"/>
    <w:rsid w:val="008D02DC"/>
    <w:rsid w:val="008D03CF"/>
    <w:rsid w:val="008D0670"/>
    <w:rsid w:val="008D0765"/>
    <w:rsid w:val="008D0A15"/>
    <w:rsid w:val="008D0C18"/>
    <w:rsid w:val="008D0CCB"/>
    <w:rsid w:val="008D0D74"/>
    <w:rsid w:val="008D0F8E"/>
    <w:rsid w:val="008D1538"/>
    <w:rsid w:val="008D1558"/>
    <w:rsid w:val="008D20C5"/>
    <w:rsid w:val="008D2D2D"/>
    <w:rsid w:val="008D3261"/>
    <w:rsid w:val="008D3CD8"/>
    <w:rsid w:val="008D3DB2"/>
    <w:rsid w:val="008D42CB"/>
    <w:rsid w:val="008D466D"/>
    <w:rsid w:val="008D4813"/>
    <w:rsid w:val="008D4C6D"/>
    <w:rsid w:val="008D4F13"/>
    <w:rsid w:val="008D5120"/>
    <w:rsid w:val="008D5352"/>
    <w:rsid w:val="008D584E"/>
    <w:rsid w:val="008D5B45"/>
    <w:rsid w:val="008D5C0D"/>
    <w:rsid w:val="008D5CE7"/>
    <w:rsid w:val="008D5D80"/>
    <w:rsid w:val="008D60D7"/>
    <w:rsid w:val="008D6B8E"/>
    <w:rsid w:val="008D77DF"/>
    <w:rsid w:val="008E0044"/>
    <w:rsid w:val="008E12F1"/>
    <w:rsid w:val="008E13C8"/>
    <w:rsid w:val="008E1B9C"/>
    <w:rsid w:val="008E1CCA"/>
    <w:rsid w:val="008E20E3"/>
    <w:rsid w:val="008E23A4"/>
    <w:rsid w:val="008E2A0D"/>
    <w:rsid w:val="008E2AA5"/>
    <w:rsid w:val="008E2B74"/>
    <w:rsid w:val="008E2E77"/>
    <w:rsid w:val="008E34CE"/>
    <w:rsid w:val="008E4B3B"/>
    <w:rsid w:val="008E4DEC"/>
    <w:rsid w:val="008E5106"/>
    <w:rsid w:val="008E5569"/>
    <w:rsid w:val="008E5710"/>
    <w:rsid w:val="008E62F0"/>
    <w:rsid w:val="008E6AF9"/>
    <w:rsid w:val="008E6B7A"/>
    <w:rsid w:val="008E6E62"/>
    <w:rsid w:val="008E6E73"/>
    <w:rsid w:val="008E711E"/>
    <w:rsid w:val="008E715C"/>
    <w:rsid w:val="008E75A8"/>
    <w:rsid w:val="008E7900"/>
    <w:rsid w:val="008E79EC"/>
    <w:rsid w:val="008F0407"/>
    <w:rsid w:val="008F07F3"/>
    <w:rsid w:val="008F14CF"/>
    <w:rsid w:val="008F1A5E"/>
    <w:rsid w:val="008F1BDB"/>
    <w:rsid w:val="008F1C51"/>
    <w:rsid w:val="008F21B0"/>
    <w:rsid w:val="008F3110"/>
    <w:rsid w:val="008F31CD"/>
    <w:rsid w:val="008F3A50"/>
    <w:rsid w:val="008F3AE9"/>
    <w:rsid w:val="008F3B83"/>
    <w:rsid w:val="008F4411"/>
    <w:rsid w:val="008F44F4"/>
    <w:rsid w:val="008F4572"/>
    <w:rsid w:val="008F4D18"/>
    <w:rsid w:val="008F5171"/>
    <w:rsid w:val="008F5521"/>
    <w:rsid w:val="008F5617"/>
    <w:rsid w:val="008F5E37"/>
    <w:rsid w:val="008F61F0"/>
    <w:rsid w:val="008F6E7B"/>
    <w:rsid w:val="008F6EF3"/>
    <w:rsid w:val="008F7BB9"/>
    <w:rsid w:val="008F7D4F"/>
    <w:rsid w:val="008F7D87"/>
    <w:rsid w:val="008F7F88"/>
    <w:rsid w:val="00900615"/>
    <w:rsid w:val="00900624"/>
    <w:rsid w:val="00900760"/>
    <w:rsid w:val="00900C8C"/>
    <w:rsid w:val="00900CE9"/>
    <w:rsid w:val="0090116F"/>
    <w:rsid w:val="009016C6"/>
    <w:rsid w:val="00901FA8"/>
    <w:rsid w:val="00902469"/>
    <w:rsid w:val="0090251E"/>
    <w:rsid w:val="00902A18"/>
    <w:rsid w:val="00902EF8"/>
    <w:rsid w:val="00902F9D"/>
    <w:rsid w:val="00903132"/>
    <w:rsid w:val="00903645"/>
    <w:rsid w:val="00903ADC"/>
    <w:rsid w:val="00904143"/>
    <w:rsid w:val="0090459B"/>
    <w:rsid w:val="009045E4"/>
    <w:rsid w:val="0090461B"/>
    <w:rsid w:val="0090476D"/>
    <w:rsid w:val="00904786"/>
    <w:rsid w:val="00904901"/>
    <w:rsid w:val="00904906"/>
    <w:rsid w:val="00904FEF"/>
    <w:rsid w:val="00905884"/>
    <w:rsid w:val="00905A1E"/>
    <w:rsid w:val="00905A27"/>
    <w:rsid w:val="00905B5D"/>
    <w:rsid w:val="00905B84"/>
    <w:rsid w:val="00905B9C"/>
    <w:rsid w:val="00905BB6"/>
    <w:rsid w:val="0090613A"/>
    <w:rsid w:val="009065D1"/>
    <w:rsid w:val="00906848"/>
    <w:rsid w:val="00906D57"/>
    <w:rsid w:val="00906FE3"/>
    <w:rsid w:val="00907193"/>
    <w:rsid w:val="00907415"/>
    <w:rsid w:val="00907616"/>
    <w:rsid w:val="009104E9"/>
    <w:rsid w:val="00910701"/>
    <w:rsid w:val="00910942"/>
    <w:rsid w:val="00910D14"/>
    <w:rsid w:val="0091257A"/>
    <w:rsid w:val="00912752"/>
    <w:rsid w:val="00912F35"/>
    <w:rsid w:val="00912F69"/>
    <w:rsid w:val="009131A7"/>
    <w:rsid w:val="00913265"/>
    <w:rsid w:val="009138E4"/>
    <w:rsid w:val="00913A8B"/>
    <w:rsid w:val="00913DEF"/>
    <w:rsid w:val="009140DB"/>
    <w:rsid w:val="00915A2C"/>
    <w:rsid w:val="00915BCC"/>
    <w:rsid w:val="00915CF4"/>
    <w:rsid w:val="00915DAC"/>
    <w:rsid w:val="00915E5C"/>
    <w:rsid w:val="00915EA3"/>
    <w:rsid w:val="00916118"/>
    <w:rsid w:val="009169CE"/>
    <w:rsid w:val="00916BB1"/>
    <w:rsid w:val="00916C86"/>
    <w:rsid w:val="00917475"/>
    <w:rsid w:val="00917765"/>
    <w:rsid w:val="00917809"/>
    <w:rsid w:val="009179BC"/>
    <w:rsid w:val="00920134"/>
    <w:rsid w:val="009202E4"/>
    <w:rsid w:val="00920334"/>
    <w:rsid w:val="0092071B"/>
    <w:rsid w:val="00920913"/>
    <w:rsid w:val="0092109D"/>
    <w:rsid w:val="00921103"/>
    <w:rsid w:val="0092112C"/>
    <w:rsid w:val="00921219"/>
    <w:rsid w:val="00921490"/>
    <w:rsid w:val="00921AB5"/>
    <w:rsid w:val="0092241F"/>
    <w:rsid w:val="009227BB"/>
    <w:rsid w:val="009229E8"/>
    <w:rsid w:val="00922D82"/>
    <w:rsid w:val="00923109"/>
    <w:rsid w:val="00923369"/>
    <w:rsid w:val="009243FC"/>
    <w:rsid w:val="009248F6"/>
    <w:rsid w:val="00924BAB"/>
    <w:rsid w:val="0092562D"/>
    <w:rsid w:val="00925B31"/>
    <w:rsid w:val="00926FB0"/>
    <w:rsid w:val="009270CF"/>
    <w:rsid w:val="00927787"/>
    <w:rsid w:val="00927E57"/>
    <w:rsid w:val="00930107"/>
    <w:rsid w:val="009301B8"/>
    <w:rsid w:val="0093033A"/>
    <w:rsid w:val="009304C3"/>
    <w:rsid w:val="00930C68"/>
    <w:rsid w:val="00931221"/>
    <w:rsid w:val="0093164A"/>
    <w:rsid w:val="009318FD"/>
    <w:rsid w:val="009319A6"/>
    <w:rsid w:val="00931DE1"/>
    <w:rsid w:val="009321CF"/>
    <w:rsid w:val="009321F6"/>
    <w:rsid w:val="009322BF"/>
    <w:rsid w:val="00932A03"/>
    <w:rsid w:val="00932A8E"/>
    <w:rsid w:val="00932CA4"/>
    <w:rsid w:val="00932D46"/>
    <w:rsid w:val="009331BF"/>
    <w:rsid w:val="00933753"/>
    <w:rsid w:val="0093412C"/>
    <w:rsid w:val="0093426F"/>
    <w:rsid w:val="00934906"/>
    <w:rsid w:val="00934ACD"/>
    <w:rsid w:val="00934D21"/>
    <w:rsid w:val="00934D81"/>
    <w:rsid w:val="00934E9E"/>
    <w:rsid w:val="00935249"/>
    <w:rsid w:val="009352A4"/>
    <w:rsid w:val="009353C7"/>
    <w:rsid w:val="0093557B"/>
    <w:rsid w:val="00935E6C"/>
    <w:rsid w:val="0093692E"/>
    <w:rsid w:val="00936E0D"/>
    <w:rsid w:val="0093749A"/>
    <w:rsid w:val="009378FB"/>
    <w:rsid w:val="009403AB"/>
    <w:rsid w:val="0094119F"/>
    <w:rsid w:val="009415AF"/>
    <w:rsid w:val="00941708"/>
    <w:rsid w:val="00941718"/>
    <w:rsid w:val="00941847"/>
    <w:rsid w:val="00941907"/>
    <w:rsid w:val="00941DAC"/>
    <w:rsid w:val="00942614"/>
    <w:rsid w:val="0094263A"/>
    <w:rsid w:val="0094290B"/>
    <w:rsid w:val="00942C01"/>
    <w:rsid w:val="00942D9A"/>
    <w:rsid w:val="00943A20"/>
    <w:rsid w:val="00943C96"/>
    <w:rsid w:val="009442F7"/>
    <w:rsid w:val="00945B36"/>
    <w:rsid w:val="00946319"/>
    <w:rsid w:val="00946994"/>
    <w:rsid w:val="009471D3"/>
    <w:rsid w:val="00947591"/>
    <w:rsid w:val="00947745"/>
    <w:rsid w:val="00947894"/>
    <w:rsid w:val="00947AD9"/>
    <w:rsid w:val="009502AB"/>
    <w:rsid w:val="00950302"/>
    <w:rsid w:val="0095033A"/>
    <w:rsid w:val="00950C48"/>
    <w:rsid w:val="00950D93"/>
    <w:rsid w:val="00951297"/>
    <w:rsid w:val="00951897"/>
    <w:rsid w:val="00951E81"/>
    <w:rsid w:val="00952609"/>
    <w:rsid w:val="00952999"/>
    <w:rsid w:val="00952AB2"/>
    <w:rsid w:val="00952C5C"/>
    <w:rsid w:val="00952EB8"/>
    <w:rsid w:val="00953663"/>
    <w:rsid w:val="009536CA"/>
    <w:rsid w:val="0095385E"/>
    <w:rsid w:val="00953959"/>
    <w:rsid w:val="0095489F"/>
    <w:rsid w:val="00955B67"/>
    <w:rsid w:val="00955BA4"/>
    <w:rsid w:val="00956C85"/>
    <w:rsid w:val="00956CAC"/>
    <w:rsid w:val="00956D92"/>
    <w:rsid w:val="00957310"/>
    <w:rsid w:val="00957454"/>
    <w:rsid w:val="0095756C"/>
    <w:rsid w:val="009575B2"/>
    <w:rsid w:val="00957E62"/>
    <w:rsid w:val="00957EF1"/>
    <w:rsid w:val="009610CE"/>
    <w:rsid w:val="00961373"/>
    <w:rsid w:val="00961841"/>
    <w:rsid w:val="0096227E"/>
    <w:rsid w:val="0096283B"/>
    <w:rsid w:val="0096297E"/>
    <w:rsid w:val="00963311"/>
    <w:rsid w:val="009633CB"/>
    <w:rsid w:val="00963578"/>
    <w:rsid w:val="009635FF"/>
    <w:rsid w:val="0096371B"/>
    <w:rsid w:val="00964A51"/>
    <w:rsid w:val="00964D06"/>
    <w:rsid w:val="00965729"/>
    <w:rsid w:val="009661D1"/>
    <w:rsid w:val="0096645F"/>
    <w:rsid w:val="0096678D"/>
    <w:rsid w:val="00966B99"/>
    <w:rsid w:val="0096702B"/>
    <w:rsid w:val="009674B4"/>
    <w:rsid w:val="009674B7"/>
    <w:rsid w:val="009674DE"/>
    <w:rsid w:val="00967B72"/>
    <w:rsid w:val="00967D1A"/>
    <w:rsid w:val="00970DE6"/>
    <w:rsid w:val="00970ED2"/>
    <w:rsid w:val="00971668"/>
    <w:rsid w:val="009720C2"/>
    <w:rsid w:val="009721AB"/>
    <w:rsid w:val="00972B0A"/>
    <w:rsid w:val="00972F3C"/>
    <w:rsid w:val="00973BDC"/>
    <w:rsid w:val="00974744"/>
    <w:rsid w:val="00975579"/>
    <w:rsid w:val="009770FF"/>
    <w:rsid w:val="0097725B"/>
    <w:rsid w:val="0097743A"/>
    <w:rsid w:val="0097757F"/>
    <w:rsid w:val="00977968"/>
    <w:rsid w:val="00977A98"/>
    <w:rsid w:val="00980012"/>
    <w:rsid w:val="009801D1"/>
    <w:rsid w:val="009808C9"/>
    <w:rsid w:val="00980F4E"/>
    <w:rsid w:val="009812DB"/>
    <w:rsid w:val="00982048"/>
    <w:rsid w:val="009822CD"/>
    <w:rsid w:val="009825F2"/>
    <w:rsid w:val="00982C74"/>
    <w:rsid w:val="00982F6A"/>
    <w:rsid w:val="009832CB"/>
    <w:rsid w:val="00983E79"/>
    <w:rsid w:val="0098454B"/>
    <w:rsid w:val="0098481C"/>
    <w:rsid w:val="00984C75"/>
    <w:rsid w:val="0098538C"/>
    <w:rsid w:val="00985A4C"/>
    <w:rsid w:val="009860CB"/>
    <w:rsid w:val="009862E8"/>
    <w:rsid w:val="0098660A"/>
    <w:rsid w:val="00986D2B"/>
    <w:rsid w:val="00986E21"/>
    <w:rsid w:val="00986FE7"/>
    <w:rsid w:val="009873C9"/>
    <w:rsid w:val="00987EAD"/>
    <w:rsid w:val="00987EF4"/>
    <w:rsid w:val="00990BDA"/>
    <w:rsid w:val="0099109A"/>
    <w:rsid w:val="009910D3"/>
    <w:rsid w:val="00991239"/>
    <w:rsid w:val="0099183C"/>
    <w:rsid w:val="00991D34"/>
    <w:rsid w:val="00992707"/>
    <w:rsid w:val="00992917"/>
    <w:rsid w:val="00992BC7"/>
    <w:rsid w:val="00992DC7"/>
    <w:rsid w:val="00993129"/>
    <w:rsid w:val="00993DA1"/>
    <w:rsid w:val="0099486F"/>
    <w:rsid w:val="00994EE9"/>
    <w:rsid w:val="00995166"/>
    <w:rsid w:val="0099520B"/>
    <w:rsid w:val="0099567A"/>
    <w:rsid w:val="0099578B"/>
    <w:rsid w:val="0099670F"/>
    <w:rsid w:val="0099695A"/>
    <w:rsid w:val="009969EE"/>
    <w:rsid w:val="00996DB7"/>
    <w:rsid w:val="00996F40"/>
    <w:rsid w:val="00996F5E"/>
    <w:rsid w:val="0099787C"/>
    <w:rsid w:val="009A01B0"/>
    <w:rsid w:val="009A02D2"/>
    <w:rsid w:val="009A07EA"/>
    <w:rsid w:val="009A0C9B"/>
    <w:rsid w:val="009A0F19"/>
    <w:rsid w:val="009A18D1"/>
    <w:rsid w:val="009A1935"/>
    <w:rsid w:val="009A19E3"/>
    <w:rsid w:val="009A1AD7"/>
    <w:rsid w:val="009A22A9"/>
    <w:rsid w:val="009A27BA"/>
    <w:rsid w:val="009A2944"/>
    <w:rsid w:val="009A2A51"/>
    <w:rsid w:val="009A36EB"/>
    <w:rsid w:val="009A3B2D"/>
    <w:rsid w:val="009A3CD2"/>
    <w:rsid w:val="009A400D"/>
    <w:rsid w:val="009A42FD"/>
    <w:rsid w:val="009A4376"/>
    <w:rsid w:val="009A4464"/>
    <w:rsid w:val="009A4DA9"/>
    <w:rsid w:val="009A4EBF"/>
    <w:rsid w:val="009A5387"/>
    <w:rsid w:val="009A5594"/>
    <w:rsid w:val="009A57EC"/>
    <w:rsid w:val="009A6557"/>
    <w:rsid w:val="009A6DAC"/>
    <w:rsid w:val="009A7000"/>
    <w:rsid w:val="009A7356"/>
    <w:rsid w:val="009A736D"/>
    <w:rsid w:val="009A7726"/>
    <w:rsid w:val="009B07E3"/>
    <w:rsid w:val="009B0B5D"/>
    <w:rsid w:val="009B13CE"/>
    <w:rsid w:val="009B1B49"/>
    <w:rsid w:val="009B1D46"/>
    <w:rsid w:val="009B255C"/>
    <w:rsid w:val="009B2662"/>
    <w:rsid w:val="009B2ADB"/>
    <w:rsid w:val="009B31A5"/>
    <w:rsid w:val="009B31C2"/>
    <w:rsid w:val="009B3876"/>
    <w:rsid w:val="009B40DD"/>
    <w:rsid w:val="009B48CC"/>
    <w:rsid w:val="009B4CB6"/>
    <w:rsid w:val="009B5427"/>
    <w:rsid w:val="009B54EC"/>
    <w:rsid w:val="009B5FBC"/>
    <w:rsid w:val="009B5FDE"/>
    <w:rsid w:val="009B627B"/>
    <w:rsid w:val="009B71E7"/>
    <w:rsid w:val="009B73DE"/>
    <w:rsid w:val="009B78FE"/>
    <w:rsid w:val="009C09A8"/>
    <w:rsid w:val="009C0D84"/>
    <w:rsid w:val="009C11E2"/>
    <w:rsid w:val="009C1783"/>
    <w:rsid w:val="009C2002"/>
    <w:rsid w:val="009C24B0"/>
    <w:rsid w:val="009C2AD4"/>
    <w:rsid w:val="009C2BE2"/>
    <w:rsid w:val="009C3678"/>
    <w:rsid w:val="009C3897"/>
    <w:rsid w:val="009C3A71"/>
    <w:rsid w:val="009C3BE7"/>
    <w:rsid w:val="009C3E14"/>
    <w:rsid w:val="009C41AA"/>
    <w:rsid w:val="009C4A12"/>
    <w:rsid w:val="009C4A55"/>
    <w:rsid w:val="009C4FFC"/>
    <w:rsid w:val="009C6799"/>
    <w:rsid w:val="009C6E85"/>
    <w:rsid w:val="009C735F"/>
    <w:rsid w:val="009D0050"/>
    <w:rsid w:val="009D0640"/>
    <w:rsid w:val="009D0690"/>
    <w:rsid w:val="009D09E0"/>
    <w:rsid w:val="009D1700"/>
    <w:rsid w:val="009D1BD1"/>
    <w:rsid w:val="009D20A4"/>
    <w:rsid w:val="009D2475"/>
    <w:rsid w:val="009D287D"/>
    <w:rsid w:val="009D5970"/>
    <w:rsid w:val="009D5E94"/>
    <w:rsid w:val="009D647F"/>
    <w:rsid w:val="009D6A48"/>
    <w:rsid w:val="009D6D39"/>
    <w:rsid w:val="009D75CD"/>
    <w:rsid w:val="009D7828"/>
    <w:rsid w:val="009E0016"/>
    <w:rsid w:val="009E055E"/>
    <w:rsid w:val="009E06AD"/>
    <w:rsid w:val="009E0918"/>
    <w:rsid w:val="009E13BE"/>
    <w:rsid w:val="009E1520"/>
    <w:rsid w:val="009E189F"/>
    <w:rsid w:val="009E1EF6"/>
    <w:rsid w:val="009E2080"/>
    <w:rsid w:val="009E20E7"/>
    <w:rsid w:val="009E218A"/>
    <w:rsid w:val="009E2259"/>
    <w:rsid w:val="009E22F9"/>
    <w:rsid w:val="009E232F"/>
    <w:rsid w:val="009E275A"/>
    <w:rsid w:val="009E278C"/>
    <w:rsid w:val="009E2CC5"/>
    <w:rsid w:val="009E2FE7"/>
    <w:rsid w:val="009E313D"/>
    <w:rsid w:val="009E37B9"/>
    <w:rsid w:val="009E3992"/>
    <w:rsid w:val="009E3B73"/>
    <w:rsid w:val="009E3D6A"/>
    <w:rsid w:val="009E420B"/>
    <w:rsid w:val="009E4B68"/>
    <w:rsid w:val="009E4B9B"/>
    <w:rsid w:val="009E4F3A"/>
    <w:rsid w:val="009E4F50"/>
    <w:rsid w:val="009E56D7"/>
    <w:rsid w:val="009E5985"/>
    <w:rsid w:val="009E5A67"/>
    <w:rsid w:val="009E6116"/>
    <w:rsid w:val="009E6679"/>
    <w:rsid w:val="009E66C9"/>
    <w:rsid w:val="009E6CE8"/>
    <w:rsid w:val="009E77DC"/>
    <w:rsid w:val="009E79FD"/>
    <w:rsid w:val="009E7FC3"/>
    <w:rsid w:val="009F065B"/>
    <w:rsid w:val="009F0A46"/>
    <w:rsid w:val="009F0C5B"/>
    <w:rsid w:val="009F0FBA"/>
    <w:rsid w:val="009F378C"/>
    <w:rsid w:val="009F3A63"/>
    <w:rsid w:val="009F3E7C"/>
    <w:rsid w:val="009F472F"/>
    <w:rsid w:val="009F4A7E"/>
    <w:rsid w:val="009F4DC5"/>
    <w:rsid w:val="009F4F36"/>
    <w:rsid w:val="009F54E7"/>
    <w:rsid w:val="009F5C3B"/>
    <w:rsid w:val="009F6154"/>
    <w:rsid w:val="009F6A5F"/>
    <w:rsid w:val="009F6BD3"/>
    <w:rsid w:val="009F6CF4"/>
    <w:rsid w:val="009F7057"/>
    <w:rsid w:val="009F7C9D"/>
    <w:rsid w:val="00A000D5"/>
    <w:rsid w:val="00A0060B"/>
    <w:rsid w:val="00A00937"/>
    <w:rsid w:val="00A00AC7"/>
    <w:rsid w:val="00A01333"/>
    <w:rsid w:val="00A02318"/>
    <w:rsid w:val="00A02442"/>
    <w:rsid w:val="00A02477"/>
    <w:rsid w:val="00A0247D"/>
    <w:rsid w:val="00A026F4"/>
    <w:rsid w:val="00A027E7"/>
    <w:rsid w:val="00A02FFA"/>
    <w:rsid w:val="00A03E41"/>
    <w:rsid w:val="00A0462D"/>
    <w:rsid w:val="00A04B94"/>
    <w:rsid w:val="00A054C4"/>
    <w:rsid w:val="00A056C1"/>
    <w:rsid w:val="00A067C9"/>
    <w:rsid w:val="00A07649"/>
    <w:rsid w:val="00A07DC9"/>
    <w:rsid w:val="00A101D0"/>
    <w:rsid w:val="00A10CE5"/>
    <w:rsid w:val="00A10D37"/>
    <w:rsid w:val="00A10DEC"/>
    <w:rsid w:val="00A10ECB"/>
    <w:rsid w:val="00A113D0"/>
    <w:rsid w:val="00A1178A"/>
    <w:rsid w:val="00A1189B"/>
    <w:rsid w:val="00A11EE3"/>
    <w:rsid w:val="00A11F97"/>
    <w:rsid w:val="00A12044"/>
    <w:rsid w:val="00A12A11"/>
    <w:rsid w:val="00A12D29"/>
    <w:rsid w:val="00A13433"/>
    <w:rsid w:val="00A13759"/>
    <w:rsid w:val="00A1377F"/>
    <w:rsid w:val="00A139F9"/>
    <w:rsid w:val="00A1406F"/>
    <w:rsid w:val="00A14662"/>
    <w:rsid w:val="00A15078"/>
    <w:rsid w:val="00A15121"/>
    <w:rsid w:val="00A153F8"/>
    <w:rsid w:val="00A156FD"/>
    <w:rsid w:val="00A15984"/>
    <w:rsid w:val="00A15B23"/>
    <w:rsid w:val="00A15B50"/>
    <w:rsid w:val="00A15D53"/>
    <w:rsid w:val="00A15F32"/>
    <w:rsid w:val="00A16571"/>
    <w:rsid w:val="00A16ACA"/>
    <w:rsid w:val="00A16E0A"/>
    <w:rsid w:val="00A171BB"/>
    <w:rsid w:val="00A17A42"/>
    <w:rsid w:val="00A17B6F"/>
    <w:rsid w:val="00A20774"/>
    <w:rsid w:val="00A20C58"/>
    <w:rsid w:val="00A20DF6"/>
    <w:rsid w:val="00A21298"/>
    <w:rsid w:val="00A21A01"/>
    <w:rsid w:val="00A2203A"/>
    <w:rsid w:val="00A221FB"/>
    <w:rsid w:val="00A22200"/>
    <w:rsid w:val="00A22408"/>
    <w:rsid w:val="00A230A1"/>
    <w:rsid w:val="00A23515"/>
    <w:rsid w:val="00A238D3"/>
    <w:rsid w:val="00A23BAF"/>
    <w:rsid w:val="00A248DE"/>
    <w:rsid w:val="00A24E53"/>
    <w:rsid w:val="00A250A0"/>
    <w:rsid w:val="00A25253"/>
    <w:rsid w:val="00A25596"/>
    <w:rsid w:val="00A25E7E"/>
    <w:rsid w:val="00A26501"/>
    <w:rsid w:val="00A268EC"/>
    <w:rsid w:val="00A26AA2"/>
    <w:rsid w:val="00A271CB"/>
    <w:rsid w:val="00A27537"/>
    <w:rsid w:val="00A27594"/>
    <w:rsid w:val="00A30B70"/>
    <w:rsid w:val="00A31B00"/>
    <w:rsid w:val="00A31E52"/>
    <w:rsid w:val="00A33FD3"/>
    <w:rsid w:val="00A3415F"/>
    <w:rsid w:val="00A35904"/>
    <w:rsid w:val="00A35F96"/>
    <w:rsid w:val="00A3640E"/>
    <w:rsid w:val="00A3782A"/>
    <w:rsid w:val="00A41149"/>
    <w:rsid w:val="00A41343"/>
    <w:rsid w:val="00A416DF"/>
    <w:rsid w:val="00A41A4C"/>
    <w:rsid w:val="00A41B14"/>
    <w:rsid w:val="00A41C41"/>
    <w:rsid w:val="00A41F47"/>
    <w:rsid w:val="00A4294B"/>
    <w:rsid w:val="00A4305B"/>
    <w:rsid w:val="00A431E4"/>
    <w:rsid w:val="00A43711"/>
    <w:rsid w:val="00A439C7"/>
    <w:rsid w:val="00A43B17"/>
    <w:rsid w:val="00A43B2F"/>
    <w:rsid w:val="00A4404F"/>
    <w:rsid w:val="00A44085"/>
    <w:rsid w:val="00A44BB6"/>
    <w:rsid w:val="00A44C6E"/>
    <w:rsid w:val="00A476F7"/>
    <w:rsid w:val="00A477A7"/>
    <w:rsid w:val="00A47C2F"/>
    <w:rsid w:val="00A47C3F"/>
    <w:rsid w:val="00A47F4C"/>
    <w:rsid w:val="00A50136"/>
    <w:rsid w:val="00A50298"/>
    <w:rsid w:val="00A506B1"/>
    <w:rsid w:val="00A50FBB"/>
    <w:rsid w:val="00A510C7"/>
    <w:rsid w:val="00A51340"/>
    <w:rsid w:val="00A51394"/>
    <w:rsid w:val="00A516DD"/>
    <w:rsid w:val="00A517C1"/>
    <w:rsid w:val="00A5240B"/>
    <w:rsid w:val="00A526C7"/>
    <w:rsid w:val="00A52A03"/>
    <w:rsid w:val="00A52C05"/>
    <w:rsid w:val="00A534E8"/>
    <w:rsid w:val="00A53CAB"/>
    <w:rsid w:val="00A53D75"/>
    <w:rsid w:val="00A54857"/>
    <w:rsid w:val="00A54D22"/>
    <w:rsid w:val="00A54D9E"/>
    <w:rsid w:val="00A54DD4"/>
    <w:rsid w:val="00A54EB3"/>
    <w:rsid w:val="00A550A8"/>
    <w:rsid w:val="00A5544D"/>
    <w:rsid w:val="00A55715"/>
    <w:rsid w:val="00A560E5"/>
    <w:rsid w:val="00A56280"/>
    <w:rsid w:val="00A563A2"/>
    <w:rsid w:val="00A56923"/>
    <w:rsid w:val="00A56ABE"/>
    <w:rsid w:val="00A56BE7"/>
    <w:rsid w:val="00A56DB3"/>
    <w:rsid w:val="00A573A0"/>
    <w:rsid w:val="00A57403"/>
    <w:rsid w:val="00A57677"/>
    <w:rsid w:val="00A57E83"/>
    <w:rsid w:val="00A60178"/>
    <w:rsid w:val="00A602B6"/>
    <w:rsid w:val="00A60F9F"/>
    <w:rsid w:val="00A61B40"/>
    <w:rsid w:val="00A61DBC"/>
    <w:rsid w:val="00A6218A"/>
    <w:rsid w:val="00A63057"/>
    <w:rsid w:val="00A63320"/>
    <w:rsid w:val="00A63656"/>
    <w:rsid w:val="00A6379B"/>
    <w:rsid w:val="00A63A40"/>
    <w:rsid w:val="00A648C1"/>
    <w:rsid w:val="00A64C4F"/>
    <w:rsid w:val="00A64D0E"/>
    <w:rsid w:val="00A64E54"/>
    <w:rsid w:val="00A65296"/>
    <w:rsid w:val="00A658CA"/>
    <w:rsid w:val="00A65D08"/>
    <w:rsid w:val="00A66040"/>
    <w:rsid w:val="00A668D8"/>
    <w:rsid w:val="00A6765A"/>
    <w:rsid w:val="00A678C6"/>
    <w:rsid w:val="00A67FB1"/>
    <w:rsid w:val="00A7027E"/>
    <w:rsid w:val="00A70290"/>
    <w:rsid w:val="00A70E0C"/>
    <w:rsid w:val="00A7133D"/>
    <w:rsid w:val="00A71F5A"/>
    <w:rsid w:val="00A7252A"/>
    <w:rsid w:val="00A728EF"/>
    <w:rsid w:val="00A7366F"/>
    <w:rsid w:val="00A73874"/>
    <w:rsid w:val="00A738B8"/>
    <w:rsid w:val="00A73956"/>
    <w:rsid w:val="00A73CF4"/>
    <w:rsid w:val="00A73F06"/>
    <w:rsid w:val="00A746E5"/>
    <w:rsid w:val="00A748E6"/>
    <w:rsid w:val="00A749DD"/>
    <w:rsid w:val="00A74B0C"/>
    <w:rsid w:val="00A74C87"/>
    <w:rsid w:val="00A758AF"/>
    <w:rsid w:val="00A759D1"/>
    <w:rsid w:val="00A76868"/>
    <w:rsid w:val="00A77029"/>
    <w:rsid w:val="00A779A9"/>
    <w:rsid w:val="00A77DFC"/>
    <w:rsid w:val="00A80243"/>
    <w:rsid w:val="00A802B0"/>
    <w:rsid w:val="00A8051C"/>
    <w:rsid w:val="00A8083E"/>
    <w:rsid w:val="00A80CFF"/>
    <w:rsid w:val="00A80F85"/>
    <w:rsid w:val="00A8174F"/>
    <w:rsid w:val="00A82161"/>
    <w:rsid w:val="00A8223F"/>
    <w:rsid w:val="00A823F3"/>
    <w:rsid w:val="00A82CE5"/>
    <w:rsid w:val="00A83503"/>
    <w:rsid w:val="00A84815"/>
    <w:rsid w:val="00A84972"/>
    <w:rsid w:val="00A84EEF"/>
    <w:rsid w:val="00A85027"/>
    <w:rsid w:val="00A8503B"/>
    <w:rsid w:val="00A85943"/>
    <w:rsid w:val="00A85C49"/>
    <w:rsid w:val="00A85F2A"/>
    <w:rsid w:val="00A861A1"/>
    <w:rsid w:val="00A865D5"/>
    <w:rsid w:val="00A8676B"/>
    <w:rsid w:val="00A86F17"/>
    <w:rsid w:val="00A87013"/>
    <w:rsid w:val="00A8716D"/>
    <w:rsid w:val="00A87821"/>
    <w:rsid w:val="00A8787E"/>
    <w:rsid w:val="00A87A77"/>
    <w:rsid w:val="00A90080"/>
    <w:rsid w:val="00A90481"/>
    <w:rsid w:val="00A908E4"/>
    <w:rsid w:val="00A90A96"/>
    <w:rsid w:val="00A915DA"/>
    <w:rsid w:val="00A91A85"/>
    <w:rsid w:val="00A91B26"/>
    <w:rsid w:val="00A9202D"/>
    <w:rsid w:val="00A9274B"/>
    <w:rsid w:val="00A933CE"/>
    <w:rsid w:val="00A9347C"/>
    <w:rsid w:val="00A93CAA"/>
    <w:rsid w:val="00A94C3B"/>
    <w:rsid w:val="00A95236"/>
    <w:rsid w:val="00A95447"/>
    <w:rsid w:val="00A954EE"/>
    <w:rsid w:val="00A96564"/>
    <w:rsid w:val="00A9678D"/>
    <w:rsid w:val="00A97D08"/>
    <w:rsid w:val="00AA0016"/>
    <w:rsid w:val="00AA0255"/>
    <w:rsid w:val="00AA05CE"/>
    <w:rsid w:val="00AA07BA"/>
    <w:rsid w:val="00AA0AD7"/>
    <w:rsid w:val="00AA0AD8"/>
    <w:rsid w:val="00AA0E18"/>
    <w:rsid w:val="00AA130F"/>
    <w:rsid w:val="00AA1FB8"/>
    <w:rsid w:val="00AA26C2"/>
    <w:rsid w:val="00AA26FC"/>
    <w:rsid w:val="00AA35AD"/>
    <w:rsid w:val="00AA3992"/>
    <w:rsid w:val="00AA39BD"/>
    <w:rsid w:val="00AA3C7D"/>
    <w:rsid w:val="00AA4131"/>
    <w:rsid w:val="00AA44FC"/>
    <w:rsid w:val="00AA45A9"/>
    <w:rsid w:val="00AA49A9"/>
    <w:rsid w:val="00AA4FA7"/>
    <w:rsid w:val="00AA5185"/>
    <w:rsid w:val="00AA5602"/>
    <w:rsid w:val="00AA56D5"/>
    <w:rsid w:val="00AA58EE"/>
    <w:rsid w:val="00AA6BC1"/>
    <w:rsid w:val="00AA6FE4"/>
    <w:rsid w:val="00AA7131"/>
    <w:rsid w:val="00AA79ED"/>
    <w:rsid w:val="00AA7FEF"/>
    <w:rsid w:val="00AB036C"/>
    <w:rsid w:val="00AB0B64"/>
    <w:rsid w:val="00AB0C46"/>
    <w:rsid w:val="00AB0E6D"/>
    <w:rsid w:val="00AB0EAA"/>
    <w:rsid w:val="00AB17BA"/>
    <w:rsid w:val="00AB19EA"/>
    <w:rsid w:val="00AB20FF"/>
    <w:rsid w:val="00AB2616"/>
    <w:rsid w:val="00AB2D40"/>
    <w:rsid w:val="00AB31C7"/>
    <w:rsid w:val="00AB397D"/>
    <w:rsid w:val="00AB3DEF"/>
    <w:rsid w:val="00AB4CCA"/>
    <w:rsid w:val="00AB4E55"/>
    <w:rsid w:val="00AB52B3"/>
    <w:rsid w:val="00AB557D"/>
    <w:rsid w:val="00AB6093"/>
    <w:rsid w:val="00AB6581"/>
    <w:rsid w:val="00AB6C05"/>
    <w:rsid w:val="00AB72C0"/>
    <w:rsid w:val="00AB77CF"/>
    <w:rsid w:val="00AB7ED8"/>
    <w:rsid w:val="00AB7EEB"/>
    <w:rsid w:val="00AC069E"/>
    <w:rsid w:val="00AC072F"/>
    <w:rsid w:val="00AC0E53"/>
    <w:rsid w:val="00AC12E9"/>
    <w:rsid w:val="00AC14A0"/>
    <w:rsid w:val="00AC1CF9"/>
    <w:rsid w:val="00AC1D38"/>
    <w:rsid w:val="00AC1DD2"/>
    <w:rsid w:val="00AC25F2"/>
    <w:rsid w:val="00AC273B"/>
    <w:rsid w:val="00AC2A3B"/>
    <w:rsid w:val="00AC2FF0"/>
    <w:rsid w:val="00AC31BA"/>
    <w:rsid w:val="00AC3F82"/>
    <w:rsid w:val="00AC47E5"/>
    <w:rsid w:val="00AC47EE"/>
    <w:rsid w:val="00AC485C"/>
    <w:rsid w:val="00AC5474"/>
    <w:rsid w:val="00AC6175"/>
    <w:rsid w:val="00AC6442"/>
    <w:rsid w:val="00AC6EFA"/>
    <w:rsid w:val="00AC72F9"/>
    <w:rsid w:val="00AC7845"/>
    <w:rsid w:val="00AC797B"/>
    <w:rsid w:val="00AC7CE5"/>
    <w:rsid w:val="00AD04FA"/>
    <w:rsid w:val="00AD0683"/>
    <w:rsid w:val="00AD09F7"/>
    <w:rsid w:val="00AD108A"/>
    <w:rsid w:val="00AD12AC"/>
    <w:rsid w:val="00AD1485"/>
    <w:rsid w:val="00AD15AB"/>
    <w:rsid w:val="00AD1ACD"/>
    <w:rsid w:val="00AD1E42"/>
    <w:rsid w:val="00AD1ECC"/>
    <w:rsid w:val="00AD2B10"/>
    <w:rsid w:val="00AD30DB"/>
    <w:rsid w:val="00AD33E3"/>
    <w:rsid w:val="00AD340D"/>
    <w:rsid w:val="00AD35FE"/>
    <w:rsid w:val="00AD3A2B"/>
    <w:rsid w:val="00AD3E7E"/>
    <w:rsid w:val="00AD4035"/>
    <w:rsid w:val="00AD4624"/>
    <w:rsid w:val="00AD46CD"/>
    <w:rsid w:val="00AD57AA"/>
    <w:rsid w:val="00AD5EA9"/>
    <w:rsid w:val="00AD5F77"/>
    <w:rsid w:val="00AD63FB"/>
    <w:rsid w:val="00AD67C1"/>
    <w:rsid w:val="00AD6CBD"/>
    <w:rsid w:val="00AD6E5F"/>
    <w:rsid w:val="00AD7552"/>
    <w:rsid w:val="00AD774E"/>
    <w:rsid w:val="00AD7D97"/>
    <w:rsid w:val="00AD7DD9"/>
    <w:rsid w:val="00AD7FE6"/>
    <w:rsid w:val="00AE009E"/>
    <w:rsid w:val="00AE03EB"/>
    <w:rsid w:val="00AE0A33"/>
    <w:rsid w:val="00AE0FC6"/>
    <w:rsid w:val="00AE15A4"/>
    <w:rsid w:val="00AE1683"/>
    <w:rsid w:val="00AE2422"/>
    <w:rsid w:val="00AE2F91"/>
    <w:rsid w:val="00AE2FCB"/>
    <w:rsid w:val="00AE310B"/>
    <w:rsid w:val="00AE32F4"/>
    <w:rsid w:val="00AE36B9"/>
    <w:rsid w:val="00AE36EF"/>
    <w:rsid w:val="00AE4D9E"/>
    <w:rsid w:val="00AE4EA1"/>
    <w:rsid w:val="00AE5245"/>
    <w:rsid w:val="00AE52AF"/>
    <w:rsid w:val="00AE5329"/>
    <w:rsid w:val="00AE5FBA"/>
    <w:rsid w:val="00AE67C4"/>
    <w:rsid w:val="00AE7D2F"/>
    <w:rsid w:val="00AF0185"/>
    <w:rsid w:val="00AF034A"/>
    <w:rsid w:val="00AF0D9C"/>
    <w:rsid w:val="00AF10CE"/>
    <w:rsid w:val="00AF1601"/>
    <w:rsid w:val="00AF1625"/>
    <w:rsid w:val="00AF1D4C"/>
    <w:rsid w:val="00AF1D79"/>
    <w:rsid w:val="00AF204F"/>
    <w:rsid w:val="00AF2475"/>
    <w:rsid w:val="00AF27D9"/>
    <w:rsid w:val="00AF2C03"/>
    <w:rsid w:val="00AF2CE9"/>
    <w:rsid w:val="00AF3884"/>
    <w:rsid w:val="00AF39DC"/>
    <w:rsid w:val="00AF4068"/>
    <w:rsid w:val="00AF4619"/>
    <w:rsid w:val="00AF4CC3"/>
    <w:rsid w:val="00AF5075"/>
    <w:rsid w:val="00AF5289"/>
    <w:rsid w:val="00AF5352"/>
    <w:rsid w:val="00AF5D38"/>
    <w:rsid w:val="00AF5EF2"/>
    <w:rsid w:val="00AF6129"/>
    <w:rsid w:val="00AF622B"/>
    <w:rsid w:val="00AF6482"/>
    <w:rsid w:val="00AF65FC"/>
    <w:rsid w:val="00AF69B4"/>
    <w:rsid w:val="00AF7310"/>
    <w:rsid w:val="00AF7B58"/>
    <w:rsid w:val="00B008A9"/>
    <w:rsid w:val="00B00A9D"/>
    <w:rsid w:val="00B00B23"/>
    <w:rsid w:val="00B020D8"/>
    <w:rsid w:val="00B02BB8"/>
    <w:rsid w:val="00B03191"/>
    <w:rsid w:val="00B031EF"/>
    <w:rsid w:val="00B03A93"/>
    <w:rsid w:val="00B03C2B"/>
    <w:rsid w:val="00B03E33"/>
    <w:rsid w:val="00B04194"/>
    <w:rsid w:val="00B043BF"/>
    <w:rsid w:val="00B047A5"/>
    <w:rsid w:val="00B04AD0"/>
    <w:rsid w:val="00B04D7E"/>
    <w:rsid w:val="00B04DA2"/>
    <w:rsid w:val="00B04E4E"/>
    <w:rsid w:val="00B04EA2"/>
    <w:rsid w:val="00B05A90"/>
    <w:rsid w:val="00B05B88"/>
    <w:rsid w:val="00B05C1B"/>
    <w:rsid w:val="00B05C55"/>
    <w:rsid w:val="00B05CAC"/>
    <w:rsid w:val="00B05E15"/>
    <w:rsid w:val="00B05FA8"/>
    <w:rsid w:val="00B065EE"/>
    <w:rsid w:val="00B06813"/>
    <w:rsid w:val="00B0694F"/>
    <w:rsid w:val="00B06AFF"/>
    <w:rsid w:val="00B06CE4"/>
    <w:rsid w:val="00B06DE6"/>
    <w:rsid w:val="00B06E55"/>
    <w:rsid w:val="00B07A5A"/>
    <w:rsid w:val="00B07BCA"/>
    <w:rsid w:val="00B07BCB"/>
    <w:rsid w:val="00B07EA2"/>
    <w:rsid w:val="00B10082"/>
    <w:rsid w:val="00B10337"/>
    <w:rsid w:val="00B107F5"/>
    <w:rsid w:val="00B10A48"/>
    <w:rsid w:val="00B1101D"/>
    <w:rsid w:val="00B119D7"/>
    <w:rsid w:val="00B11BBA"/>
    <w:rsid w:val="00B11D5E"/>
    <w:rsid w:val="00B12532"/>
    <w:rsid w:val="00B125AF"/>
    <w:rsid w:val="00B12BEB"/>
    <w:rsid w:val="00B12EE6"/>
    <w:rsid w:val="00B1310F"/>
    <w:rsid w:val="00B137AE"/>
    <w:rsid w:val="00B13918"/>
    <w:rsid w:val="00B13AB7"/>
    <w:rsid w:val="00B13D59"/>
    <w:rsid w:val="00B1421B"/>
    <w:rsid w:val="00B144BC"/>
    <w:rsid w:val="00B14969"/>
    <w:rsid w:val="00B14B92"/>
    <w:rsid w:val="00B14C95"/>
    <w:rsid w:val="00B14D7A"/>
    <w:rsid w:val="00B15284"/>
    <w:rsid w:val="00B15579"/>
    <w:rsid w:val="00B15D08"/>
    <w:rsid w:val="00B15F84"/>
    <w:rsid w:val="00B16050"/>
    <w:rsid w:val="00B1612E"/>
    <w:rsid w:val="00B1678D"/>
    <w:rsid w:val="00B1735B"/>
    <w:rsid w:val="00B175E8"/>
    <w:rsid w:val="00B20026"/>
    <w:rsid w:val="00B203B3"/>
    <w:rsid w:val="00B2090C"/>
    <w:rsid w:val="00B2098F"/>
    <w:rsid w:val="00B20A99"/>
    <w:rsid w:val="00B21362"/>
    <w:rsid w:val="00B216EC"/>
    <w:rsid w:val="00B21821"/>
    <w:rsid w:val="00B219DD"/>
    <w:rsid w:val="00B21BFD"/>
    <w:rsid w:val="00B21EBB"/>
    <w:rsid w:val="00B22027"/>
    <w:rsid w:val="00B2264A"/>
    <w:rsid w:val="00B226E9"/>
    <w:rsid w:val="00B233F0"/>
    <w:rsid w:val="00B237A0"/>
    <w:rsid w:val="00B2395C"/>
    <w:rsid w:val="00B2398D"/>
    <w:rsid w:val="00B2440B"/>
    <w:rsid w:val="00B2466D"/>
    <w:rsid w:val="00B24CD4"/>
    <w:rsid w:val="00B24FD0"/>
    <w:rsid w:val="00B2509C"/>
    <w:rsid w:val="00B251A8"/>
    <w:rsid w:val="00B2539B"/>
    <w:rsid w:val="00B25426"/>
    <w:rsid w:val="00B25479"/>
    <w:rsid w:val="00B25748"/>
    <w:rsid w:val="00B2662D"/>
    <w:rsid w:val="00B26E3F"/>
    <w:rsid w:val="00B26E5B"/>
    <w:rsid w:val="00B27178"/>
    <w:rsid w:val="00B274DA"/>
    <w:rsid w:val="00B279E5"/>
    <w:rsid w:val="00B27C14"/>
    <w:rsid w:val="00B30987"/>
    <w:rsid w:val="00B30B86"/>
    <w:rsid w:val="00B3159F"/>
    <w:rsid w:val="00B31678"/>
    <w:rsid w:val="00B31D9E"/>
    <w:rsid w:val="00B31EDB"/>
    <w:rsid w:val="00B3272F"/>
    <w:rsid w:val="00B32E60"/>
    <w:rsid w:val="00B32EF7"/>
    <w:rsid w:val="00B336C1"/>
    <w:rsid w:val="00B33722"/>
    <w:rsid w:val="00B33ABA"/>
    <w:rsid w:val="00B3485E"/>
    <w:rsid w:val="00B34ECC"/>
    <w:rsid w:val="00B35200"/>
    <w:rsid w:val="00B3536D"/>
    <w:rsid w:val="00B363D7"/>
    <w:rsid w:val="00B36E9D"/>
    <w:rsid w:val="00B37C46"/>
    <w:rsid w:val="00B37E06"/>
    <w:rsid w:val="00B37FB2"/>
    <w:rsid w:val="00B40873"/>
    <w:rsid w:val="00B40974"/>
    <w:rsid w:val="00B40E49"/>
    <w:rsid w:val="00B41001"/>
    <w:rsid w:val="00B4168C"/>
    <w:rsid w:val="00B416E2"/>
    <w:rsid w:val="00B41845"/>
    <w:rsid w:val="00B41AFB"/>
    <w:rsid w:val="00B41D53"/>
    <w:rsid w:val="00B42585"/>
    <w:rsid w:val="00B4269E"/>
    <w:rsid w:val="00B42830"/>
    <w:rsid w:val="00B42864"/>
    <w:rsid w:val="00B4289B"/>
    <w:rsid w:val="00B42C25"/>
    <w:rsid w:val="00B42DB6"/>
    <w:rsid w:val="00B43495"/>
    <w:rsid w:val="00B43C8E"/>
    <w:rsid w:val="00B443AD"/>
    <w:rsid w:val="00B4445F"/>
    <w:rsid w:val="00B4502B"/>
    <w:rsid w:val="00B45418"/>
    <w:rsid w:val="00B4546F"/>
    <w:rsid w:val="00B454C2"/>
    <w:rsid w:val="00B4559D"/>
    <w:rsid w:val="00B456F7"/>
    <w:rsid w:val="00B45BC1"/>
    <w:rsid w:val="00B46539"/>
    <w:rsid w:val="00B4670D"/>
    <w:rsid w:val="00B4747D"/>
    <w:rsid w:val="00B476E1"/>
    <w:rsid w:val="00B47724"/>
    <w:rsid w:val="00B47E15"/>
    <w:rsid w:val="00B47E21"/>
    <w:rsid w:val="00B47F9A"/>
    <w:rsid w:val="00B5000B"/>
    <w:rsid w:val="00B500F3"/>
    <w:rsid w:val="00B512CC"/>
    <w:rsid w:val="00B515E6"/>
    <w:rsid w:val="00B517AF"/>
    <w:rsid w:val="00B51978"/>
    <w:rsid w:val="00B51E65"/>
    <w:rsid w:val="00B529B8"/>
    <w:rsid w:val="00B530D6"/>
    <w:rsid w:val="00B530DC"/>
    <w:rsid w:val="00B531AC"/>
    <w:rsid w:val="00B5325C"/>
    <w:rsid w:val="00B53621"/>
    <w:rsid w:val="00B537F7"/>
    <w:rsid w:val="00B53EE3"/>
    <w:rsid w:val="00B54062"/>
    <w:rsid w:val="00B540C1"/>
    <w:rsid w:val="00B54CBC"/>
    <w:rsid w:val="00B5559E"/>
    <w:rsid w:val="00B557A9"/>
    <w:rsid w:val="00B55ACA"/>
    <w:rsid w:val="00B55ACB"/>
    <w:rsid w:val="00B55EE5"/>
    <w:rsid w:val="00B56026"/>
    <w:rsid w:val="00B564B0"/>
    <w:rsid w:val="00B56B67"/>
    <w:rsid w:val="00B571E0"/>
    <w:rsid w:val="00B57310"/>
    <w:rsid w:val="00B600AE"/>
    <w:rsid w:val="00B6054A"/>
    <w:rsid w:val="00B608C7"/>
    <w:rsid w:val="00B60A40"/>
    <w:rsid w:val="00B61002"/>
    <w:rsid w:val="00B61018"/>
    <w:rsid w:val="00B61247"/>
    <w:rsid w:val="00B6178B"/>
    <w:rsid w:val="00B6184E"/>
    <w:rsid w:val="00B623F0"/>
    <w:rsid w:val="00B62AD7"/>
    <w:rsid w:val="00B62C24"/>
    <w:rsid w:val="00B62C6B"/>
    <w:rsid w:val="00B62CDE"/>
    <w:rsid w:val="00B63595"/>
    <w:rsid w:val="00B63B95"/>
    <w:rsid w:val="00B63E2A"/>
    <w:rsid w:val="00B63E49"/>
    <w:rsid w:val="00B64311"/>
    <w:rsid w:val="00B64682"/>
    <w:rsid w:val="00B647BF"/>
    <w:rsid w:val="00B6590F"/>
    <w:rsid w:val="00B65970"/>
    <w:rsid w:val="00B66022"/>
    <w:rsid w:val="00B660F0"/>
    <w:rsid w:val="00B66EA1"/>
    <w:rsid w:val="00B6713A"/>
    <w:rsid w:val="00B676CA"/>
    <w:rsid w:val="00B67F2B"/>
    <w:rsid w:val="00B70E8B"/>
    <w:rsid w:val="00B70F6A"/>
    <w:rsid w:val="00B71127"/>
    <w:rsid w:val="00B7167F"/>
    <w:rsid w:val="00B716B8"/>
    <w:rsid w:val="00B71760"/>
    <w:rsid w:val="00B71845"/>
    <w:rsid w:val="00B71AC4"/>
    <w:rsid w:val="00B71E43"/>
    <w:rsid w:val="00B7221F"/>
    <w:rsid w:val="00B7269E"/>
    <w:rsid w:val="00B727B2"/>
    <w:rsid w:val="00B72EF3"/>
    <w:rsid w:val="00B739D2"/>
    <w:rsid w:val="00B746CC"/>
    <w:rsid w:val="00B749FE"/>
    <w:rsid w:val="00B74B9A"/>
    <w:rsid w:val="00B74C1D"/>
    <w:rsid w:val="00B74D2C"/>
    <w:rsid w:val="00B7502B"/>
    <w:rsid w:val="00B75459"/>
    <w:rsid w:val="00B75DE1"/>
    <w:rsid w:val="00B75F23"/>
    <w:rsid w:val="00B75F2D"/>
    <w:rsid w:val="00B75FA0"/>
    <w:rsid w:val="00B76150"/>
    <w:rsid w:val="00B76750"/>
    <w:rsid w:val="00B76CD0"/>
    <w:rsid w:val="00B77044"/>
    <w:rsid w:val="00B77EB4"/>
    <w:rsid w:val="00B77EC6"/>
    <w:rsid w:val="00B8056D"/>
    <w:rsid w:val="00B80720"/>
    <w:rsid w:val="00B80E02"/>
    <w:rsid w:val="00B80F1D"/>
    <w:rsid w:val="00B81630"/>
    <w:rsid w:val="00B81710"/>
    <w:rsid w:val="00B8290C"/>
    <w:rsid w:val="00B82D66"/>
    <w:rsid w:val="00B82FA0"/>
    <w:rsid w:val="00B83077"/>
    <w:rsid w:val="00B833BE"/>
    <w:rsid w:val="00B836A1"/>
    <w:rsid w:val="00B84FDA"/>
    <w:rsid w:val="00B85737"/>
    <w:rsid w:val="00B85A07"/>
    <w:rsid w:val="00B85E19"/>
    <w:rsid w:val="00B85EB3"/>
    <w:rsid w:val="00B869B1"/>
    <w:rsid w:val="00B86AD4"/>
    <w:rsid w:val="00B878D5"/>
    <w:rsid w:val="00B903A0"/>
    <w:rsid w:val="00B90904"/>
    <w:rsid w:val="00B914B9"/>
    <w:rsid w:val="00B91532"/>
    <w:rsid w:val="00B917B0"/>
    <w:rsid w:val="00B9186E"/>
    <w:rsid w:val="00B91A0D"/>
    <w:rsid w:val="00B91BD8"/>
    <w:rsid w:val="00B9212D"/>
    <w:rsid w:val="00B92B3D"/>
    <w:rsid w:val="00B92DF4"/>
    <w:rsid w:val="00B934B2"/>
    <w:rsid w:val="00B9399A"/>
    <w:rsid w:val="00B93F07"/>
    <w:rsid w:val="00B93F1F"/>
    <w:rsid w:val="00B9420D"/>
    <w:rsid w:val="00B9438A"/>
    <w:rsid w:val="00B95069"/>
    <w:rsid w:val="00B95933"/>
    <w:rsid w:val="00B95B43"/>
    <w:rsid w:val="00B95D05"/>
    <w:rsid w:val="00B961FE"/>
    <w:rsid w:val="00B96527"/>
    <w:rsid w:val="00B96B62"/>
    <w:rsid w:val="00B97471"/>
    <w:rsid w:val="00B9773A"/>
    <w:rsid w:val="00B977AB"/>
    <w:rsid w:val="00B97A0A"/>
    <w:rsid w:val="00B97E95"/>
    <w:rsid w:val="00BA0534"/>
    <w:rsid w:val="00BA07FE"/>
    <w:rsid w:val="00BA0C36"/>
    <w:rsid w:val="00BA0D49"/>
    <w:rsid w:val="00BA0F90"/>
    <w:rsid w:val="00BA11D2"/>
    <w:rsid w:val="00BA1273"/>
    <w:rsid w:val="00BA17F6"/>
    <w:rsid w:val="00BA1B74"/>
    <w:rsid w:val="00BA264D"/>
    <w:rsid w:val="00BA27FA"/>
    <w:rsid w:val="00BA3EE3"/>
    <w:rsid w:val="00BA40DC"/>
    <w:rsid w:val="00BA422C"/>
    <w:rsid w:val="00BA4EB9"/>
    <w:rsid w:val="00BA52E6"/>
    <w:rsid w:val="00BA557D"/>
    <w:rsid w:val="00BA58C2"/>
    <w:rsid w:val="00BA59A1"/>
    <w:rsid w:val="00BA5A12"/>
    <w:rsid w:val="00BA5C0C"/>
    <w:rsid w:val="00BA5C16"/>
    <w:rsid w:val="00BA6853"/>
    <w:rsid w:val="00BA6E10"/>
    <w:rsid w:val="00BA714B"/>
    <w:rsid w:val="00BA7194"/>
    <w:rsid w:val="00BA76FA"/>
    <w:rsid w:val="00BA792D"/>
    <w:rsid w:val="00BA7E37"/>
    <w:rsid w:val="00BA7F4C"/>
    <w:rsid w:val="00BA7FD6"/>
    <w:rsid w:val="00BB0008"/>
    <w:rsid w:val="00BB07FB"/>
    <w:rsid w:val="00BB0B99"/>
    <w:rsid w:val="00BB0F07"/>
    <w:rsid w:val="00BB10AB"/>
    <w:rsid w:val="00BB128C"/>
    <w:rsid w:val="00BB13C2"/>
    <w:rsid w:val="00BB1816"/>
    <w:rsid w:val="00BB1879"/>
    <w:rsid w:val="00BB1C44"/>
    <w:rsid w:val="00BB2AA7"/>
    <w:rsid w:val="00BB2B49"/>
    <w:rsid w:val="00BB31E7"/>
    <w:rsid w:val="00BB42D6"/>
    <w:rsid w:val="00BB438D"/>
    <w:rsid w:val="00BB51BD"/>
    <w:rsid w:val="00BB550F"/>
    <w:rsid w:val="00BB6516"/>
    <w:rsid w:val="00BB65D9"/>
    <w:rsid w:val="00BB69FE"/>
    <w:rsid w:val="00BB70F1"/>
    <w:rsid w:val="00BB729C"/>
    <w:rsid w:val="00BB745C"/>
    <w:rsid w:val="00BB74FB"/>
    <w:rsid w:val="00BB7CFE"/>
    <w:rsid w:val="00BC00EA"/>
    <w:rsid w:val="00BC024A"/>
    <w:rsid w:val="00BC0B31"/>
    <w:rsid w:val="00BC13FD"/>
    <w:rsid w:val="00BC1896"/>
    <w:rsid w:val="00BC20E8"/>
    <w:rsid w:val="00BC21A8"/>
    <w:rsid w:val="00BC22F9"/>
    <w:rsid w:val="00BC23F4"/>
    <w:rsid w:val="00BC2C81"/>
    <w:rsid w:val="00BC31DF"/>
    <w:rsid w:val="00BC3978"/>
    <w:rsid w:val="00BC39CC"/>
    <w:rsid w:val="00BC3BE7"/>
    <w:rsid w:val="00BC3C51"/>
    <w:rsid w:val="00BC3EAA"/>
    <w:rsid w:val="00BC406A"/>
    <w:rsid w:val="00BC45E4"/>
    <w:rsid w:val="00BC472D"/>
    <w:rsid w:val="00BC5340"/>
    <w:rsid w:val="00BC56A4"/>
    <w:rsid w:val="00BC5813"/>
    <w:rsid w:val="00BC5ED5"/>
    <w:rsid w:val="00BC62FF"/>
    <w:rsid w:val="00BC634B"/>
    <w:rsid w:val="00BC6EDC"/>
    <w:rsid w:val="00BC7088"/>
    <w:rsid w:val="00BC71B1"/>
    <w:rsid w:val="00BC788E"/>
    <w:rsid w:val="00BC7BA5"/>
    <w:rsid w:val="00BC7D0E"/>
    <w:rsid w:val="00BD041D"/>
    <w:rsid w:val="00BD0535"/>
    <w:rsid w:val="00BD06A0"/>
    <w:rsid w:val="00BD091E"/>
    <w:rsid w:val="00BD1896"/>
    <w:rsid w:val="00BD21A8"/>
    <w:rsid w:val="00BD222B"/>
    <w:rsid w:val="00BD2DD0"/>
    <w:rsid w:val="00BD3527"/>
    <w:rsid w:val="00BD37BF"/>
    <w:rsid w:val="00BD48EF"/>
    <w:rsid w:val="00BD5187"/>
    <w:rsid w:val="00BD5226"/>
    <w:rsid w:val="00BD6123"/>
    <w:rsid w:val="00BD656F"/>
    <w:rsid w:val="00BD6918"/>
    <w:rsid w:val="00BD6B5E"/>
    <w:rsid w:val="00BD7143"/>
    <w:rsid w:val="00BD7210"/>
    <w:rsid w:val="00BD7269"/>
    <w:rsid w:val="00BD7584"/>
    <w:rsid w:val="00BD7855"/>
    <w:rsid w:val="00BE0165"/>
    <w:rsid w:val="00BE02DA"/>
    <w:rsid w:val="00BE039D"/>
    <w:rsid w:val="00BE055A"/>
    <w:rsid w:val="00BE0780"/>
    <w:rsid w:val="00BE090B"/>
    <w:rsid w:val="00BE0C9A"/>
    <w:rsid w:val="00BE1189"/>
    <w:rsid w:val="00BE1627"/>
    <w:rsid w:val="00BE16FD"/>
    <w:rsid w:val="00BE1843"/>
    <w:rsid w:val="00BE1CE7"/>
    <w:rsid w:val="00BE1E42"/>
    <w:rsid w:val="00BE260F"/>
    <w:rsid w:val="00BE3103"/>
    <w:rsid w:val="00BE3316"/>
    <w:rsid w:val="00BE3E2E"/>
    <w:rsid w:val="00BE4A98"/>
    <w:rsid w:val="00BE4E82"/>
    <w:rsid w:val="00BE5409"/>
    <w:rsid w:val="00BE58C7"/>
    <w:rsid w:val="00BE620A"/>
    <w:rsid w:val="00BE68B7"/>
    <w:rsid w:val="00BE6A2F"/>
    <w:rsid w:val="00BE6B1B"/>
    <w:rsid w:val="00BE6DBC"/>
    <w:rsid w:val="00BE70FB"/>
    <w:rsid w:val="00BE714D"/>
    <w:rsid w:val="00BE73EF"/>
    <w:rsid w:val="00BE7489"/>
    <w:rsid w:val="00BE74AB"/>
    <w:rsid w:val="00BE7EEF"/>
    <w:rsid w:val="00BE7F70"/>
    <w:rsid w:val="00BF01B4"/>
    <w:rsid w:val="00BF05CB"/>
    <w:rsid w:val="00BF0809"/>
    <w:rsid w:val="00BF0CF2"/>
    <w:rsid w:val="00BF0E07"/>
    <w:rsid w:val="00BF18C5"/>
    <w:rsid w:val="00BF1D5C"/>
    <w:rsid w:val="00BF1E7F"/>
    <w:rsid w:val="00BF1FF0"/>
    <w:rsid w:val="00BF2688"/>
    <w:rsid w:val="00BF3771"/>
    <w:rsid w:val="00BF3839"/>
    <w:rsid w:val="00BF3970"/>
    <w:rsid w:val="00BF3DEC"/>
    <w:rsid w:val="00BF409A"/>
    <w:rsid w:val="00BF45AD"/>
    <w:rsid w:val="00BF4A85"/>
    <w:rsid w:val="00BF4F42"/>
    <w:rsid w:val="00BF5C27"/>
    <w:rsid w:val="00BF5FCD"/>
    <w:rsid w:val="00BF61DF"/>
    <w:rsid w:val="00BF65DB"/>
    <w:rsid w:val="00BF6E2A"/>
    <w:rsid w:val="00BF6FF3"/>
    <w:rsid w:val="00BF725F"/>
    <w:rsid w:val="00C0028B"/>
    <w:rsid w:val="00C0041E"/>
    <w:rsid w:val="00C01233"/>
    <w:rsid w:val="00C013E0"/>
    <w:rsid w:val="00C0140C"/>
    <w:rsid w:val="00C01611"/>
    <w:rsid w:val="00C016F9"/>
    <w:rsid w:val="00C01DB6"/>
    <w:rsid w:val="00C02A4E"/>
    <w:rsid w:val="00C02CE5"/>
    <w:rsid w:val="00C02DEE"/>
    <w:rsid w:val="00C03249"/>
    <w:rsid w:val="00C033A4"/>
    <w:rsid w:val="00C03C61"/>
    <w:rsid w:val="00C04355"/>
    <w:rsid w:val="00C0444A"/>
    <w:rsid w:val="00C04964"/>
    <w:rsid w:val="00C04AB3"/>
    <w:rsid w:val="00C04AFF"/>
    <w:rsid w:val="00C04F0D"/>
    <w:rsid w:val="00C051D4"/>
    <w:rsid w:val="00C058B9"/>
    <w:rsid w:val="00C05901"/>
    <w:rsid w:val="00C059CE"/>
    <w:rsid w:val="00C0633B"/>
    <w:rsid w:val="00C06E05"/>
    <w:rsid w:val="00C07585"/>
    <w:rsid w:val="00C075EE"/>
    <w:rsid w:val="00C0760F"/>
    <w:rsid w:val="00C076E8"/>
    <w:rsid w:val="00C10701"/>
    <w:rsid w:val="00C107FA"/>
    <w:rsid w:val="00C10C24"/>
    <w:rsid w:val="00C10E17"/>
    <w:rsid w:val="00C11B86"/>
    <w:rsid w:val="00C11F42"/>
    <w:rsid w:val="00C11F7D"/>
    <w:rsid w:val="00C1217C"/>
    <w:rsid w:val="00C122BD"/>
    <w:rsid w:val="00C124EC"/>
    <w:rsid w:val="00C125FE"/>
    <w:rsid w:val="00C126BF"/>
    <w:rsid w:val="00C1283A"/>
    <w:rsid w:val="00C1372A"/>
    <w:rsid w:val="00C13C28"/>
    <w:rsid w:val="00C13FBF"/>
    <w:rsid w:val="00C14269"/>
    <w:rsid w:val="00C14672"/>
    <w:rsid w:val="00C14DC7"/>
    <w:rsid w:val="00C159D0"/>
    <w:rsid w:val="00C15B02"/>
    <w:rsid w:val="00C15CC0"/>
    <w:rsid w:val="00C15EA5"/>
    <w:rsid w:val="00C166EA"/>
    <w:rsid w:val="00C17A7C"/>
    <w:rsid w:val="00C17C8A"/>
    <w:rsid w:val="00C204B3"/>
    <w:rsid w:val="00C2099E"/>
    <w:rsid w:val="00C2218F"/>
    <w:rsid w:val="00C221FE"/>
    <w:rsid w:val="00C22440"/>
    <w:rsid w:val="00C227A8"/>
    <w:rsid w:val="00C22D20"/>
    <w:rsid w:val="00C2317D"/>
    <w:rsid w:val="00C23612"/>
    <w:rsid w:val="00C23DA6"/>
    <w:rsid w:val="00C23EB0"/>
    <w:rsid w:val="00C24176"/>
    <w:rsid w:val="00C2441D"/>
    <w:rsid w:val="00C245D6"/>
    <w:rsid w:val="00C248EE"/>
    <w:rsid w:val="00C24CF3"/>
    <w:rsid w:val="00C24D08"/>
    <w:rsid w:val="00C2508C"/>
    <w:rsid w:val="00C2513E"/>
    <w:rsid w:val="00C257F1"/>
    <w:rsid w:val="00C25FF4"/>
    <w:rsid w:val="00C26A02"/>
    <w:rsid w:val="00C26B15"/>
    <w:rsid w:val="00C26E1B"/>
    <w:rsid w:val="00C27A71"/>
    <w:rsid w:val="00C27D0C"/>
    <w:rsid w:val="00C27ECE"/>
    <w:rsid w:val="00C30105"/>
    <w:rsid w:val="00C301AC"/>
    <w:rsid w:val="00C30338"/>
    <w:rsid w:val="00C306B4"/>
    <w:rsid w:val="00C30E25"/>
    <w:rsid w:val="00C31591"/>
    <w:rsid w:val="00C31673"/>
    <w:rsid w:val="00C31B10"/>
    <w:rsid w:val="00C31EF7"/>
    <w:rsid w:val="00C32551"/>
    <w:rsid w:val="00C32985"/>
    <w:rsid w:val="00C32C27"/>
    <w:rsid w:val="00C32C51"/>
    <w:rsid w:val="00C32DEE"/>
    <w:rsid w:val="00C32E63"/>
    <w:rsid w:val="00C3301E"/>
    <w:rsid w:val="00C332FB"/>
    <w:rsid w:val="00C34001"/>
    <w:rsid w:val="00C3400F"/>
    <w:rsid w:val="00C3424E"/>
    <w:rsid w:val="00C34642"/>
    <w:rsid w:val="00C3487E"/>
    <w:rsid w:val="00C3490A"/>
    <w:rsid w:val="00C35498"/>
    <w:rsid w:val="00C355A9"/>
    <w:rsid w:val="00C355B6"/>
    <w:rsid w:val="00C35CEE"/>
    <w:rsid w:val="00C36000"/>
    <w:rsid w:val="00C36224"/>
    <w:rsid w:val="00C364AF"/>
    <w:rsid w:val="00C36578"/>
    <w:rsid w:val="00C365D1"/>
    <w:rsid w:val="00C365FB"/>
    <w:rsid w:val="00C3677F"/>
    <w:rsid w:val="00C36A8A"/>
    <w:rsid w:val="00C36AB1"/>
    <w:rsid w:val="00C37126"/>
    <w:rsid w:val="00C3716F"/>
    <w:rsid w:val="00C376BF"/>
    <w:rsid w:val="00C377AA"/>
    <w:rsid w:val="00C37A8C"/>
    <w:rsid w:val="00C400C9"/>
    <w:rsid w:val="00C400CC"/>
    <w:rsid w:val="00C4071B"/>
    <w:rsid w:val="00C4083A"/>
    <w:rsid w:val="00C40B94"/>
    <w:rsid w:val="00C40C95"/>
    <w:rsid w:val="00C40D68"/>
    <w:rsid w:val="00C40D7C"/>
    <w:rsid w:val="00C41115"/>
    <w:rsid w:val="00C41605"/>
    <w:rsid w:val="00C4196B"/>
    <w:rsid w:val="00C419C7"/>
    <w:rsid w:val="00C420EB"/>
    <w:rsid w:val="00C42584"/>
    <w:rsid w:val="00C42D96"/>
    <w:rsid w:val="00C43F29"/>
    <w:rsid w:val="00C4411C"/>
    <w:rsid w:val="00C44C96"/>
    <w:rsid w:val="00C45253"/>
    <w:rsid w:val="00C45713"/>
    <w:rsid w:val="00C4599E"/>
    <w:rsid w:val="00C45C9B"/>
    <w:rsid w:val="00C45EB3"/>
    <w:rsid w:val="00C45EE1"/>
    <w:rsid w:val="00C474E2"/>
    <w:rsid w:val="00C50390"/>
    <w:rsid w:val="00C5087E"/>
    <w:rsid w:val="00C50F4C"/>
    <w:rsid w:val="00C51362"/>
    <w:rsid w:val="00C51E22"/>
    <w:rsid w:val="00C52104"/>
    <w:rsid w:val="00C52125"/>
    <w:rsid w:val="00C523B6"/>
    <w:rsid w:val="00C52FAE"/>
    <w:rsid w:val="00C52FFC"/>
    <w:rsid w:val="00C545BA"/>
    <w:rsid w:val="00C54630"/>
    <w:rsid w:val="00C54FAC"/>
    <w:rsid w:val="00C55222"/>
    <w:rsid w:val="00C55452"/>
    <w:rsid w:val="00C55BC8"/>
    <w:rsid w:val="00C55E81"/>
    <w:rsid w:val="00C55F4E"/>
    <w:rsid w:val="00C55FC1"/>
    <w:rsid w:val="00C567E1"/>
    <w:rsid w:val="00C5684C"/>
    <w:rsid w:val="00C56DB1"/>
    <w:rsid w:val="00C570C8"/>
    <w:rsid w:val="00C573A8"/>
    <w:rsid w:val="00C5769D"/>
    <w:rsid w:val="00C60207"/>
    <w:rsid w:val="00C60A9C"/>
    <w:rsid w:val="00C60BD3"/>
    <w:rsid w:val="00C60C0C"/>
    <w:rsid w:val="00C60C95"/>
    <w:rsid w:val="00C60E21"/>
    <w:rsid w:val="00C61426"/>
    <w:rsid w:val="00C61873"/>
    <w:rsid w:val="00C61EAD"/>
    <w:rsid w:val="00C633AD"/>
    <w:rsid w:val="00C63732"/>
    <w:rsid w:val="00C63871"/>
    <w:rsid w:val="00C63EFC"/>
    <w:rsid w:val="00C64143"/>
    <w:rsid w:val="00C64366"/>
    <w:rsid w:val="00C64456"/>
    <w:rsid w:val="00C64761"/>
    <w:rsid w:val="00C651E6"/>
    <w:rsid w:val="00C65455"/>
    <w:rsid w:val="00C655CA"/>
    <w:rsid w:val="00C656AE"/>
    <w:rsid w:val="00C65A29"/>
    <w:rsid w:val="00C65A5B"/>
    <w:rsid w:val="00C66042"/>
    <w:rsid w:val="00C660C9"/>
    <w:rsid w:val="00C66872"/>
    <w:rsid w:val="00C668EB"/>
    <w:rsid w:val="00C66AB2"/>
    <w:rsid w:val="00C66B19"/>
    <w:rsid w:val="00C67428"/>
    <w:rsid w:val="00C67509"/>
    <w:rsid w:val="00C6759D"/>
    <w:rsid w:val="00C67691"/>
    <w:rsid w:val="00C67A50"/>
    <w:rsid w:val="00C70D3D"/>
    <w:rsid w:val="00C70DA6"/>
    <w:rsid w:val="00C713EE"/>
    <w:rsid w:val="00C7166E"/>
    <w:rsid w:val="00C728F3"/>
    <w:rsid w:val="00C72E87"/>
    <w:rsid w:val="00C73649"/>
    <w:rsid w:val="00C737F8"/>
    <w:rsid w:val="00C73E13"/>
    <w:rsid w:val="00C73E30"/>
    <w:rsid w:val="00C73F14"/>
    <w:rsid w:val="00C747F9"/>
    <w:rsid w:val="00C749FE"/>
    <w:rsid w:val="00C74C13"/>
    <w:rsid w:val="00C74D99"/>
    <w:rsid w:val="00C758D3"/>
    <w:rsid w:val="00C75C8A"/>
    <w:rsid w:val="00C76B2D"/>
    <w:rsid w:val="00C7716F"/>
    <w:rsid w:val="00C77452"/>
    <w:rsid w:val="00C77B04"/>
    <w:rsid w:val="00C77E5E"/>
    <w:rsid w:val="00C80448"/>
    <w:rsid w:val="00C805C8"/>
    <w:rsid w:val="00C81490"/>
    <w:rsid w:val="00C81664"/>
    <w:rsid w:val="00C81AD2"/>
    <w:rsid w:val="00C82C4D"/>
    <w:rsid w:val="00C83116"/>
    <w:rsid w:val="00C833D4"/>
    <w:rsid w:val="00C8438F"/>
    <w:rsid w:val="00C84446"/>
    <w:rsid w:val="00C8449B"/>
    <w:rsid w:val="00C845BB"/>
    <w:rsid w:val="00C848DD"/>
    <w:rsid w:val="00C852F2"/>
    <w:rsid w:val="00C85480"/>
    <w:rsid w:val="00C85A87"/>
    <w:rsid w:val="00C85B12"/>
    <w:rsid w:val="00C85C6A"/>
    <w:rsid w:val="00C85CF5"/>
    <w:rsid w:val="00C85D10"/>
    <w:rsid w:val="00C85DC8"/>
    <w:rsid w:val="00C86011"/>
    <w:rsid w:val="00C860A6"/>
    <w:rsid w:val="00C864AC"/>
    <w:rsid w:val="00C8747E"/>
    <w:rsid w:val="00C878C9"/>
    <w:rsid w:val="00C90816"/>
    <w:rsid w:val="00C90B7E"/>
    <w:rsid w:val="00C911C9"/>
    <w:rsid w:val="00C91249"/>
    <w:rsid w:val="00C916AE"/>
    <w:rsid w:val="00C919E4"/>
    <w:rsid w:val="00C9254B"/>
    <w:rsid w:val="00C930CF"/>
    <w:rsid w:val="00C9312B"/>
    <w:rsid w:val="00C94546"/>
    <w:rsid w:val="00C94680"/>
    <w:rsid w:val="00C9469A"/>
    <w:rsid w:val="00C94744"/>
    <w:rsid w:val="00C94992"/>
    <w:rsid w:val="00C94B1A"/>
    <w:rsid w:val="00C94D49"/>
    <w:rsid w:val="00C95039"/>
    <w:rsid w:val="00C95077"/>
    <w:rsid w:val="00C956C8"/>
    <w:rsid w:val="00C959E7"/>
    <w:rsid w:val="00C961B3"/>
    <w:rsid w:val="00C96655"/>
    <w:rsid w:val="00C974DB"/>
    <w:rsid w:val="00C974E6"/>
    <w:rsid w:val="00C9776F"/>
    <w:rsid w:val="00CA04F6"/>
    <w:rsid w:val="00CA064D"/>
    <w:rsid w:val="00CA0700"/>
    <w:rsid w:val="00CA079F"/>
    <w:rsid w:val="00CA0BE5"/>
    <w:rsid w:val="00CA0FD6"/>
    <w:rsid w:val="00CA11D3"/>
    <w:rsid w:val="00CA18DA"/>
    <w:rsid w:val="00CA1D18"/>
    <w:rsid w:val="00CA2475"/>
    <w:rsid w:val="00CA267C"/>
    <w:rsid w:val="00CA2BC6"/>
    <w:rsid w:val="00CA2D7D"/>
    <w:rsid w:val="00CA37B6"/>
    <w:rsid w:val="00CA3A36"/>
    <w:rsid w:val="00CA3BCF"/>
    <w:rsid w:val="00CA4130"/>
    <w:rsid w:val="00CA4254"/>
    <w:rsid w:val="00CA48C4"/>
    <w:rsid w:val="00CA4B15"/>
    <w:rsid w:val="00CA5742"/>
    <w:rsid w:val="00CA5FDC"/>
    <w:rsid w:val="00CA5FED"/>
    <w:rsid w:val="00CA6B4B"/>
    <w:rsid w:val="00CA6D04"/>
    <w:rsid w:val="00CA6D9F"/>
    <w:rsid w:val="00CA6F23"/>
    <w:rsid w:val="00CA770A"/>
    <w:rsid w:val="00CA7718"/>
    <w:rsid w:val="00CA7B2F"/>
    <w:rsid w:val="00CA7E59"/>
    <w:rsid w:val="00CA7FC7"/>
    <w:rsid w:val="00CB03D7"/>
    <w:rsid w:val="00CB08E7"/>
    <w:rsid w:val="00CB0EA2"/>
    <w:rsid w:val="00CB0F67"/>
    <w:rsid w:val="00CB1266"/>
    <w:rsid w:val="00CB152F"/>
    <w:rsid w:val="00CB19D2"/>
    <w:rsid w:val="00CB1A58"/>
    <w:rsid w:val="00CB1D18"/>
    <w:rsid w:val="00CB1E4B"/>
    <w:rsid w:val="00CB1FE7"/>
    <w:rsid w:val="00CB2333"/>
    <w:rsid w:val="00CB23D0"/>
    <w:rsid w:val="00CB23F7"/>
    <w:rsid w:val="00CB273D"/>
    <w:rsid w:val="00CB2FF9"/>
    <w:rsid w:val="00CB316E"/>
    <w:rsid w:val="00CB3B2B"/>
    <w:rsid w:val="00CB41DF"/>
    <w:rsid w:val="00CB46D0"/>
    <w:rsid w:val="00CB4EBE"/>
    <w:rsid w:val="00CB5135"/>
    <w:rsid w:val="00CB5821"/>
    <w:rsid w:val="00CB6087"/>
    <w:rsid w:val="00CB6324"/>
    <w:rsid w:val="00CB6354"/>
    <w:rsid w:val="00CB6570"/>
    <w:rsid w:val="00CB6805"/>
    <w:rsid w:val="00CB69F6"/>
    <w:rsid w:val="00CB7CBB"/>
    <w:rsid w:val="00CC055C"/>
    <w:rsid w:val="00CC0E02"/>
    <w:rsid w:val="00CC0F01"/>
    <w:rsid w:val="00CC10F4"/>
    <w:rsid w:val="00CC1618"/>
    <w:rsid w:val="00CC1B04"/>
    <w:rsid w:val="00CC1C0D"/>
    <w:rsid w:val="00CC24B9"/>
    <w:rsid w:val="00CC253B"/>
    <w:rsid w:val="00CC2A4B"/>
    <w:rsid w:val="00CC2E93"/>
    <w:rsid w:val="00CC2FC3"/>
    <w:rsid w:val="00CC3431"/>
    <w:rsid w:val="00CC35B3"/>
    <w:rsid w:val="00CC3618"/>
    <w:rsid w:val="00CC3CE6"/>
    <w:rsid w:val="00CC4011"/>
    <w:rsid w:val="00CC424B"/>
    <w:rsid w:val="00CC4B01"/>
    <w:rsid w:val="00CC535D"/>
    <w:rsid w:val="00CC54C8"/>
    <w:rsid w:val="00CC55C5"/>
    <w:rsid w:val="00CC5785"/>
    <w:rsid w:val="00CC5FF6"/>
    <w:rsid w:val="00CC67EA"/>
    <w:rsid w:val="00CC68A2"/>
    <w:rsid w:val="00CC7018"/>
    <w:rsid w:val="00CC73EE"/>
    <w:rsid w:val="00CC75A6"/>
    <w:rsid w:val="00CC7FEC"/>
    <w:rsid w:val="00CD0B5F"/>
    <w:rsid w:val="00CD0E36"/>
    <w:rsid w:val="00CD0E85"/>
    <w:rsid w:val="00CD0F7C"/>
    <w:rsid w:val="00CD1E8C"/>
    <w:rsid w:val="00CD20E3"/>
    <w:rsid w:val="00CD26C4"/>
    <w:rsid w:val="00CD2A9E"/>
    <w:rsid w:val="00CD2C47"/>
    <w:rsid w:val="00CD3030"/>
    <w:rsid w:val="00CD360C"/>
    <w:rsid w:val="00CD3A58"/>
    <w:rsid w:val="00CD3E3D"/>
    <w:rsid w:val="00CD51A1"/>
    <w:rsid w:val="00CD5804"/>
    <w:rsid w:val="00CD5DD0"/>
    <w:rsid w:val="00CD61AB"/>
    <w:rsid w:val="00CD6271"/>
    <w:rsid w:val="00CD66E1"/>
    <w:rsid w:val="00CD727E"/>
    <w:rsid w:val="00CD72F9"/>
    <w:rsid w:val="00CD756F"/>
    <w:rsid w:val="00CD7A38"/>
    <w:rsid w:val="00CE0080"/>
    <w:rsid w:val="00CE060A"/>
    <w:rsid w:val="00CE097D"/>
    <w:rsid w:val="00CE0992"/>
    <w:rsid w:val="00CE0B15"/>
    <w:rsid w:val="00CE0F62"/>
    <w:rsid w:val="00CE1031"/>
    <w:rsid w:val="00CE110C"/>
    <w:rsid w:val="00CE1190"/>
    <w:rsid w:val="00CE13B9"/>
    <w:rsid w:val="00CE165F"/>
    <w:rsid w:val="00CE1A2C"/>
    <w:rsid w:val="00CE2A44"/>
    <w:rsid w:val="00CE2C88"/>
    <w:rsid w:val="00CE2EFC"/>
    <w:rsid w:val="00CE36C0"/>
    <w:rsid w:val="00CE373D"/>
    <w:rsid w:val="00CE3B02"/>
    <w:rsid w:val="00CE3B4B"/>
    <w:rsid w:val="00CE3C06"/>
    <w:rsid w:val="00CE3C60"/>
    <w:rsid w:val="00CE3E15"/>
    <w:rsid w:val="00CE4348"/>
    <w:rsid w:val="00CE4995"/>
    <w:rsid w:val="00CE5156"/>
    <w:rsid w:val="00CE55BF"/>
    <w:rsid w:val="00CE562A"/>
    <w:rsid w:val="00CE5688"/>
    <w:rsid w:val="00CE57C9"/>
    <w:rsid w:val="00CE620A"/>
    <w:rsid w:val="00CE6335"/>
    <w:rsid w:val="00CE66EF"/>
    <w:rsid w:val="00CE6779"/>
    <w:rsid w:val="00CE69AA"/>
    <w:rsid w:val="00CE70FE"/>
    <w:rsid w:val="00CE7137"/>
    <w:rsid w:val="00CE77AA"/>
    <w:rsid w:val="00CE793E"/>
    <w:rsid w:val="00CE7F72"/>
    <w:rsid w:val="00CE7FB1"/>
    <w:rsid w:val="00CF005C"/>
    <w:rsid w:val="00CF066D"/>
    <w:rsid w:val="00CF0781"/>
    <w:rsid w:val="00CF0E8F"/>
    <w:rsid w:val="00CF1130"/>
    <w:rsid w:val="00CF1281"/>
    <w:rsid w:val="00CF14D3"/>
    <w:rsid w:val="00CF14DE"/>
    <w:rsid w:val="00CF1F25"/>
    <w:rsid w:val="00CF1F74"/>
    <w:rsid w:val="00CF248B"/>
    <w:rsid w:val="00CF257C"/>
    <w:rsid w:val="00CF2594"/>
    <w:rsid w:val="00CF28A1"/>
    <w:rsid w:val="00CF2B3C"/>
    <w:rsid w:val="00CF431F"/>
    <w:rsid w:val="00CF4874"/>
    <w:rsid w:val="00CF4B7E"/>
    <w:rsid w:val="00CF5628"/>
    <w:rsid w:val="00CF5C9C"/>
    <w:rsid w:val="00CF5CFF"/>
    <w:rsid w:val="00CF65D2"/>
    <w:rsid w:val="00CF674C"/>
    <w:rsid w:val="00CF6845"/>
    <w:rsid w:val="00CF6ED3"/>
    <w:rsid w:val="00CF729B"/>
    <w:rsid w:val="00CF7323"/>
    <w:rsid w:val="00D00A8B"/>
    <w:rsid w:val="00D00E81"/>
    <w:rsid w:val="00D00E8A"/>
    <w:rsid w:val="00D00EBF"/>
    <w:rsid w:val="00D013A7"/>
    <w:rsid w:val="00D0152F"/>
    <w:rsid w:val="00D01BF0"/>
    <w:rsid w:val="00D0271B"/>
    <w:rsid w:val="00D027F8"/>
    <w:rsid w:val="00D02BCB"/>
    <w:rsid w:val="00D02ECB"/>
    <w:rsid w:val="00D03A30"/>
    <w:rsid w:val="00D03C66"/>
    <w:rsid w:val="00D04292"/>
    <w:rsid w:val="00D04B17"/>
    <w:rsid w:val="00D04BE4"/>
    <w:rsid w:val="00D04C79"/>
    <w:rsid w:val="00D04C94"/>
    <w:rsid w:val="00D04CAB"/>
    <w:rsid w:val="00D04CC2"/>
    <w:rsid w:val="00D04DC0"/>
    <w:rsid w:val="00D0506D"/>
    <w:rsid w:val="00D05453"/>
    <w:rsid w:val="00D05BAA"/>
    <w:rsid w:val="00D05C0A"/>
    <w:rsid w:val="00D05C5F"/>
    <w:rsid w:val="00D06249"/>
    <w:rsid w:val="00D06490"/>
    <w:rsid w:val="00D06672"/>
    <w:rsid w:val="00D06F3B"/>
    <w:rsid w:val="00D0700F"/>
    <w:rsid w:val="00D07784"/>
    <w:rsid w:val="00D07DE6"/>
    <w:rsid w:val="00D07E89"/>
    <w:rsid w:val="00D07F69"/>
    <w:rsid w:val="00D100C0"/>
    <w:rsid w:val="00D102EF"/>
    <w:rsid w:val="00D10B0C"/>
    <w:rsid w:val="00D110A9"/>
    <w:rsid w:val="00D126BC"/>
    <w:rsid w:val="00D12DA1"/>
    <w:rsid w:val="00D12DF8"/>
    <w:rsid w:val="00D12E8E"/>
    <w:rsid w:val="00D1370C"/>
    <w:rsid w:val="00D14D38"/>
    <w:rsid w:val="00D1520E"/>
    <w:rsid w:val="00D15B2F"/>
    <w:rsid w:val="00D15D7C"/>
    <w:rsid w:val="00D15E89"/>
    <w:rsid w:val="00D161B8"/>
    <w:rsid w:val="00D162E2"/>
    <w:rsid w:val="00D165A9"/>
    <w:rsid w:val="00D16646"/>
    <w:rsid w:val="00D166F4"/>
    <w:rsid w:val="00D1673A"/>
    <w:rsid w:val="00D1673E"/>
    <w:rsid w:val="00D16C73"/>
    <w:rsid w:val="00D171E3"/>
    <w:rsid w:val="00D173DD"/>
    <w:rsid w:val="00D177B9"/>
    <w:rsid w:val="00D17A38"/>
    <w:rsid w:val="00D17BED"/>
    <w:rsid w:val="00D20413"/>
    <w:rsid w:val="00D206B5"/>
    <w:rsid w:val="00D2119F"/>
    <w:rsid w:val="00D21C37"/>
    <w:rsid w:val="00D21F21"/>
    <w:rsid w:val="00D2236C"/>
    <w:rsid w:val="00D22491"/>
    <w:rsid w:val="00D22ED1"/>
    <w:rsid w:val="00D232AA"/>
    <w:rsid w:val="00D2351E"/>
    <w:rsid w:val="00D23AD3"/>
    <w:rsid w:val="00D2449B"/>
    <w:rsid w:val="00D24933"/>
    <w:rsid w:val="00D24A2A"/>
    <w:rsid w:val="00D24ACE"/>
    <w:rsid w:val="00D24EC0"/>
    <w:rsid w:val="00D2519B"/>
    <w:rsid w:val="00D25CC4"/>
    <w:rsid w:val="00D26065"/>
    <w:rsid w:val="00D260E5"/>
    <w:rsid w:val="00D264CC"/>
    <w:rsid w:val="00D26681"/>
    <w:rsid w:val="00D266E3"/>
    <w:rsid w:val="00D26887"/>
    <w:rsid w:val="00D26DDD"/>
    <w:rsid w:val="00D278B8"/>
    <w:rsid w:val="00D27AFD"/>
    <w:rsid w:val="00D30151"/>
    <w:rsid w:val="00D30B2F"/>
    <w:rsid w:val="00D30FEB"/>
    <w:rsid w:val="00D3195B"/>
    <w:rsid w:val="00D31A44"/>
    <w:rsid w:val="00D3268C"/>
    <w:rsid w:val="00D3270C"/>
    <w:rsid w:val="00D32F51"/>
    <w:rsid w:val="00D33538"/>
    <w:rsid w:val="00D33D10"/>
    <w:rsid w:val="00D33D3C"/>
    <w:rsid w:val="00D33E68"/>
    <w:rsid w:val="00D33EA8"/>
    <w:rsid w:val="00D33F04"/>
    <w:rsid w:val="00D340F2"/>
    <w:rsid w:val="00D34304"/>
    <w:rsid w:val="00D346F8"/>
    <w:rsid w:val="00D35221"/>
    <w:rsid w:val="00D35534"/>
    <w:rsid w:val="00D355F9"/>
    <w:rsid w:val="00D35CC6"/>
    <w:rsid w:val="00D360C4"/>
    <w:rsid w:val="00D36846"/>
    <w:rsid w:val="00D3694D"/>
    <w:rsid w:val="00D36CA7"/>
    <w:rsid w:val="00D371D7"/>
    <w:rsid w:val="00D37B18"/>
    <w:rsid w:val="00D409EF"/>
    <w:rsid w:val="00D410BB"/>
    <w:rsid w:val="00D41292"/>
    <w:rsid w:val="00D42D92"/>
    <w:rsid w:val="00D42F63"/>
    <w:rsid w:val="00D43268"/>
    <w:rsid w:val="00D4498F"/>
    <w:rsid w:val="00D44EB6"/>
    <w:rsid w:val="00D45241"/>
    <w:rsid w:val="00D45672"/>
    <w:rsid w:val="00D456B2"/>
    <w:rsid w:val="00D4573E"/>
    <w:rsid w:val="00D45DF5"/>
    <w:rsid w:val="00D45F7E"/>
    <w:rsid w:val="00D45F84"/>
    <w:rsid w:val="00D46444"/>
    <w:rsid w:val="00D473CC"/>
    <w:rsid w:val="00D473D3"/>
    <w:rsid w:val="00D47638"/>
    <w:rsid w:val="00D47770"/>
    <w:rsid w:val="00D50218"/>
    <w:rsid w:val="00D50C20"/>
    <w:rsid w:val="00D50EA1"/>
    <w:rsid w:val="00D51419"/>
    <w:rsid w:val="00D51A2B"/>
    <w:rsid w:val="00D51F4C"/>
    <w:rsid w:val="00D5288A"/>
    <w:rsid w:val="00D52A1A"/>
    <w:rsid w:val="00D52A1B"/>
    <w:rsid w:val="00D53F97"/>
    <w:rsid w:val="00D5414F"/>
    <w:rsid w:val="00D5422B"/>
    <w:rsid w:val="00D547E7"/>
    <w:rsid w:val="00D557A0"/>
    <w:rsid w:val="00D55A96"/>
    <w:rsid w:val="00D55E6E"/>
    <w:rsid w:val="00D56368"/>
    <w:rsid w:val="00D568E5"/>
    <w:rsid w:val="00D5703F"/>
    <w:rsid w:val="00D571E9"/>
    <w:rsid w:val="00D57B85"/>
    <w:rsid w:val="00D60196"/>
    <w:rsid w:val="00D60E3F"/>
    <w:rsid w:val="00D60FFA"/>
    <w:rsid w:val="00D61265"/>
    <w:rsid w:val="00D613FB"/>
    <w:rsid w:val="00D6145F"/>
    <w:rsid w:val="00D61657"/>
    <w:rsid w:val="00D6215B"/>
    <w:rsid w:val="00D62D8C"/>
    <w:rsid w:val="00D6312F"/>
    <w:rsid w:val="00D6329D"/>
    <w:rsid w:val="00D63D01"/>
    <w:rsid w:val="00D642A5"/>
    <w:rsid w:val="00D643C1"/>
    <w:rsid w:val="00D645AC"/>
    <w:rsid w:val="00D64E2D"/>
    <w:rsid w:val="00D64EE9"/>
    <w:rsid w:val="00D65190"/>
    <w:rsid w:val="00D655B9"/>
    <w:rsid w:val="00D656F6"/>
    <w:rsid w:val="00D6575E"/>
    <w:rsid w:val="00D65A9C"/>
    <w:rsid w:val="00D66035"/>
    <w:rsid w:val="00D663A7"/>
    <w:rsid w:val="00D66773"/>
    <w:rsid w:val="00D66EE8"/>
    <w:rsid w:val="00D67D6A"/>
    <w:rsid w:val="00D701F4"/>
    <w:rsid w:val="00D705B4"/>
    <w:rsid w:val="00D708F3"/>
    <w:rsid w:val="00D7123F"/>
    <w:rsid w:val="00D7133A"/>
    <w:rsid w:val="00D71815"/>
    <w:rsid w:val="00D71C6A"/>
    <w:rsid w:val="00D71F6C"/>
    <w:rsid w:val="00D727BA"/>
    <w:rsid w:val="00D7291C"/>
    <w:rsid w:val="00D72E48"/>
    <w:rsid w:val="00D73109"/>
    <w:rsid w:val="00D73903"/>
    <w:rsid w:val="00D74004"/>
    <w:rsid w:val="00D74541"/>
    <w:rsid w:val="00D74E42"/>
    <w:rsid w:val="00D74F39"/>
    <w:rsid w:val="00D74F62"/>
    <w:rsid w:val="00D74FD4"/>
    <w:rsid w:val="00D75122"/>
    <w:rsid w:val="00D75354"/>
    <w:rsid w:val="00D75412"/>
    <w:rsid w:val="00D7591C"/>
    <w:rsid w:val="00D75AAD"/>
    <w:rsid w:val="00D75B2C"/>
    <w:rsid w:val="00D76021"/>
    <w:rsid w:val="00D763EE"/>
    <w:rsid w:val="00D76571"/>
    <w:rsid w:val="00D76657"/>
    <w:rsid w:val="00D7681F"/>
    <w:rsid w:val="00D76854"/>
    <w:rsid w:val="00D769BD"/>
    <w:rsid w:val="00D778F0"/>
    <w:rsid w:val="00D77BC2"/>
    <w:rsid w:val="00D800A0"/>
    <w:rsid w:val="00D80619"/>
    <w:rsid w:val="00D80A23"/>
    <w:rsid w:val="00D80F72"/>
    <w:rsid w:val="00D811A9"/>
    <w:rsid w:val="00D81525"/>
    <w:rsid w:val="00D81DE1"/>
    <w:rsid w:val="00D81E4F"/>
    <w:rsid w:val="00D81E92"/>
    <w:rsid w:val="00D823DF"/>
    <w:rsid w:val="00D82416"/>
    <w:rsid w:val="00D82632"/>
    <w:rsid w:val="00D82696"/>
    <w:rsid w:val="00D82701"/>
    <w:rsid w:val="00D82722"/>
    <w:rsid w:val="00D82A0E"/>
    <w:rsid w:val="00D830AF"/>
    <w:rsid w:val="00D830ED"/>
    <w:rsid w:val="00D832D0"/>
    <w:rsid w:val="00D8372B"/>
    <w:rsid w:val="00D84091"/>
    <w:rsid w:val="00D84137"/>
    <w:rsid w:val="00D84763"/>
    <w:rsid w:val="00D847C9"/>
    <w:rsid w:val="00D84C5E"/>
    <w:rsid w:val="00D85193"/>
    <w:rsid w:val="00D8535C"/>
    <w:rsid w:val="00D8542F"/>
    <w:rsid w:val="00D85C89"/>
    <w:rsid w:val="00D85E6F"/>
    <w:rsid w:val="00D8610B"/>
    <w:rsid w:val="00D86434"/>
    <w:rsid w:val="00D86478"/>
    <w:rsid w:val="00D86504"/>
    <w:rsid w:val="00D86B1C"/>
    <w:rsid w:val="00D86C6A"/>
    <w:rsid w:val="00D86EF8"/>
    <w:rsid w:val="00D86FCD"/>
    <w:rsid w:val="00D871A8"/>
    <w:rsid w:val="00D878E3"/>
    <w:rsid w:val="00D90256"/>
    <w:rsid w:val="00D9067C"/>
    <w:rsid w:val="00D90A2D"/>
    <w:rsid w:val="00D90C70"/>
    <w:rsid w:val="00D90C8F"/>
    <w:rsid w:val="00D9128E"/>
    <w:rsid w:val="00D915A9"/>
    <w:rsid w:val="00D91729"/>
    <w:rsid w:val="00D91761"/>
    <w:rsid w:val="00D917DB"/>
    <w:rsid w:val="00D920DC"/>
    <w:rsid w:val="00D922DF"/>
    <w:rsid w:val="00D9238B"/>
    <w:rsid w:val="00D92673"/>
    <w:rsid w:val="00D92D13"/>
    <w:rsid w:val="00D9309F"/>
    <w:rsid w:val="00D93440"/>
    <w:rsid w:val="00D93854"/>
    <w:rsid w:val="00D93B2B"/>
    <w:rsid w:val="00D93D0D"/>
    <w:rsid w:val="00D93E83"/>
    <w:rsid w:val="00D94443"/>
    <w:rsid w:val="00D94B87"/>
    <w:rsid w:val="00D94BBB"/>
    <w:rsid w:val="00D94FF1"/>
    <w:rsid w:val="00D95276"/>
    <w:rsid w:val="00D95687"/>
    <w:rsid w:val="00D95ABD"/>
    <w:rsid w:val="00D95E9D"/>
    <w:rsid w:val="00D962A3"/>
    <w:rsid w:val="00D96363"/>
    <w:rsid w:val="00D96432"/>
    <w:rsid w:val="00D96960"/>
    <w:rsid w:val="00D96BD1"/>
    <w:rsid w:val="00D96DF0"/>
    <w:rsid w:val="00D97579"/>
    <w:rsid w:val="00D975A5"/>
    <w:rsid w:val="00D9791B"/>
    <w:rsid w:val="00D97E5B"/>
    <w:rsid w:val="00D97FC2"/>
    <w:rsid w:val="00DA013A"/>
    <w:rsid w:val="00DA0AE4"/>
    <w:rsid w:val="00DA0D5A"/>
    <w:rsid w:val="00DA1745"/>
    <w:rsid w:val="00DA1C51"/>
    <w:rsid w:val="00DA2B98"/>
    <w:rsid w:val="00DA2C76"/>
    <w:rsid w:val="00DA3525"/>
    <w:rsid w:val="00DA37C2"/>
    <w:rsid w:val="00DA3BA5"/>
    <w:rsid w:val="00DA3E69"/>
    <w:rsid w:val="00DA4379"/>
    <w:rsid w:val="00DA47AF"/>
    <w:rsid w:val="00DA5044"/>
    <w:rsid w:val="00DA571A"/>
    <w:rsid w:val="00DA5A57"/>
    <w:rsid w:val="00DA63C8"/>
    <w:rsid w:val="00DA658E"/>
    <w:rsid w:val="00DA69A6"/>
    <w:rsid w:val="00DA75EF"/>
    <w:rsid w:val="00DA77E8"/>
    <w:rsid w:val="00DA7A22"/>
    <w:rsid w:val="00DA7BA4"/>
    <w:rsid w:val="00DA7D83"/>
    <w:rsid w:val="00DA7DA2"/>
    <w:rsid w:val="00DA7EA6"/>
    <w:rsid w:val="00DB0217"/>
    <w:rsid w:val="00DB04BE"/>
    <w:rsid w:val="00DB1627"/>
    <w:rsid w:val="00DB163F"/>
    <w:rsid w:val="00DB1DC5"/>
    <w:rsid w:val="00DB1E3F"/>
    <w:rsid w:val="00DB2740"/>
    <w:rsid w:val="00DB281A"/>
    <w:rsid w:val="00DB32F9"/>
    <w:rsid w:val="00DB3661"/>
    <w:rsid w:val="00DB3A1B"/>
    <w:rsid w:val="00DB3D20"/>
    <w:rsid w:val="00DB4396"/>
    <w:rsid w:val="00DB45C6"/>
    <w:rsid w:val="00DB47A2"/>
    <w:rsid w:val="00DB4A0D"/>
    <w:rsid w:val="00DB4B07"/>
    <w:rsid w:val="00DB50A6"/>
    <w:rsid w:val="00DB6CD3"/>
    <w:rsid w:val="00DB755A"/>
    <w:rsid w:val="00DB7999"/>
    <w:rsid w:val="00DC0104"/>
    <w:rsid w:val="00DC020A"/>
    <w:rsid w:val="00DC0453"/>
    <w:rsid w:val="00DC136D"/>
    <w:rsid w:val="00DC1854"/>
    <w:rsid w:val="00DC1937"/>
    <w:rsid w:val="00DC1F7F"/>
    <w:rsid w:val="00DC210C"/>
    <w:rsid w:val="00DC21BC"/>
    <w:rsid w:val="00DC21BF"/>
    <w:rsid w:val="00DC2810"/>
    <w:rsid w:val="00DC2886"/>
    <w:rsid w:val="00DC28FC"/>
    <w:rsid w:val="00DC31CE"/>
    <w:rsid w:val="00DC3460"/>
    <w:rsid w:val="00DC3555"/>
    <w:rsid w:val="00DC3765"/>
    <w:rsid w:val="00DC3C15"/>
    <w:rsid w:val="00DC3D52"/>
    <w:rsid w:val="00DC44B5"/>
    <w:rsid w:val="00DC4A6F"/>
    <w:rsid w:val="00DC4C73"/>
    <w:rsid w:val="00DC4C8D"/>
    <w:rsid w:val="00DC54C9"/>
    <w:rsid w:val="00DC5766"/>
    <w:rsid w:val="00DC5A19"/>
    <w:rsid w:val="00DC6098"/>
    <w:rsid w:val="00DC66A2"/>
    <w:rsid w:val="00DC66D1"/>
    <w:rsid w:val="00DC69D9"/>
    <w:rsid w:val="00DC72C7"/>
    <w:rsid w:val="00DC798F"/>
    <w:rsid w:val="00DD01DC"/>
    <w:rsid w:val="00DD01FC"/>
    <w:rsid w:val="00DD071D"/>
    <w:rsid w:val="00DD09F5"/>
    <w:rsid w:val="00DD107B"/>
    <w:rsid w:val="00DD1148"/>
    <w:rsid w:val="00DD1171"/>
    <w:rsid w:val="00DD14DD"/>
    <w:rsid w:val="00DD171C"/>
    <w:rsid w:val="00DD1ED1"/>
    <w:rsid w:val="00DD21B3"/>
    <w:rsid w:val="00DD21BA"/>
    <w:rsid w:val="00DD25BA"/>
    <w:rsid w:val="00DD297B"/>
    <w:rsid w:val="00DD2AFA"/>
    <w:rsid w:val="00DD2D94"/>
    <w:rsid w:val="00DD319C"/>
    <w:rsid w:val="00DD32B8"/>
    <w:rsid w:val="00DD3622"/>
    <w:rsid w:val="00DD3E7B"/>
    <w:rsid w:val="00DD4001"/>
    <w:rsid w:val="00DD4311"/>
    <w:rsid w:val="00DD45C9"/>
    <w:rsid w:val="00DD4AE1"/>
    <w:rsid w:val="00DD54C4"/>
    <w:rsid w:val="00DD66C3"/>
    <w:rsid w:val="00DD68BD"/>
    <w:rsid w:val="00DD6D66"/>
    <w:rsid w:val="00DD6EFD"/>
    <w:rsid w:val="00DD6F1D"/>
    <w:rsid w:val="00DD78CD"/>
    <w:rsid w:val="00DD79FC"/>
    <w:rsid w:val="00DD7D45"/>
    <w:rsid w:val="00DE0D77"/>
    <w:rsid w:val="00DE1376"/>
    <w:rsid w:val="00DE3593"/>
    <w:rsid w:val="00DE3B9B"/>
    <w:rsid w:val="00DE3DDB"/>
    <w:rsid w:val="00DE3FDE"/>
    <w:rsid w:val="00DE454C"/>
    <w:rsid w:val="00DE4926"/>
    <w:rsid w:val="00DE4DA3"/>
    <w:rsid w:val="00DE54D0"/>
    <w:rsid w:val="00DE55EE"/>
    <w:rsid w:val="00DE5782"/>
    <w:rsid w:val="00DE5BE7"/>
    <w:rsid w:val="00DE5C0B"/>
    <w:rsid w:val="00DE6A2E"/>
    <w:rsid w:val="00DE6DDB"/>
    <w:rsid w:val="00DE6F6D"/>
    <w:rsid w:val="00DE719A"/>
    <w:rsid w:val="00DE77B1"/>
    <w:rsid w:val="00DE7C09"/>
    <w:rsid w:val="00DE7F53"/>
    <w:rsid w:val="00DF069A"/>
    <w:rsid w:val="00DF12E8"/>
    <w:rsid w:val="00DF15C0"/>
    <w:rsid w:val="00DF17BB"/>
    <w:rsid w:val="00DF1BCC"/>
    <w:rsid w:val="00DF25C2"/>
    <w:rsid w:val="00DF2DCE"/>
    <w:rsid w:val="00DF33A4"/>
    <w:rsid w:val="00DF33C9"/>
    <w:rsid w:val="00DF440A"/>
    <w:rsid w:val="00DF4626"/>
    <w:rsid w:val="00DF49BF"/>
    <w:rsid w:val="00DF4D7B"/>
    <w:rsid w:val="00DF4F57"/>
    <w:rsid w:val="00DF5056"/>
    <w:rsid w:val="00DF5384"/>
    <w:rsid w:val="00DF54C3"/>
    <w:rsid w:val="00DF5AD4"/>
    <w:rsid w:val="00DF5F50"/>
    <w:rsid w:val="00DF5FD4"/>
    <w:rsid w:val="00DF6181"/>
    <w:rsid w:val="00DF6374"/>
    <w:rsid w:val="00DF6E8D"/>
    <w:rsid w:val="00DF73A5"/>
    <w:rsid w:val="00DF73CD"/>
    <w:rsid w:val="00DF7CD8"/>
    <w:rsid w:val="00E001B3"/>
    <w:rsid w:val="00E0032B"/>
    <w:rsid w:val="00E003CA"/>
    <w:rsid w:val="00E005B3"/>
    <w:rsid w:val="00E0133D"/>
    <w:rsid w:val="00E01835"/>
    <w:rsid w:val="00E01872"/>
    <w:rsid w:val="00E018D2"/>
    <w:rsid w:val="00E01921"/>
    <w:rsid w:val="00E01995"/>
    <w:rsid w:val="00E01DC0"/>
    <w:rsid w:val="00E01FA4"/>
    <w:rsid w:val="00E024F2"/>
    <w:rsid w:val="00E029A8"/>
    <w:rsid w:val="00E02DE9"/>
    <w:rsid w:val="00E02EF6"/>
    <w:rsid w:val="00E03B66"/>
    <w:rsid w:val="00E03E11"/>
    <w:rsid w:val="00E042A8"/>
    <w:rsid w:val="00E04415"/>
    <w:rsid w:val="00E04509"/>
    <w:rsid w:val="00E052D9"/>
    <w:rsid w:val="00E05445"/>
    <w:rsid w:val="00E06104"/>
    <w:rsid w:val="00E06C98"/>
    <w:rsid w:val="00E07019"/>
    <w:rsid w:val="00E07521"/>
    <w:rsid w:val="00E07678"/>
    <w:rsid w:val="00E07F39"/>
    <w:rsid w:val="00E10150"/>
    <w:rsid w:val="00E101D2"/>
    <w:rsid w:val="00E10641"/>
    <w:rsid w:val="00E10EF1"/>
    <w:rsid w:val="00E11058"/>
    <w:rsid w:val="00E119E0"/>
    <w:rsid w:val="00E11AFC"/>
    <w:rsid w:val="00E11DC0"/>
    <w:rsid w:val="00E126D7"/>
    <w:rsid w:val="00E12ACF"/>
    <w:rsid w:val="00E14373"/>
    <w:rsid w:val="00E145EF"/>
    <w:rsid w:val="00E14FBE"/>
    <w:rsid w:val="00E14FE6"/>
    <w:rsid w:val="00E153BE"/>
    <w:rsid w:val="00E15DD7"/>
    <w:rsid w:val="00E15E7D"/>
    <w:rsid w:val="00E16246"/>
    <w:rsid w:val="00E171E2"/>
    <w:rsid w:val="00E17502"/>
    <w:rsid w:val="00E1753B"/>
    <w:rsid w:val="00E17C44"/>
    <w:rsid w:val="00E202E4"/>
    <w:rsid w:val="00E20371"/>
    <w:rsid w:val="00E207B0"/>
    <w:rsid w:val="00E20974"/>
    <w:rsid w:val="00E20B18"/>
    <w:rsid w:val="00E2161B"/>
    <w:rsid w:val="00E219F9"/>
    <w:rsid w:val="00E21DB0"/>
    <w:rsid w:val="00E22A0D"/>
    <w:rsid w:val="00E22FD8"/>
    <w:rsid w:val="00E23735"/>
    <w:rsid w:val="00E245CB"/>
    <w:rsid w:val="00E24D59"/>
    <w:rsid w:val="00E253CA"/>
    <w:rsid w:val="00E25945"/>
    <w:rsid w:val="00E2640E"/>
    <w:rsid w:val="00E267B4"/>
    <w:rsid w:val="00E26887"/>
    <w:rsid w:val="00E27E37"/>
    <w:rsid w:val="00E30158"/>
    <w:rsid w:val="00E30AA4"/>
    <w:rsid w:val="00E31A9B"/>
    <w:rsid w:val="00E3265D"/>
    <w:rsid w:val="00E32C6B"/>
    <w:rsid w:val="00E32C88"/>
    <w:rsid w:val="00E32CBD"/>
    <w:rsid w:val="00E32E66"/>
    <w:rsid w:val="00E33135"/>
    <w:rsid w:val="00E33296"/>
    <w:rsid w:val="00E336A9"/>
    <w:rsid w:val="00E33AFC"/>
    <w:rsid w:val="00E33C32"/>
    <w:rsid w:val="00E33DD7"/>
    <w:rsid w:val="00E3417C"/>
    <w:rsid w:val="00E3447D"/>
    <w:rsid w:val="00E34D66"/>
    <w:rsid w:val="00E34FC5"/>
    <w:rsid w:val="00E3500E"/>
    <w:rsid w:val="00E351FF"/>
    <w:rsid w:val="00E352C0"/>
    <w:rsid w:val="00E35A6B"/>
    <w:rsid w:val="00E35ECF"/>
    <w:rsid w:val="00E36649"/>
    <w:rsid w:val="00E36A0F"/>
    <w:rsid w:val="00E36A81"/>
    <w:rsid w:val="00E36CDF"/>
    <w:rsid w:val="00E371B0"/>
    <w:rsid w:val="00E37C0D"/>
    <w:rsid w:val="00E37C3D"/>
    <w:rsid w:val="00E40071"/>
    <w:rsid w:val="00E40650"/>
    <w:rsid w:val="00E4065B"/>
    <w:rsid w:val="00E40A89"/>
    <w:rsid w:val="00E413EB"/>
    <w:rsid w:val="00E41FDC"/>
    <w:rsid w:val="00E4249D"/>
    <w:rsid w:val="00E428C6"/>
    <w:rsid w:val="00E43201"/>
    <w:rsid w:val="00E43412"/>
    <w:rsid w:val="00E4355F"/>
    <w:rsid w:val="00E43675"/>
    <w:rsid w:val="00E4399F"/>
    <w:rsid w:val="00E439E9"/>
    <w:rsid w:val="00E43A89"/>
    <w:rsid w:val="00E43E79"/>
    <w:rsid w:val="00E43F1B"/>
    <w:rsid w:val="00E4486B"/>
    <w:rsid w:val="00E44A34"/>
    <w:rsid w:val="00E44A9E"/>
    <w:rsid w:val="00E44B50"/>
    <w:rsid w:val="00E44C85"/>
    <w:rsid w:val="00E44E62"/>
    <w:rsid w:val="00E45C1A"/>
    <w:rsid w:val="00E45EB9"/>
    <w:rsid w:val="00E460CF"/>
    <w:rsid w:val="00E460E6"/>
    <w:rsid w:val="00E46145"/>
    <w:rsid w:val="00E4629E"/>
    <w:rsid w:val="00E467B2"/>
    <w:rsid w:val="00E46A3F"/>
    <w:rsid w:val="00E46DAA"/>
    <w:rsid w:val="00E47373"/>
    <w:rsid w:val="00E479DC"/>
    <w:rsid w:val="00E47F17"/>
    <w:rsid w:val="00E50A18"/>
    <w:rsid w:val="00E50B2F"/>
    <w:rsid w:val="00E51105"/>
    <w:rsid w:val="00E511FC"/>
    <w:rsid w:val="00E51382"/>
    <w:rsid w:val="00E51629"/>
    <w:rsid w:val="00E521BA"/>
    <w:rsid w:val="00E52B00"/>
    <w:rsid w:val="00E52FA3"/>
    <w:rsid w:val="00E534BE"/>
    <w:rsid w:val="00E53895"/>
    <w:rsid w:val="00E53F35"/>
    <w:rsid w:val="00E53F5C"/>
    <w:rsid w:val="00E541F8"/>
    <w:rsid w:val="00E54B14"/>
    <w:rsid w:val="00E54CD8"/>
    <w:rsid w:val="00E556C1"/>
    <w:rsid w:val="00E5593A"/>
    <w:rsid w:val="00E55CB8"/>
    <w:rsid w:val="00E55D7B"/>
    <w:rsid w:val="00E55D93"/>
    <w:rsid w:val="00E55DF0"/>
    <w:rsid w:val="00E55E4B"/>
    <w:rsid w:val="00E56136"/>
    <w:rsid w:val="00E56268"/>
    <w:rsid w:val="00E563C3"/>
    <w:rsid w:val="00E56ACC"/>
    <w:rsid w:val="00E57141"/>
    <w:rsid w:val="00E572CA"/>
    <w:rsid w:val="00E57457"/>
    <w:rsid w:val="00E578B8"/>
    <w:rsid w:val="00E57DB6"/>
    <w:rsid w:val="00E60107"/>
    <w:rsid w:val="00E60835"/>
    <w:rsid w:val="00E61114"/>
    <w:rsid w:val="00E616D1"/>
    <w:rsid w:val="00E6292B"/>
    <w:rsid w:val="00E635F5"/>
    <w:rsid w:val="00E638DA"/>
    <w:rsid w:val="00E63BB5"/>
    <w:rsid w:val="00E63FA0"/>
    <w:rsid w:val="00E64542"/>
    <w:rsid w:val="00E648EB"/>
    <w:rsid w:val="00E6492B"/>
    <w:rsid w:val="00E64C7F"/>
    <w:rsid w:val="00E64CDF"/>
    <w:rsid w:val="00E64D1D"/>
    <w:rsid w:val="00E652A8"/>
    <w:rsid w:val="00E65AF1"/>
    <w:rsid w:val="00E65FCF"/>
    <w:rsid w:val="00E6603E"/>
    <w:rsid w:val="00E66382"/>
    <w:rsid w:val="00E663E0"/>
    <w:rsid w:val="00E6667F"/>
    <w:rsid w:val="00E66F33"/>
    <w:rsid w:val="00E670AA"/>
    <w:rsid w:val="00E6779F"/>
    <w:rsid w:val="00E67AF4"/>
    <w:rsid w:val="00E67C7B"/>
    <w:rsid w:val="00E70781"/>
    <w:rsid w:val="00E7097E"/>
    <w:rsid w:val="00E70FA4"/>
    <w:rsid w:val="00E7100C"/>
    <w:rsid w:val="00E7136C"/>
    <w:rsid w:val="00E71528"/>
    <w:rsid w:val="00E718F3"/>
    <w:rsid w:val="00E72303"/>
    <w:rsid w:val="00E73A43"/>
    <w:rsid w:val="00E73DD3"/>
    <w:rsid w:val="00E73E4D"/>
    <w:rsid w:val="00E73F20"/>
    <w:rsid w:val="00E748A9"/>
    <w:rsid w:val="00E74B97"/>
    <w:rsid w:val="00E75196"/>
    <w:rsid w:val="00E75F06"/>
    <w:rsid w:val="00E761A7"/>
    <w:rsid w:val="00E762A3"/>
    <w:rsid w:val="00E77177"/>
    <w:rsid w:val="00E773A7"/>
    <w:rsid w:val="00E77E32"/>
    <w:rsid w:val="00E77EBE"/>
    <w:rsid w:val="00E805DF"/>
    <w:rsid w:val="00E81AC5"/>
    <w:rsid w:val="00E82227"/>
    <w:rsid w:val="00E82596"/>
    <w:rsid w:val="00E8314E"/>
    <w:rsid w:val="00E83CE9"/>
    <w:rsid w:val="00E84489"/>
    <w:rsid w:val="00E846A8"/>
    <w:rsid w:val="00E8476E"/>
    <w:rsid w:val="00E8571A"/>
    <w:rsid w:val="00E857F3"/>
    <w:rsid w:val="00E858FE"/>
    <w:rsid w:val="00E85968"/>
    <w:rsid w:val="00E85A2A"/>
    <w:rsid w:val="00E85A4F"/>
    <w:rsid w:val="00E85C6E"/>
    <w:rsid w:val="00E861AD"/>
    <w:rsid w:val="00E862E3"/>
    <w:rsid w:val="00E8696F"/>
    <w:rsid w:val="00E869D1"/>
    <w:rsid w:val="00E87028"/>
    <w:rsid w:val="00E874C3"/>
    <w:rsid w:val="00E878A9"/>
    <w:rsid w:val="00E87DF7"/>
    <w:rsid w:val="00E904A8"/>
    <w:rsid w:val="00E907F4"/>
    <w:rsid w:val="00E90D67"/>
    <w:rsid w:val="00E910DF"/>
    <w:rsid w:val="00E915A4"/>
    <w:rsid w:val="00E91FEF"/>
    <w:rsid w:val="00E92448"/>
    <w:rsid w:val="00E92CBD"/>
    <w:rsid w:val="00E92F3F"/>
    <w:rsid w:val="00E92F9C"/>
    <w:rsid w:val="00E93B36"/>
    <w:rsid w:val="00E94192"/>
    <w:rsid w:val="00E943EC"/>
    <w:rsid w:val="00E94604"/>
    <w:rsid w:val="00E94FC2"/>
    <w:rsid w:val="00E9566C"/>
    <w:rsid w:val="00E95790"/>
    <w:rsid w:val="00E95D7B"/>
    <w:rsid w:val="00E962CE"/>
    <w:rsid w:val="00E963E2"/>
    <w:rsid w:val="00E96BDB"/>
    <w:rsid w:val="00E97119"/>
    <w:rsid w:val="00E9733B"/>
    <w:rsid w:val="00E976DC"/>
    <w:rsid w:val="00E97D1A"/>
    <w:rsid w:val="00E97D6B"/>
    <w:rsid w:val="00EA0137"/>
    <w:rsid w:val="00EA1496"/>
    <w:rsid w:val="00EA14CB"/>
    <w:rsid w:val="00EA17EF"/>
    <w:rsid w:val="00EA18F2"/>
    <w:rsid w:val="00EA1B98"/>
    <w:rsid w:val="00EA1C9B"/>
    <w:rsid w:val="00EA2A40"/>
    <w:rsid w:val="00EA32CC"/>
    <w:rsid w:val="00EA355C"/>
    <w:rsid w:val="00EA3B57"/>
    <w:rsid w:val="00EA3C13"/>
    <w:rsid w:val="00EA4076"/>
    <w:rsid w:val="00EA4530"/>
    <w:rsid w:val="00EA45C9"/>
    <w:rsid w:val="00EA48FC"/>
    <w:rsid w:val="00EA4D08"/>
    <w:rsid w:val="00EA4D20"/>
    <w:rsid w:val="00EA5016"/>
    <w:rsid w:val="00EA577F"/>
    <w:rsid w:val="00EA57F1"/>
    <w:rsid w:val="00EA5A98"/>
    <w:rsid w:val="00EA5E1A"/>
    <w:rsid w:val="00EA5E48"/>
    <w:rsid w:val="00EA5E9A"/>
    <w:rsid w:val="00EA625F"/>
    <w:rsid w:val="00EA6768"/>
    <w:rsid w:val="00EA68E6"/>
    <w:rsid w:val="00EA6BD3"/>
    <w:rsid w:val="00EA7C95"/>
    <w:rsid w:val="00EA7CF5"/>
    <w:rsid w:val="00EA7D38"/>
    <w:rsid w:val="00EA7E5A"/>
    <w:rsid w:val="00EA7E8F"/>
    <w:rsid w:val="00EB01B6"/>
    <w:rsid w:val="00EB0239"/>
    <w:rsid w:val="00EB04F9"/>
    <w:rsid w:val="00EB0A3C"/>
    <w:rsid w:val="00EB0E95"/>
    <w:rsid w:val="00EB0E9A"/>
    <w:rsid w:val="00EB16ED"/>
    <w:rsid w:val="00EB1F6D"/>
    <w:rsid w:val="00EB28B1"/>
    <w:rsid w:val="00EB2B78"/>
    <w:rsid w:val="00EB2F9D"/>
    <w:rsid w:val="00EB2FDB"/>
    <w:rsid w:val="00EB32E6"/>
    <w:rsid w:val="00EB341C"/>
    <w:rsid w:val="00EB3A71"/>
    <w:rsid w:val="00EB3DDD"/>
    <w:rsid w:val="00EB3EE5"/>
    <w:rsid w:val="00EB445D"/>
    <w:rsid w:val="00EB45D2"/>
    <w:rsid w:val="00EB467A"/>
    <w:rsid w:val="00EB4A43"/>
    <w:rsid w:val="00EB4E7B"/>
    <w:rsid w:val="00EB528A"/>
    <w:rsid w:val="00EB5A6E"/>
    <w:rsid w:val="00EB6267"/>
    <w:rsid w:val="00EB6572"/>
    <w:rsid w:val="00EB6957"/>
    <w:rsid w:val="00EB6A37"/>
    <w:rsid w:val="00EB7212"/>
    <w:rsid w:val="00EB7BA6"/>
    <w:rsid w:val="00EC1339"/>
    <w:rsid w:val="00EC1453"/>
    <w:rsid w:val="00EC1C49"/>
    <w:rsid w:val="00EC1D18"/>
    <w:rsid w:val="00EC22EB"/>
    <w:rsid w:val="00EC2766"/>
    <w:rsid w:val="00EC2AE5"/>
    <w:rsid w:val="00EC2BCE"/>
    <w:rsid w:val="00EC2CE5"/>
    <w:rsid w:val="00EC2EBA"/>
    <w:rsid w:val="00EC2F18"/>
    <w:rsid w:val="00EC4A0C"/>
    <w:rsid w:val="00EC4AA9"/>
    <w:rsid w:val="00EC4BA7"/>
    <w:rsid w:val="00EC4EA3"/>
    <w:rsid w:val="00EC4F04"/>
    <w:rsid w:val="00EC4FDE"/>
    <w:rsid w:val="00EC5065"/>
    <w:rsid w:val="00EC511E"/>
    <w:rsid w:val="00EC5376"/>
    <w:rsid w:val="00EC5A8E"/>
    <w:rsid w:val="00EC5A9A"/>
    <w:rsid w:val="00EC5F2C"/>
    <w:rsid w:val="00EC6C20"/>
    <w:rsid w:val="00EC6DF0"/>
    <w:rsid w:val="00EC760B"/>
    <w:rsid w:val="00EC7A16"/>
    <w:rsid w:val="00ED05C6"/>
    <w:rsid w:val="00ED0B05"/>
    <w:rsid w:val="00ED0CD6"/>
    <w:rsid w:val="00ED0FCF"/>
    <w:rsid w:val="00ED0FF7"/>
    <w:rsid w:val="00ED1027"/>
    <w:rsid w:val="00ED1416"/>
    <w:rsid w:val="00ED14D9"/>
    <w:rsid w:val="00ED19B6"/>
    <w:rsid w:val="00ED1B45"/>
    <w:rsid w:val="00ED1E1D"/>
    <w:rsid w:val="00ED2205"/>
    <w:rsid w:val="00ED2C33"/>
    <w:rsid w:val="00ED3434"/>
    <w:rsid w:val="00ED36F4"/>
    <w:rsid w:val="00ED3B33"/>
    <w:rsid w:val="00ED3DB6"/>
    <w:rsid w:val="00ED424F"/>
    <w:rsid w:val="00ED44BB"/>
    <w:rsid w:val="00ED4E3D"/>
    <w:rsid w:val="00ED52FB"/>
    <w:rsid w:val="00ED5455"/>
    <w:rsid w:val="00ED577E"/>
    <w:rsid w:val="00ED5CEE"/>
    <w:rsid w:val="00ED5DEF"/>
    <w:rsid w:val="00ED6665"/>
    <w:rsid w:val="00ED73E2"/>
    <w:rsid w:val="00ED745B"/>
    <w:rsid w:val="00ED761E"/>
    <w:rsid w:val="00ED7886"/>
    <w:rsid w:val="00ED7F70"/>
    <w:rsid w:val="00EE0090"/>
    <w:rsid w:val="00EE0140"/>
    <w:rsid w:val="00EE01FB"/>
    <w:rsid w:val="00EE06D9"/>
    <w:rsid w:val="00EE0FDE"/>
    <w:rsid w:val="00EE22E0"/>
    <w:rsid w:val="00EE2990"/>
    <w:rsid w:val="00EE2F03"/>
    <w:rsid w:val="00EE31A9"/>
    <w:rsid w:val="00EE4022"/>
    <w:rsid w:val="00EE4B02"/>
    <w:rsid w:val="00EE4CC2"/>
    <w:rsid w:val="00EE5365"/>
    <w:rsid w:val="00EE585F"/>
    <w:rsid w:val="00EE5AFD"/>
    <w:rsid w:val="00EE6248"/>
    <w:rsid w:val="00EE6374"/>
    <w:rsid w:val="00EE67F6"/>
    <w:rsid w:val="00EE6A58"/>
    <w:rsid w:val="00EE6AAD"/>
    <w:rsid w:val="00EE6BC7"/>
    <w:rsid w:val="00EE6C2B"/>
    <w:rsid w:val="00EE72A4"/>
    <w:rsid w:val="00EE7CA4"/>
    <w:rsid w:val="00EF0130"/>
    <w:rsid w:val="00EF03BA"/>
    <w:rsid w:val="00EF0788"/>
    <w:rsid w:val="00EF0E5A"/>
    <w:rsid w:val="00EF13B6"/>
    <w:rsid w:val="00EF16C1"/>
    <w:rsid w:val="00EF1CA8"/>
    <w:rsid w:val="00EF20C4"/>
    <w:rsid w:val="00EF2821"/>
    <w:rsid w:val="00EF2B49"/>
    <w:rsid w:val="00EF2E59"/>
    <w:rsid w:val="00EF373F"/>
    <w:rsid w:val="00EF3FAC"/>
    <w:rsid w:val="00EF43F4"/>
    <w:rsid w:val="00EF445A"/>
    <w:rsid w:val="00EF466C"/>
    <w:rsid w:val="00EF4D95"/>
    <w:rsid w:val="00EF4DE0"/>
    <w:rsid w:val="00EF5321"/>
    <w:rsid w:val="00EF5404"/>
    <w:rsid w:val="00EF546B"/>
    <w:rsid w:val="00EF551B"/>
    <w:rsid w:val="00EF5616"/>
    <w:rsid w:val="00EF581B"/>
    <w:rsid w:val="00EF5B9D"/>
    <w:rsid w:val="00EF5FD4"/>
    <w:rsid w:val="00EF6264"/>
    <w:rsid w:val="00EF6FA0"/>
    <w:rsid w:val="00EF7B70"/>
    <w:rsid w:val="00EF7B7C"/>
    <w:rsid w:val="00EF7F7B"/>
    <w:rsid w:val="00F000F6"/>
    <w:rsid w:val="00F00A0F"/>
    <w:rsid w:val="00F00CB1"/>
    <w:rsid w:val="00F00E34"/>
    <w:rsid w:val="00F00EF4"/>
    <w:rsid w:val="00F01142"/>
    <w:rsid w:val="00F011B8"/>
    <w:rsid w:val="00F0149C"/>
    <w:rsid w:val="00F014E3"/>
    <w:rsid w:val="00F0182A"/>
    <w:rsid w:val="00F01871"/>
    <w:rsid w:val="00F01A3C"/>
    <w:rsid w:val="00F01D93"/>
    <w:rsid w:val="00F01EED"/>
    <w:rsid w:val="00F01FD5"/>
    <w:rsid w:val="00F0203C"/>
    <w:rsid w:val="00F02141"/>
    <w:rsid w:val="00F02353"/>
    <w:rsid w:val="00F03686"/>
    <w:rsid w:val="00F037DE"/>
    <w:rsid w:val="00F039A6"/>
    <w:rsid w:val="00F043FE"/>
    <w:rsid w:val="00F04562"/>
    <w:rsid w:val="00F04856"/>
    <w:rsid w:val="00F049B9"/>
    <w:rsid w:val="00F04F72"/>
    <w:rsid w:val="00F04FC4"/>
    <w:rsid w:val="00F0508A"/>
    <w:rsid w:val="00F056FD"/>
    <w:rsid w:val="00F05821"/>
    <w:rsid w:val="00F05A45"/>
    <w:rsid w:val="00F05AB2"/>
    <w:rsid w:val="00F05B36"/>
    <w:rsid w:val="00F05C99"/>
    <w:rsid w:val="00F0639B"/>
    <w:rsid w:val="00F06D80"/>
    <w:rsid w:val="00F07026"/>
    <w:rsid w:val="00F070A6"/>
    <w:rsid w:val="00F0787C"/>
    <w:rsid w:val="00F07ACD"/>
    <w:rsid w:val="00F102F0"/>
    <w:rsid w:val="00F10543"/>
    <w:rsid w:val="00F10649"/>
    <w:rsid w:val="00F10EA6"/>
    <w:rsid w:val="00F116CD"/>
    <w:rsid w:val="00F1176C"/>
    <w:rsid w:val="00F11E0A"/>
    <w:rsid w:val="00F13493"/>
    <w:rsid w:val="00F139DD"/>
    <w:rsid w:val="00F13F07"/>
    <w:rsid w:val="00F1404B"/>
    <w:rsid w:val="00F14251"/>
    <w:rsid w:val="00F14AC9"/>
    <w:rsid w:val="00F15665"/>
    <w:rsid w:val="00F16132"/>
    <w:rsid w:val="00F16299"/>
    <w:rsid w:val="00F1630F"/>
    <w:rsid w:val="00F17717"/>
    <w:rsid w:val="00F177CE"/>
    <w:rsid w:val="00F17FB7"/>
    <w:rsid w:val="00F20287"/>
    <w:rsid w:val="00F202A4"/>
    <w:rsid w:val="00F206D7"/>
    <w:rsid w:val="00F207DE"/>
    <w:rsid w:val="00F21118"/>
    <w:rsid w:val="00F211D0"/>
    <w:rsid w:val="00F21235"/>
    <w:rsid w:val="00F21808"/>
    <w:rsid w:val="00F21952"/>
    <w:rsid w:val="00F21B1B"/>
    <w:rsid w:val="00F21F7D"/>
    <w:rsid w:val="00F22299"/>
    <w:rsid w:val="00F22430"/>
    <w:rsid w:val="00F224E6"/>
    <w:rsid w:val="00F224FF"/>
    <w:rsid w:val="00F22CAF"/>
    <w:rsid w:val="00F234E0"/>
    <w:rsid w:val="00F23A64"/>
    <w:rsid w:val="00F23C4F"/>
    <w:rsid w:val="00F24553"/>
    <w:rsid w:val="00F24F24"/>
    <w:rsid w:val="00F253C0"/>
    <w:rsid w:val="00F2540A"/>
    <w:rsid w:val="00F25603"/>
    <w:rsid w:val="00F257D3"/>
    <w:rsid w:val="00F25E17"/>
    <w:rsid w:val="00F263C8"/>
    <w:rsid w:val="00F26B92"/>
    <w:rsid w:val="00F26EB8"/>
    <w:rsid w:val="00F27046"/>
    <w:rsid w:val="00F274D3"/>
    <w:rsid w:val="00F27D91"/>
    <w:rsid w:val="00F301F5"/>
    <w:rsid w:val="00F3124D"/>
    <w:rsid w:val="00F31312"/>
    <w:rsid w:val="00F3146E"/>
    <w:rsid w:val="00F31FF3"/>
    <w:rsid w:val="00F3217D"/>
    <w:rsid w:val="00F325BC"/>
    <w:rsid w:val="00F32A6C"/>
    <w:rsid w:val="00F32C3A"/>
    <w:rsid w:val="00F32CD3"/>
    <w:rsid w:val="00F32F59"/>
    <w:rsid w:val="00F33240"/>
    <w:rsid w:val="00F33AE6"/>
    <w:rsid w:val="00F33C4C"/>
    <w:rsid w:val="00F34FAA"/>
    <w:rsid w:val="00F35301"/>
    <w:rsid w:val="00F35386"/>
    <w:rsid w:val="00F35EF2"/>
    <w:rsid w:val="00F36068"/>
    <w:rsid w:val="00F36639"/>
    <w:rsid w:val="00F36774"/>
    <w:rsid w:val="00F36A96"/>
    <w:rsid w:val="00F3752B"/>
    <w:rsid w:val="00F37A7A"/>
    <w:rsid w:val="00F37A7E"/>
    <w:rsid w:val="00F37AC5"/>
    <w:rsid w:val="00F37CDF"/>
    <w:rsid w:val="00F37FF9"/>
    <w:rsid w:val="00F41518"/>
    <w:rsid w:val="00F41726"/>
    <w:rsid w:val="00F41C75"/>
    <w:rsid w:val="00F43487"/>
    <w:rsid w:val="00F438B2"/>
    <w:rsid w:val="00F43B3D"/>
    <w:rsid w:val="00F43D83"/>
    <w:rsid w:val="00F4429F"/>
    <w:rsid w:val="00F44473"/>
    <w:rsid w:val="00F45D12"/>
    <w:rsid w:val="00F46449"/>
    <w:rsid w:val="00F46510"/>
    <w:rsid w:val="00F46A96"/>
    <w:rsid w:val="00F46E5D"/>
    <w:rsid w:val="00F46E7A"/>
    <w:rsid w:val="00F504C1"/>
    <w:rsid w:val="00F508D4"/>
    <w:rsid w:val="00F520A3"/>
    <w:rsid w:val="00F52669"/>
    <w:rsid w:val="00F52814"/>
    <w:rsid w:val="00F52DEA"/>
    <w:rsid w:val="00F52E1D"/>
    <w:rsid w:val="00F53396"/>
    <w:rsid w:val="00F535A6"/>
    <w:rsid w:val="00F53E01"/>
    <w:rsid w:val="00F54372"/>
    <w:rsid w:val="00F54426"/>
    <w:rsid w:val="00F54BD1"/>
    <w:rsid w:val="00F54CD9"/>
    <w:rsid w:val="00F54CE3"/>
    <w:rsid w:val="00F54CE7"/>
    <w:rsid w:val="00F54F62"/>
    <w:rsid w:val="00F55211"/>
    <w:rsid w:val="00F558A2"/>
    <w:rsid w:val="00F558FE"/>
    <w:rsid w:val="00F559BC"/>
    <w:rsid w:val="00F5607C"/>
    <w:rsid w:val="00F56560"/>
    <w:rsid w:val="00F565FD"/>
    <w:rsid w:val="00F56CC8"/>
    <w:rsid w:val="00F571AC"/>
    <w:rsid w:val="00F573EA"/>
    <w:rsid w:val="00F5761E"/>
    <w:rsid w:val="00F5777E"/>
    <w:rsid w:val="00F57877"/>
    <w:rsid w:val="00F57E85"/>
    <w:rsid w:val="00F602A9"/>
    <w:rsid w:val="00F60862"/>
    <w:rsid w:val="00F6096B"/>
    <w:rsid w:val="00F60BF6"/>
    <w:rsid w:val="00F60C24"/>
    <w:rsid w:val="00F60D0A"/>
    <w:rsid w:val="00F614AB"/>
    <w:rsid w:val="00F61738"/>
    <w:rsid w:val="00F623F5"/>
    <w:rsid w:val="00F624B4"/>
    <w:rsid w:val="00F62D34"/>
    <w:rsid w:val="00F62DBA"/>
    <w:rsid w:val="00F634E1"/>
    <w:rsid w:val="00F64690"/>
    <w:rsid w:val="00F6470D"/>
    <w:rsid w:val="00F64DE1"/>
    <w:rsid w:val="00F65013"/>
    <w:rsid w:val="00F6572F"/>
    <w:rsid w:val="00F659C6"/>
    <w:rsid w:val="00F65E47"/>
    <w:rsid w:val="00F66282"/>
    <w:rsid w:val="00F66CDC"/>
    <w:rsid w:val="00F66D4B"/>
    <w:rsid w:val="00F66F64"/>
    <w:rsid w:val="00F678EE"/>
    <w:rsid w:val="00F67968"/>
    <w:rsid w:val="00F67A26"/>
    <w:rsid w:val="00F67C30"/>
    <w:rsid w:val="00F67D63"/>
    <w:rsid w:val="00F70960"/>
    <w:rsid w:val="00F71403"/>
    <w:rsid w:val="00F7174F"/>
    <w:rsid w:val="00F7176C"/>
    <w:rsid w:val="00F71B6F"/>
    <w:rsid w:val="00F72303"/>
    <w:rsid w:val="00F72316"/>
    <w:rsid w:val="00F72BB1"/>
    <w:rsid w:val="00F72CCE"/>
    <w:rsid w:val="00F72ED0"/>
    <w:rsid w:val="00F7302C"/>
    <w:rsid w:val="00F73237"/>
    <w:rsid w:val="00F738BA"/>
    <w:rsid w:val="00F7397A"/>
    <w:rsid w:val="00F739CA"/>
    <w:rsid w:val="00F73AB5"/>
    <w:rsid w:val="00F73EE0"/>
    <w:rsid w:val="00F74398"/>
    <w:rsid w:val="00F74A91"/>
    <w:rsid w:val="00F755DB"/>
    <w:rsid w:val="00F7649E"/>
    <w:rsid w:val="00F766DA"/>
    <w:rsid w:val="00F76A71"/>
    <w:rsid w:val="00F76D05"/>
    <w:rsid w:val="00F76EC7"/>
    <w:rsid w:val="00F777E9"/>
    <w:rsid w:val="00F7797C"/>
    <w:rsid w:val="00F77E77"/>
    <w:rsid w:val="00F801CD"/>
    <w:rsid w:val="00F80339"/>
    <w:rsid w:val="00F809E7"/>
    <w:rsid w:val="00F810C5"/>
    <w:rsid w:val="00F81451"/>
    <w:rsid w:val="00F81B4B"/>
    <w:rsid w:val="00F81FFB"/>
    <w:rsid w:val="00F82127"/>
    <w:rsid w:val="00F82165"/>
    <w:rsid w:val="00F82D25"/>
    <w:rsid w:val="00F82ECE"/>
    <w:rsid w:val="00F8332A"/>
    <w:rsid w:val="00F83EE2"/>
    <w:rsid w:val="00F8425E"/>
    <w:rsid w:val="00F847B0"/>
    <w:rsid w:val="00F85C92"/>
    <w:rsid w:val="00F85D0B"/>
    <w:rsid w:val="00F86767"/>
    <w:rsid w:val="00F86BA4"/>
    <w:rsid w:val="00F872ED"/>
    <w:rsid w:val="00F87871"/>
    <w:rsid w:val="00F878C9"/>
    <w:rsid w:val="00F87C2B"/>
    <w:rsid w:val="00F87F26"/>
    <w:rsid w:val="00F87F85"/>
    <w:rsid w:val="00F907A4"/>
    <w:rsid w:val="00F909CB"/>
    <w:rsid w:val="00F912E9"/>
    <w:rsid w:val="00F912EA"/>
    <w:rsid w:val="00F915E4"/>
    <w:rsid w:val="00F915F2"/>
    <w:rsid w:val="00F91933"/>
    <w:rsid w:val="00F91E21"/>
    <w:rsid w:val="00F92108"/>
    <w:rsid w:val="00F924B7"/>
    <w:rsid w:val="00F92E72"/>
    <w:rsid w:val="00F92EC1"/>
    <w:rsid w:val="00F93509"/>
    <w:rsid w:val="00F9388F"/>
    <w:rsid w:val="00F93B1A"/>
    <w:rsid w:val="00F93DFD"/>
    <w:rsid w:val="00F93F4A"/>
    <w:rsid w:val="00F94C28"/>
    <w:rsid w:val="00F95226"/>
    <w:rsid w:val="00F953B8"/>
    <w:rsid w:val="00F95582"/>
    <w:rsid w:val="00F959AB"/>
    <w:rsid w:val="00F95F94"/>
    <w:rsid w:val="00F966DF"/>
    <w:rsid w:val="00F96990"/>
    <w:rsid w:val="00F96C3E"/>
    <w:rsid w:val="00F96D57"/>
    <w:rsid w:val="00F96DAB"/>
    <w:rsid w:val="00F97086"/>
    <w:rsid w:val="00F978AB"/>
    <w:rsid w:val="00F979FB"/>
    <w:rsid w:val="00FA01F6"/>
    <w:rsid w:val="00FA041C"/>
    <w:rsid w:val="00FA07B1"/>
    <w:rsid w:val="00FA0E22"/>
    <w:rsid w:val="00FA1C80"/>
    <w:rsid w:val="00FA1D83"/>
    <w:rsid w:val="00FA20FE"/>
    <w:rsid w:val="00FA2563"/>
    <w:rsid w:val="00FA29D8"/>
    <w:rsid w:val="00FA2AA9"/>
    <w:rsid w:val="00FA2DCD"/>
    <w:rsid w:val="00FA2E22"/>
    <w:rsid w:val="00FA3163"/>
    <w:rsid w:val="00FA3480"/>
    <w:rsid w:val="00FA4397"/>
    <w:rsid w:val="00FA4D3D"/>
    <w:rsid w:val="00FA4D42"/>
    <w:rsid w:val="00FA5576"/>
    <w:rsid w:val="00FA6053"/>
    <w:rsid w:val="00FA6054"/>
    <w:rsid w:val="00FA60D3"/>
    <w:rsid w:val="00FA62BD"/>
    <w:rsid w:val="00FA6496"/>
    <w:rsid w:val="00FA69F5"/>
    <w:rsid w:val="00FA6A2D"/>
    <w:rsid w:val="00FA6AB3"/>
    <w:rsid w:val="00FA6E26"/>
    <w:rsid w:val="00FA7C28"/>
    <w:rsid w:val="00FB0031"/>
    <w:rsid w:val="00FB0D12"/>
    <w:rsid w:val="00FB0E33"/>
    <w:rsid w:val="00FB1362"/>
    <w:rsid w:val="00FB13D1"/>
    <w:rsid w:val="00FB15F6"/>
    <w:rsid w:val="00FB20AC"/>
    <w:rsid w:val="00FB24FE"/>
    <w:rsid w:val="00FB2AC7"/>
    <w:rsid w:val="00FB32F9"/>
    <w:rsid w:val="00FB3559"/>
    <w:rsid w:val="00FB3ADD"/>
    <w:rsid w:val="00FB3EB7"/>
    <w:rsid w:val="00FB41A9"/>
    <w:rsid w:val="00FB4249"/>
    <w:rsid w:val="00FB51A0"/>
    <w:rsid w:val="00FB64C3"/>
    <w:rsid w:val="00FB6709"/>
    <w:rsid w:val="00FC0808"/>
    <w:rsid w:val="00FC0A1B"/>
    <w:rsid w:val="00FC0B3A"/>
    <w:rsid w:val="00FC0D35"/>
    <w:rsid w:val="00FC1580"/>
    <w:rsid w:val="00FC1899"/>
    <w:rsid w:val="00FC19A8"/>
    <w:rsid w:val="00FC2018"/>
    <w:rsid w:val="00FC2608"/>
    <w:rsid w:val="00FC2C27"/>
    <w:rsid w:val="00FC2D30"/>
    <w:rsid w:val="00FC3249"/>
    <w:rsid w:val="00FC338F"/>
    <w:rsid w:val="00FC3926"/>
    <w:rsid w:val="00FC423D"/>
    <w:rsid w:val="00FC47EA"/>
    <w:rsid w:val="00FC48D1"/>
    <w:rsid w:val="00FC498B"/>
    <w:rsid w:val="00FC4CC0"/>
    <w:rsid w:val="00FC5580"/>
    <w:rsid w:val="00FC5CD1"/>
    <w:rsid w:val="00FC5EDD"/>
    <w:rsid w:val="00FC5F03"/>
    <w:rsid w:val="00FC608B"/>
    <w:rsid w:val="00FC6C9C"/>
    <w:rsid w:val="00FC7D1E"/>
    <w:rsid w:val="00FD16B6"/>
    <w:rsid w:val="00FD1884"/>
    <w:rsid w:val="00FD2350"/>
    <w:rsid w:val="00FD2C33"/>
    <w:rsid w:val="00FD2E2A"/>
    <w:rsid w:val="00FD2E53"/>
    <w:rsid w:val="00FD2FFF"/>
    <w:rsid w:val="00FD30F6"/>
    <w:rsid w:val="00FD382E"/>
    <w:rsid w:val="00FD3995"/>
    <w:rsid w:val="00FD3C35"/>
    <w:rsid w:val="00FD3CDD"/>
    <w:rsid w:val="00FD3F53"/>
    <w:rsid w:val="00FD43A9"/>
    <w:rsid w:val="00FD4427"/>
    <w:rsid w:val="00FD4795"/>
    <w:rsid w:val="00FD5219"/>
    <w:rsid w:val="00FD5565"/>
    <w:rsid w:val="00FD560D"/>
    <w:rsid w:val="00FD5D40"/>
    <w:rsid w:val="00FD5F89"/>
    <w:rsid w:val="00FD740C"/>
    <w:rsid w:val="00FD7834"/>
    <w:rsid w:val="00FD7A22"/>
    <w:rsid w:val="00FD7B1D"/>
    <w:rsid w:val="00FE0101"/>
    <w:rsid w:val="00FE0581"/>
    <w:rsid w:val="00FE07AB"/>
    <w:rsid w:val="00FE08AE"/>
    <w:rsid w:val="00FE08E0"/>
    <w:rsid w:val="00FE1256"/>
    <w:rsid w:val="00FE166F"/>
    <w:rsid w:val="00FE16AD"/>
    <w:rsid w:val="00FE1781"/>
    <w:rsid w:val="00FE1F54"/>
    <w:rsid w:val="00FE2919"/>
    <w:rsid w:val="00FE3050"/>
    <w:rsid w:val="00FE373E"/>
    <w:rsid w:val="00FE383A"/>
    <w:rsid w:val="00FE3B0E"/>
    <w:rsid w:val="00FE4043"/>
    <w:rsid w:val="00FE4652"/>
    <w:rsid w:val="00FE4974"/>
    <w:rsid w:val="00FE4DB0"/>
    <w:rsid w:val="00FE531D"/>
    <w:rsid w:val="00FE58FD"/>
    <w:rsid w:val="00FE5C37"/>
    <w:rsid w:val="00FE6990"/>
    <w:rsid w:val="00FE6A41"/>
    <w:rsid w:val="00FE6F9B"/>
    <w:rsid w:val="00FE720C"/>
    <w:rsid w:val="00FE76CD"/>
    <w:rsid w:val="00FE78A8"/>
    <w:rsid w:val="00FE7A2A"/>
    <w:rsid w:val="00FE7FD2"/>
    <w:rsid w:val="00FF0D2B"/>
    <w:rsid w:val="00FF0E94"/>
    <w:rsid w:val="00FF0FFA"/>
    <w:rsid w:val="00FF12A2"/>
    <w:rsid w:val="00FF1A96"/>
    <w:rsid w:val="00FF318F"/>
    <w:rsid w:val="00FF3B84"/>
    <w:rsid w:val="00FF3E08"/>
    <w:rsid w:val="00FF4174"/>
    <w:rsid w:val="00FF42B1"/>
    <w:rsid w:val="00FF4961"/>
    <w:rsid w:val="00FF4A60"/>
    <w:rsid w:val="00FF5220"/>
    <w:rsid w:val="00FF5472"/>
    <w:rsid w:val="00FF6CDB"/>
    <w:rsid w:val="00FF6F7C"/>
    <w:rsid w:val="00FF71EB"/>
    <w:rsid w:val="00FF7205"/>
    <w:rsid w:val="00FF791B"/>
    <w:rsid w:val="00FF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8881F18"/>
  <w15:docId w15:val="{EBF8492F-908A-4B03-AC39-8E3E7187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toa heading" w:semiHidden="1" w:unhideWhenUsed="1"/>
    <w:lsdException w:name="Lis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57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1DC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431DC4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31DC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31DC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31DC4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31DC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31DC4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31DC4"/>
    <w:rPr>
      <w:rFonts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431DC4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431DC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636B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F10CE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31DC4"/>
    <w:rPr>
      <w:rFonts w:ascii="Arial" w:hAnsi="Arial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31DC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431DC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E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E14FE6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431DC4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31DC4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613A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B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492C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387" w:hanging="540"/>
      <w:jc w:val="both"/>
    </w:pPr>
    <w:rPr>
      <w:rFonts w:ascii="Angsana New" w:hAnsi="Angsana New"/>
      <w:b/>
      <w:b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uiPriority w:val="99"/>
    <w:rsid w:val="00492CA7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customStyle="1" w:styleId="a2">
    <w:name w:val="ข้อความ"/>
    <w:basedOn w:val="Normal"/>
    <w:rsid w:val="00875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a3">
    <w:name w:val="???"/>
    <w:basedOn w:val="Normal"/>
    <w:rsid w:val="00D731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4505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C7088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EB6267"/>
    <w:rPr>
      <w:rFonts w:ascii="Arial" w:hAnsi="Arial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0336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EC14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EC1453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D00E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D3270C"/>
    <w:rPr>
      <w:i/>
      <w:iCs/>
    </w:rPr>
  </w:style>
  <w:style w:type="paragraph" w:customStyle="1" w:styleId="10">
    <w:name w:val="10"/>
    <w:basedOn w:val="Normal"/>
    <w:rsid w:val="005237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character" w:styleId="CommentReference">
    <w:name w:val="annotation reference"/>
    <w:uiPriority w:val="99"/>
    <w:rsid w:val="002A38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A38D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A38D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A38D9"/>
    <w:rPr>
      <w:b/>
      <w:bCs/>
    </w:rPr>
  </w:style>
  <w:style w:type="character" w:customStyle="1" w:styleId="CommentSubjectChar">
    <w:name w:val="Comment Subject Char"/>
    <w:link w:val="CommentSubject"/>
    <w:rsid w:val="002A38D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38D9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6E32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B626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EB6267"/>
    <w:rPr>
      <w:rFonts w:ascii="Calibri" w:hAnsi="Calibri" w:cs="Cordia New"/>
      <w:sz w:val="22"/>
      <w:szCs w:val="22"/>
      <w:lang w:bidi="ar-SA"/>
    </w:rPr>
  </w:style>
  <w:style w:type="paragraph" w:customStyle="1" w:styleId="a4">
    <w:name w:val="Åº"/>
    <w:basedOn w:val="Normal"/>
    <w:uiPriority w:val="99"/>
    <w:rsid w:val="008A78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D65190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6519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blockChar">
    <w:name w:val="block Char"/>
    <w:aliases w:val="b Char"/>
    <w:locked/>
    <w:rsid w:val="005970BE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basedOn w:val="DefaultParagraphFont"/>
    <w:rsid w:val="000A56D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0A56D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0A56D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0A56D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A56D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0A56D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0A56D4"/>
    <w:rPr>
      <w:rFonts w:ascii="Book Antiqua" w:eastAsia="Times New Roman" w:hAnsi="Book Antiqua" w:cs="Times New Roman"/>
      <w:szCs w:val="22"/>
    </w:rPr>
  </w:style>
  <w:style w:type="paragraph" w:customStyle="1" w:styleId="a5">
    <w:name w:val="??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rsid w:val="000A56D4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0A56D4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0A56D4"/>
    <w:rPr>
      <w:rFonts w:ascii="Arial" w:hAnsi="Arial"/>
      <w:sz w:val="18"/>
      <w:szCs w:val="22"/>
    </w:rPr>
  </w:style>
  <w:style w:type="paragraph" w:styleId="Signature">
    <w:name w:val="Signature"/>
    <w:basedOn w:val="Normal"/>
    <w:link w:val="SignatureChar1"/>
    <w:rsid w:val="000A56D4"/>
    <w:pPr>
      <w:spacing w:line="240" w:lineRule="auto"/>
    </w:pPr>
    <w:rPr>
      <w:rFonts w:cs="Times New Roman"/>
    </w:rPr>
  </w:style>
  <w:style w:type="character" w:customStyle="1" w:styleId="SignatureChar1">
    <w:name w:val="Signature Char1"/>
    <w:basedOn w:val="DefaultParagraphFont"/>
    <w:link w:val="Signature"/>
    <w:rsid w:val="000A56D4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0A56D4"/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A56D4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0A56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56D4"/>
    <w:pPr>
      <w:spacing w:after="0"/>
    </w:pPr>
  </w:style>
  <w:style w:type="paragraph" w:customStyle="1" w:styleId="acctdividends">
    <w:name w:val="acct dividends"/>
    <w:aliases w:val="a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A56D4"/>
    <w:pPr>
      <w:spacing w:after="0"/>
    </w:pPr>
  </w:style>
  <w:style w:type="paragraph" w:customStyle="1" w:styleId="acctindent">
    <w:name w:val="acct indent"/>
    <w:aliases w:val="ai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A56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56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A56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56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A56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A56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block2nospaceafter">
    <w:name w:val="block2 no space after"/>
    <w:aliases w:val="b2n,block2 no sp"/>
    <w:basedOn w:val="block2"/>
    <w:rsid w:val="000A56D4"/>
    <w:pPr>
      <w:spacing w:after="0"/>
    </w:pPr>
  </w:style>
  <w:style w:type="paragraph" w:customStyle="1" w:styleId="List1a">
    <w:name w:val="List 1a"/>
    <w:aliases w:val="1a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0A5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0A56D4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0A56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A56D4"/>
  </w:style>
  <w:style w:type="paragraph" w:customStyle="1" w:styleId="zreportaddinfo">
    <w:name w:val="zreport addinfo"/>
    <w:basedOn w:val="Normal"/>
    <w:rsid w:val="000A56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A56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A56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A56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0A56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A56D4"/>
    <w:rPr>
      <w:b/>
      <w:bCs/>
    </w:rPr>
  </w:style>
  <w:style w:type="paragraph" w:customStyle="1" w:styleId="nineptbodytext">
    <w:name w:val="nine pt body text"/>
    <w:aliases w:val="9bt"/>
    <w:basedOn w:val="nineptnormal"/>
    <w:rsid w:val="000A56D4"/>
    <w:pPr>
      <w:spacing w:after="220"/>
    </w:pPr>
  </w:style>
  <w:style w:type="paragraph" w:customStyle="1" w:styleId="nineptnormal">
    <w:name w:val="nine pt normal"/>
    <w:aliases w:val="9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A56D4"/>
    <w:pPr>
      <w:jc w:val="center"/>
    </w:pPr>
  </w:style>
  <w:style w:type="paragraph" w:customStyle="1" w:styleId="heading">
    <w:name w:val="heading"/>
    <w:aliases w:val="h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0A56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56D4"/>
  </w:style>
  <w:style w:type="paragraph" w:customStyle="1" w:styleId="nineptheadingcentredbold">
    <w:name w:val="nine pt heading centred bold"/>
    <w:aliases w:val="9hc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56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56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56D4"/>
    <w:rPr>
      <w:b/>
    </w:rPr>
  </w:style>
  <w:style w:type="paragraph" w:customStyle="1" w:styleId="nineptcolumntab1">
    <w:name w:val="nine pt column tab1"/>
    <w:aliases w:val="a91"/>
    <w:basedOn w:val="nineptnormal"/>
    <w:rsid w:val="000A56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A56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56D4"/>
    <w:pPr>
      <w:jc w:val="center"/>
    </w:pPr>
  </w:style>
  <w:style w:type="paragraph" w:customStyle="1" w:styleId="Normalheading">
    <w:name w:val="Normal heading"/>
    <w:aliases w:val="nh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A56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A56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A56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56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A56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A56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56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56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A56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56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56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0A56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headingitalicnosp">
    <w:name w:val="block heading italic no sp"/>
    <w:aliases w:val="bhin"/>
    <w:basedOn w:val="blockheadingitalic"/>
    <w:rsid w:val="000A56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56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56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56D4"/>
    <w:pPr>
      <w:spacing w:after="0"/>
    </w:pPr>
  </w:style>
  <w:style w:type="paragraph" w:customStyle="1" w:styleId="smallreturn">
    <w:name w:val="small return"/>
    <w:aliases w:val="sr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56D4"/>
    <w:pPr>
      <w:spacing w:after="0"/>
    </w:pPr>
  </w:style>
  <w:style w:type="paragraph" w:customStyle="1" w:styleId="headingbolditalic">
    <w:name w:val="heading bold italic"/>
    <w:aliases w:val="hbi"/>
    <w:basedOn w:val="heading"/>
    <w:rsid w:val="000A56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A56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56D4"/>
    <w:pPr>
      <w:spacing w:after="0"/>
    </w:pPr>
  </w:style>
  <w:style w:type="paragraph" w:customStyle="1" w:styleId="blockbullet">
    <w:name w:val="block bullet"/>
    <w:aliases w:val="bb"/>
    <w:basedOn w:val="Normal"/>
    <w:rsid w:val="000A56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fourfigureslongernumber3">
    <w:name w:val="acct four figures longer number3"/>
    <w:aliases w:val="a4+3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A56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56D4"/>
    <w:pPr>
      <w:spacing w:after="0"/>
    </w:pPr>
  </w:style>
  <w:style w:type="paragraph" w:customStyle="1" w:styleId="eightptnormal">
    <w:name w:val="eight pt normal"/>
    <w:aliases w:val="8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A56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56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56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56D4"/>
    <w:rPr>
      <w:b/>
      <w:bCs/>
    </w:rPr>
  </w:style>
  <w:style w:type="paragraph" w:customStyle="1" w:styleId="eightptbodytext">
    <w:name w:val="eight pt body text"/>
    <w:aliases w:val="8bt"/>
    <w:basedOn w:val="eightptnormal"/>
    <w:rsid w:val="000A56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56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56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56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56D4"/>
    <w:pPr>
      <w:spacing w:after="0"/>
    </w:pPr>
  </w:style>
  <w:style w:type="paragraph" w:customStyle="1" w:styleId="eightptblock">
    <w:name w:val="eight pt block"/>
    <w:aliases w:val="8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56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56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56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A56D4"/>
    <w:pPr>
      <w:spacing w:after="0"/>
    </w:pPr>
  </w:style>
  <w:style w:type="paragraph" w:customStyle="1" w:styleId="blockindent">
    <w:name w:val="block indent"/>
    <w:aliases w:val="bi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nineptnormalcentred">
    <w:name w:val="nine pt normal centred"/>
    <w:aliases w:val="9nc"/>
    <w:basedOn w:val="nineptnormal"/>
    <w:rsid w:val="000A56D4"/>
    <w:pPr>
      <w:jc w:val="center"/>
    </w:pPr>
  </w:style>
  <w:style w:type="paragraph" w:customStyle="1" w:styleId="nineptcol">
    <w:name w:val="nine pt %col"/>
    <w:aliases w:val="9%"/>
    <w:basedOn w:val="nineptnormal"/>
    <w:rsid w:val="000A56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56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56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56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56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56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56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56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56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56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56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56D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56D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56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56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56D4"/>
    <w:pPr>
      <w:spacing w:after="80"/>
    </w:pPr>
  </w:style>
  <w:style w:type="paragraph" w:customStyle="1" w:styleId="nineptratecol">
    <w:name w:val="nine pt rate col"/>
    <w:aliases w:val="a9r"/>
    <w:basedOn w:val="nineptnormal"/>
    <w:rsid w:val="000A56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56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56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56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56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A56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56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56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56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56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56D4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List3i">
    <w:name w:val="List 3i"/>
    <w:aliases w:val="3i"/>
    <w:basedOn w:val="List2i"/>
    <w:rsid w:val="000A56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56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56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56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56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56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56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56D4"/>
    <w:pPr>
      <w:spacing w:after="80"/>
    </w:pPr>
  </w:style>
  <w:style w:type="paragraph" w:customStyle="1" w:styleId="blockbullet2">
    <w:name w:val="block bullet 2"/>
    <w:aliases w:val="bb2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56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56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basedOn w:val="DefaultParagraphFont"/>
    <w:link w:val="AccPolicysubhead"/>
    <w:rsid w:val="000A56D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A56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56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0A56D4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56D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A56D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0A56D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0A56D4"/>
  </w:style>
  <w:style w:type="paragraph" w:styleId="PlainText">
    <w:name w:val="Plain Text"/>
    <w:basedOn w:val="Normal"/>
    <w:link w:val="PlainTextChar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0A56D4"/>
    <w:rPr>
      <w:rFonts w:ascii="Consolas" w:hAnsi="Consolas"/>
      <w:sz w:val="21"/>
      <w:szCs w:val="26"/>
    </w:rPr>
  </w:style>
  <w:style w:type="character" w:customStyle="1" w:styleId="hps">
    <w:name w:val="hps"/>
    <w:basedOn w:val="DefaultParagraphFont"/>
    <w:uiPriority w:val="99"/>
    <w:rsid w:val="000A56D4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0A56D4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A56D4"/>
    <w:rPr>
      <w:rFonts w:cs="Times New Roman"/>
    </w:rPr>
  </w:style>
  <w:style w:type="character" w:customStyle="1" w:styleId="CharChar22">
    <w:name w:val="Char Char22"/>
    <w:basedOn w:val="DefaultParagraphFont"/>
    <w:rsid w:val="000A56D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0A56D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A56D4"/>
  </w:style>
  <w:style w:type="character" w:customStyle="1" w:styleId="st1">
    <w:name w:val="st1"/>
    <w:basedOn w:val="DefaultParagraphFont"/>
    <w:rsid w:val="000A56D4"/>
  </w:style>
  <w:style w:type="character" w:styleId="Hyperlink">
    <w:name w:val="Hyperlink"/>
    <w:basedOn w:val="DefaultParagraphFont"/>
    <w:uiPriority w:val="99"/>
    <w:unhideWhenUsed/>
    <w:rsid w:val="000A56D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0A56D4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A56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A56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56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56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56D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56D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56D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A56D4"/>
  </w:style>
  <w:style w:type="paragraph" w:customStyle="1" w:styleId="TableParagraph">
    <w:name w:val="Table Paragraph"/>
    <w:basedOn w:val="Normal"/>
    <w:uiPriority w:val="1"/>
    <w:qFormat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A56D4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7">
    <w:name w:val="Table Grid7"/>
    <w:basedOn w:val="TableNormal"/>
    <w:next w:val="TableGrid"/>
    <w:uiPriority w:val="39"/>
    <w:rsid w:val="00411C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2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7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BF3CD-DF1E-4C25-BCED-7CF68FE65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23</TotalTime>
  <Pages>52</Pages>
  <Words>10099</Words>
  <Characters>57569</Characters>
  <Application>Microsoft Office Word</Application>
  <DocSecurity>0</DocSecurity>
  <Lines>479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67533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creator>AA</dc:creator>
  <cp:lastModifiedBy>Warut, Ruksuthee</cp:lastModifiedBy>
  <cp:revision>11</cp:revision>
  <cp:lastPrinted>2023-02-14T08:35:00Z</cp:lastPrinted>
  <dcterms:created xsi:type="dcterms:W3CDTF">2023-02-14T07:49:00Z</dcterms:created>
  <dcterms:modified xsi:type="dcterms:W3CDTF">2023-02-23T10:00:00Z</dcterms:modified>
</cp:coreProperties>
</file>