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D071B" w14:textId="77777777" w:rsidR="003E6A5C" w:rsidRPr="00950A13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950A1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950A13">
        <w:rPr>
          <w:rFonts w:ascii="Angsana New" w:hAnsi="Angsana New"/>
          <w:b w:val="0"/>
          <w:bCs/>
          <w:sz w:val="30"/>
          <w:szCs w:val="30"/>
        </w:rPr>
        <w:tab/>
      </w:r>
      <w:r w:rsidRPr="00950A1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C65B4B" w14:textId="77777777" w:rsidR="003E6A5C" w:rsidRPr="00950A13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21A926D6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7143AA5E" w14:textId="4B0B040C" w:rsidR="001876D1" w:rsidRPr="00950A13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4BEBD50E" w14:textId="77777777" w:rsidR="001876D1" w:rsidRPr="00382BDA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82BDA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31594C22" w14:textId="77777777" w:rsidR="001452DA" w:rsidRPr="00950A13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CA8A38" w14:textId="77777777" w:rsidR="00CD2DAE" w:rsidRPr="00950A13" w:rsidRDefault="00CD2DA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A256653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7D37225" w14:textId="77777777" w:rsidR="003F6349" w:rsidRPr="00950A13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55CEAFCF" w14:textId="77777777" w:rsidR="003F6349" w:rsidRPr="00950A13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เงินให้กู้ยืม</w:t>
      </w:r>
    </w:p>
    <w:p w14:paraId="753B8524" w14:textId="77777777" w:rsidR="00CD2DAE" w:rsidRPr="00950A13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76FBA55" w14:textId="4985A040" w:rsidR="00F64778" w:rsidRPr="00950A13" w:rsidRDefault="006823B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E35B14">
        <w:rPr>
          <w:rFonts w:ascii="Angsana New" w:hAnsi="Angsana New" w:hint="cs"/>
          <w:sz w:val="30"/>
          <w:szCs w:val="30"/>
          <w:cs/>
          <w:lang w:bidi="th-TH"/>
        </w:rPr>
        <w:t>ย่อย</w:t>
      </w:r>
    </w:p>
    <w:p w14:paraId="644BF2EB" w14:textId="1E9D6968" w:rsidR="00573DA3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E35B14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35B14" w:rsidRPr="00950A13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7F7B5FD8" w14:textId="14F7A4B2" w:rsidR="003E6A5C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B75EED1" w14:textId="64241EDC" w:rsidR="00440EA5" w:rsidRPr="00950A13" w:rsidRDefault="00440E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40EA5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3B18D59C" w14:textId="77777777" w:rsidR="00507AAC" w:rsidRPr="00950A13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42C78A21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7C0AE043" w14:textId="77777777" w:rsidR="000122A5" w:rsidRPr="00950A13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484A6718" w14:textId="77777777" w:rsidR="000122A5" w:rsidRPr="00950A13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ค่าใช้จ่ายค้างจ่าย</w:t>
      </w:r>
    </w:p>
    <w:p w14:paraId="6961EE31" w14:textId="77777777" w:rsidR="003E6A5C" w:rsidRPr="00950A13" w:rsidRDefault="009D2E4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2734AC" w:rsidRPr="00950A13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0DFEE8E2" w14:textId="696AA27C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B06D78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738D47C" w14:textId="77777777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950A13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132D6" w:rsidRPr="00950A1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D18582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F0F476E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08344D63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70AB0" w:rsidRPr="00950A13"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</w:p>
    <w:p w14:paraId="59897D58" w14:textId="77777777" w:rsidR="00DA3E81" w:rsidRPr="00950A13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A9A8385" w14:textId="77777777" w:rsidR="00470577" w:rsidRPr="00950A13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285D8CC" w14:textId="0F254C25" w:rsidR="00D44E15" w:rsidRPr="00700013" w:rsidRDefault="00B11286" w:rsidP="0070001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2A2C204" w14:textId="184EDE96" w:rsidR="00B11286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4BDD8C4" w14:textId="5008BFCD" w:rsidR="00D305F3" w:rsidRPr="00D305F3" w:rsidRDefault="00D305F3" w:rsidP="00D305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การ</w:t>
      </w:r>
      <w:r w:rsidRPr="00DB6DF9">
        <w:rPr>
          <w:rFonts w:asciiTheme="majorBidi" w:hAnsiTheme="majorBidi"/>
          <w:sz w:val="30"/>
          <w:szCs w:val="30"/>
          <w:cs/>
          <w:lang w:bidi="th-TH"/>
        </w:rPr>
        <w:t>จัดประเภทรายการใหม่</w:t>
      </w:r>
    </w:p>
    <w:p w14:paraId="5C18EE0E" w14:textId="77777777" w:rsidR="003E6A5C" w:rsidRPr="001A187C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950A13">
        <w:rPr>
          <w:rFonts w:ascii="Angsana New" w:hAnsi="Angsana New"/>
          <w:sz w:val="29"/>
          <w:szCs w:val="29"/>
          <w:cs/>
        </w:rPr>
        <w:br w:type="page"/>
      </w:r>
      <w:r w:rsidR="00777B4A" w:rsidRPr="00950A1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153ACB" w14:textId="4F41BC7A" w:rsidR="003E6A5C" w:rsidRPr="00AB6C74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6C74">
        <w:rPr>
          <w:rFonts w:ascii="Angsana New" w:hAnsi="Angsana New" w:hint="cs"/>
          <w:sz w:val="30"/>
          <w:szCs w:val="30"/>
          <w:cs/>
        </w:rPr>
        <w:tab/>
      </w:r>
      <w:r w:rsidRPr="00AB6C74">
        <w:rPr>
          <w:rFonts w:ascii="Angsana New" w:hAnsi="Angsana New" w:hint="cs"/>
          <w:sz w:val="30"/>
          <w:szCs w:val="30"/>
          <w:cs/>
        </w:rPr>
        <w:tab/>
      </w:r>
      <w:r w:rsidR="00777B4A" w:rsidRPr="00AB6C7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9409F8" w:rsidRPr="00AB6C74">
        <w:rPr>
          <w:rFonts w:ascii="Angsana New" w:hAnsi="Angsana New"/>
          <w:sz w:val="30"/>
          <w:szCs w:val="30"/>
        </w:rPr>
        <w:t xml:space="preserve"> </w:t>
      </w:r>
      <w:r w:rsidR="007B032D">
        <w:rPr>
          <w:rFonts w:ascii="Angsana New" w:hAnsi="Angsana New"/>
          <w:sz w:val="30"/>
          <w:szCs w:val="30"/>
        </w:rPr>
        <w:t xml:space="preserve">23 </w:t>
      </w:r>
      <w:r w:rsidR="00F769E1" w:rsidRPr="00AB6C74">
        <w:rPr>
          <w:rFonts w:ascii="Angsana New" w:hAnsi="Angsana New"/>
          <w:sz w:val="30"/>
          <w:szCs w:val="30"/>
          <w:cs/>
        </w:rPr>
        <w:t>กุมภาพันธ์</w:t>
      </w:r>
      <w:r w:rsidR="004370DE" w:rsidRPr="00AB6C74">
        <w:rPr>
          <w:rFonts w:ascii="Angsana New" w:hAnsi="Angsana New" w:hint="cs"/>
          <w:sz w:val="30"/>
          <w:szCs w:val="30"/>
          <w:cs/>
        </w:rPr>
        <w:t xml:space="preserve"> </w:t>
      </w:r>
      <w:r w:rsidR="00DA2305" w:rsidRPr="00AB6C74">
        <w:rPr>
          <w:rFonts w:ascii="Angsana New" w:hAnsi="Angsana New"/>
          <w:sz w:val="30"/>
          <w:szCs w:val="30"/>
        </w:rPr>
        <w:t>256</w:t>
      </w:r>
      <w:r w:rsidR="00331EB2">
        <w:rPr>
          <w:rFonts w:ascii="Angsana New" w:hAnsi="Angsana New"/>
          <w:sz w:val="30"/>
          <w:szCs w:val="30"/>
        </w:rPr>
        <w:t>6</w:t>
      </w:r>
    </w:p>
    <w:p w14:paraId="567D6B71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48FA4E5" w14:textId="673F1A67" w:rsidR="003E6A5C" w:rsidRPr="00382BDA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82BD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AB6C74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5AE2744" w14:textId="522B1370" w:rsidR="00117384" w:rsidRPr="00AB6C74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AB6C74">
        <w:rPr>
          <w:rFonts w:ascii="Angsana New" w:hAnsi="Angsana New"/>
          <w:sz w:val="30"/>
          <w:szCs w:val="30"/>
          <w:cs/>
        </w:rPr>
        <w:t xml:space="preserve">บริษัท ซินเน็ค </w:t>
      </w:r>
      <w:r w:rsidRPr="00AB6C74">
        <w:rPr>
          <w:rFonts w:ascii="Angsana New" w:hAnsi="Angsana New"/>
          <w:sz w:val="30"/>
          <w:szCs w:val="30"/>
          <w:lang w:bidi="th-TH"/>
        </w:rPr>
        <w:t>(</w:t>
      </w:r>
      <w:r w:rsidRPr="00AB6C74">
        <w:rPr>
          <w:rFonts w:ascii="Angsana New" w:hAnsi="Angsana New"/>
          <w:sz w:val="30"/>
          <w:szCs w:val="30"/>
          <w:cs/>
        </w:rPr>
        <w:t>ประเทศไทย</w:t>
      </w:r>
      <w:r w:rsidRPr="00AB6C74">
        <w:rPr>
          <w:rFonts w:ascii="Angsana New" w:hAnsi="Angsana New"/>
          <w:sz w:val="30"/>
          <w:szCs w:val="30"/>
          <w:lang w:bidi="th-TH"/>
        </w:rPr>
        <w:t>)</w:t>
      </w:r>
      <w:r w:rsidRPr="00AB6C74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AB6C74">
        <w:rPr>
          <w:rFonts w:ascii="Angsana New" w:hAnsi="Angsana New"/>
          <w:sz w:val="30"/>
          <w:szCs w:val="30"/>
          <w:lang w:bidi="th-TH"/>
        </w:rPr>
        <w:t>“</w:t>
      </w:r>
      <w:r w:rsidRPr="00AB6C74">
        <w:rPr>
          <w:rFonts w:ascii="Angsana New" w:hAnsi="Angsana New"/>
          <w:sz w:val="30"/>
          <w:szCs w:val="30"/>
          <w:cs/>
        </w:rPr>
        <w:t>บริษัท</w:t>
      </w:r>
      <w:r w:rsidRPr="00AB6C74">
        <w:rPr>
          <w:rFonts w:ascii="Angsana New" w:hAnsi="Angsana New"/>
          <w:sz w:val="30"/>
          <w:szCs w:val="30"/>
          <w:lang w:bidi="th-TH"/>
        </w:rPr>
        <w:t>”</w:t>
      </w:r>
      <w:r w:rsidRPr="00AB6C7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AB6C74">
        <w:rPr>
          <w:rFonts w:ascii="Angsana New" w:hAnsi="Angsana New"/>
          <w:sz w:val="30"/>
          <w:szCs w:val="30"/>
          <w:lang w:bidi="th-TH"/>
        </w:rPr>
        <w:t xml:space="preserve"> </w:t>
      </w:r>
      <w:r w:rsidRPr="00AB6C74">
        <w:rPr>
          <w:rFonts w:ascii="Angsana New" w:hAnsi="Angsana New" w:hint="cs"/>
          <w:sz w:val="30"/>
          <w:szCs w:val="30"/>
          <w:cs/>
        </w:rPr>
        <w:t>และ</w:t>
      </w:r>
      <w:r w:rsidRPr="00AB6C74">
        <w:rPr>
          <w:rFonts w:ascii="Angsana New" w:hAnsi="Angsana New"/>
          <w:sz w:val="30"/>
          <w:szCs w:val="30"/>
          <w:cs/>
        </w:rPr>
        <w:t>จดทะเบียนกับ</w:t>
      </w:r>
      <w:r w:rsidRPr="00AB6C74">
        <w:rPr>
          <w:rFonts w:ascii="Angsana New" w:hAnsi="Angsana New"/>
          <w:spacing w:val="2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984154" w:rsidRPr="00AB6C74">
        <w:rPr>
          <w:rFonts w:ascii="Angsana New" w:hAnsi="Angsana New"/>
          <w:spacing w:val="2"/>
          <w:sz w:val="30"/>
          <w:szCs w:val="30"/>
          <w:lang w:bidi="th-TH"/>
        </w:rPr>
        <w:t>16</w:t>
      </w:r>
      <w:r w:rsidRPr="00AB6C74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AB6C74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700991" w:rsidRPr="00AB6C74">
        <w:rPr>
          <w:rFonts w:ascii="Angsana New" w:hAnsi="Angsana New"/>
          <w:spacing w:val="2"/>
          <w:sz w:val="30"/>
          <w:szCs w:val="30"/>
        </w:rPr>
        <w:t>2551</w:t>
      </w:r>
      <w:r w:rsidRPr="00AB6C7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26E85" w:rsidRPr="00AB6C74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AB6C74">
        <w:rPr>
          <w:rFonts w:ascii="Angsana New" w:hAnsi="Angsana New"/>
          <w:spacing w:val="2"/>
          <w:sz w:val="30"/>
          <w:szCs w:val="30"/>
          <w:cs/>
        </w:rPr>
        <w:t>มีที่อยู่จดทะเบียน</w:t>
      </w:r>
      <w:r w:rsidRPr="00AB6C74">
        <w:rPr>
          <w:rFonts w:ascii="Angsana New" w:hAnsi="Angsana New" w:hint="cs"/>
          <w:spacing w:val="2"/>
          <w:sz w:val="30"/>
          <w:szCs w:val="30"/>
          <w:cs/>
        </w:rPr>
        <w:t>ของบริษัท</w:t>
      </w:r>
      <w:r w:rsidRPr="00AB6C74">
        <w:rPr>
          <w:rFonts w:ascii="Angsana New" w:hAnsi="Angsana New"/>
          <w:spacing w:val="2"/>
          <w:sz w:val="30"/>
          <w:szCs w:val="30"/>
          <w:cs/>
        </w:rPr>
        <w:t>ตั้งอยู่เลขที่</w:t>
      </w:r>
      <w:r w:rsidRPr="00AB6C74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AB6C74">
        <w:rPr>
          <w:rFonts w:ascii="Angsana New" w:hAnsi="Angsana New"/>
          <w:spacing w:val="2"/>
          <w:sz w:val="30"/>
          <w:szCs w:val="30"/>
        </w:rPr>
        <w:t xml:space="preserve"> </w:t>
      </w:r>
      <w:r w:rsidRPr="00AB6C74">
        <w:rPr>
          <w:rFonts w:ascii="Angsana New" w:hAnsi="Angsana New"/>
          <w:spacing w:val="2"/>
          <w:sz w:val="30"/>
          <w:szCs w:val="30"/>
          <w:cs/>
        </w:rPr>
        <w:t>ถนนสุ</w:t>
      </w:r>
      <w:r w:rsidRPr="00AB6C74">
        <w:rPr>
          <w:rFonts w:ascii="Angsana New" w:hAnsi="Angsana New"/>
          <w:sz w:val="30"/>
          <w:szCs w:val="30"/>
          <w:cs/>
        </w:rPr>
        <w:t>คนธสวัสดิ์ แขวงลาดพร้าว เขตลาดพร้าว กรุงเทพมหานคร</w:t>
      </w:r>
      <w:r w:rsidRPr="00AB6C74">
        <w:rPr>
          <w:rFonts w:ascii="Angsana New" w:hAnsi="Angsana New"/>
          <w:sz w:val="30"/>
          <w:szCs w:val="30"/>
          <w:lang w:bidi="th-TH"/>
        </w:rPr>
        <w:t xml:space="preserve"> </w:t>
      </w:r>
      <w:r w:rsidRPr="00AB6C74">
        <w:rPr>
          <w:rFonts w:ascii="Angsana New" w:hAnsi="Angsana New"/>
          <w:sz w:val="30"/>
          <w:szCs w:val="30"/>
          <w:cs/>
        </w:rPr>
        <w:t>ประเทศไทย</w:t>
      </w:r>
    </w:p>
    <w:p w14:paraId="55251AF1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877515" w14:textId="77777777" w:rsidR="003E6A5C" w:rsidRPr="00AB6C74" w:rsidRDefault="003E6A5C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AB6C74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</w:t>
      </w:r>
      <w:r w:rsidR="009C5EBE" w:rsidRPr="00AB6C74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AB6C74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AB6C74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E5208C" w:rsidRPr="00AB6C7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5EBE" w:rsidRPr="00AB6C74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AB6C74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AB6C74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AB6C74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AB6C74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AB6C74">
        <w:rPr>
          <w:rFonts w:ascii="Angsana New" w:hAnsi="Angsana New"/>
          <w:sz w:val="30"/>
          <w:szCs w:val="30"/>
          <w:lang w:val="en-US" w:bidi="th-TH"/>
        </w:rPr>
        <w:t>King’s Eye Investment</w:t>
      </w:r>
      <w:r w:rsidR="000B7270" w:rsidRPr="00AB6C74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AB6C74">
        <w:rPr>
          <w:rFonts w:ascii="Angsana New" w:hAnsi="Angsana New"/>
          <w:sz w:val="30"/>
          <w:szCs w:val="30"/>
          <w:lang w:val="en-US" w:bidi="th-TH"/>
        </w:rPr>
        <w:t xml:space="preserve"> Ltd. (</w:t>
      </w:r>
      <w:r w:rsidR="00E94B43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34</w:t>
      </w:r>
      <w:r w:rsidR="00B37545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AB6C74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AB6C74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AB6C74">
        <w:rPr>
          <w:rFonts w:ascii="Angsana New" w:hAnsi="Angsana New"/>
          <w:sz w:val="30"/>
          <w:szCs w:val="30"/>
          <w:cs/>
          <w:lang w:val="en-US" w:bidi="th-TH"/>
        </w:rPr>
        <w:t>และประเทศบริติช เวอร์จิ้น ไอร์</w:t>
      </w:r>
      <w:r w:rsidR="00F71F17" w:rsidRPr="00AB6C74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14:paraId="66A35ED3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D1CC78" w14:textId="3A24BF30" w:rsidR="007C15B5" w:rsidRPr="00AB6C74" w:rsidRDefault="00190932" w:rsidP="007C1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C15B5" w:rsidRPr="00AB6C7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C15B5" w:rsidRPr="00AB6C74">
        <w:rPr>
          <w:rFonts w:ascii="Angsana New" w:hAnsi="Angsana New" w:hint="cs"/>
          <w:sz w:val="30"/>
          <w:szCs w:val="30"/>
          <w:cs/>
        </w:rPr>
        <w:t>การจัด</w:t>
      </w:r>
      <w:r w:rsidR="007C15B5" w:rsidRPr="00AB6C74">
        <w:rPr>
          <w:rFonts w:ascii="Angsana New" w:hAnsi="Angsana New"/>
          <w:sz w:val="30"/>
          <w:szCs w:val="30"/>
          <w:cs/>
        </w:rPr>
        <w:t>จำหน่าย</w:t>
      </w:r>
      <w:r w:rsidR="007C15B5" w:rsidRPr="00AB6C74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="007C15B5" w:rsidRPr="00AB6C74">
        <w:rPr>
          <w:rFonts w:ascii="Angsana New" w:hAnsi="Angsana New"/>
          <w:sz w:val="30"/>
          <w:szCs w:val="30"/>
          <w:cs/>
        </w:rPr>
        <w:t>คอมพิวเตอร์</w:t>
      </w:r>
      <w:r w:rsidR="007C15B5" w:rsidRPr="00AB6C74">
        <w:rPr>
          <w:rFonts w:ascii="Angsana New" w:hAnsi="Angsana New" w:hint="cs"/>
          <w:sz w:val="30"/>
          <w:szCs w:val="30"/>
          <w:cs/>
        </w:rPr>
        <w:t xml:space="preserve"> ระบบสารสนเทศ และอุปกรณ์สื่อสารต่างๆ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การให้บริการอื่นๆ ที่เกี่ยวข้อง </w:t>
      </w:r>
      <w:r w:rsidR="00F538D2">
        <w:rPr>
          <w:rFonts w:ascii="Angsana New" w:hAnsi="Angsana New" w:hint="cs"/>
          <w:sz w:val="30"/>
          <w:szCs w:val="30"/>
          <w:cs/>
        </w:rPr>
        <w:t>การค้าปลีก</w:t>
      </w:r>
      <w:r>
        <w:rPr>
          <w:rFonts w:ascii="Angsana New" w:hAnsi="Angsana New" w:hint="cs"/>
          <w:sz w:val="30"/>
          <w:szCs w:val="30"/>
          <w:cs/>
        </w:rPr>
        <w:t xml:space="preserve">และการให้บริการเช่าพื้นที่ค้าปลีกผ่านช่องทางอิเล็กทรอนิกส์ </w:t>
      </w:r>
      <w:r w:rsidR="007B032D">
        <w:rPr>
          <w:rFonts w:ascii="Angsana New" w:hAnsi="Angsana New" w:hint="cs"/>
          <w:sz w:val="30"/>
          <w:szCs w:val="30"/>
          <w:cs/>
        </w:rPr>
        <w:t>โดย</w:t>
      </w:r>
      <w:r w:rsidR="007C15B5" w:rsidRPr="00AB6C7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7B032D">
        <w:rPr>
          <w:rFonts w:ascii="Angsana New" w:hAnsi="Angsana New" w:hint="cs"/>
          <w:sz w:val="30"/>
          <w:szCs w:val="30"/>
          <w:cs/>
        </w:rPr>
        <w:t>และ</w:t>
      </w:r>
      <w:r w:rsidR="007C15B5" w:rsidRPr="00AB6C74">
        <w:rPr>
          <w:rFonts w:ascii="Angsana New" w:hAnsi="Angsana New" w:hint="cs"/>
          <w:sz w:val="30"/>
          <w:szCs w:val="30"/>
          <w:cs/>
        </w:rPr>
        <w:t>บริษัทร่วม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 ณ วันที่</w:t>
      </w:r>
      <w:r w:rsidR="007C15B5" w:rsidRPr="00AB6C74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AB6C74">
        <w:rPr>
          <w:rFonts w:ascii="Angsana New" w:hAnsi="Angsana New"/>
          <w:sz w:val="30"/>
          <w:szCs w:val="30"/>
        </w:rPr>
        <w:t xml:space="preserve">31 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15B5" w:rsidRPr="00AB6C74">
        <w:rPr>
          <w:rFonts w:ascii="Angsana New" w:hAnsi="Angsana New"/>
          <w:sz w:val="30"/>
          <w:szCs w:val="30"/>
        </w:rPr>
        <w:t>256</w:t>
      </w:r>
      <w:r w:rsidR="00331EB2">
        <w:rPr>
          <w:rFonts w:ascii="Angsana New" w:hAnsi="Angsana New"/>
          <w:sz w:val="30"/>
          <w:szCs w:val="30"/>
        </w:rPr>
        <w:t>5</w:t>
      </w:r>
      <w:r w:rsidR="007C15B5" w:rsidRPr="00AB6C74">
        <w:rPr>
          <w:rFonts w:ascii="Angsana New" w:hAnsi="Angsana New"/>
          <w:sz w:val="30"/>
          <w:szCs w:val="30"/>
        </w:rPr>
        <w:t xml:space="preserve"> 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และ </w:t>
      </w:r>
      <w:r w:rsidR="007C15B5" w:rsidRPr="00AB6C74">
        <w:rPr>
          <w:rFonts w:ascii="Angsana New" w:hAnsi="Angsana New"/>
          <w:sz w:val="30"/>
          <w:szCs w:val="30"/>
        </w:rPr>
        <w:t>256</w:t>
      </w:r>
      <w:r w:rsidR="00331EB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AB6C74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7C15B5" w:rsidRPr="00AB6C74">
        <w:rPr>
          <w:rFonts w:ascii="Angsana New" w:hAnsi="Angsana New"/>
          <w:sz w:val="30"/>
          <w:szCs w:val="30"/>
        </w:rPr>
        <w:t xml:space="preserve"> 1</w:t>
      </w:r>
      <w:r w:rsidR="00D21CE8">
        <w:rPr>
          <w:rFonts w:ascii="Angsana New" w:hAnsi="Angsana New"/>
          <w:sz w:val="30"/>
          <w:szCs w:val="30"/>
        </w:rPr>
        <w:t>0</w:t>
      </w:r>
      <w:r w:rsidR="007C15B5" w:rsidRPr="00AB6C74">
        <w:rPr>
          <w:rFonts w:ascii="Angsana New" w:hAnsi="Angsana New"/>
          <w:sz w:val="30"/>
          <w:szCs w:val="30"/>
        </w:rPr>
        <w:t xml:space="preserve"> </w:t>
      </w:r>
      <w:r w:rsidR="007C15B5" w:rsidRPr="00AB6C74">
        <w:rPr>
          <w:rFonts w:ascii="Angsana New" w:hAnsi="Angsana New" w:hint="cs"/>
          <w:sz w:val="30"/>
          <w:szCs w:val="30"/>
          <w:cs/>
        </w:rPr>
        <w:t>และ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 </w:t>
      </w:r>
      <w:r w:rsidR="007C15B5" w:rsidRPr="00AB6C74">
        <w:rPr>
          <w:rFonts w:ascii="Angsana New" w:hAnsi="Angsana New"/>
          <w:sz w:val="30"/>
          <w:szCs w:val="30"/>
        </w:rPr>
        <w:t>1</w:t>
      </w:r>
      <w:r w:rsidR="00D21CE8">
        <w:rPr>
          <w:rFonts w:ascii="Angsana New" w:hAnsi="Angsana New"/>
          <w:sz w:val="30"/>
          <w:szCs w:val="30"/>
        </w:rPr>
        <w:t>1</w:t>
      </w:r>
      <w:r w:rsidR="007C15B5" w:rsidRPr="00AB6C74">
        <w:rPr>
          <w:rFonts w:ascii="Angsana New" w:hAnsi="Angsana New"/>
          <w:sz w:val="30"/>
          <w:szCs w:val="30"/>
        </w:rPr>
        <w:t xml:space="preserve"> </w:t>
      </w:r>
      <w:r w:rsidR="007C15B5" w:rsidRPr="00AB6C7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154A2F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DCBD2E7" w14:textId="5D9485DE" w:rsidR="003E6A5C" w:rsidRPr="00AB6C74" w:rsidRDefault="00E07E6F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82BDA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091F0E9E" w14:textId="77777777" w:rsidR="00AF1B65" w:rsidRPr="00AB6C74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8074C8" w14:textId="14EA6ECA" w:rsidR="00AF1B65" w:rsidRPr="00AB6C74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C7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515C9" w:rsidRPr="00AB6C74">
        <w:rPr>
          <w:rFonts w:ascii="Angsana New" w:hAnsi="Angsana New"/>
          <w:sz w:val="30"/>
          <w:szCs w:val="30"/>
        </w:rPr>
        <w:t xml:space="preserve">       </w:t>
      </w:r>
      <w:r w:rsidRPr="00AB6C74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B6C74" w:rsidRPr="00AB6C74">
        <w:rPr>
          <w:rFonts w:ascii="Angsana New" w:hAnsi="Angsana New"/>
          <w:sz w:val="30"/>
          <w:szCs w:val="30"/>
        </w:rPr>
        <w:br/>
      </w:r>
      <w:r w:rsidR="002B1297" w:rsidRPr="00AB6C74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B032D">
        <w:rPr>
          <w:rFonts w:ascii="Angsana New" w:hAnsi="Angsana New" w:hint="cs"/>
          <w:sz w:val="30"/>
          <w:szCs w:val="30"/>
          <w:cs/>
        </w:rPr>
        <w:t xml:space="preserve"> </w:t>
      </w:r>
      <w:r w:rsidR="007B032D">
        <w:rPr>
          <w:rFonts w:ascii="Angsana New" w:hAnsi="Angsana New"/>
          <w:sz w:val="30"/>
          <w:szCs w:val="30"/>
        </w:rPr>
        <w:t xml:space="preserve">3 </w:t>
      </w:r>
      <w:r w:rsidR="002B1297" w:rsidRPr="00AB6C74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60CC4AA" w14:textId="77777777" w:rsidR="00AF1B65" w:rsidRPr="00AB6C74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FAF038" w14:textId="5236E6F5" w:rsidR="00CF6BBA" w:rsidRPr="00AB6C74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C7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B6C74">
        <w:rPr>
          <w:rFonts w:ascii="Angsana New" w:hAnsi="Angsana New"/>
          <w:sz w:val="30"/>
          <w:szCs w:val="30"/>
        </w:rPr>
        <w:t xml:space="preserve"> </w:t>
      </w:r>
      <w:r w:rsidRPr="00AB6C74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D21CE8">
        <w:rPr>
          <w:rFonts w:ascii="Angsana New" w:hAnsi="Angsana New"/>
          <w:sz w:val="30"/>
          <w:szCs w:val="30"/>
        </w:rPr>
        <w:t xml:space="preserve"> 3 </w:t>
      </w:r>
      <w:r w:rsidRPr="00AB6C74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AB6C74">
        <w:rPr>
          <w:rFonts w:ascii="Angsana New" w:hAnsi="Angsana New" w:hint="cs"/>
          <w:sz w:val="30"/>
          <w:szCs w:val="30"/>
          <w:cs/>
        </w:rPr>
        <w:t>ไป</w:t>
      </w:r>
    </w:p>
    <w:p w14:paraId="34B805AE" w14:textId="5771AAAE" w:rsidR="00AB6C74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37DEC3" w14:textId="7D69BF0B" w:rsidR="00382BDA" w:rsidRDefault="00EC4DE9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D36399" w14:textId="56CA1D44" w:rsidR="00862D5F" w:rsidRDefault="004A101D" w:rsidP="00EC4DE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82BDA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22D19724" w14:textId="77777777" w:rsidR="00EC4DE9" w:rsidRPr="00EC4DE9" w:rsidRDefault="00EC4DE9" w:rsidP="00EC4DE9">
      <w:pPr>
        <w:rPr>
          <w:lang w:val="th-TH"/>
        </w:rPr>
      </w:pPr>
    </w:p>
    <w:p w14:paraId="66A0AF95" w14:textId="77777777" w:rsidR="00862D5F" w:rsidRPr="006D619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D7CE083" w14:textId="77777777" w:rsidR="00862D5F" w:rsidRPr="006D619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DE551" w14:textId="00A8E4F9" w:rsidR="00862D5F" w:rsidRPr="006D619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6D619F">
        <w:rPr>
          <w:rFonts w:ascii="Angsana New" w:hAnsi="Angsana New" w:hint="cs"/>
          <w:sz w:val="30"/>
          <w:szCs w:val="30"/>
        </w:rPr>
        <w:t>“</w:t>
      </w:r>
      <w:r w:rsidRPr="006D619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D619F">
        <w:rPr>
          <w:rFonts w:ascii="Angsana New" w:hAnsi="Angsana New" w:hint="cs"/>
          <w:sz w:val="30"/>
          <w:szCs w:val="30"/>
        </w:rPr>
        <w:t>”</w:t>
      </w:r>
      <w:r w:rsidRPr="006D619F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37CE1A00" w14:textId="519309F8" w:rsidR="00CF28FA" w:rsidRDefault="00CF28FA" w:rsidP="00AE4324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7A43C6" w14:textId="6974BBA2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  <w:lang w:eastAsia="en-GB"/>
        </w:rPr>
      </w:pPr>
      <w:r w:rsidRPr="0008452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F86C5D6" w14:textId="77777777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233F7E" w14:textId="758D370E" w:rsidR="00CF28FA" w:rsidRDefault="00CF28FA" w:rsidP="00B0592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08452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การ</w:t>
      </w:r>
      <w:r w:rsidRPr="0008452B">
        <w:rPr>
          <w:rFonts w:ascii="Angsana New" w:hAnsi="Angsana New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8452B">
        <w:rPr>
          <w:rFonts w:ascii="Angsana New" w:hAnsi="Angsana New"/>
          <w:sz w:val="30"/>
          <w:szCs w:val="30"/>
        </w:rPr>
        <w:t xml:space="preserve"> </w:t>
      </w:r>
      <w:r w:rsidRPr="0008452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08452B">
        <w:rPr>
          <w:rFonts w:ascii="Angsana New" w:hAnsi="Angsana New"/>
          <w:sz w:val="30"/>
          <w:szCs w:val="30"/>
          <w:cs/>
        </w:rPr>
        <w:t>เป็นส่วนเกิน</w:t>
      </w:r>
      <w:r w:rsidRPr="0008452B">
        <w:rPr>
          <w:rFonts w:ascii="Angsana New" w:hAnsi="Angsana New"/>
          <w:sz w:val="30"/>
          <w:szCs w:val="30"/>
        </w:rPr>
        <w:t>/</w:t>
      </w:r>
      <w:r w:rsidRPr="0008452B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  <w:r w:rsidRPr="0008452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3462188B" w14:textId="77777777" w:rsidR="00EC4DE9" w:rsidRDefault="00EC4DE9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23DECFC" w14:textId="59BF5FE1" w:rsidR="00EC4DE9" w:rsidRPr="00EC4DE9" w:rsidRDefault="00CF28FA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8452B">
        <w:rPr>
          <w:rFonts w:ascii="Angsana New" w:hAnsi="Angsana New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798C93D" w14:textId="77777777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B6CF210" w14:textId="08933C71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8452B">
        <w:rPr>
          <w:rFonts w:ascii="Angsana New" w:hAnsi="Angsana New"/>
          <w:sz w:val="30"/>
          <w:szCs w:val="30"/>
          <w:cs/>
          <w:lang w:val="en-GB"/>
        </w:rPr>
        <w:t>กลุ่มบริษัทรับรู้เงินลงทุนในบริษัทร่วมในงบการเงินรวม</w:t>
      </w:r>
      <w:r w:rsidRPr="0008452B">
        <w:rPr>
          <w:rFonts w:ascii="Angsana New" w:hAnsi="Angsana New" w:hint="cs"/>
          <w:sz w:val="30"/>
          <w:szCs w:val="30"/>
          <w:cs/>
          <w:lang w:val="en-GB"/>
        </w:rPr>
        <w:t>ด้วย</w:t>
      </w:r>
      <w:r w:rsidRPr="0008452B">
        <w:rPr>
          <w:rFonts w:ascii="Angsana New" w:hAnsi="Angsana New"/>
          <w:sz w:val="30"/>
          <w:szCs w:val="30"/>
          <w:cs/>
          <w:lang w:val="en-GB"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08452B">
        <w:rPr>
          <w:rFonts w:ascii="Angsana New" w:hAnsi="Angsana New" w:hint="cs"/>
          <w:sz w:val="30"/>
          <w:szCs w:val="30"/>
          <w:cs/>
          <w:lang w:val="en-GB"/>
        </w:rPr>
        <w:t xml:space="preserve">เงินปันผลรับ </w:t>
      </w:r>
      <w:r w:rsidRPr="0008452B">
        <w:rPr>
          <w:rFonts w:ascii="Angsana New" w:hAnsi="Angsana New"/>
          <w:sz w:val="30"/>
          <w:szCs w:val="30"/>
          <w:cs/>
          <w:lang w:val="en-GB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7F440F7B" w14:textId="24FCBD0E" w:rsidR="00F538D2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C796C96" w14:textId="6C7A85AA" w:rsidR="00CF28FA" w:rsidRDefault="00CF28FA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6D619F">
        <w:rPr>
          <w:rFonts w:ascii="Angsana New" w:hAnsi="Angsana New" w:hint="cs"/>
          <w:sz w:val="30"/>
          <w:szCs w:val="30"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</w:t>
      </w:r>
      <w:r w:rsidR="00555F03">
        <w:rPr>
          <w:rFonts w:ascii="Angsana New" w:hAnsi="Angsana New" w:hint="cs"/>
          <w:sz w:val="30"/>
          <w:szCs w:val="30"/>
          <w:cs/>
        </w:rPr>
        <w:t>บริษัทร่วมถูก</w:t>
      </w:r>
      <w:r w:rsidRPr="006D619F">
        <w:rPr>
          <w:rFonts w:ascii="Angsana New" w:hAnsi="Angsana New" w:hint="cs"/>
          <w:sz w:val="30"/>
          <w:szCs w:val="30"/>
          <w:cs/>
        </w:rPr>
        <w:t>ตัดรายการ</w:t>
      </w:r>
      <w:r w:rsidR="00555F03">
        <w:rPr>
          <w:rFonts w:ascii="Angsana New" w:hAnsi="Angsana New" w:hint="cs"/>
          <w:sz w:val="30"/>
          <w:szCs w:val="30"/>
          <w:cs/>
        </w:rPr>
        <w:t>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</w:t>
      </w:r>
      <w:r w:rsidRPr="006D619F">
        <w:rPr>
          <w:rFonts w:ascii="Angsana New" w:hAnsi="Angsana New" w:hint="cs"/>
          <w:sz w:val="30"/>
          <w:szCs w:val="30"/>
          <w:cs/>
        </w:rPr>
        <w:t>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301C2DC" w14:textId="0EED79FC" w:rsidR="00EC4DE9" w:rsidRDefault="00EC4DE9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6D7F5B" w14:textId="3366BB60" w:rsidR="00555F03" w:rsidRDefault="00555F03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72F2C04" w14:textId="77777777" w:rsidR="00555F03" w:rsidRDefault="00555F03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EF8361" w14:textId="77777777" w:rsidR="00555F03" w:rsidRPr="006D619F" w:rsidRDefault="00555F03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598F41" w14:textId="7B28DC41" w:rsidR="00862D5F" w:rsidRDefault="00EC4DE9" w:rsidP="00862D5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4DE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</w:p>
    <w:p w14:paraId="74D995FD" w14:textId="136BA9E3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CF28FA" w:rsidRPr="00CF28FA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A5C01E5" w14:textId="77777777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C1BCF18" w14:textId="389C7930" w:rsidR="00862D5F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28FA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F28FA">
        <w:rPr>
          <w:rFonts w:ascii="Angsana New" w:hAnsi="Angsana New"/>
          <w:sz w:val="30"/>
          <w:szCs w:val="30"/>
        </w:rPr>
        <w:t xml:space="preserve">concentration test) </w:t>
      </w:r>
      <w:r w:rsidRPr="00CF28FA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E1F51C" w14:textId="77777777" w:rsidR="00CF28FA" w:rsidRPr="006D619F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E906C7" w14:textId="77777777" w:rsidR="00CF28FA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B8769AD" w14:textId="77777777" w:rsidR="00CF28FA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E49239" w14:textId="37B85CA3" w:rsidR="00862D5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สิ่งตอบแทนที่โอนให้</w:t>
      </w:r>
      <w:r w:rsidR="00CF28FA">
        <w:rPr>
          <w:rFonts w:ascii="Angsana New" w:hAnsi="Angsana New" w:hint="cs"/>
          <w:sz w:val="30"/>
          <w:szCs w:val="30"/>
          <w:cs/>
        </w:rPr>
        <w:t>รวมถึง</w:t>
      </w:r>
      <w:r w:rsidRPr="006D619F">
        <w:rPr>
          <w:rFonts w:ascii="Angsana New" w:hAnsi="Angsana New" w:hint="cs"/>
          <w:sz w:val="30"/>
          <w:szCs w:val="30"/>
          <w:cs/>
        </w:rPr>
        <w:t>สินทรัพย์ที่โอนไป</w:t>
      </w:r>
      <w:r w:rsidRPr="006D619F">
        <w:rPr>
          <w:rFonts w:ascii="Angsana New" w:hAnsi="Angsana New" w:hint="cs"/>
          <w:sz w:val="30"/>
          <w:szCs w:val="30"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 xml:space="preserve">หนี้สินที่กลุ่มบริษัทก่อขึ้นเพื่อจ่ายชำระให้แก่เจ้าของเดิม </w:t>
      </w:r>
      <w:r w:rsidR="00CF28FA">
        <w:rPr>
          <w:rFonts w:ascii="Angsana New" w:hAnsi="Angsana New" w:hint="cs"/>
          <w:sz w:val="30"/>
          <w:szCs w:val="30"/>
          <w:cs/>
        </w:rPr>
        <w:t>หนี้สินที่อาจจะเกิดขึ้น</w:t>
      </w:r>
      <w:r w:rsidR="00555F03">
        <w:rPr>
          <w:rFonts w:ascii="Angsana New" w:hAnsi="Angsana New" w:hint="cs"/>
          <w:sz w:val="30"/>
          <w:szCs w:val="30"/>
          <w:cs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6D619F">
        <w:rPr>
          <w:rFonts w:ascii="Angsana New" w:hAnsi="Angsana New" w:hint="cs"/>
          <w:sz w:val="30"/>
          <w:szCs w:val="30"/>
        </w:rPr>
        <w:t xml:space="preserve"> </w:t>
      </w:r>
    </w:p>
    <w:p w14:paraId="7E7BC8FE" w14:textId="77777777" w:rsidR="00EC4DE9" w:rsidRPr="006D619F" w:rsidRDefault="00EC4DE9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4F655C" w14:textId="044D8243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6F05B15" w14:textId="77777777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E2F43E" w14:textId="77777777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0FC066" w14:textId="08DA8FC1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54D03D" w14:textId="7FFC51A5" w:rsidR="00862D5F" w:rsidRPr="006D619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555F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65C57D10" w14:textId="77777777" w:rsidR="00862D5F" w:rsidRPr="006D619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5BC4E6" w14:textId="46A3A0C5" w:rsidR="00862D5F" w:rsidRPr="00BB23E9" w:rsidRDefault="00CF28F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3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555F03">
        <w:rPr>
          <w:rFonts w:ascii="Angsana New" w:hAnsi="Angsana New" w:hint="cs"/>
          <w:sz w:val="30"/>
          <w:szCs w:val="30"/>
          <w:cs/>
        </w:rPr>
        <w:t>และ</w:t>
      </w:r>
      <w:r w:rsidRPr="00BB23E9">
        <w:rPr>
          <w:rFonts w:ascii="Angsana New" w:hAnsi="Angsana New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BF2193">
        <w:rPr>
          <w:rFonts w:ascii="Angsana New" w:hAnsi="Angsana New"/>
          <w:sz w:val="30"/>
          <w:szCs w:val="30"/>
          <w:cs/>
        </w:rPr>
        <w:br/>
      </w:r>
      <w:r w:rsidRPr="00BB23E9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BB23E9">
        <w:rPr>
          <w:rFonts w:ascii="Angsana New" w:hAnsi="Angsana New" w:hint="cs"/>
          <w:sz w:val="30"/>
          <w:szCs w:val="30"/>
          <w:cs/>
        </w:rPr>
        <w:t xml:space="preserve"> </w:t>
      </w:r>
      <w:r w:rsidRPr="00BB23E9">
        <w:rPr>
          <w:rFonts w:ascii="Angsana New" w:hAnsi="Angsana New"/>
          <w:sz w:val="30"/>
          <w:szCs w:val="30"/>
          <w:cs/>
        </w:rPr>
        <w:t xml:space="preserve">กำไรหรือขาดทุนจากการขายเงินลงทุนบันทึกในกำไรหรือขาดทุน  </w:t>
      </w:r>
    </w:p>
    <w:p w14:paraId="2F9D8F96" w14:textId="7D464EFB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0FD94" w14:textId="77777777" w:rsidR="00555F03" w:rsidRDefault="00555F03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BE7D1A" w14:textId="77777777" w:rsidR="00862D5F" w:rsidRPr="006D619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22829EFB" w14:textId="77777777" w:rsidR="00862D5F" w:rsidRPr="006D619F" w:rsidRDefault="00862D5F" w:rsidP="00CF28FA">
      <w:pPr>
        <w:pStyle w:val="BodyText2"/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2AB0FD8" w14:textId="4A9ADF1B" w:rsidR="00CF28FA" w:rsidRDefault="00862D5F" w:rsidP="000A525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D619F">
        <w:rPr>
          <w:rFonts w:ascii="Angsana New" w:hAnsi="Angsana New" w:hint="cs"/>
          <w:sz w:val="30"/>
          <w:szCs w:val="30"/>
          <w:cs/>
        </w:rPr>
        <w:t>รายการ</w:t>
      </w:r>
      <w:r w:rsidR="00CF28FA" w:rsidRPr="00CF28FA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</w:t>
      </w:r>
      <w:r w:rsidR="00CF28FA">
        <w:rPr>
          <w:rFonts w:ascii="Angsana New" w:hAnsi="Angsana New" w:hint="cs"/>
          <w:sz w:val="30"/>
          <w:szCs w:val="30"/>
          <w:cs/>
        </w:rPr>
        <w:t>ศ</w:t>
      </w:r>
      <w:r w:rsidR="00CF28FA" w:rsidRPr="00CF28FA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ผลต่างของอัตราแลกเปลี่ยนที่เกิดขึ้นจากการแปลงค่าให้รับรู้เป็นกำไรหรือขาดทุนในงวดบัญชี</w:t>
      </w:r>
      <w:r w:rsidR="000A5255">
        <w:rPr>
          <w:rFonts w:ascii="Angsana New" w:hAnsi="Angsana New" w:hint="cs"/>
          <w:sz w:val="30"/>
          <w:szCs w:val="30"/>
          <w:cs/>
        </w:rPr>
        <w:t>นั้น</w:t>
      </w:r>
    </w:p>
    <w:p w14:paraId="535BDC2C" w14:textId="595B31E2" w:rsidR="00862D5F" w:rsidRPr="00050496" w:rsidRDefault="00862D5F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1A6791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3A7A314" w14:textId="5E9DD15D" w:rsidR="00862D5F" w:rsidRPr="00192E47" w:rsidRDefault="00862D5F" w:rsidP="00862D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246A775" w14:textId="52261DE2" w:rsidR="00192E47" w:rsidRDefault="007D1509" w:rsidP="007D150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="00192E47" w:rsidRPr="007D1509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="00192E47" w:rsidRPr="007D1509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="00192E47" w:rsidRPr="007D1509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B92E7BA" w14:textId="1FEFCACC" w:rsidR="00192E47" w:rsidRPr="007D1509" w:rsidRDefault="00192E47" w:rsidP="007D150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7D1509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08002E">
        <w:rPr>
          <w:rFonts w:ascii="Angsana New" w:hAnsi="Angsana New"/>
          <w:color w:val="000000"/>
          <w:sz w:val="30"/>
          <w:szCs w:val="30"/>
        </w:rPr>
        <w:t>3(</w:t>
      </w:r>
      <w:r w:rsidR="0008002E">
        <w:rPr>
          <w:rFonts w:ascii="Angsana New" w:hAnsi="Angsana New" w:hint="cs"/>
          <w:color w:val="000000"/>
          <w:sz w:val="30"/>
          <w:szCs w:val="30"/>
          <w:cs/>
        </w:rPr>
        <w:t>ฉ</w:t>
      </w:r>
      <w:r w:rsidRPr="007D1509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และวัดมูลค่า</w:t>
      </w:r>
      <w:r w:rsidR="005D093B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ด้วยมูลค่ายุติธรรม</w:t>
      </w:r>
      <w:r w:rsidR="005D093B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093B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030EEF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Pr="007D1509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30EEF">
        <w:rPr>
          <w:rFonts w:ascii="Angsana New" w:hAnsi="Angsana New" w:hint="cs"/>
          <w:sz w:val="30"/>
          <w:szCs w:val="30"/>
          <w:cs/>
        </w:rPr>
        <w:t>ด้วย</w:t>
      </w:r>
      <w:r w:rsidRPr="007D150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E32F2D2" w14:textId="77777777" w:rsidR="00030EEF" w:rsidRDefault="00030EEF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4BB870EF" w14:textId="40A25CE8" w:rsidR="00192E47" w:rsidRPr="007D1509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</w:t>
      </w:r>
      <w:r w:rsidR="00030EEF">
        <w:rPr>
          <w:rFonts w:ascii="Angsana New" w:hAnsi="Angsana New" w:hint="cs"/>
          <w:sz w:val="30"/>
          <w:szCs w:val="30"/>
          <w:cs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D1509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7D1509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DD150C5" w14:textId="77777777" w:rsidR="00192E47" w:rsidRPr="00331EB2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2148E80" w14:textId="580A61BA" w:rsidR="00192E47" w:rsidRPr="007D1509" w:rsidRDefault="00192E47" w:rsidP="00030EE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49ABA4EF" w14:textId="77777777" w:rsidR="00192E47" w:rsidRPr="00331EB2" w:rsidRDefault="00192E47" w:rsidP="007D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  <w:cs/>
        </w:rPr>
      </w:pPr>
    </w:p>
    <w:p w14:paraId="58E335E5" w14:textId="2154113C" w:rsidR="00192E47" w:rsidRPr="007D1509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7D1509">
        <w:rPr>
          <w:rFonts w:ascii="Angsana New" w:hAnsi="Angsana New"/>
          <w:sz w:val="30"/>
          <w:szCs w:val="30"/>
        </w:rPr>
        <w:t xml:space="preserve"> </w:t>
      </w:r>
    </w:p>
    <w:p w14:paraId="1F978090" w14:textId="77777777" w:rsidR="00192E47" w:rsidRPr="00331EB2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2CE6F51" w14:textId="66C6475A" w:rsidR="00192E47" w:rsidRPr="00030EEF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0EEF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5C0BF5A" w14:textId="77777777" w:rsidR="00192E47" w:rsidRPr="00030EEF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E7996FE" w14:textId="2F6FDD52" w:rsidR="00192E47" w:rsidRDefault="001144ED" w:rsidP="007D150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1144ED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A26A10" w14:textId="2E4994C9" w:rsidR="00192E47" w:rsidRDefault="00192E47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7DDC1F4" w14:textId="77777777" w:rsidR="00FD6B32" w:rsidRPr="001144ED" w:rsidRDefault="00FD6B32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F75CD" w14:textId="10A23A46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9571171" w14:textId="77777777" w:rsidR="00192E47" w:rsidRPr="007D1509" w:rsidRDefault="00192E47" w:rsidP="0011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C44D8F7" w14:textId="7112D18D" w:rsidR="00192E47" w:rsidRDefault="00192E47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FDEF67" w14:textId="77777777" w:rsidR="00F538D2" w:rsidRPr="001144ED" w:rsidRDefault="00F538D2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4734717" w14:textId="39FA032C" w:rsidR="00192E47" w:rsidRPr="001144ED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สินทรัพย์</w:t>
      </w:r>
      <w:r w:rsidRPr="007D1509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D1509">
        <w:rPr>
          <w:rFonts w:ascii="Angsana New" w:hAnsi="Angsana New"/>
          <w:sz w:val="30"/>
          <w:szCs w:val="30"/>
        </w:rPr>
        <w:t xml:space="preserve"> </w:t>
      </w:r>
    </w:p>
    <w:p w14:paraId="357B3AC9" w14:textId="77777777" w:rsidR="00192E47" w:rsidRPr="007D1509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759B2749" w14:textId="2139577A" w:rsidR="007D1509" w:rsidRPr="001144ED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7D1509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14:paraId="188E2733" w14:textId="38905752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8034742" w14:textId="77777777" w:rsidR="00025E4D" w:rsidRPr="007D1509" w:rsidRDefault="00025E4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7078BDE8" w14:textId="27A48FC4" w:rsidR="00192E47" w:rsidRPr="001144ED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1144ED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31A6A43" w14:textId="0FF40494" w:rsidR="00192E47" w:rsidRPr="001144ED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66A470B" w14:textId="77777777" w:rsidR="000A5255" w:rsidRDefault="000A5255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E1945EF" w14:textId="5416B6A9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D0770" w:rsidRPr="007D1509">
        <w:rPr>
          <w:rFonts w:ascii="Angsana New" w:hAnsi="Angsana New"/>
          <w:sz w:val="30"/>
          <w:szCs w:val="30"/>
        </w:rPr>
        <w:t xml:space="preserve"> 12</w:t>
      </w:r>
      <w:r w:rsidRPr="007D1509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9CC64D" w14:textId="77777777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706811" w14:textId="69BD7E18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BC28460" w14:textId="71668CCC" w:rsidR="00F538D2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A8BA61B" w14:textId="55B99629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1144ED">
        <w:rPr>
          <w:rFonts w:ascii="Angsana New" w:hAnsi="Angsana New"/>
          <w:sz w:val="30"/>
          <w:szCs w:val="30"/>
        </w:rPr>
        <w:t xml:space="preserve"> 30</w:t>
      </w:r>
      <w:r w:rsidRPr="007D1509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</w:t>
      </w:r>
      <w:r w:rsidRPr="001144ED">
        <w:rPr>
          <w:rFonts w:ascii="Angsana New" w:hAnsi="Angsana New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7D1509">
        <w:rPr>
          <w:rFonts w:ascii="Angsana New" w:hAnsi="Angsana New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</w:p>
    <w:p w14:paraId="5B869972" w14:textId="77777777" w:rsidR="00F538D2" w:rsidRDefault="00F538D2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866F36F" w14:textId="442BB334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21CFACB" w14:textId="77777777" w:rsidR="001144ED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-</w:t>
      </w:r>
      <w:r w:rsidR="001144ED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ไม่มีสิทธิใน</w:t>
      </w:r>
    </w:p>
    <w:p w14:paraId="1095B1A2" w14:textId="1344222E" w:rsidR="00192E47" w:rsidRPr="007D1509" w:rsidRDefault="001144E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  <w:r w:rsidR="00192E47" w:rsidRPr="007D1509">
        <w:rPr>
          <w:rFonts w:ascii="Angsana New" w:hAnsi="Angsana New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59CC5231" w14:textId="1317BA66" w:rsidR="00192E47" w:rsidRPr="00192E47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-</w:t>
      </w:r>
      <w:r w:rsidR="001144ED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</w:t>
      </w:r>
      <w:r w:rsidR="001144ED">
        <w:rPr>
          <w:rFonts w:ascii="Angsana New" w:hAnsi="Angsana New"/>
          <w:sz w:val="30"/>
          <w:szCs w:val="30"/>
        </w:rPr>
        <w:t xml:space="preserve"> 90</w:t>
      </w:r>
      <w:r w:rsidRPr="007D1509">
        <w:rPr>
          <w:rFonts w:ascii="Angsana New" w:hAnsi="Angsana New"/>
          <w:sz w:val="30"/>
          <w:szCs w:val="30"/>
          <w:cs/>
        </w:rPr>
        <w:t xml:space="preserve"> วัน</w:t>
      </w:r>
    </w:p>
    <w:p w14:paraId="0E7A0070" w14:textId="77777777" w:rsidR="00192E47" w:rsidRPr="00192E47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96F8BF8" w14:textId="195599E0" w:rsidR="00192E47" w:rsidRPr="0008452B" w:rsidRDefault="0008452B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08452B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4759ADA4" w14:textId="4F6DA947" w:rsidR="00192E47" w:rsidRPr="00CD0770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D0770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693B17D" w14:textId="77777777" w:rsidR="00CD0770" w:rsidRPr="000F67E1" w:rsidRDefault="00CD0770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030C309" w14:textId="77777777" w:rsidR="00862D5F" w:rsidRPr="000F67E1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F67E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9B7211C" w14:textId="77777777" w:rsidR="00862D5F" w:rsidRPr="000F67E1" w:rsidRDefault="00862D5F" w:rsidP="00862D5F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017E1E25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0F67E1">
        <w:rPr>
          <w:rFonts w:ascii="Angsana New" w:hAnsi="Angsana New"/>
          <w:spacing w:val="-2"/>
          <w:sz w:val="30"/>
          <w:szCs w:val="30"/>
          <w:cs/>
        </w:rPr>
        <w:t>เงินสดแล</w:t>
      </w:r>
      <w:r w:rsidRPr="00192E47">
        <w:rPr>
          <w:rFonts w:ascii="Angsana New" w:hAnsi="Angsana New"/>
          <w:spacing w:val="-2"/>
          <w:sz w:val="30"/>
          <w:szCs w:val="30"/>
          <w:cs/>
        </w:rPr>
        <w:t>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685BDE3" w14:textId="7DAFA512" w:rsidR="005679A8" w:rsidRDefault="005679A8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65C9EDF" w14:textId="3A47AA41" w:rsidR="00C05C52" w:rsidRDefault="00C05C52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A5B3FE6" w14:textId="77777777" w:rsidR="00C05C52" w:rsidRPr="00192E47" w:rsidRDefault="00C05C52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0415C44" w14:textId="2BD8CF6E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767D8F31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0ECB103" w14:textId="53B61007" w:rsidR="003E3BD2" w:rsidRPr="00192E47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92E4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34F8AA5" w14:textId="77777777" w:rsidR="003E3BD2" w:rsidRPr="00192E47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D86AB84" w14:textId="77777777" w:rsidR="003E3BD2" w:rsidRPr="00192E47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192E47">
        <w:rPr>
          <w:rFonts w:ascii="Angsana New" w:hAnsi="Angsana New"/>
          <w:sz w:val="30"/>
          <w:szCs w:val="30"/>
        </w:rPr>
        <w:br/>
      </w:r>
      <w:r w:rsidRPr="00192E47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192E47">
        <w:rPr>
          <w:rFonts w:ascii="Angsana New" w:hAnsi="Angsana New"/>
          <w:sz w:val="30"/>
          <w:szCs w:val="30"/>
        </w:rPr>
        <w:br/>
      </w:r>
      <w:r w:rsidRPr="00192E47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EC3141D" w14:textId="13F17955" w:rsidR="00862D5F" w:rsidRDefault="00862D5F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E75601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1DB4A6B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19DF7" w14:textId="77777777" w:rsidR="003E3BD2" w:rsidRPr="00192E47" w:rsidRDefault="003E3BD2" w:rsidP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สินค้าคงเหลือ</w:t>
      </w:r>
      <w:r w:rsidRPr="00192E4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92E4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68BA28" w14:textId="490C34FC" w:rsidR="00050496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BA7875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BE4A9FC" w14:textId="77777777" w:rsidR="0008452B" w:rsidRDefault="0008452B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F5087A6" w14:textId="5F0131E9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F70C1D9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C973CD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การขนย้าย</w:t>
      </w:r>
      <w:r w:rsidRPr="00192E47">
        <w:rPr>
          <w:rFonts w:ascii="Angsana New" w:hAnsi="Angsana New"/>
          <w:sz w:val="30"/>
          <w:szCs w:val="30"/>
          <w:cs/>
          <w:lang w:val="en-GB"/>
        </w:rPr>
        <w:br/>
        <w:t>การบูรณะสถานที่ตั้งของสินทรัพย์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26C74BC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C73466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DD5E9D7" w14:textId="6D12C644" w:rsidR="00025E4D" w:rsidRDefault="00025E4D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4D01EA" w14:textId="194F0E01" w:rsidR="00AD4E8A" w:rsidRDefault="00AD4E8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8D90559" w14:textId="08AED7AA" w:rsidR="00AD4E8A" w:rsidRDefault="00AD4E8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6944E4E" w14:textId="77777777" w:rsidR="00AD4E8A" w:rsidRPr="00192E47" w:rsidRDefault="00AD4E8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AC5210" w14:textId="63CCA6FE" w:rsidR="00D342AA" w:rsidRDefault="00D342AA" w:rsidP="0080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92E47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ต้นทุนที่เกิดขึ้นในภายหลัง</w:t>
      </w:r>
    </w:p>
    <w:p w14:paraId="73D50BD2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4F337997" w14:textId="43B0C1B4" w:rsidR="00D342A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2DD99D" w14:textId="162714C2" w:rsidR="00D342AA" w:rsidRPr="00192E47" w:rsidRDefault="00D342AA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92E47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70230A1" w14:textId="5B9353A6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2E4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192E47">
        <w:rPr>
          <w:rFonts w:ascii="Angsana New" w:hAnsi="Angsana New" w:cs="Angsana New"/>
          <w:sz w:val="30"/>
          <w:szCs w:val="30"/>
        </w:rPr>
        <w:t xml:space="preserve"> </w:t>
      </w:r>
    </w:p>
    <w:p w14:paraId="3A106D1A" w14:textId="77777777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364568" w14:textId="077DA507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2E47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</w:t>
      </w:r>
      <w:r w:rsidRPr="00192E47">
        <w:rPr>
          <w:rFonts w:ascii="Angsana New" w:hAnsi="Angsana New" w:cs="Angsana New" w:hint="cs"/>
          <w:sz w:val="30"/>
          <w:szCs w:val="30"/>
          <w:cs/>
        </w:rPr>
        <w:t xml:space="preserve">ได้ดังนี้ </w:t>
      </w: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342AA" w:rsidRPr="00192E47" w14:paraId="13BBDA0F" w14:textId="77777777" w:rsidTr="007D1509">
        <w:tc>
          <w:tcPr>
            <w:tcW w:w="5390" w:type="dxa"/>
            <w:vAlign w:val="bottom"/>
          </w:tcPr>
          <w:p w14:paraId="58D486BE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6C420A00" w14:textId="332EC563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E0C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3C86A02E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15AD40AD" w14:textId="77777777" w:rsidTr="007D1509">
        <w:tc>
          <w:tcPr>
            <w:tcW w:w="5390" w:type="dxa"/>
            <w:vAlign w:val="bottom"/>
          </w:tcPr>
          <w:p w14:paraId="28A920A8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B569123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192E4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30AF030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1737D73C" w14:textId="77777777" w:rsidTr="007D1509">
        <w:tc>
          <w:tcPr>
            <w:tcW w:w="5390" w:type="dxa"/>
            <w:vAlign w:val="bottom"/>
          </w:tcPr>
          <w:p w14:paraId="3296DB28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60624ABF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192E4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5DA6A96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48D09585" w14:textId="77777777" w:rsidTr="007D1509">
        <w:tc>
          <w:tcPr>
            <w:tcW w:w="5390" w:type="dxa"/>
            <w:vAlign w:val="bottom"/>
          </w:tcPr>
          <w:p w14:paraId="5448CAFF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7A08D4E" w14:textId="4C34FB2D" w:rsidR="00D342AA" w:rsidRPr="00192E47" w:rsidRDefault="003E0CE4" w:rsidP="003E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192E4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355995B2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17E80D75" w14:textId="77777777" w:rsidTr="007D1509">
        <w:tc>
          <w:tcPr>
            <w:tcW w:w="5390" w:type="dxa"/>
            <w:shd w:val="clear" w:color="auto" w:fill="auto"/>
            <w:vAlign w:val="bottom"/>
          </w:tcPr>
          <w:p w14:paraId="0504F094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98E0867" w14:textId="3E913CBC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="00CF48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75" w:type="dxa"/>
            <w:shd w:val="clear" w:color="auto" w:fill="auto"/>
          </w:tcPr>
          <w:p w14:paraId="48E51875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F859E0" w14:paraId="4A5A8513" w14:textId="77777777" w:rsidTr="007D1509">
        <w:tc>
          <w:tcPr>
            <w:tcW w:w="5390" w:type="dxa"/>
            <w:shd w:val="clear" w:color="auto" w:fill="auto"/>
            <w:vAlign w:val="bottom"/>
          </w:tcPr>
          <w:p w14:paraId="3C5909E3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3EDD0EC6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192E47">
              <w:rPr>
                <w:rFonts w:ascii="Angsana New" w:hAnsi="Angsana New"/>
                <w:sz w:val="30"/>
                <w:szCs w:val="30"/>
              </w:rPr>
              <w:t xml:space="preserve"> - 20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418C9C71" w14:textId="77777777" w:rsidR="00D342AA" w:rsidRPr="00F859E0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28CB0F5" w14:textId="39A7B71E" w:rsidR="00050496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6D935A" w14:textId="77777777" w:rsidR="00862D5F" w:rsidRPr="00F859E0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9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8BAB058" w14:textId="77777777" w:rsidR="00862D5F" w:rsidRPr="00F859E0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E129A8" w14:textId="1D09D3EF" w:rsidR="00081D35" w:rsidRPr="00081D35" w:rsidRDefault="00081D35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1D35">
        <w:rPr>
          <w:rFonts w:ascii="Angsana New" w:hAnsi="Angsana New" w:hint="cs"/>
          <w:i/>
          <w:iCs/>
          <w:sz w:val="30"/>
          <w:szCs w:val="30"/>
          <w:cs/>
        </w:rPr>
        <w:t>ค่าความนิยม</w:t>
      </w:r>
    </w:p>
    <w:p w14:paraId="2D0C1934" w14:textId="6BC3F6DD" w:rsidR="00862D5F" w:rsidRPr="005A7FEB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ค่าความนิยมของ</w:t>
      </w:r>
      <w:r w:rsidRPr="00373678">
        <w:rPr>
          <w:rFonts w:ascii="Angsana New" w:hAnsi="Angsana New"/>
          <w:sz w:val="30"/>
          <w:szCs w:val="30"/>
          <w:cs/>
        </w:rPr>
        <w:t>เงินลงทุน</w:t>
      </w:r>
      <w:r w:rsidR="00081D35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ที่บันทึกตามวิธีส่วนได้เสียรวมอยู่ในมูลค่าตามบัญชีของเงินลงทุน</w:t>
      </w:r>
    </w:p>
    <w:p w14:paraId="442FB5D5" w14:textId="77777777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A3ED62" w14:textId="7532F630" w:rsidR="00862D5F" w:rsidRDefault="00862D5F" w:rsidP="008072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72BF2BC" w14:textId="7CE9C103" w:rsidR="004A3E5B" w:rsidRDefault="00862D5F" w:rsidP="00081D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2904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</w:t>
      </w:r>
      <w:r w:rsidR="005E3523">
        <w:rPr>
          <w:rFonts w:ascii="Angsana New" w:hAnsi="Angsana New"/>
          <w:sz w:val="30"/>
          <w:szCs w:val="30"/>
        </w:rPr>
        <w:t xml:space="preserve"> </w:t>
      </w:r>
      <w:r w:rsidR="005E3523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 เมื่อก่อให้เกิดประโยชน์เชิงเศรษฐกิจในอนาคต</w:t>
      </w:r>
      <w:r w:rsidR="00081D35">
        <w:rPr>
          <w:rFonts w:ascii="Angsana New" w:hAnsi="Angsana New" w:hint="cs"/>
          <w:sz w:val="30"/>
          <w:szCs w:val="30"/>
          <w:cs/>
        </w:rPr>
        <w:t xml:space="preserve"> </w:t>
      </w:r>
      <w:r w:rsidRPr="00880BDB">
        <w:rPr>
          <w:rFonts w:ascii="Angsana New" w:hAnsi="Angsana New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3F2DF5BA" w14:textId="77777777" w:rsidR="004A3E5B" w:rsidRDefault="004A3E5B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7F137" w14:textId="32ABE72E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BD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90"/>
        <w:gridCol w:w="1170"/>
        <w:gridCol w:w="720"/>
      </w:tblGrid>
      <w:tr w:rsidR="00862D5F" w:rsidRPr="007A6CF5" w14:paraId="5F0E47B4" w14:textId="77777777" w:rsidTr="00AF333C">
        <w:tc>
          <w:tcPr>
            <w:tcW w:w="5490" w:type="dxa"/>
          </w:tcPr>
          <w:p w14:paraId="1C9FC1F9" w14:textId="77777777" w:rsidR="00862D5F" w:rsidRPr="007A6CF5" w:rsidRDefault="00862D5F" w:rsidP="008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7A6CF5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70" w:type="dxa"/>
          </w:tcPr>
          <w:p w14:paraId="37E12D26" w14:textId="527AF9D9" w:rsidR="00862D5F" w:rsidRPr="007A6CF5" w:rsidRDefault="00AF333C" w:rsidP="00AF3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A6CF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548DCD6A" w14:textId="0B8AAD0E" w:rsidR="00862D5F" w:rsidRPr="007A6CF5" w:rsidRDefault="00AF333C" w:rsidP="00AF3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2" w:firstLine="7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6FE5024" w14:textId="5E63BCF2" w:rsidR="00331EB2" w:rsidRDefault="0033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7859005" w14:textId="66DAE7DF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92E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79F2C8C2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FC56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A354C4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F7E820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2E47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90F675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4BB075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9BD5D0F" w14:textId="7228CEA4" w:rsidR="00050496" w:rsidRDefault="00050496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A7D94C" w14:textId="77777777" w:rsidR="00C67985" w:rsidRPr="00192E47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92E47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192E47">
        <w:rPr>
          <w:rFonts w:ascii="Angsana New" w:hAnsi="Angsana New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192E47">
        <w:rPr>
          <w:rFonts w:ascii="Angsana New" w:hAnsi="Angsana New"/>
          <w:b/>
          <w:sz w:val="30"/>
          <w:szCs w:val="30"/>
        </w:rPr>
        <w:t xml:space="preserve"> </w:t>
      </w:r>
      <w:r w:rsidRPr="00192E47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192E47">
        <w:rPr>
          <w:rFonts w:ascii="Angsana New" w:hAnsi="Angsana New"/>
          <w:b/>
          <w:sz w:val="30"/>
          <w:szCs w:val="30"/>
        </w:rPr>
        <w:t xml:space="preserve"> </w:t>
      </w:r>
      <w:r w:rsidRPr="00192E47">
        <w:rPr>
          <w:rFonts w:ascii="Angsana New" w:hAnsi="Angsana New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192E47">
        <w:rPr>
          <w:rFonts w:ascii="Angsana New" w:hAnsi="Angsana New"/>
          <w:b/>
          <w:sz w:val="30"/>
          <w:szCs w:val="30"/>
        </w:rPr>
        <w:t xml:space="preserve"> </w:t>
      </w:r>
    </w:p>
    <w:p w14:paraId="32481213" w14:textId="77777777" w:rsidR="00C67985" w:rsidRPr="00192E47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1EA3819" w14:textId="70075894" w:rsidR="00C67985" w:rsidRDefault="00C67985" w:rsidP="00C6798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92E47">
        <w:rPr>
          <w:rFonts w:ascii="Angsana New" w:hAnsi="Angsana New"/>
          <w:sz w:val="30"/>
          <w:szCs w:val="30"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192E47">
        <w:rPr>
          <w:rFonts w:ascii="Angsana New" w:hAnsi="Angsana New"/>
          <w:sz w:val="30"/>
          <w:szCs w:val="30"/>
        </w:rPr>
        <w:t xml:space="preserve"> </w:t>
      </w:r>
    </w:p>
    <w:p w14:paraId="64DE219F" w14:textId="77777777" w:rsidR="00050496" w:rsidRPr="00192E47" w:rsidRDefault="00050496" w:rsidP="00C6798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ADED6" w14:textId="77777777" w:rsidR="00C67985" w:rsidRPr="00217ABD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192E4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217ABD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0AEE57FE" w14:textId="728CCCFE" w:rsidR="00331EB2" w:rsidRDefault="0033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OLE_LINK7"/>
      <w:bookmarkStart w:id="1" w:name="OLE_LINK8"/>
    </w:p>
    <w:p w14:paraId="1EA11121" w14:textId="77777777" w:rsidR="00AD4E8A" w:rsidRDefault="00AD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1DB599E" w14:textId="15557821" w:rsidR="00862D5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4DB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5709B007" w14:textId="77777777" w:rsidR="00862D5F" w:rsidRPr="007A6CF5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B2EE23" w14:textId="759A9C2B" w:rsidR="00862D5F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DE4DB4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ทุกวันที่รายงานว่ามีข้อบ่งชี้เรื่องการด้อยค่าหรือไม่</w:t>
      </w:r>
      <w:r w:rsidRPr="00DE4D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DE4DB4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0668D48" w14:textId="77777777" w:rsidR="00862D5F" w:rsidRPr="00CD3086" w:rsidRDefault="00862D5F" w:rsidP="00CD30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46D176" w14:textId="31E0ECDB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4DB4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5E3523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DE4DB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E4DB4">
        <w:rPr>
          <w:rFonts w:ascii="Angsana New" w:hAnsi="Angsana New"/>
          <w:sz w:val="30"/>
          <w:szCs w:val="30"/>
        </w:rPr>
        <w:t xml:space="preserve"> </w:t>
      </w:r>
    </w:p>
    <w:p w14:paraId="7685A0EC" w14:textId="228C5421" w:rsidR="00050496" w:rsidRDefault="00050496" w:rsidP="005E3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AA501" w14:textId="03B3843F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5E3523">
        <w:rPr>
          <w:rFonts w:ascii="Angsana New" w:hAnsi="Angsana New" w:hint="cs"/>
          <w:sz w:val="30"/>
          <w:szCs w:val="30"/>
          <w:cs/>
        </w:rPr>
        <w:t xml:space="preserve"> </w:t>
      </w:r>
      <w:r w:rsidRPr="00DE4DB4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E2CF54" w14:textId="78D27A46" w:rsidR="00862D5F" w:rsidRPr="00DE4DB4" w:rsidRDefault="00862D5F" w:rsidP="005E3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E4DB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E2B1668" w14:textId="5A6BCFF9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DE4DB4">
        <w:rPr>
          <w:rFonts w:ascii="Angsana New" w:hAnsi="Angsana New"/>
          <w:sz w:val="30"/>
          <w:szCs w:val="30"/>
        </w:rPr>
        <w:t xml:space="preserve"> </w:t>
      </w:r>
    </w:p>
    <w:p w14:paraId="06077E68" w14:textId="77777777" w:rsidR="00862D5F" w:rsidRPr="00DE4DB4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bookmarkEnd w:id="0"/>
    <w:bookmarkEnd w:id="1"/>
    <w:p w14:paraId="1E005683" w14:textId="74B2621E" w:rsidR="00862D5F" w:rsidRPr="00196AD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6AD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E039C0F" w14:textId="77777777" w:rsidR="00862D5F" w:rsidRPr="00196AD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3E00C03" w14:textId="77777777" w:rsidR="00C67985" w:rsidRPr="00196ADF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96ADF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539A855" w14:textId="0D30DFD0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6ADF">
        <w:rPr>
          <w:rFonts w:ascii="Angsana New" w:hAnsi="Angsana New"/>
          <w:i/>
          <w:sz w:val="30"/>
          <w:szCs w:val="30"/>
          <w:cs/>
        </w:rPr>
        <w:t>ภาระ</w:t>
      </w:r>
      <w:r w:rsidRPr="00192E47">
        <w:rPr>
          <w:rFonts w:ascii="Angsana New" w:hAnsi="Angsana New"/>
          <w:i/>
          <w:sz w:val="30"/>
          <w:szCs w:val="30"/>
          <w:cs/>
        </w:rPr>
        <w:t>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0462CA" w14:textId="77777777" w:rsidR="00AD4E8A" w:rsidRDefault="00AD4E8A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14:paraId="5F30969D" w14:textId="51B26CCA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92E4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18400C" w14:textId="1A32B0B7" w:rsidR="00C67985" w:rsidRDefault="00C67985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285E0A17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192E47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192E47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AB5E641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F138B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47ADA3B9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B6EBD28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BE9C2EB" w14:textId="169F76EA" w:rsidR="00331EB2" w:rsidRDefault="0033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5EA0E740" w14:textId="52D3A18F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192E47">
        <w:rPr>
          <w:rFonts w:ascii="Angsana New" w:hAnsi="Angsana New"/>
          <w:i/>
          <w:sz w:val="30"/>
          <w:szCs w:val="30"/>
        </w:rPr>
        <w:t xml:space="preserve"> </w:t>
      </w:r>
      <w:r w:rsidRPr="00192E47">
        <w:rPr>
          <w:rFonts w:ascii="Angsana New" w:hAnsi="Angsana New" w:hint="cs"/>
          <w:i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192E47">
        <w:rPr>
          <w:rFonts w:ascii="Angsana New" w:hAnsi="Angsana New"/>
          <w:i/>
          <w:sz w:val="30"/>
          <w:szCs w:val="30"/>
        </w:rPr>
        <w:t xml:space="preserve">        </w:t>
      </w:r>
      <w:r w:rsidRPr="00192E47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192E47">
        <w:rPr>
          <w:rFonts w:ascii="Angsana New" w:hAnsi="Angsana New"/>
          <w:sz w:val="30"/>
          <w:szCs w:val="30"/>
        </w:rPr>
        <w:t>12</w:t>
      </w:r>
      <w:r w:rsidRPr="00192E47">
        <w:rPr>
          <w:rFonts w:ascii="Angsana New" w:hAnsi="Angsana New" w:hint="cs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DD46AB3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90E36CF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1717A4E" w14:textId="77777777" w:rsidR="00AD4E8A" w:rsidRPr="00351A84" w:rsidRDefault="00AD4E8A" w:rsidP="0035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14:paraId="115B1798" w14:textId="3A1EDB49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192E47">
        <w:rPr>
          <w:rFonts w:ascii="Angsana New" w:hAnsi="Angsana New"/>
          <w:iCs/>
          <w:sz w:val="30"/>
          <w:szCs w:val="30"/>
          <w:cs/>
        </w:rPr>
        <w:t>โครงการสะสมหุ้นสำหรับพนักงานบริษัทจดทะเบียน</w:t>
      </w:r>
    </w:p>
    <w:p w14:paraId="33906668" w14:textId="0463719E" w:rsidR="00050496" w:rsidRDefault="00C67985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กลุ่มบริษัทได้จัดตั้งโครงการสะสมหุ้นสำหรับพนักงานบริษัทจดทะเบียน เพื่อให้พนักงานของกลุ่มบริษัทได้ซื้อหุ้นของบริษัทผ่านโครงการหุ้นสำหรับพนักงานบริษัทจดทะเบียน โดยใช้แผนการกำหนดอัตราการจ่ายสมทบโดยที่สินทรัพย์ของโครงการได้แยกออกจากสินทรัพย์ของกลุ่มบริษัทและบริหารโดยตัวแทนดำเนินโครงการ โครงการดังกล่าวได้รับเงินเข้าสมทบโครงการจากพนักงานและกลุ่มบริษัท เงินจ่ายสมทบเข้าโครงการของกลุ่มบริษัท บันทึกเป็นค่าใช้จ่ายในกำไรหรือขาดทุนสำหรับรอบระยะเวลาบัญชีที่เกิดรายการนั้น</w:t>
      </w:r>
    </w:p>
    <w:p w14:paraId="794579C0" w14:textId="718E1545" w:rsidR="00C05C52" w:rsidRDefault="00C05C52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D2E72F" w14:textId="77777777" w:rsidR="00351A84" w:rsidRDefault="00351A84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B0901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0C6555FD" w14:textId="77777777" w:rsidR="00862D5F" w:rsidRPr="00C05C52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A09098" w14:textId="32B1BF45" w:rsidR="00862D5F" w:rsidRPr="00C05C52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5C52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C05C52">
        <w:rPr>
          <w:rFonts w:ascii="Angsana New" w:hAnsi="Angsana New"/>
          <w:sz w:val="30"/>
          <w:szCs w:val="30"/>
        </w:rPr>
        <w:t>(</w:t>
      </w:r>
      <w:r w:rsidRPr="00C05C52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5E3523" w:rsidRPr="00C05C52">
        <w:rPr>
          <w:rFonts w:ascii="Angsana New" w:hAnsi="Angsana New" w:hint="cs"/>
          <w:sz w:val="30"/>
          <w:szCs w:val="30"/>
          <w:cs/>
        </w:rPr>
        <w:t xml:space="preserve"> </w:t>
      </w:r>
      <w:r w:rsidRPr="00C05C52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</w:t>
      </w:r>
      <w:r w:rsidRPr="00C05C52">
        <w:rPr>
          <w:rFonts w:ascii="Angsana New" w:hAnsi="Angsana New"/>
          <w:spacing w:val="-2"/>
          <w:sz w:val="30"/>
          <w:szCs w:val="30"/>
          <w:cs/>
        </w:rPr>
        <w:t>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8D7EE35" w14:textId="77777777" w:rsidR="00862D5F" w:rsidRPr="00C05C52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A630A" w14:textId="77777777" w:rsidR="00862D5F" w:rsidRPr="00C05C52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5C52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</w:t>
      </w:r>
      <w:r w:rsidRPr="00C05C52">
        <w:rPr>
          <w:rFonts w:ascii="Angsana New" w:hAnsi="Angsana New"/>
          <w:spacing w:val="2"/>
          <w:sz w:val="30"/>
          <w:szCs w:val="30"/>
          <w:cs/>
        </w:rPr>
        <w:t>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</w:t>
      </w:r>
      <w:r w:rsidRPr="00C05C52">
        <w:rPr>
          <w:rFonts w:ascii="Angsana New" w:hAnsi="Angsana New"/>
          <w:sz w:val="30"/>
          <w:szCs w:val="30"/>
          <w:cs/>
        </w:rPr>
        <w:t>ใหม่ทุกๆ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B162CCE" w14:textId="137E5173" w:rsidR="003E0CE4" w:rsidRPr="00C05C52" w:rsidRDefault="003E0CE4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CC1C130" w14:textId="77777777" w:rsidR="00862D5F" w:rsidRPr="00C05C52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05C5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D2D12" w14:textId="77777777" w:rsidR="00862D5F" w:rsidRPr="00C05C52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3A56F530" w14:textId="77777777" w:rsidR="00862D5F" w:rsidRPr="00C05C52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05C52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C05C52">
        <w:rPr>
          <w:rFonts w:ascii="Angsana New" w:hAnsi="Angsana New" w:hint="cs"/>
          <w:sz w:val="30"/>
          <w:szCs w:val="30"/>
          <w:cs/>
        </w:rPr>
        <w:t>ผูกพัน</w:t>
      </w:r>
      <w:r w:rsidRPr="00C05C52">
        <w:rPr>
          <w:rFonts w:ascii="Angsana New" w:hAnsi="Angsana New"/>
          <w:sz w:val="30"/>
          <w:szCs w:val="30"/>
          <w:cs/>
        </w:rPr>
        <w:t>ตามกฎหมาย</w:t>
      </w:r>
      <w:r w:rsidRPr="00C05C52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C05C52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C05C52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05C52">
        <w:rPr>
          <w:rFonts w:ascii="Angsana New" w:hAnsi="Angsana New"/>
          <w:sz w:val="30"/>
          <w:szCs w:val="30"/>
          <w:cs/>
        </w:rPr>
        <w:t xml:space="preserve"> และมี</w:t>
      </w:r>
      <w:r w:rsidRPr="00C05C52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Pr="00C05C52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C05C52">
        <w:rPr>
          <w:rFonts w:ascii="Angsana New" w:hAnsi="Angsana New"/>
          <w:spacing w:val="-4"/>
          <w:sz w:val="30"/>
          <w:szCs w:val="30"/>
          <w:cs/>
        </w:rPr>
        <w:t>ดังกล่าว ประมาณการ</w:t>
      </w:r>
      <w:r w:rsidRPr="00C05C52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Pr="00C05C52">
        <w:rPr>
          <w:rFonts w:ascii="Angsana New" w:hAnsi="Angsana New" w:hint="cs"/>
          <w:sz w:val="30"/>
          <w:szCs w:val="30"/>
          <w:cs/>
        </w:rPr>
        <w:t>ถึง</w:t>
      </w:r>
      <w:r w:rsidRPr="00C05C52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C05C52">
        <w:rPr>
          <w:rFonts w:ascii="Angsana New" w:hAnsi="Angsana New"/>
          <w:sz w:val="30"/>
          <w:szCs w:val="30"/>
        </w:rPr>
        <w:t xml:space="preserve"> </w:t>
      </w:r>
    </w:p>
    <w:p w14:paraId="43DB9C18" w14:textId="5B001052" w:rsidR="00AD4E8A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B71C48" w14:textId="486AC205" w:rsidR="00AD4E8A" w:rsidRPr="00C05C52" w:rsidRDefault="00AD4E8A" w:rsidP="00AD4E8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D4E8A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  <w:r w:rsidRPr="00C05C5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C7EFE32" w14:textId="1EEA86ED" w:rsidR="00AD4E8A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359B2C" w14:textId="77777777" w:rsidR="00AD4E8A" w:rsidRPr="00AD4E8A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28E96DE" w14:textId="77777777" w:rsidR="00AD4E8A" w:rsidRPr="00AD4E8A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33E78BF" w14:textId="77777777" w:rsidR="00AD4E8A" w:rsidRPr="00AD4E8A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AD4E8A" w:rsidDel="001A6CC8">
        <w:rPr>
          <w:rFonts w:ascii="Angsana New" w:hAnsi="Angsana New"/>
          <w:sz w:val="30"/>
          <w:szCs w:val="30"/>
        </w:rPr>
        <w:t xml:space="preserve"> </w:t>
      </w:r>
      <w:r w:rsidRPr="00AD4E8A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D4E8A" w:rsidDel="001A6CC8">
        <w:rPr>
          <w:rFonts w:ascii="Angsana New" w:hAnsi="Angsana New"/>
          <w:sz w:val="30"/>
          <w:szCs w:val="30"/>
        </w:rPr>
        <w:t xml:space="preserve"> </w:t>
      </w:r>
      <w:r w:rsidRPr="00AD4E8A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EAB16C6" w14:textId="309BD4A9" w:rsidR="00AD4E8A" w:rsidRPr="00AD4E8A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AD4E8A" w:rsidDel="001A6CC8">
        <w:rPr>
          <w:rFonts w:ascii="Angsana New" w:hAnsi="Angsana New"/>
          <w:sz w:val="30"/>
          <w:szCs w:val="30"/>
        </w:rPr>
        <w:t xml:space="preserve"> 1  </w:t>
      </w:r>
      <w:r w:rsidRPr="00AD4E8A" w:rsidDel="001A6CC8">
        <w:rPr>
          <w:rFonts w:ascii="Angsana New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95662D" w14:textId="77777777" w:rsidR="00AD4E8A" w:rsidRPr="00AD4E8A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AD4E8A" w:rsidDel="001A6CC8">
        <w:rPr>
          <w:rFonts w:ascii="Angsana New" w:hAnsi="Angsana New"/>
          <w:sz w:val="30"/>
          <w:szCs w:val="30"/>
        </w:rPr>
        <w:t xml:space="preserve"> 2  </w:t>
      </w:r>
      <w:r w:rsidRPr="00AD4E8A" w:rsidDel="001A6CC8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D4E8A">
        <w:rPr>
          <w:rFonts w:ascii="Angsana New" w:hAnsi="Angsana New"/>
          <w:sz w:val="30"/>
          <w:szCs w:val="30"/>
        </w:rPr>
        <w:t>1</w:t>
      </w:r>
    </w:p>
    <w:p w14:paraId="127D8153" w14:textId="77777777" w:rsidR="00AD4E8A" w:rsidRPr="00AD4E8A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AD4E8A" w:rsidDel="001A6CC8">
        <w:rPr>
          <w:rFonts w:ascii="Angsana New" w:hAnsi="Angsana New"/>
          <w:sz w:val="30"/>
          <w:szCs w:val="30"/>
        </w:rPr>
        <w:t xml:space="preserve"> 3  </w:t>
      </w:r>
      <w:r w:rsidRPr="00AD4E8A" w:rsidDel="001A6CC8">
        <w:rPr>
          <w:rFonts w:ascii="Angsana New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D710BC" w14:textId="77777777" w:rsidR="00AD4E8A" w:rsidRPr="00AD4E8A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CA9F65C" w14:textId="77777777" w:rsidR="00AD4E8A" w:rsidRPr="00AD4E8A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F5CD6DA" w14:textId="77777777" w:rsidR="00AD4E8A" w:rsidRPr="00AD4E8A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AB4235" w14:textId="78BF0A1F" w:rsidR="00AD4E8A" w:rsidRPr="001144ED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D4E8A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AD4E8A" w:rsidDel="001A6CC8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84FCC17" w14:textId="77777777" w:rsidR="00AD4E8A" w:rsidRPr="00C05C52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79BDE3" w14:textId="77777777" w:rsidR="00862D5F" w:rsidRPr="00C05C52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05C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5D768B59" w14:textId="77777777" w:rsidR="00862D5F" w:rsidRPr="00C05C52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CCC607" w14:textId="638F6FD6" w:rsidR="00862D5F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05C52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C05C52">
        <w:rPr>
          <w:rFonts w:ascii="Angsana New" w:hAnsi="Angsana New" w:hint="cs"/>
          <w:spacing w:val="2"/>
          <w:sz w:val="30"/>
          <w:szCs w:val="30"/>
        </w:rPr>
        <w:t>“</w:t>
      </w:r>
      <w:r w:rsidRPr="00C05C52">
        <w:rPr>
          <w:rFonts w:ascii="Angsana New" w:hAnsi="Angsana New" w:hint="cs"/>
          <w:spacing w:val="2"/>
          <w:sz w:val="30"/>
          <w:szCs w:val="30"/>
          <w:cs/>
        </w:rPr>
        <w:t>ส่วนเกินทุนหุ้นทุนซื้อคืน</w:t>
      </w:r>
      <w:r w:rsidRPr="00C05C52">
        <w:rPr>
          <w:rFonts w:ascii="Angsana New" w:hAnsi="Angsana New" w:hint="cs"/>
          <w:spacing w:val="2"/>
          <w:sz w:val="30"/>
          <w:szCs w:val="30"/>
        </w:rPr>
        <w:t>”</w:t>
      </w:r>
      <w:r w:rsidRPr="00C05C52">
        <w:rPr>
          <w:rFonts w:ascii="Angsana New" w:hAnsi="Angsana New" w:hint="cs"/>
          <w:spacing w:val="2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0C24CBF" w14:textId="78E0D6BB" w:rsidR="00C05C52" w:rsidRDefault="00C05C52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49AC2EF" w14:textId="77777777" w:rsidR="00BD7489" w:rsidRPr="00C05C52" w:rsidRDefault="00BD7489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295BB13" w14:textId="77777777" w:rsidR="00862D5F" w:rsidRPr="00C05C52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5C5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65369574" w14:textId="77777777" w:rsidR="00862D5F" w:rsidRPr="00C05C52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8588D9B" w14:textId="77777777" w:rsidR="00C67985" w:rsidRPr="00C05C52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5C52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83D6C17" w14:textId="77777777" w:rsidR="00C67985" w:rsidRPr="00C05C52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68A710" w14:textId="77777777" w:rsidR="00C67985" w:rsidRPr="00C05C52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05C52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C05C52">
        <w:rPr>
          <w:rFonts w:ascii="Angsana New" w:hAnsi="Angsana New"/>
          <w:sz w:val="30"/>
          <w:szCs w:val="30"/>
        </w:rPr>
        <w:t xml:space="preserve"> </w:t>
      </w:r>
    </w:p>
    <w:p w14:paraId="34DE02A1" w14:textId="77777777" w:rsidR="00C67985" w:rsidRPr="00C05C52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17B0F5" w14:textId="77777777" w:rsidR="00C67985" w:rsidRPr="00C05C52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5C52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C05C52">
        <w:rPr>
          <w:rFonts w:ascii="Angsana New" w:hAnsi="Angsana New" w:hint="cs"/>
          <w:sz w:val="30"/>
          <w:szCs w:val="30"/>
          <w:cs/>
        </w:rPr>
        <w:t xml:space="preserve"> </w:t>
      </w:r>
      <w:r w:rsidRPr="00C05C52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8CD3B95" w14:textId="38BCB458" w:rsidR="005E3523" w:rsidRPr="00C05C52" w:rsidRDefault="005E3523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44736FC9" w14:textId="7F4B617F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1B9455C0" w14:textId="77777777" w:rsidR="00862D5F" w:rsidRPr="00F2093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4AA7786" w14:textId="45B573CE" w:rsidR="00862D5F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950A13">
        <w:rPr>
          <w:rFonts w:ascii="Angsana New" w:hAnsi="Angsana New"/>
          <w:sz w:val="30"/>
          <w:szCs w:val="30"/>
          <w:cs/>
        </w:rPr>
        <w:t>ประกอบด้วยเงินปันผล</w:t>
      </w:r>
      <w:r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ดอกเบี้ยรับ</w:t>
      </w:r>
      <w:r>
        <w:rPr>
          <w:rFonts w:ascii="Angsana New" w:hAnsi="Angsana New" w:hint="cs"/>
          <w:sz w:val="30"/>
          <w:szCs w:val="30"/>
          <w:cs/>
        </w:rPr>
        <w:t>และอื่นๆ</w:t>
      </w:r>
      <w:r w:rsidRPr="00950A13">
        <w:rPr>
          <w:rFonts w:ascii="Angsana New" w:hAnsi="Angsana New"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 ดอกเบี้ยรับ</w:t>
      </w:r>
      <w:r>
        <w:rPr>
          <w:rFonts w:ascii="Angsana New" w:hAnsi="Angsana New" w:hint="cs"/>
          <w:sz w:val="30"/>
          <w:szCs w:val="30"/>
          <w:cs/>
        </w:rPr>
        <w:t>และอื่นๆ</w:t>
      </w:r>
      <w:r w:rsidRPr="00950A13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14:paraId="6A030496" w14:textId="27D82431" w:rsidR="0028708B" w:rsidRDefault="0028708B" w:rsidP="005E3523">
      <w:pPr>
        <w:jc w:val="thaiDistribute"/>
        <w:rPr>
          <w:rFonts w:ascii="Angsana New" w:hAnsi="Angsana New"/>
          <w:sz w:val="30"/>
          <w:szCs w:val="30"/>
        </w:rPr>
      </w:pPr>
    </w:p>
    <w:p w14:paraId="7A57F2AF" w14:textId="77777777" w:rsidR="00862D5F" w:rsidRPr="0066706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706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B06128C" w14:textId="77777777" w:rsidR="00862D5F" w:rsidRPr="00667063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0E98F2EF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67063">
        <w:rPr>
          <w:rFonts w:ascii="Angsana New" w:hAnsi="Angsana New"/>
          <w:sz w:val="30"/>
          <w:szCs w:val="30"/>
        </w:rPr>
        <w:t xml:space="preserve"> </w:t>
      </w:r>
    </w:p>
    <w:p w14:paraId="1CAC6C21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BCF566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667063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51F0180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1897539" w14:textId="77777777" w:rsidR="00F07117" w:rsidRPr="00667063" w:rsidRDefault="00F07117" w:rsidP="00F0711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5162F0EF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49C7B31" w14:textId="77777777" w:rsidR="00393B3D" w:rsidRDefault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C1E9DF" w14:textId="53AC5096" w:rsidR="00F07117" w:rsidRPr="00667063" w:rsidRDefault="00F07117" w:rsidP="00F0711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667063">
        <w:rPr>
          <w:rFonts w:ascii="Angsana New" w:hAnsi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67063">
        <w:rPr>
          <w:rFonts w:ascii="Angsana New" w:hAnsi="Angsana New"/>
          <w:b/>
          <w:sz w:val="30"/>
          <w:szCs w:val="30"/>
        </w:rPr>
        <w:t xml:space="preserve"> </w:t>
      </w:r>
      <w:r w:rsidRPr="00667063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67063">
        <w:rPr>
          <w:rFonts w:ascii="Angsana New" w:hAnsi="Angsana New"/>
          <w:sz w:val="30"/>
          <w:szCs w:val="30"/>
        </w:rPr>
        <w:t xml:space="preserve"> </w:t>
      </w:r>
      <w:r w:rsidRPr="00667063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36032D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824B627" w14:textId="77777777" w:rsidR="00F07117" w:rsidRDefault="00F07117" w:rsidP="00F0711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AF4B472" w14:textId="77777777" w:rsidR="00F07117" w:rsidRPr="00F20933" w:rsidRDefault="00F07117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C3755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52739E74" w14:textId="77777777" w:rsidR="00862D5F" w:rsidRPr="00F20933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892BB88" w14:textId="1DF4404C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2D1DA5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E3523">
        <w:rPr>
          <w:rFonts w:ascii="Angsana New" w:hAnsi="Angsana New" w:hint="cs"/>
          <w:b/>
          <w:sz w:val="30"/>
          <w:szCs w:val="30"/>
          <w:cs/>
        </w:rPr>
        <w:t xml:space="preserve">              </w:t>
      </w:r>
      <w:r w:rsidRPr="002D1DA5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7F53925" w14:textId="5A589527" w:rsidR="003C038B" w:rsidRDefault="003C038B" w:rsidP="00713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05866A1" w14:textId="138510B2" w:rsidR="003E6A5C" w:rsidRPr="003E0CE4" w:rsidRDefault="009172C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E0CE4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4A65FBD0" w14:textId="77777777" w:rsidR="00D57C8A" w:rsidRPr="00950A1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552F093E" w14:textId="7252584B" w:rsidR="00AD4E8A" w:rsidRDefault="00AB6C74" w:rsidP="00BD74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B6C7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AB6C74">
        <w:rPr>
          <w:rFonts w:ascii="Angsana New" w:hAnsi="Angsana New"/>
          <w:b/>
          <w:sz w:val="30"/>
          <w:szCs w:val="30"/>
          <w:cs/>
        </w:rPr>
        <w:t xml:space="preserve"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F167AB1" w14:textId="77777777" w:rsidR="00AD4E8A" w:rsidRDefault="00AD4E8A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473B58F" w14:textId="77777777" w:rsidR="00393B3D" w:rsidRDefault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457A45C9" w14:textId="522EB21C" w:rsidR="00B254DF" w:rsidRPr="0021108A" w:rsidRDefault="008C334B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3E109F" w:rsidRPr="00950A13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D4E8A">
        <w:rPr>
          <w:rFonts w:ascii="Angsana New" w:hAnsi="Angsana New" w:hint="cs"/>
          <w:b/>
          <w:sz w:val="30"/>
          <w:szCs w:val="30"/>
          <w:cs/>
        </w:rPr>
        <w:t>และ</w:t>
      </w:r>
      <w:r w:rsidR="001050C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F51E71" w:rsidRPr="00950A13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377145" w:rsidRPr="00950A13">
        <w:rPr>
          <w:rFonts w:ascii="Angsana New" w:hAnsi="Angsana New"/>
          <w:bCs/>
          <w:sz w:val="30"/>
          <w:szCs w:val="30"/>
        </w:rPr>
        <w:t>1</w:t>
      </w:r>
      <w:r w:rsidR="00196ADF">
        <w:rPr>
          <w:rFonts w:ascii="Angsana New" w:hAnsi="Angsana New"/>
          <w:bCs/>
          <w:sz w:val="30"/>
          <w:szCs w:val="30"/>
        </w:rPr>
        <w:t>0</w:t>
      </w:r>
      <w:r w:rsidR="00F51E71" w:rsidRPr="00950A13">
        <w:rPr>
          <w:rFonts w:ascii="Angsana New" w:hAnsi="Angsana New"/>
          <w:b/>
          <w:sz w:val="30"/>
          <w:szCs w:val="30"/>
        </w:rPr>
        <w:t xml:space="preserve"> </w:t>
      </w:r>
      <w:r w:rsidR="00466C02" w:rsidRPr="00950A13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66C02" w:rsidRPr="00950A13">
        <w:rPr>
          <w:rFonts w:ascii="Angsana New" w:hAnsi="Angsana New"/>
          <w:bCs/>
          <w:sz w:val="30"/>
          <w:szCs w:val="30"/>
        </w:rPr>
        <w:t>1</w:t>
      </w:r>
      <w:r w:rsidR="00196ADF">
        <w:rPr>
          <w:rFonts w:ascii="Angsana New" w:hAnsi="Angsana New"/>
          <w:bCs/>
          <w:sz w:val="30"/>
          <w:szCs w:val="30"/>
        </w:rPr>
        <w:t>1</w:t>
      </w:r>
      <w:r w:rsidR="00466C02" w:rsidRPr="00950A13">
        <w:rPr>
          <w:rFonts w:ascii="Angsana New" w:hAnsi="Angsana New"/>
          <w:bCs/>
          <w:sz w:val="30"/>
          <w:szCs w:val="30"/>
        </w:rPr>
        <w:t xml:space="preserve"> </w:t>
      </w:r>
      <w:r w:rsidR="00F020B8" w:rsidRPr="00F020B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6C5BA2" w:rsidRPr="00950A1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</w:t>
      </w:r>
      <w:r w:rsidR="006C5BA2" w:rsidRPr="0021108A">
        <w:rPr>
          <w:rFonts w:ascii="Angsana New" w:hAnsi="Angsana New" w:hint="cs"/>
          <w:b/>
          <w:sz w:val="30"/>
          <w:szCs w:val="30"/>
          <w:cs/>
        </w:rPr>
        <w:t>มีนัยสำคัญกับกลุ่มบริษัท</w:t>
      </w:r>
      <w:r w:rsidR="006C5BA2" w:rsidRPr="0021108A">
        <w:rPr>
          <w:rFonts w:ascii="Angsana New" w:hAnsi="Angsana New" w:hint="cs"/>
          <w:b/>
          <w:sz w:val="30"/>
          <w:szCs w:val="30"/>
        </w:rPr>
        <w:t xml:space="preserve"> </w:t>
      </w:r>
      <w:r w:rsidR="006C5BA2" w:rsidRPr="0021108A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057B9310" w14:textId="70C5757F" w:rsidR="000D2842" w:rsidRPr="00684653" w:rsidRDefault="000D2842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0D2842" w:rsidRPr="00950A13" w14:paraId="176047F9" w14:textId="77777777" w:rsidTr="00217ABD">
        <w:trPr>
          <w:trHeight w:val="20"/>
          <w:tblHeader/>
        </w:trPr>
        <w:tc>
          <w:tcPr>
            <w:tcW w:w="3690" w:type="dxa"/>
          </w:tcPr>
          <w:p w14:paraId="523758DE" w14:textId="77777777" w:rsidR="000D2842" w:rsidRPr="00950A13" w:rsidRDefault="000D2842" w:rsidP="00217AB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0592F97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8837FC1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7C90F65" w14:textId="77777777" w:rsidR="000D2842" w:rsidRPr="00950A13" w:rsidRDefault="000D2842" w:rsidP="00217ABD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842" w:rsidRPr="00950A13" w14:paraId="4C32E1E6" w14:textId="77777777" w:rsidTr="00217ABD">
        <w:trPr>
          <w:trHeight w:val="20"/>
        </w:trPr>
        <w:tc>
          <w:tcPr>
            <w:tcW w:w="3690" w:type="dxa"/>
          </w:tcPr>
          <w:p w14:paraId="63B5CA5C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950A13">
              <w:rPr>
                <w:rFonts w:ascii="Angsana New" w:hAnsi="Angsana New"/>
                <w:sz w:val="30"/>
                <w:szCs w:val="30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950A13">
              <w:rPr>
                <w:rFonts w:ascii="Angsana New" w:hAnsi="Angsana New"/>
                <w:sz w:val="30"/>
                <w:szCs w:val="30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950A13">
              <w:rPr>
                <w:rFonts w:ascii="Angsana New" w:hAnsi="Angsana New"/>
                <w:sz w:val="30"/>
                <w:szCs w:val="30"/>
              </w:rPr>
              <w:t>.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50212062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1E43E33" w14:textId="77777777" w:rsidR="000D2842" w:rsidRPr="00950A13" w:rsidRDefault="000D2842" w:rsidP="00217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38.51</w:t>
            </w:r>
          </w:p>
        </w:tc>
      </w:tr>
      <w:tr w:rsidR="000D2842" w:rsidRPr="00950A13" w14:paraId="1DEFCF11" w14:textId="77777777" w:rsidTr="00217ABD">
        <w:trPr>
          <w:trHeight w:val="20"/>
        </w:trPr>
        <w:tc>
          <w:tcPr>
            <w:tcW w:w="3690" w:type="dxa"/>
          </w:tcPr>
          <w:p w14:paraId="5711174F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  <w:p w14:paraId="45B81AF9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FA42A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7E79B3B3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34.99</w:t>
            </w:r>
          </w:p>
        </w:tc>
      </w:tr>
      <w:tr w:rsidR="000D2842" w:rsidRPr="00950A13" w14:paraId="29CE7C4B" w14:textId="77777777" w:rsidTr="00217ABD">
        <w:trPr>
          <w:trHeight w:val="20"/>
        </w:trPr>
        <w:tc>
          <w:tcPr>
            <w:tcW w:w="3690" w:type="dxa"/>
          </w:tcPr>
          <w:p w14:paraId="13E78E87" w14:textId="77777777" w:rsidR="000D2842" w:rsidRPr="00196ADF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96AD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ที.เค.เอส.สยามเพรส แมเนจเม้นท์</w:t>
            </w:r>
            <w:r w:rsidRPr="00196AD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96ADF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553923B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621DBC52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950A13" w14:paraId="0D9B253F" w14:textId="77777777" w:rsidTr="00217ABD">
        <w:trPr>
          <w:trHeight w:val="20"/>
        </w:trPr>
        <w:tc>
          <w:tcPr>
            <w:tcW w:w="3690" w:type="dxa"/>
          </w:tcPr>
          <w:p w14:paraId="1159CC42" w14:textId="77777777" w:rsidR="000D2842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พลัส เทค อินโนเวชั่น 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  <w:p w14:paraId="71830F4D" w14:textId="6D22C281" w:rsidR="00770FC4" w:rsidRPr="00196ADF" w:rsidRDefault="00D3029F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70FC4">
              <w:rPr>
                <w:rFonts w:ascii="Angsana New" w:hAnsi="Angsana New"/>
                <w:sz w:val="30"/>
                <w:szCs w:val="30"/>
              </w:rPr>
              <w:t>(</w:t>
            </w:r>
            <w:r w:rsidR="00770FC4"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="00770FC4">
              <w:rPr>
                <w:rFonts w:ascii="Angsana New" w:hAnsi="Angsana New"/>
                <w:sz w:val="30"/>
                <w:szCs w:val="30"/>
              </w:rPr>
              <w:t>“</w:t>
            </w:r>
            <w:r w:rsidR="00770FC4" w:rsidRPr="00196ADF">
              <w:rPr>
                <w:rFonts w:ascii="Angsana New" w:hAnsi="Angsana New"/>
                <w:sz w:val="30"/>
                <w:szCs w:val="30"/>
                <w:cs/>
              </w:rPr>
              <w:t>บริษัท ทีบีเอสพี จำกัด (มหาชน)</w:t>
            </w:r>
            <w:r w:rsidR="00770FC4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0" w:type="dxa"/>
          </w:tcPr>
          <w:p w14:paraId="4BEEF6CE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97F242A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950A13" w14:paraId="5B280A53" w14:textId="77777777" w:rsidTr="00217ABD">
        <w:trPr>
          <w:trHeight w:val="20"/>
        </w:trPr>
        <w:tc>
          <w:tcPr>
            <w:tcW w:w="3690" w:type="dxa"/>
          </w:tcPr>
          <w:p w14:paraId="13F08807" w14:textId="77777777" w:rsidR="000D2842" w:rsidRPr="00196ADF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96AD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0D9F397B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06CDB5B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25E4D" w:rsidRPr="00950A13" w14:paraId="73959326" w14:textId="77777777" w:rsidTr="00217ABD">
        <w:trPr>
          <w:trHeight w:val="20"/>
        </w:trPr>
        <w:tc>
          <w:tcPr>
            <w:tcW w:w="3690" w:type="dxa"/>
          </w:tcPr>
          <w:p w14:paraId="2EBB778C" w14:textId="02A36673" w:rsidR="00025E4D" w:rsidRPr="00196ADF" w:rsidRDefault="00025E4D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25E4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025E4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เอสซีบี เท็นเอกซ์ จำกัด</w:t>
            </w:r>
          </w:p>
        </w:tc>
        <w:tc>
          <w:tcPr>
            <w:tcW w:w="1350" w:type="dxa"/>
          </w:tcPr>
          <w:p w14:paraId="68E5F1BA" w14:textId="58805253" w:rsidR="00025E4D" w:rsidRPr="00950A13" w:rsidRDefault="00025E4D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8774B6E" w14:textId="66DA095C" w:rsidR="00025E4D" w:rsidRPr="00950A13" w:rsidRDefault="00FC7CF0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เป็นผู้ถือหุ้นของบริษัทย่อยทางอ้อม</w:t>
            </w:r>
          </w:p>
        </w:tc>
      </w:tr>
      <w:tr w:rsidR="000D2842" w:rsidRPr="00950A13" w14:paraId="1D5DE4BA" w14:textId="77777777" w:rsidTr="00217ABD">
        <w:trPr>
          <w:trHeight w:val="20"/>
        </w:trPr>
        <w:tc>
          <w:tcPr>
            <w:tcW w:w="3690" w:type="dxa"/>
          </w:tcPr>
          <w:p w14:paraId="2A20EAF2" w14:textId="77777777" w:rsidR="000D2842" w:rsidRPr="00196ADF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14:paraId="4BE202C1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89092D6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0D2842" w:rsidRPr="00950A13" w14:paraId="099B7666" w14:textId="77777777" w:rsidTr="00217ABD">
        <w:trPr>
          <w:trHeight w:val="20"/>
        </w:trPr>
        <w:tc>
          <w:tcPr>
            <w:tcW w:w="3690" w:type="dxa"/>
          </w:tcPr>
          <w:p w14:paraId="361C63E6" w14:textId="77777777" w:rsidR="000D2842" w:rsidRPr="00196ADF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sz w:val="30"/>
                <w:szCs w:val="30"/>
              </w:rPr>
              <w:t xml:space="preserve">Synnex Technology </w:t>
            </w:r>
            <w:proofErr w:type="gramStart"/>
            <w:r w:rsidRPr="00196ADF">
              <w:rPr>
                <w:rFonts w:ascii="Angsana New" w:hAnsi="Angsana New"/>
                <w:sz w:val="30"/>
                <w:szCs w:val="30"/>
              </w:rPr>
              <w:t xml:space="preserve">International 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Pr="00196ADF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A314E76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509BF1E3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0D2842" w:rsidRPr="00950A13" w14:paraId="361FCDFD" w14:textId="77777777" w:rsidTr="00217ABD">
        <w:trPr>
          <w:trHeight w:val="20"/>
        </w:trPr>
        <w:tc>
          <w:tcPr>
            <w:tcW w:w="3690" w:type="dxa"/>
          </w:tcPr>
          <w:p w14:paraId="2C19CDDE" w14:textId="77777777" w:rsidR="000D2842" w:rsidRPr="00196ADF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4FB9AEE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7373A221" w14:textId="77777777" w:rsidR="000D2842" w:rsidRPr="00950A13" w:rsidRDefault="000D2842" w:rsidP="00217ABD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747D666" w14:textId="0283DB6D" w:rsidR="0028708B" w:rsidRPr="00684653" w:rsidRDefault="0028708B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18"/>
          <w:szCs w:val="18"/>
          <w:lang w:bidi="th-TH"/>
        </w:rPr>
      </w:pPr>
    </w:p>
    <w:tbl>
      <w:tblPr>
        <w:tblW w:w="936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92"/>
        <w:gridCol w:w="1095"/>
        <w:gridCol w:w="266"/>
        <w:gridCol w:w="1078"/>
        <w:gridCol w:w="236"/>
        <w:gridCol w:w="1170"/>
      </w:tblGrid>
      <w:tr w:rsidR="003E6A5C" w:rsidRPr="00950A13" w14:paraId="2D870B05" w14:textId="77777777" w:rsidTr="000D2842">
        <w:trPr>
          <w:tblHeader/>
        </w:trPr>
        <w:tc>
          <w:tcPr>
            <w:tcW w:w="2164" w:type="pct"/>
          </w:tcPr>
          <w:p w14:paraId="074DC8E9" w14:textId="02C6C6A2" w:rsidR="005E14AB" w:rsidRPr="009409F8" w:rsidRDefault="009A33F1" w:rsidP="009A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409F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7" w:type="pct"/>
            <w:gridSpan w:val="3"/>
          </w:tcPr>
          <w:p w14:paraId="4E214F43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6EEA9527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868F4E0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31EB2" w:rsidRPr="00950A13" w14:paraId="11A1AFE9" w14:textId="77777777" w:rsidTr="000D2842">
        <w:trPr>
          <w:tblHeader/>
        </w:trPr>
        <w:tc>
          <w:tcPr>
            <w:tcW w:w="2164" w:type="pct"/>
          </w:tcPr>
          <w:p w14:paraId="30BE89E5" w14:textId="6DB03B4C" w:rsidR="00331EB2" w:rsidRPr="00950A13" w:rsidRDefault="004514A8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1EB2"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31EB2"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31EB2"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6" w:type="pct"/>
          </w:tcPr>
          <w:p w14:paraId="18BCF02F" w14:textId="6B94BA53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6" w:type="pct"/>
          </w:tcPr>
          <w:p w14:paraId="2356F452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E7BEEF" w14:textId="421F10B0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2A94CC2A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92BF8" w14:textId="7DB237F2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42C8923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9E7956" w14:textId="16AD30AA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31EB2" w:rsidRPr="00950A13" w14:paraId="65200821" w14:textId="77777777" w:rsidTr="000D2842">
        <w:trPr>
          <w:tblHeader/>
        </w:trPr>
        <w:tc>
          <w:tcPr>
            <w:tcW w:w="2164" w:type="pct"/>
          </w:tcPr>
          <w:p w14:paraId="02E6450E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56F3E188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950A13" w14:paraId="5484BC1A" w14:textId="77777777" w:rsidTr="000D2842">
        <w:tc>
          <w:tcPr>
            <w:tcW w:w="2164" w:type="pct"/>
          </w:tcPr>
          <w:p w14:paraId="18E4D626" w14:textId="77777777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1DF8227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534EB44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65DB9C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A6B9C7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31D36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C889EB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3CB8A8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065" w:rsidRPr="00950A13" w14:paraId="1AA9DDFD" w14:textId="77777777" w:rsidTr="000D2842">
        <w:tc>
          <w:tcPr>
            <w:tcW w:w="2164" w:type="pct"/>
          </w:tcPr>
          <w:p w14:paraId="03311EB2" w14:textId="77777777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0E733FB3" w14:textId="602DDBA0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765F6FDF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53B78C" w14:textId="1AC570EE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B54151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977089" w14:textId="2991BDC0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17,</w:t>
            </w:r>
            <w:r w:rsidR="00770FC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26" w:type="pct"/>
          </w:tcPr>
          <w:p w14:paraId="34C4DC69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487B29" w14:textId="374E8370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22,288</w:t>
            </w:r>
          </w:p>
        </w:tc>
      </w:tr>
      <w:tr w:rsidR="00E50065" w:rsidRPr="00950A13" w14:paraId="32214DB7" w14:textId="77777777" w:rsidTr="000D2842">
        <w:tc>
          <w:tcPr>
            <w:tcW w:w="2164" w:type="pct"/>
          </w:tcPr>
          <w:p w14:paraId="01B603C3" w14:textId="77777777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3EBB02F1" w14:textId="5A4F62F6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276CACC0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F2BFA06" w14:textId="01E98600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237B78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44626A" w14:textId="4EA1B21A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1</w:t>
            </w:r>
            <w:r w:rsidR="00770FC4">
              <w:rPr>
                <w:rFonts w:ascii="Angsana New" w:hAnsi="Angsana New"/>
                <w:sz w:val="30"/>
                <w:szCs w:val="30"/>
              </w:rPr>
              <w:t>2,853</w:t>
            </w:r>
          </w:p>
        </w:tc>
        <w:tc>
          <w:tcPr>
            <w:tcW w:w="126" w:type="pct"/>
          </w:tcPr>
          <w:p w14:paraId="238062B6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57B0AB" w14:textId="7C5AF58E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9,168</w:t>
            </w:r>
          </w:p>
        </w:tc>
      </w:tr>
      <w:tr w:rsidR="00E50065" w:rsidRPr="00950A13" w14:paraId="09FCB14E" w14:textId="77777777" w:rsidTr="000D2842">
        <w:tc>
          <w:tcPr>
            <w:tcW w:w="2164" w:type="pct"/>
          </w:tcPr>
          <w:p w14:paraId="42AF24CC" w14:textId="77777777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54236C3E" w14:textId="32946F6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DFC60F6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620A06D" w14:textId="3608FACD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B72E2C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7306C9" w14:textId="06D4B658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26" w:type="pct"/>
          </w:tcPr>
          <w:p w14:paraId="79D7F45B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C62EC2" w14:textId="21D34660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E50065" w:rsidRPr="00950A13" w14:paraId="3B46A5F6" w14:textId="77777777" w:rsidTr="000D2842">
        <w:tc>
          <w:tcPr>
            <w:tcW w:w="2164" w:type="pct"/>
          </w:tcPr>
          <w:p w14:paraId="609174ED" w14:textId="020D8440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73F9E8F" w14:textId="03829BD0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EB2B474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C1C48B" w14:textId="0634175C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C9DF2D2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793276" w14:textId="2BD7AD8C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20,157</w:t>
            </w:r>
          </w:p>
        </w:tc>
        <w:tc>
          <w:tcPr>
            <w:tcW w:w="126" w:type="pct"/>
          </w:tcPr>
          <w:p w14:paraId="2E91C058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8CC3F7" w14:textId="3DD65615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7,385</w:t>
            </w:r>
          </w:p>
        </w:tc>
      </w:tr>
      <w:tr w:rsidR="00E50065" w:rsidRPr="00950A13" w14:paraId="0A0CBB6C" w14:textId="77777777" w:rsidTr="000D2842">
        <w:tc>
          <w:tcPr>
            <w:tcW w:w="2164" w:type="pct"/>
          </w:tcPr>
          <w:p w14:paraId="2FFF4BE6" w14:textId="6A445AD4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9F8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6" w:type="pct"/>
          </w:tcPr>
          <w:p w14:paraId="700F7438" w14:textId="44A0226D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1BEA74FE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96F670" w14:textId="5C6B4301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78E914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925532" w14:textId="54E82368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3DB2A19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EAA6C6" w14:textId="4350E49F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E50065" w:rsidRPr="00950A13" w14:paraId="45582FF6" w14:textId="77777777" w:rsidTr="000D2842">
        <w:tc>
          <w:tcPr>
            <w:tcW w:w="2164" w:type="pct"/>
          </w:tcPr>
          <w:p w14:paraId="60976747" w14:textId="0367D98B" w:rsidR="00E50065" w:rsidRPr="009409F8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9409F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6" w:type="pct"/>
          </w:tcPr>
          <w:p w14:paraId="2B62057B" w14:textId="2963F5E8" w:rsid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A790EBB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370DFA" w14:textId="7ADD9800" w:rsid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81FF4D4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004E04" w14:textId="68A3384D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BDE9F7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C55B9C" w14:textId="177A6871" w:rsid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E50065" w:rsidRPr="00950A13" w14:paraId="6A29531B" w14:textId="77777777" w:rsidTr="000D2842">
        <w:tc>
          <w:tcPr>
            <w:tcW w:w="2164" w:type="pct"/>
          </w:tcPr>
          <w:p w14:paraId="3E2AB54F" w14:textId="77777777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626" w:type="pct"/>
          </w:tcPr>
          <w:p w14:paraId="077A657B" w14:textId="4E557B5A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7D93C19F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77FBD5" w14:textId="1DAC92D6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E04D2A7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1213F4" w14:textId="7EAD28C0" w:rsidR="00E50065" w:rsidRPr="00E50065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E50065">
              <w:rPr>
                <w:rFonts w:ascii="Angsana New" w:hAnsi="Angsana New"/>
                <w:sz w:val="30"/>
                <w:szCs w:val="30"/>
              </w:rPr>
              <w:t>17,8</w:t>
            </w:r>
            <w:r w:rsidR="00770FC4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6" w:type="pct"/>
          </w:tcPr>
          <w:p w14:paraId="629455D3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AD65DA" w14:textId="3FCEFA7C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10,188</w:t>
            </w:r>
          </w:p>
        </w:tc>
      </w:tr>
      <w:tr w:rsidR="00331EB2" w:rsidRPr="00950A13" w14:paraId="524F86B8" w14:textId="77777777" w:rsidTr="000D2842">
        <w:tc>
          <w:tcPr>
            <w:tcW w:w="2164" w:type="pct"/>
          </w:tcPr>
          <w:p w14:paraId="5FDEC525" w14:textId="126960BA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9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6" w:type="pct"/>
          </w:tcPr>
          <w:p w14:paraId="003DFA08" w14:textId="77777777" w:rsidR="00331EB2" w:rsidRPr="000B2BC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4ADB35C" w14:textId="77777777" w:rsidR="00331EB2" w:rsidRPr="000B2BC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C6C1F0" w14:textId="77777777" w:rsidR="00331EB2" w:rsidRPr="000B2BC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0B0388" w14:textId="77777777" w:rsidR="00331EB2" w:rsidRPr="000B2BC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934F40" w14:textId="77777777" w:rsidR="00331EB2" w:rsidRPr="000B2BC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D5411BC" w14:textId="77777777" w:rsidR="00331EB2" w:rsidRPr="000B2BC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D3917B6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065" w:rsidRPr="00950A13" w14:paraId="6271460F" w14:textId="77777777" w:rsidTr="000D2842">
        <w:tc>
          <w:tcPr>
            <w:tcW w:w="2164" w:type="pct"/>
          </w:tcPr>
          <w:p w14:paraId="55D9AA9B" w14:textId="266C4D44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1A72CECF" w14:textId="20D1185B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56" w:type="pct"/>
          </w:tcPr>
          <w:p w14:paraId="41748E27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7E356D" w14:textId="44A28934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2" w:type="pct"/>
          </w:tcPr>
          <w:p w14:paraId="17D46679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6BFB8F" w14:textId="3AC8B0B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26" w:type="pct"/>
          </w:tcPr>
          <w:p w14:paraId="2B9E815B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AD542D1" w14:textId="0CA645CA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E50065" w:rsidRPr="00950A13" w14:paraId="155461CD" w14:textId="77777777" w:rsidTr="000D2842">
        <w:tc>
          <w:tcPr>
            <w:tcW w:w="2164" w:type="pct"/>
          </w:tcPr>
          <w:p w14:paraId="1E5E9BC4" w14:textId="738F03CA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6" w:type="pct"/>
          </w:tcPr>
          <w:p w14:paraId="2E8A6521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E566770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CAF79D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89FB8B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83D9DB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14953F8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27076B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065" w:rsidRPr="00950A13" w14:paraId="34DC28FA" w14:textId="77777777" w:rsidTr="000D2842">
        <w:tc>
          <w:tcPr>
            <w:tcW w:w="2164" w:type="pct"/>
          </w:tcPr>
          <w:p w14:paraId="0ECD246A" w14:textId="50914C40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6" w:type="pct"/>
          </w:tcPr>
          <w:p w14:paraId="6EFAC15C" w14:textId="10A00C4A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56" w:type="pct"/>
          </w:tcPr>
          <w:p w14:paraId="24D8D1DF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F81DC5" w14:textId="193F250B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42,876</w:t>
            </w:r>
          </w:p>
        </w:tc>
        <w:tc>
          <w:tcPr>
            <w:tcW w:w="142" w:type="pct"/>
          </w:tcPr>
          <w:p w14:paraId="459AEC87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70C857" w14:textId="1FD6C1AD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26" w:type="pct"/>
          </w:tcPr>
          <w:p w14:paraId="78C28E83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E240C8" w14:textId="0503067F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42,876</w:t>
            </w:r>
          </w:p>
        </w:tc>
      </w:tr>
      <w:tr w:rsidR="00E50065" w:rsidRPr="00950A13" w14:paraId="3CE0C061" w14:textId="77777777" w:rsidTr="000D2842">
        <w:tc>
          <w:tcPr>
            <w:tcW w:w="2164" w:type="pct"/>
          </w:tcPr>
          <w:p w14:paraId="0DB5FCB3" w14:textId="176CC8B8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9AC259D" w14:textId="67043352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156" w:type="pct"/>
          </w:tcPr>
          <w:p w14:paraId="7C2BAF8E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2FACB47" w14:textId="1B87801B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142" w:type="pct"/>
          </w:tcPr>
          <w:p w14:paraId="5A5543D3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17D81C" w14:textId="13FB109B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126" w:type="pct"/>
          </w:tcPr>
          <w:p w14:paraId="71CA7792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F5A0E3A" w14:textId="50D636B9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</w:tr>
      <w:tr w:rsidR="00E50065" w:rsidRPr="00950A13" w14:paraId="1450DB2E" w14:textId="77777777" w:rsidTr="000D2842">
        <w:tc>
          <w:tcPr>
            <w:tcW w:w="2164" w:type="pct"/>
          </w:tcPr>
          <w:p w14:paraId="63A49692" w14:textId="735F26AD" w:rsidR="00E50065" w:rsidRPr="00B44CB7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C314923" w14:textId="2731B2B9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44,447</w:t>
            </w:r>
          </w:p>
        </w:tc>
        <w:tc>
          <w:tcPr>
            <w:tcW w:w="156" w:type="pct"/>
          </w:tcPr>
          <w:p w14:paraId="49CFA559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E0714CF" w14:textId="1761578B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BC6">
              <w:rPr>
                <w:rFonts w:ascii="Angsana New" w:hAnsi="Angsana New"/>
                <w:b/>
                <w:bCs/>
                <w:sz w:val="30"/>
                <w:szCs w:val="30"/>
              </w:rPr>
              <w:t>45,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2" w:type="pct"/>
          </w:tcPr>
          <w:p w14:paraId="30B61BFF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5CD476" w14:textId="52C99B78" w:rsidR="00E50065" w:rsidRPr="002C35FF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44,447</w:t>
            </w:r>
          </w:p>
        </w:tc>
        <w:tc>
          <w:tcPr>
            <w:tcW w:w="126" w:type="pct"/>
          </w:tcPr>
          <w:p w14:paraId="654F9000" w14:textId="77777777" w:rsidR="00E50065" w:rsidRPr="000B2BC6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85447BC" w14:textId="67C05E9D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2C35FF">
              <w:rPr>
                <w:rFonts w:ascii="Angsana New" w:hAnsi="Angsana New"/>
                <w:b/>
                <w:bCs/>
                <w:sz w:val="30"/>
                <w:szCs w:val="30"/>
              </w:rPr>
              <w:t>45,106</w:t>
            </w:r>
          </w:p>
        </w:tc>
      </w:tr>
      <w:tr w:rsidR="00331EB2" w:rsidRPr="00950A13" w14:paraId="7A3895DF" w14:textId="77777777" w:rsidTr="000D2842">
        <w:tc>
          <w:tcPr>
            <w:tcW w:w="2164" w:type="pct"/>
          </w:tcPr>
          <w:p w14:paraId="273E499F" w14:textId="77777777" w:rsidR="00331EB2" w:rsidRPr="00304642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B9B1C80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</w:tcPr>
          <w:p w14:paraId="28A115C5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6CCF40B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3FBB1CCB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84C6693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7607CC2C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430ABB9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31EB2" w:rsidRPr="00950A13" w14:paraId="34204308" w14:textId="77777777" w:rsidTr="000D2842">
        <w:tc>
          <w:tcPr>
            <w:tcW w:w="2164" w:type="pct"/>
          </w:tcPr>
          <w:p w14:paraId="67BC37F3" w14:textId="7F496B3F" w:rsidR="00331EB2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="000C33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26" w:type="pct"/>
          </w:tcPr>
          <w:p w14:paraId="3ABB5E23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41173E08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B3802A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489B23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32F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8D39F0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989521F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065" w:rsidRPr="00950A13" w14:paraId="081C20F9" w14:textId="77777777" w:rsidTr="000D2842">
        <w:tc>
          <w:tcPr>
            <w:tcW w:w="2164" w:type="pct"/>
          </w:tcPr>
          <w:p w14:paraId="3DFF8FAB" w14:textId="77777777" w:rsidR="00E50065" w:rsidRPr="00950A13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103770A3" w14:textId="0E49E5D9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56" w:type="pct"/>
          </w:tcPr>
          <w:p w14:paraId="39E8C4B4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CEFCAA" w14:textId="1277179B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  <w:tc>
          <w:tcPr>
            <w:tcW w:w="142" w:type="pct"/>
          </w:tcPr>
          <w:p w14:paraId="6CBFE657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F4769E" w14:textId="4257F62E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26" w:type="pct"/>
          </w:tcPr>
          <w:p w14:paraId="75774B29" w14:textId="77777777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8B53D6" w14:textId="7EF7A44C" w:rsidR="00E50065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</w:tr>
      <w:tr w:rsidR="00E50065" w:rsidRPr="00950A13" w14:paraId="35392082" w14:textId="77777777" w:rsidTr="000D2842">
        <w:tc>
          <w:tcPr>
            <w:tcW w:w="2164" w:type="pct"/>
          </w:tcPr>
          <w:p w14:paraId="3A29970C" w14:textId="77777777" w:rsidR="00E50065" w:rsidRPr="000D2842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0D284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D284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68946FBD" w14:textId="44036650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218F9156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C74465" w14:textId="6232698F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017</w:t>
            </w:r>
          </w:p>
        </w:tc>
        <w:tc>
          <w:tcPr>
            <w:tcW w:w="142" w:type="pct"/>
          </w:tcPr>
          <w:p w14:paraId="46979A5A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09495C" w14:textId="438C1FD9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C502005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E9323D" w14:textId="71354434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017</w:t>
            </w:r>
          </w:p>
        </w:tc>
      </w:tr>
      <w:tr w:rsidR="00E50065" w:rsidRPr="00950A13" w14:paraId="3D927762" w14:textId="77777777" w:rsidTr="000D2842">
        <w:tc>
          <w:tcPr>
            <w:tcW w:w="2164" w:type="pct"/>
          </w:tcPr>
          <w:p w14:paraId="6BA0E69A" w14:textId="77777777" w:rsidR="00E50065" w:rsidRPr="000D2842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16BB97CF" w14:textId="5178D28B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56" w:type="pct"/>
          </w:tcPr>
          <w:p w14:paraId="35BBAF66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4B5AA" w14:textId="37AF371F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FA4440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193115" w14:textId="6978AAFA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26" w:type="pct"/>
          </w:tcPr>
          <w:p w14:paraId="0F7CA06A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B22B54F" w14:textId="7A1709D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065" w:rsidRPr="00950A13" w14:paraId="5A0BF12A" w14:textId="77777777" w:rsidTr="000D2842">
        <w:tc>
          <w:tcPr>
            <w:tcW w:w="2164" w:type="pct"/>
          </w:tcPr>
          <w:p w14:paraId="36FAC2B8" w14:textId="77777777" w:rsidR="00E50065" w:rsidRPr="000D2842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D0CD7B2" w14:textId="2332034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00BBB31E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D32525" w14:textId="2536D758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385</w:t>
            </w:r>
          </w:p>
        </w:tc>
        <w:tc>
          <w:tcPr>
            <w:tcW w:w="142" w:type="pct"/>
          </w:tcPr>
          <w:p w14:paraId="2E44CC78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64D63C" w14:textId="55441CC6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77B8FF1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4DE9B7" w14:textId="467FA6C9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385</w:t>
            </w:r>
          </w:p>
        </w:tc>
      </w:tr>
      <w:tr w:rsidR="00E50065" w:rsidRPr="00950A13" w14:paraId="06F13A02" w14:textId="77777777" w:rsidTr="000D2842">
        <w:tc>
          <w:tcPr>
            <w:tcW w:w="2164" w:type="pct"/>
          </w:tcPr>
          <w:p w14:paraId="1C8D3C27" w14:textId="7A9BBA5F" w:rsidR="00E50065" w:rsidRPr="000D2842" w:rsidRDefault="00E50065" w:rsidP="00E5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6" w:type="pct"/>
          </w:tcPr>
          <w:p w14:paraId="71496042" w14:textId="50B47A08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26FEB7BE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4DBBFEE" w14:textId="6DA177CD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  <w:tc>
          <w:tcPr>
            <w:tcW w:w="142" w:type="pct"/>
          </w:tcPr>
          <w:p w14:paraId="4D5EC103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1F68BB" w14:textId="3110BD9C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B01A334" w14:textId="77777777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DED07E" w14:textId="4EE23AC1" w:rsidR="00E50065" w:rsidRPr="000D2842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</w:tr>
      <w:tr w:rsidR="00331EB2" w:rsidRPr="00950A13" w14:paraId="27C2490F" w14:textId="77777777" w:rsidTr="000D2842">
        <w:tc>
          <w:tcPr>
            <w:tcW w:w="2164" w:type="pct"/>
          </w:tcPr>
          <w:p w14:paraId="03A5A9E0" w14:textId="77777777" w:rsidR="00331EB2" w:rsidRPr="00304642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0572A62F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" w:type="pct"/>
          </w:tcPr>
          <w:p w14:paraId="1A5E0835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246D9666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B2F82ED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08BE7699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0DD87D6A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54FF6F7" w14:textId="77777777" w:rsidR="00331EB2" w:rsidRPr="003046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1EB2" w:rsidRPr="00950A13" w14:paraId="60A5E09D" w14:textId="77777777" w:rsidTr="000D2842">
        <w:tc>
          <w:tcPr>
            <w:tcW w:w="2164" w:type="pct"/>
          </w:tcPr>
          <w:p w14:paraId="63798A6E" w14:textId="77777777" w:rsidR="00331EB2" w:rsidRPr="000D2842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</w:tcPr>
          <w:p w14:paraId="48C090D3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E80D9F4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361D50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0F5E54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3A2954F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F46B48A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688FEDA" w14:textId="77777777" w:rsidR="00331EB2" w:rsidRPr="000D2842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950A13" w14:paraId="2EA73923" w14:textId="77777777" w:rsidTr="000D2842">
        <w:tc>
          <w:tcPr>
            <w:tcW w:w="2164" w:type="pct"/>
          </w:tcPr>
          <w:p w14:paraId="56A6C4B2" w14:textId="77777777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56D4BC73" w14:textId="499639A9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  <w:tc>
          <w:tcPr>
            <w:tcW w:w="156" w:type="pct"/>
          </w:tcPr>
          <w:p w14:paraId="3A4E752C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F1FA50" w14:textId="076D5772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B05D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41CCD6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0058C1" w14:textId="7677C567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5,757</w:t>
            </w:r>
          </w:p>
        </w:tc>
        <w:tc>
          <w:tcPr>
            <w:tcW w:w="126" w:type="pct"/>
          </w:tcPr>
          <w:p w14:paraId="5859E5BD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CF66CB" w14:textId="673E5B1D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B05DC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31EB2" w:rsidRPr="00950A13" w14:paraId="0D0DCD0E" w14:textId="77777777" w:rsidTr="000D2842">
        <w:tc>
          <w:tcPr>
            <w:tcW w:w="2164" w:type="pct"/>
          </w:tcPr>
          <w:p w14:paraId="6047C0D0" w14:textId="77777777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3BBCE83E" w14:textId="6FCF9CD2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</w:t>
            </w:r>
            <w:r w:rsidR="00770FC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56" w:type="pct"/>
          </w:tcPr>
          <w:p w14:paraId="592675F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87ECE8" w14:textId="57BC53E3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212,377</w:t>
            </w:r>
          </w:p>
        </w:tc>
        <w:tc>
          <w:tcPr>
            <w:tcW w:w="142" w:type="pct"/>
          </w:tcPr>
          <w:p w14:paraId="00983CE7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651B5E" w14:textId="01761AD2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</w:t>
            </w:r>
            <w:r w:rsidR="00770FC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26" w:type="pct"/>
          </w:tcPr>
          <w:p w14:paraId="20D7E0DC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DA12BE" w14:textId="7CD966CF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212,123</w:t>
            </w:r>
          </w:p>
        </w:tc>
      </w:tr>
      <w:tr w:rsidR="00331EB2" w:rsidRPr="00950A13" w14:paraId="2F9A7558" w14:textId="77777777" w:rsidTr="000D2842">
        <w:tc>
          <w:tcPr>
            <w:tcW w:w="2164" w:type="pct"/>
          </w:tcPr>
          <w:p w14:paraId="31149071" w14:textId="73F52876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6" w:type="pct"/>
          </w:tcPr>
          <w:p w14:paraId="7CF61D88" w14:textId="350164A2" w:rsidR="00331EB2" w:rsidRPr="00950A13" w:rsidRDefault="00E50065" w:rsidP="00EC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08D7EC7C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98111C" w14:textId="4B005E72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142" w:type="pct"/>
          </w:tcPr>
          <w:p w14:paraId="0AD544A1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2B685B8" w14:textId="273CD096" w:rsidR="00331EB2" w:rsidRPr="00B05DCF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34A44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8F4016" w14:textId="2441834F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EB2" w:rsidRPr="00950A13" w14:paraId="71B1F636" w14:textId="77777777" w:rsidTr="000D2842">
        <w:tc>
          <w:tcPr>
            <w:tcW w:w="2164" w:type="pct"/>
          </w:tcPr>
          <w:p w14:paraId="69BE6B89" w14:textId="20E8FE70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93062B3" w14:textId="0E2936E6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56" w:type="pct"/>
          </w:tcPr>
          <w:p w14:paraId="6047578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F4A79D" w14:textId="309BF63C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2" w:type="pct"/>
          </w:tcPr>
          <w:p w14:paraId="63CEEAE7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169AF4" w14:textId="4ADA3682" w:rsidR="00331EB2" w:rsidRPr="00950A13" w:rsidRDefault="00E50065" w:rsidP="00E5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26" w:type="pct"/>
          </w:tcPr>
          <w:p w14:paraId="42433FD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F59DC2" w14:textId="29B4AC1E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331EB2" w:rsidRPr="00950A13" w14:paraId="2865F48E" w14:textId="77777777" w:rsidTr="000D2842">
        <w:tc>
          <w:tcPr>
            <w:tcW w:w="2164" w:type="pct"/>
          </w:tcPr>
          <w:p w14:paraId="60BF1B3D" w14:textId="736037DB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6" w:type="pct"/>
          </w:tcPr>
          <w:p w14:paraId="1E84E787" w14:textId="451CBE88" w:rsidR="00331EB2" w:rsidRPr="00950A13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</w:t>
            </w:r>
            <w:r w:rsidR="00770F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" w:type="pct"/>
          </w:tcPr>
          <w:p w14:paraId="6BB2DCE3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D0EF2B" w14:textId="08A9048C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142" w:type="pct"/>
          </w:tcPr>
          <w:p w14:paraId="3574247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3A75C31" w14:textId="62899E0C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84449A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26" w:type="pct"/>
          </w:tcPr>
          <w:p w14:paraId="0688ACC7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591420" w14:textId="74F94948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</w:tr>
      <w:tr w:rsidR="00331EB2" w:rsidRPr="00950A13" w14:paraId="4AF475ED" w14:textId="77777777" w:rsidTr="000D2842">
        <w:tc>
          <w:tcPr>
            <w:tcW w:w="2164" w:type="pct"/>
          </w:tcPr>
          <w:p w14:paraId="046376B5" w14:textId="77777777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626" w:type="pct"/>
          </w:tcPr>
          <w:p w14:paraId="76CDB93E" w14:textId="39358A36" w:rsidR="00331EB2" w:rsidRPr="00950A13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5,573</w:t>
            </w:r>
          </w:p>
        </w:tc>
        <w:tc>
          <w:tcPr>
            <w:tcW w:w="156" w:type="pct"/>
          </w:tcPr>
          <w:p w14:paraId="4D48884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A08592" w14:textId="05FD587D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  <w:tc>
          <w:tcPr>
            <w:tcW w:w="142" w:type="pct"/>
          </w:tcPr>
          <w:p w14:paraId="13312F52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F12B3D" w14:textId="7A6FB45F" w:rsidR="00331EB2" w:rsidRPr="00950A13" w:rsidRDefault="00E5006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5,573</w:t>
            </w:r>
          </w:p>
        </w:tc>
        <w:tc>
          <w:tcPr>
            <w:tcW w:w="126" w:type="pct"/>
          </w:tcPr>
          <w:p w14:paraId="1F14A3D2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DD6EE6" w14:textId="5393F72B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</w:tr>
    </w:tbl>
    <w:p w14:paraId="56288B57" w14:textId="5D2EB36E" w:rsidR="00F4336B" w:rsidRPr="00196ADF" w:rsidRDefault="00192723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81"/>
        <w:gridCol w:w="270"/>
        <w:gridCol w:w="1090"/>
        <w:gridCol w:w="270"/>
        <w:gridCol w:w="9"/>
        <w:gridCol w:w="1058"/>
        <w:gridCol w:w="258"/>
        <w:gridCol w:w="1179"/>
      </w:tblGrid>
      <w:tr w:rsidR="00076626" w:rsidRPr="00196ADF" w14:paraId="12E3A80F" w14:textId="77777777" w:rsidTr="00DC4A7B">
        <w:trPr>
          <w:tblHeader/>
        </w:trPr>
        <w:tc>
          <w:tcPr>
            <w:tcW w:w="2161" w:type="pct"/>
          </w:tcPr>
          <w:p w14:paraId="1754D971" w14:textId="1ED20184" w:rsidR="003E6A5C" w:rsidRPr="0021108A" w:rsidRDefault="0021108A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10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7" w:type="pct"/>
            <w:gridSpan w:val="3"/>
          </w:tcPr>
          <w:p w14:paraId="2D2682EB" w14:textId="77777777" w:rsidR="003E6A5C" w:rsidRPr="00196ADF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979340F" w14:textId="77777777" w:rsidR="003E6A5C" w:rsidRPr="00196ADF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9CEF03F" w14:textId="77777777" w:rsidR="003E6A5C" w:rsidRPr="00196ADF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31EB2" w:rsidRPr="00950A13" w14:paraId="3A663007" w14:textId="77777777" w:rsidTr="00331EB2">
        <w:trPr>
          <w:tblHeader/>
        </w:trPr>
        <w:tc>
          <w:tcPr>
            <w:tcW w:w="2161" w:type="pct"/>
          </w:tcPr>
          <w:p w14:paraId="42B31500" w14:textId="63A65A07" w:rsidR="00331EB2" w:rsidRPr="0021108A" w:rsidRDefault="0021108A" w:rsidP="00331E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110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ณ วันที่</w:t>
            </w:r>
            <w:r w:rsidRPr="0021108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 </w:t>
            </w:r>
            <w:r w:rsidRPr="002110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B397AC3" w14:textId="0CB36DA5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7277BE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C950DD" w14:textId="47431F4E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6302978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B3ABC0" w14:textId="365D36BF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7D09F5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7DCE76" w14:textId="66F3EE3D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31EB2" w:rsidRPr="00950A13" w14:paraId="78A24EF5" w14:textId="77777777" w:rsidTr="00DC4A7B">
        <w:trPr>
          <w:tblHeader/>
        </w:trPr>
        <w:tc>
          <w:tcPr>
            <w:tcW w:w="2161" w:type="pct"/>
          </w:tcPr>
          <w:p w14:paraId="7D4D47FE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8"/>
          </w:tcPr>
          <w:p w14:paraId="18CFD81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950A13" w14:paraId="5D926748" w14:textId="77777777" w:rsidTr="00DC4A7B">
        <w:trPr>
          <w:tblHeader/>
        </w:trPr>
        <w:tc>
          <w:tcPr>
            <w:tcW w:w="2161" w:type="pct"/>
          </w:tcPr>
          <w:p w14:paraId="7CEA82D6" w14:textId="12D14D09" w:rsidR="00331EB2" w:rsidRPr="00CF7A10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9" w:type="pct"/>
            <w:gridSpan w:val="8"/>
          </w:tcPr>
          <w:p w14:paraId="4BAA4128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31EB2" w:rsidRPr="00950A13" w14:paraId="53131E65" w14:textId="77777777" w:rsidTr="00331EB2">
        <w:tc>
          <w:tcPr>
            <w:tcW w:w="2161" w:type="pct"/>
          </w:tcPr>
          <w:p w14:paraId="30802F39" w14:textId="3E4666D2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0A06544" w14:textId="594C4A93" w:rsidR="00331EB2" w:rsidRPr="00950A13" w:rsidRDefault="0084449A" w:rsidP="0084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59A716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BD879" w14:textId="48ECE3C4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5C7FD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9A1F5F5" w14:textId="2D7DE890" w:rsidR="00331EB2" w:rsidRPr="00950A13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16,653</w:t>
            </w:r>
          </w:p>
        </w:tc>
        <w:tc>
          <w:tcPr>
            <w:tcW w:w="138" w:type="pct"/>
          </w:tcPr>
          <w:p w14:paraId="5565AC71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954F61" w14:textId="6FFC8C0F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</w:tr>
      <w:tr w:rsidR="00331EB2" w:rsidRPr="00950A13" w14:paraId="72305728" w14:textId="77777777" w:rsidTr="00331EB2">
        <w:tc>
          <w:tcPr>
            <w:tcW w:w="2161" w:type="pct"/>
          </w:tcPr>
          <w:p w14:paraId="591C52DD" w14:textId="779B0079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EA3CDE4" w14:textId="0E2FC2AE" w:rsidR="00331EB2" w:rsidRPr="00950A13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4" w:type="pct"/>
          </w:tcPr>
          <w:p w14:paraId="5D1E62FE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C888D5" w14:textId="42004602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4" w:type="pct"/>
          </w:tcPr>
          <w:p w14:paraId="3536360F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BC4BFD4" w14:textId="52ECD137" w:rsidR="00331EB2" w:rsidRPr="00950A13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38" w:type="pct"/>
          </w:tcPr>
          <w:p w14:paraId="460014D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2B3F84" w14:textId="34B59C1E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331EB2" w:rsidRPr="00950A13" w14:paraId="0408592C" w14:textId="77777777" w:rsidTr="00331EB2">
        <w:tc>
          <w:tcPr>
            <w:tcW w:w="2161" w:type="pct"/>
          </w:tcPr>
          <w:p w14:paraId="773DC8F7" w14:textId="77777777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37CC1A1E" w:rsidR="00331EB2" w:rsidRPr="00D75B50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4" w:type="pct"/>
          </w:tcPr>
          <w:p w14:paraId="5D427E35" w14:textId="77777777" w:rsidR="00331EB2" w:rsidRPr="00D75B50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213BDE51" w:rsidR="00331EB2" w:rsidRPr="00D75B50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4" w:type="pct"/>
          </w:tcPr>
          <w:p w14:paraId="5C25DE6E" w14:textId="77777777" w:rsidR="00331EB2" w:rsidRPr="00D75B50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D3059E" w14:textId="5BFC57AA" w:rsidR="00331EB2" w:rsidRPr="00D75B50" w:rsidRDefault="0084449A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  <w:tc>
          <w:tcPr>
            <w:tcW w:w="138" w:type="pct"/>
          </w:tcPr>
          <w:p w14:paraId="418B4834" w14:textId="77777777" w:rsidR="00331EB2" w:rsidRPr="00D75B50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5DC983" w14:textId="5E9454F8" w:rsidR="00331EB2" w:rsidRPr="00D75B50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331EB2" w:rsidRPr="00950A13" w14:paraId="16A56CEF" w14:textId="77777777" w:rsidTr="00331EB2">
        <w:tc>
          <w:tcPr>
            <w:tcW w:w="2161" w:type="pct"/>
          </w:tcPr>
          <w:p w14:paraId="7F2EB4B8" w14:textId="09DE55DE" w:rsidR="00331EB2" w:rsidRPr="00950A13" w:rsidRDefault="00331EB2" w:rsidP="00331E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D7FB8B" w14:textId="5B00185C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9D15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41129B" w14:textId="1B27A560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73A4E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A899DD7" w14:textId="5CED6AD0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C7900DF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233498" w14:textId="4E02CFDF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950A13" w14:paraId="04A8668C" w14:textId="77777777" w:rsidTr="00331EB2">
        <w:tc>
          <w:tcPr>
            <w:tcW w:w="2161" w:type="pct"/>
          </w:tcPr>
          <w:p w14:paraId="60E273F9" w14:textId="1063F9A6" w:rsidR="00331EB2" w:rsidRPr="00950A13" w:rsidRDefault="00331EB2" w:rsidP="00331E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</w:tcPr>
          <w:p w14:paraId="6A880B2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2075A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4ED1D2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680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9A82E83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0D1A21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B039DA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950A13" w14:paraId="580780B8" w14:textId="77777777" w:rsidTr="00331EB2">
        <w:tc>
          <w:tcPr>
            <w:tcW w:w="2161" w:type="pct"/>
          </w:tcPr>
          <w:p w14:paraId="405B66E1" w14:textId="754C4E4F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D86A87F" w14:textId="4CA5E2FE" w:rsidR="00331EB2" w:rsidRPr="00950A13" w:rsidRDefault="0084449A" w:rsidP="0084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FAD30D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7F5512" w14:textId="13449489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14:paraId="45EF419F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55671" w14:textId="3D991F86" w:rsidR="00331EB2" w:rsidRPr="00950A13" w:rsidRDefault="0084449A" w:rsidP="0084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138" w:type="pct"/>
          </w:tcPr>
          <w:p w14:paraId="75C1F32E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C9B2C84" w14:textId="5A672090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12,184</w:t>
            </w:r>
          </w:p>
        </w:tc>
      </w:tr>
      <w:tr w:rsidR="00331EB2" w:rsidRPr="00950A13" w14:paraId="295E0057" w14:textId="77777777" w:rsidTr="00331EB2">
        <w:trPr>
          <w:trHeight w:val="46"/>
        </w:trPr>
        <w:tc>
          <w:tcPr>
            <w:tcW w:w="2161" w:type="pct"/>
          </w:tcPr>
          <w:p w14:paraId="32E1F89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1301FBB9" w:rsidR="00331EB2" w:rsidRPr="00E66B81" w:rsidRDefault="0084449A" w:rsidP="0084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4159E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162BC15A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14:paraId="0446B63E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2524" w14:textId="26D77CD8" w:rsidR="00331EB2" w:rsidRPr="00E56F0F" w:rsidRDefault="0084449A" w:rsidP="0084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2,300</w:t>
            </w:r>
          </w:p>
        </w:tc>
        <w:tc>
          <w:tcPr>
            <w:tcW w:w="138" w:type="pct"/>
          </w:tcPr>
          <w:p w14:paraId="10FFADE6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FF89" w14:textId="11F0AF4A" w:rsidR="00331EB2" w:rsidRPr="00146207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12,184</w:t>
            </w:r>
          </w:p>
        </w:tc>
      </w:tr>
      <w:tr w:rsidR="00331EB2" w:rsidRPr="00950A13" w14:paraId="59476D78" w14:textId="77777777" w:rsidTr="00331EB2">
        <w:trPr>
          <w:trHeight w:val="46"/>
        </w:trPr>
        <w:tc>
          <w:tcPr>
            <w:tcW w:w="2161" w:type="pct"/>
          </w:tcPr>
          <w:p w14:paraId="4FDAF04E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41C1F8" w14:textId="77777777" w:rsidR="00331EB2" w:rsidRPr="00E66B8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BB1491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A10F7D5" w14:textId="77777777" w:rsidR="00331EB2" w:rsidRPr="00E66B8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009BA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5FC6AF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755F4D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079E26E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1EB2" w:rsidRPr="00950A13" w14:paraId="6AE94F21" w14:textId="77777777" w:rsidTr="00331EB2">
        <w:trPr>
          <w:trHeight w:val="46"/>
        </w:trPr>
        <w:tc>
          <w:tcPr>
            <w:tcW w:w="2161" w:type="pct"/>
          </w:tcPr>
          <w:p w14:paraId="636B130F" w14:textId="5621301D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1" w:type="pct"/>
          </w:tcPr>
          <w:p w14:paraId="1DC71FFC" w14:textId="6D1E69B6" w:rsidR="00331EB2" w:rsidRPr="00E66B8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B22D1D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1D960BB" w14:textId="28E17A52" w:rsidR="00331EB2" w:rsidRPr="00E66B8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B6092D2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2ED2E3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01235EF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BCD21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1EB2" w:rsidRPr="00950A13" w14:paraId="6BDB5C7D" w14:textId="77777777" w:rsidTr="00331EB2">
        <w:trPr>
          <w:trHeight w:val="46"/>
        </w:trPr>
        <w:tc>
          <w:tcPr>
            <w:tcW w:w="2161" w:type="pct"/>
          </w:tcPr>
          <w:p w14:paraId="49FB5CFF" w14:textId="41C0933D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B2B7C67" w14:textId="6CA44F0E" w:rsidR="00331EB2" w:rsidRPr="00980328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50461F" w14:textId="77777777" w:rsidR="00331EB2" w:rsidRPr="0098032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9EF0C6" w14:textId="0B0A289C" w:rsidR="00331EB2" w:rsidRPr="0098032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803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87A9C8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3892CEE" w14:textId="46880E95" w:rsidR="00331EB2" w:rsidRPr="00D02C9B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08D870B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0829001" w14:textId="54461451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2C9B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331EB2" w:rsidRPr="00950A13" w14:paraId="7B849BBA" w14:textId="77777777" w:rsidTr="00331EB2">
        <w:trPr>
          <w:trHeight w:val="46"/>
        </w:trPr>
        <w:tc>
          <w:tcPr>
            <w:tcW w:w="2161" w:type="pct"/>
          </w:tcPr>
          <w:p w14:paraId="641C0882" w14:textId="13DD65C0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315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27F4CBA" w14:textId="3520E981" w:rsidR="00331EB2" w:rsidRPr="00980328" w:rsidRDefault="00CD3086" w:rsidP="00CD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08AF4BD2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7FC7F5F" w14:textId="543FB422" w:rsidR="00331EB2" w:rsidRPr="0098032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80328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4" w:type="pct"/>
          </w:tcPr>
          <w:p w14:paraId="3CAF2F5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6D4B3" w14:textId="5AB43544" w:rsidR="00331EB2" w:rsidRPr="00D02C9B" w:rsidRDefault="00D9753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38" w:type="pct"/>
          </w:tcPr>
          <w:p w14:paraId="2C0A9931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DA3AF30" w14:textId="7BD62722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</w:tr>
      <w:tr w:rsidR="00331EB2" w:rsidRPr="00950A13" w14:paraId="397627AE" w14:textId="77777777" w:rsidTr="00331EB2">
        <w:trPr>
          <w:trHeight w:val="46"/>
        </w:trPr>
        <w:tc>
          <w:tcPr>
            <w:tcW w:w="2161" w:type="pct"/>
          </w:tcPr>
          <w:p w14:paraId="51C55504" w14:textId="2F954161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5B4D40" w14:textId="49743127" w:rsidR="00331EB2" w:rsidRPr="00980328" w:rsidRDefault="00CD3086" w:rsidP="00CD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3BAF5F13" w14:textId="77777777" w:rsidR="00331EB2" w:rsidRPr="0098032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DF390A" w14:textId="1398B10C" w:rsidR="00331EB2" w:rsidRPr="00980328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328">
              <w:rPr>
                <w:rFonts w:ascii="Angsana New" w:hAnsi="Angsana New"/>
                <w:b/>
                <w:bCs/>
                <w:sz w:val="30"/>
                <w:szCs w:val="30"/>
              </w:rPr>
              <w:t>8,170</w:t>
            </w:r>
          </w:p>
        </w:tc>
        <w:tc>
          <w:tcPr>
            <w:tcW w:w="144" w:type="pct"/>
          </w:tcPr>
          <w:p w14:paraId="7B9C060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F383F" w14:textId="1560FBE1" w:rsidR="00331EB2" w:rsidRPr="00CF7A10" w:rsidRDefault="00D97535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38" w:type="pct"/>
          </w:tcPr>
          <w:p w14:paraId="163D815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684EC" w14:textId="0BF2D5D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A10">
              <w:rPr>
                <w:rFonts w:ascii="Angsana New" w:hAnsi="Angsana New"/>
                <w:b/>
                <w:bCs/>
                <w:sz w:val="30"/>
                <w:szCs w:val="30"/>
              </w:rPr>
              <w:t>22,170</w:t>
            </w:r>
          </w:p>
        </w:tc>
      </w:tr>
      <w:tr w:rsidR="00331EB2" w:rsidRPr="00950A13" w14:paraId="42C880F7" w14:textId="77777777" w:rsidTr="00331EB2">
        <w:tc>
          <w:tcPr>
            <w:tcW w:w="2161" w:type="pct"/>
          </w:tcPr>
          <w:p w14:paraId="0D527450" w14:textId="11E386E1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44CD46" w14:textId="58F98516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83B059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112FD5" w14:textId="609F43D1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E64CEA0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C57BE92" w14:textId="684600F2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36B6FD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16DA7A" w14:textId="1E456BD1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B2" w:rsidRPr="00950A13" w14:paraId="1F986F45" w14:textId="77777777" w:rsidTr="00331EB2">
        <w:tc>
          <w:tcPr>
            <w:tcW w:w="2161" w:type="pct"/>
          </w:tcPr>
          <w:p w14:paraId="72A1511E" w14:textId="60BA2C9E" w:rsidR="00331EB2" w:rsidRPr="00950A13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31" w:type="pct"/>
          </w:tcPr>
          <w:p w14:paraId="31B1D76C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A216E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54D555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0891A0A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B8A45C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4863624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D7C473" w14:textId="77777777" w:rsidR="00331EB2" w:rsidRPr="00950A13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535" w:rsidRPr="00950A13" w14:paraId="33672475" w14:textId="77777777" w:rsidTr="00331EB2">
        <w:tc>
          <w:tcPr>
            <w:tcW w:w="2161" w:type="pct"/>
          </w:tcPr>
          <w:p w14:paraId="6E12256E" w14:textId="539302F6" w:rsidR="00D97535" w:rsidRPr="00D97535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932DD47" w14:textId="0514AFB6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5FD16C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F1F3E6" w14:textId="4AEA3958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226AC53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0ADC9F7" w14:textId="60D197AD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8" w:type="pct"/>
          </w:tcPr>
          <w:p w14:paraId="7629CC17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877382" w14:textId="66330D81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535" w:rsidRPr="00950A13" w14:paraId="5D809437" w14:textId="77777777" w:rsidTr="00331EB2">
        <w:tc>
          <w:tcPr>
            <w:tcW w:w="2161" w:type="pct"/>
          </w:tcPr>
          <w:p w14:paraId="3A8FADDE" w14:textId="76768F4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350DE641" w14:textId="7F86F33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144" w:type="pct"/>
          </w:tcPr>
          <w:p w14:paraId="714725D3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83042A" w14:textId="3C0C654B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  <w:tc>
          <w:tcPr>
            <w:tcW w:w="149" w:type="pct"/>
            <w:gridSpan w:val="2"/>
          </w:tcPr>
          <w:p w14:paraId="2A43AA7B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0F007C1" w14:textId="06CD9BA5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138" w:type="pct"/>
          </w:tcPr>
          <w:p w14:paraId="13662D24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DE7021" w14:textId="00989A8C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</w:tr>
      <w:tr w:rsidR="00D97535" w:rsidRPr="00950A13" w14:paraId="2C639D3B" w14:textId="77777777" w:rsidTr="00331EB2">
        <w:tc>
          <w:tcPr>
            <w:tcW w:w="2161" w:type="pct"/>
          </w:tcPr>
          <w:p w14:paraId="5D9A8690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599BD03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21,575</w:t>
            </w:r>
          </w:p>
        </w:tc>
        <w:tc>
          <w:tcPr>
            <w:tcW w:w="144" w:type="pct"/>
          </w:tcPr>
          <w:p w14:paraId="245E555F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2B0E621E" w:rsidR="00D97535" w:rsidRPr="00D75B50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49" w:type="pct"/>
            <w:gridSpan w:val="2"/>
          </w:tcPr>
          <w:p w14:paraId="151E5F5B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6E9E218D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21,620</w:t>
            </w:r>
          </w:p>
        </w:tc>
        <w:tc>
          <w:tcPr>
            <w:tcW w:w="138" w:type="pct"/>
          </w:tcPr>
          <w:p w14:paraId="3FE21DE3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0011195F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</w:tr>
      <w:tr w:rsidR="00D97535" w:rsidRPr="00950A13" w14:paraId="5A5CECA2" w14:textId="77777777" w:rsidTr="00331EB2">
        <w:trPr>
          <w:tblHeader/>
        </w:trPr>
        <w:tc>
          <w:tcPr>
            <w:tcW w:w="2161" w:type="pct"/>
          </w:tcPr>
          <w:p w14:paraId="57422675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FCA43D4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98D004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71058A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CEE620A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33EA7C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B74A27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A468FF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535" w:rsidRPr="00950A13" w14:paraId="540592F3" w14:textId="77777777" w:rsidTr="00331EB2">
        <w:trPr>
          <w:tblHeader/>
        </w:trPr>
        <w:tc>
          <w:tcPr>
            <w:tcW w:w="2161" w:type="pct"/>
          </w:tcPr>
          <w:p w14:paraId="6CF22BA9" w14:textId="69009CCE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2181E3FD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14227A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7B5354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038690D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22DFA8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7EAF1E4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B4EAB12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535" w:rsidRPr="00950A13" w14:paraId="46ABAD4F" w14:textId="77777777" w:rsidTr="00331EB2">
        <w:tc>
          <w:tcPr>
            <w:tcW w:w="2161" w:type="pct"/>
          </w:tcPr>
          <w:p w14:paraId="2E6E1DC1" w14:textId="581B0A43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178491B" w14:textId="498FABB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998267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2C6AFB" w14:textId="0BFD676D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D10F68C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CF511F" w14:textId="7210413F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38" w:type="pct"/>
          </w:tcPr>
          <w:p w14:paraId="3267DA45" w14:textId="77777777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52D51E5" w14:textId="49B2D46D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2,082</w:t>
            </w:r>
          </w:p>
        </w:tc>
      </w:tr>
      <w:tr w:rsidR="00D97535" w:rsidRPr="00950A13" w14:paraId="02425B81" w14:textId="77777777" w:rsidTr="00331EB2">
        <w:tc>
          <w:tcPr>
            <w:tcW w:w="2161" w:type="pct"/>
          </w:tcPr>
          <w:p w14:paraId="3955589F" w14:textId="49A91F3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A35A90D" w14:textId="2387AC75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17A310AC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C34BC2" w14:textId="1AF5D9F5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49" w:type="pct"/>
            <w:gridSpan w:val="2"/>
          </w:tcPr>
          <w:p w14:paraId="103E30F0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82A66" w14:textId="5ED5F372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138" w:type="pct"/>
          </w:tcPr>
          <w:p w14:paraId="31AF6246" w14:textId="77777777" w:rsidR="00D97535" w:rsidRPr="00950A13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59DB64" w14:textId="5861EF96" w:rsidR="00D97535" w:rsidRPr="00950A13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,619</w:t>
            </w:r>
          </w:p>
        </w:tc>
      </w:tr>
      <w:tr w:rsidR="00D97535" w:rsidRPr="00196ADF" w14:paraId="46B839A7" w14:textId="77777777" w:rsidTr="00331EB2">
        <w:tc>
          <w:tcPr>
            <w:tcW w:w="2161" w:type="pct"/>
          </w:tcPr>
          <w:p w14:paraId="47729CB0" w14:textId="77777777" w:rsidR="00D97535" w:rsidRPr="00196ADF" w:rsidRDefault="00D97535" w:rsidP="00D9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F1E3FB" w14:textId="10C62E9B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64C3D811" w14:textId="77777777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844F3BE" w14:textId="6794C620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9" w:type="pct"/>
            <w:gridSpan w:val="2"/>
          </w:tcPr>
          <w:p w14:paraId="1847ABA0" w14:textId="77777777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8FC64F" w14:textId="687BF61A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3,193</w:t>
            </w:r>
          </w:p>
        </w:tc>
        <w:tc>
          <w:tcPr>
            <w:tcW w:w="138" w:type="pct"/>
          </w:tcPr>
          <w:p w14:paraId="76B78C7A" w14:textId="77777777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9524F8" w14:textId="379F467C" w:rsidR="00D97535" w:rsidRPr="00196ADF" w:rsidRDefault="00D97535" w:rsidP="00D97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3,701</w:t>
            </w:r>
          </w:p>
        </w:tc>
      </w:tr>
    </w:tbl>
    <w:p w14:paraId="0B6F8B69" w14:textId="3A330A74" w:rsidR="004E5016" w:rsidRDefault="004E5016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24CDDF" w14:textId="7A50D53C" w:rsidR="0021108A" w:rsidRDefault="0021108A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1159E8" w14:textId="77777777" w:rsidR="00BA0474" w:rsidRDefault="00BA0474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AA8E05" w14:textId="6F6D6923" w:rsidR="0021108A" w:rsidRDefault="00393B3D" w:rsidP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73"/>
        <w:gridCol w:w="266"/>
        <w:gridCol w:w="1092"/>
        <w:gridCol w:w="264"/>
        <w:gridCol w:w="1077"/>
        <w:gridCol w:w="262"/>
        <w:gridCol w:w="1173"/>
      </w:tblGrid>
      <w:tr w:rsidR="00393B3D" w:rsidRPr="00196ADF" w14:paraId="6B9F2293" w14:textId="77777777" w:rsidTr="00DC4A7B">
        <w:tc>
          <w:tcPr>
            <w:tcW w:w="2163" w:type="pct"/>
          </w:tcPr>
          <w:p w14:paraId="21927C6F" w14:textId="20168B4B" w:rsidR="00393B3D" w:rsidRPr="00393B3D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B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BBC8193" w14:textId="77777777" w:rsidR="00393B3D" w:rsidRPr="00196ADF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</w:tcPr>
          <w:p w14:paraId="59C3904F" w14:textId="77777777" w:rsidR="00393B3D" w:rsidRPr="00196ADF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E841179" w14:textId="77777777" w:rsidR="00393B3D" w:rsidRPr="00196ADF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3B3D" w:rsidRPr="00950A13" w14:paraId="1013C221" w14:textId="77777777" w:rsidTr="00DC4A7B">
        <w:tc>
          <w:tcPr>
            <w:tcW w:w="2163" w:type="pct"/>
          </w:tcPr>
          <w:p w14:paraId="52FE5684" w14:textId="1BEA8275" w:rsidR="00393B3D" w:rsidRPr="00393B3D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B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3B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93B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7" w:type="pct"/>
          </w:tcPr>
          <w:p w14:paraId="0249DC33" w14:textId="201D9905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669146A0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4F4782" w14:textId="2662B74C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72773FD5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8C716" w14:textId="1764EEBC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E5A88D0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3F43AB" w14:textId="00E26E36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93B3D" w:rsidRPr="00950A13" w14:paraId="578C7842" w14:textId="77777777" w:rsidTr="004E5016">
        <w:tc>
          <w:tcPr>
            <w:tcW w:w="2163" w:type="pct"/>
          </w:tcPr>
          <w:p w14:paraId="610B18A5" w14:textId="77777777" w:rsidR="00393B3D" w:rsidRPr="00792007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37" w:type="pct"/>
            <w:gridSpan w:val="7"/>
          </w:tcPr>
          <w:p w14:paraId="01BD55AD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3B3D" w:rsidRPr="00950A13" w14:paraId="4A54C848" w14:textId="77777777" w:rsidTr="00393B3D">
        <w:tc>
          <w:tcPr>
            <w:tcW w:w="2163" w:type="pct"/>
          </w:tcPr>
          <w:p w14:paraId="4EFD74DA" w14:textId="474D38A3" w:rsidR="00393B3D" w:rsidRPr="00950A13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837" w:type="pct"/>
            <w:gridSpan w:val="7"/>
          </w:tcPr>
          <w:p w14:paraId="7EE5A0BF" w14:textId="49248C14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B3D" w:rsidRPr="00950A13" w14:paraId="71C2B2D7" w14:textId="77777777" w:rsidTr="00DC4A7B">
        <w:tc>
          <w:tcPr>
            <w:tcW w:w="2163" w:type="pct"/>
          </w:tcPr>
          <w:p w14:paraId="00068703" w14:textId="6E8BE204" w:rsidR="00393B3D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1576365D" w14:textId="076A9430" w:rsidR="00393B3D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105112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030B61" w14:textId="1EC3BC19" w:rsidR="00393B3D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3D868F9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3FDF09" w14:textId="5613C992" w:rsidR="00393B3D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40" w:type="pct"/>
          </w:tcPr>
          <w:p w14:paraId="5D5C6084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EF98B9" w14:textId="5028D29C" w:rsidR="00393B3D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393B3D" w:rsidRPr="00950A13" w14:paraId="73E980ED" w14:textId="77777777" w:rsidTr="00DC4A7B">
        <w:tc>
          <w:tcPr>
            <w:tcW w:w="2163" w:type="pct"/>
          </w:tcPr>
          <w:p w14:paraId="5C9A70CE" w14:textId="2FAD0E01" w:rsidR="00393B3D" w:rsidRPr="00950A13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6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2BE67484" w14:textId="218F2F13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2" w:type="pct"/>
          </w:tcPr>
          <w:p w14:paraId="4310B216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8CD06E" w14:textId="3ADF25A6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1" w:type="pct"/>
          </w:tcPr>
          <w:p w14:paraId="1F24EF05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F24B63" w14:textId="090F14DD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0" w:type="pct"/>
          </w:tcPr>
          <w:p w14:paraId="7842F41F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9C3D54" w14:textId="6C3BED3C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393B3D" w:rsidRPr="00950A13" w14:paraId="2E7EDB21" w14:textId="77777777" w:rsidTr="00DC4A7B">
        <w:tc>
          <w:tcPr>
            <w:tcW w:w="2163" w:type="pct"/>
          </w:tcPr>
          <w:p w14:paraId="6003F3E4" w14:textId="77777777" w:rsidR="00393B3D" w:rsidRPr="00950A13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2B04BF8" w14:textId="275FB80B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2" w:type="pct"/>
          </w:tcPr>
          <w:p w14:paraId="105F3047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ECBDCB3" w14:textId="24F62FF5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1" w:type="pct"/>
          </w:tcPr>
          <w:p w14:paraId="5DDE8EC0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E173FC8" w14:textId="0FF3199C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1,659</w:t>
            </w:r>
          </w:p>
        </w:tc>
        <w:tc>
          <w:tcPr>
            <w:tcW w:w="140" w:type="pct"/>
          </w:tcPr>
          <w:p w14:paraId="1CF6A1F1" w14:textId="77777777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AF5C90" w14:textId="3E12775F" w:rsidR="00393B3D" w:rsidRPr="00950A13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</w:tr>
    </w:tbl>
    <w:p w14:paraId="5B6C7BE0" w14:textId="1DF62A78" w:rsidR="00196ADF" w:rsidRDefault="00196ADF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624049" w14:textId="77777777" w:rsidR="00720E42" w:rsidRPr="006A17ED" w:rsidRDefault="00720E42" w:rsidP="00720E4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3B48EA97" w14:textId="77777777" w:rsidR="00720E42" w:rsidRPr="00E41E92" w:rsidRDefault="00720E42" w:rsidP="0072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178173" w14:textId="56B2DD8A" w:rsidR="0021108A" w:rsidRDefault="00720E42" w:rsidP="00BA0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>สัญญาการใช้เครื่องหมายการค้า</w:t>
      </w:r>
      <w:r w:rsidRPr="006A17ED">
        <w:rPr>
          <w:rFonts w:ascii="Angsana New" w:hAnsi="Angsana New"/>
          <w:sz w:val="30"/>
          <w:szCs w:val="30"/>
          <w:cs/>
        </w:rPr>
        <w:t xml:space="preserve"> </w:t>
      </w:r>
      <w:r w:rsidR="00875A1C">
        <w:rPr>
          <w:rFonts w:ascii="Angsana New" w:hAnsi="Angsana New"/>
          <w:sz w:val="30"/>
          <w:szCs w:val="30"/>
        </w:rPr>
        <w:tab/>
      </w:r>
    </w:p>
    <w:p w14:paraId="7221797F" w14:textId="49E55DCD" w:rsidR="00720E42" w:rsidRPr="00615C60" w:rsidRDefault="00720E42" w:rsidP="00720E42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615C60"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 w:rsidR="00E73D28">
        <w:rPr>
          <w:rFonts w:ascii="Angsana New" w:hAnsi="Angsana New"/>
          <w:spacing w:val="4"/>
          <w:sz w:val="30"/>
          <w:szCs w:val="30"/>
        </w:rPr>
        <w:t xml:space="preserve"> 11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E73D28">
        <w:rPr>
          <w:rFonts w:ascii="Angsana New" w:hAnsi="Angsana New"/>
          <w:spacing w:val="4"/>
          <w:sz w:val="30"/>
          <w:szCs w:val="30"/>
        </w:rPr>
        <w:t xml:space="preserve"> 2550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บริษัททำสัญญาการใช้เครื่องหมายการค้ากับ </w:t>
      </w:r>
      <w:r w:rsidRPr="00615C60">
        <w:rPr>
          <w:rFonts w:ascii="Angsana New" w:hAnsi="Angsana New"/>
          <w:spacing w:val="4"/>
          <w:sz w:val="30"/>
          <w:szCs w:val="30"/>
        </w:rPr>
        <w:t xml:space="preserve">Synnex Global Ltd. </w:t>
      </w:r>
      <w:r w:rsidRPr="00615C60">
        <w:rPr>
          <w:rFonts w:ascii="Angsana New" w:hAnsi="Angsana New"/>
          <w:spacing w:val="4"/>
          <w:sz w:val="30"/>
          <w:szCs w:val="30"/>
          <w:cs/>
        </w:rPr>
        <w:t>ซึ่งมีผลบังคับใช้ตั้งแต่ปี</w:t>
      </w:r>
      <w:r w:rsidR="00E73D28">
        <w:rPr>
          <w:rFonts w:ascii="Angsana New" w:hAnsi="Angsana New"/>
          <w:spacing w:val="4"/>
          <w:sz w:val="30"/>
          <w:szCs w:val="30"/>
        </w:rPr>
        <w:t xml:space="preserve"> 2551 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เป็นต้นไป บริษัทสามารถใช้เครื่องหมายการค้าโดยไม่ต้องเสียค่าใช้จ่ายใดๆ ก็ต่อเมื่อกลุ่มซินเน็ค </w:t>
      </w:r>
      <w:r w:rsidRPr="00615C60">
        <w:rPr>
          <w:rFonts w:ascii="Angsana New" w:hAnsi="Angsana New"/>
          <w:spacing w:val="4"/>
          <w:sz w:val="30"/>
          <w:szCs w:val="30"/>
        </w:rPr>
        <w:t xml:space="preserve">  </w:t>
      </w:r>
      <w:r w:rsidRPr="00615C60">
        <w:rPr>
          <w:rFonts w:ascii="Angsana New" w:hAnsi="Angsana New"/>
          <w:spacing w:val="4"/>
          <w:sz w:val="30"/>
          <w:szCs w:val="30"/>
          <w:cs/>
        </w:rPr>
        <w:br/>
      </w:r>
      <w:r w:rsidRPr="00615C60">
        <w:rPr>
          <w:rFonts w:ascii="Angsana New" w:hAnsi="Angsana New" w:hint="cs"/>
          <w:spacing w:val="4"/>
          <w:sz w:val="30"/>
          <w:szCs w:val="30"/>
          <w:cs/>
        </w:rPr>
        <w:t>(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โดยถือหุ้นผ่านทาง </w:t>
      </w:r>
      <w:r w:rsidRPr="00615C60">
        <w:rPr>
          <w:rFonts w:ascii="Angsana New" w:hAnsi="Angsana New"/>
          <w:spacing w:val="4"/>
          <w:sz w:val="30"/>
          <w:szCs w:val="30"/>
        </w:rPr>
        <w:t>King’s Eye Investments Ltd.</w:t>
      </w:r>
      <w:r w:rsidRPr="00615C60">
        <w:rPr>
          <w:rFonts w:ascii="Angsana New" w:hAnsi="Angsana New" w:hint="cs"/>
          <w:spacing w:val="4"/>
          <w:sz w:val="30"/>
          <w:szCs w:val="30"/>
          <w:cs/>
        </w:rPr>
        <w:t xml:space="preserve">) </w:t>
      </w:r>
      <w:r w:rsidRPr="00615C60">
        <w:rPr>
          <w:rFonts w:ascii="Angsana New" w:hAnsi="Angsana New"/>
          <w:spacing w:val="4"/>
          <w:sz w:val="30"/>
          <w:szCs w:val="30"/>
          <w:cs/>
        </w:rPr>
        <w:t>ถือหุ้นอย่างน้อยร้อยละ</w:t>
      </w:r>
      <w:r w:rsidR="00E73D28">
        <w:rPr>
          <w:rFonts w:ascii="Angsana New" w:hAnsi="Angsana New"/>
          <w:spacing w:val="4"/>
          <w:sz w:val="30"/>
          <w:szCs w:val="30"/>
        </w:rPr>
        <w:t xml:space="preserve"> 20 </w:t>
      </w:r>
      <w:r w:rsidRPr="00615C60">
        <w:rPr>
          <w:rFonts w:ascii="Angsana New" w:hAnsi="Angsana New"/>
          <w:spacing w:val="4"/>
          <w:sz w:val="30"/>
          <w:szCs w:val="30"/>
          <w:cs/>
        </w:rPr>
        <w:t>ของทุนจดทะเบียนที่เรียกชำระแล้วทั้งหมดของบริษัท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และไม่มีการแสดงเจตจำนงเป็นลายลักษณ์อักษรให้บริษัทยุติการใช้เครื่องหมายการค้าจากกลุ่มซินเน็ค</w:t>
      </w:r>
    </w:p>
    <w:p w14:paraId="093EF33A" w14:textId="77777777" w:rsidR="00720E42" w:rsidRPr="00353800" w:rsidRDefault="00720E42" w:rsidP="00720E4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AAA004" w14:textId="74FA6B57" w:rsidR="0021108A" w:rsidRDefault="00720E42" w:rsidP="00BA0474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53389A" w:rsidRPr="006A17ED">
        <w:rPr>
          <w:rFonts w:ascii="Angsana New" w:hAnsi="Angsana New" w:hint="cs"/>
          <w:i/>
          <w:iCs/>
          <w:sz w:val="30"/>
          <w:szCs w:val="30"/>
          <w:cs/>
        </w:rPr>
        <w:t>บริหารจัดการ</w:t>
      </w:r>
    </w:p>
    <w:p w14:paraId="5FCADAED" w14:textId="3AEE10EA" w:rsidR="00720E42" w:rsidRPr="00EA2A2E" w:rsidRDefault="00720E42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EA2A2E">
        <w:rPr>
          <w:rFonts w:ascii="Angsana New" w:hAnsi="Angsana New" w:hint="cs"/>
          <w:spacing w:val="4"/>
          <w:sz w:val="30"/>
          <w:szCs w:val="30"/>
          <w:cs/>
        </w:rPr>
        <w:t>บริษัทได้ทำสัญญา</w:t>
      </w:r>
      <w:r w:rsidR="004F0523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>บริหารจัดการ</w:t>
      </w:r>
      <w:r w:rsidR="00EA2A2E">
        <w:rPr>
          <w:rFonts w:ascii="Angsana New" w:hAnsi="Angsana New" w:hint="cs"/>
          <w:spacing w:val="4"/>
          <w:sz w:val="30"/>
          <w:szCs w:val="30"/>
          <w:cs/>
        </w:rPr>
        <w:t>กับบริษัทย่อย</w:t>
      </w:r>
      <w:r w:rsidR="006A17ED">
        <w:rPr>
          <w:rFonts w:ascii="Angsana New" w:hAnsi="Angsana New" w:hint="cs"/>
          <w:spacing w:val="4"/>
          <w:sz w:val="30"/>
          <w:szCs w:val="30"/>
          <w:cs/>
        </w:rPr>
        <w:t>โดยกำหนดอัตราค่าบริการ</w:t>
      </w:r>
      <w:r w:rsidRPr="00EA2A2E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>เดือนละ</w:t>
      </w:r>
      <w:r w:rsidR="00EA2A2E" w:rsidRPr="00EA2A2E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EA2A2E">
        <w:rPr>
          <w:rFonts w:ascii="Angsana New" w:hAnsi="Angsana New"/>
          <w:spacing w:val="4"/>
          <w:sz w:val="30"/>
          <w:szCs w:val="30"/>
        </w:rPr>
        <w:t>1.2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2A2E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EA2A2E" w:rsidRPr="00EA2A2E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>ตั้งแต่เดือ</w:t>
      </w:r>
      <w:r w:rsidR="00EA2A2E" w:rsidRPr="00EA2A2E">
        <w:rPr>
          <w:rFonts w:ascii="Angsana New" w:hAnsi="Angsana New" w:hint="cs"/>
          <w:spacing w:val="4"/>
          <w:sz w:val="30"/>
          <w:szCs w:val="30"/>
          <w:cs/>
        </w:rPr>
        <w:t>น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 xml:space="preserve">พฤษภาคม </w:t>
      </w:r>
      <w:r w:rsidR="005E2875" w:rsidRPr="00EA2A2E">
        <w:rPr>
          <w:rFonts w:ascii="Angsana New" w:hAnsi="Angsana New"/>
          <w:spacing w:val="4"/>
          <w:sz w:val="30"/>
          <w:szCs w:val="30"/>
        </w:rPr>
        <w:t xml:space="preserve">2564 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 xml:space="preserve">เป็นต้นไป </w:t>
      </w:r>
    </w:p>
    <w:p w14:paraId="043D90EA" w14:textId="77777777" w:rsidR="00720E42" w:rsidRPr="00353800" w:rsidRDefault="00720E42" w:rsidP="00720E4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4B9DF" w14:textId="553460D7" w:rsidR="00D55686" w:rsidRPr="006A17ED" w:rsidRDefault="00D55686" w:rsidP="00BA0474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6A17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6A17ED">
        <w:rPr>
          <w:rFonts w:ascii="Angsana New" w:hAnsi="Angsana New" w:hint="cs"/>
          <w:i/>
          <w:iCs/>
          <w:sz w:val="30"/>
          <w:szCs w:val="30"/>
          <w:cs/>
        </w:rPr>
        <w:t>วงเงินสินเชื่อและสัญญากู้เงิน</w:t>
      </w: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2788A97" w14:textId="35126522" w:rsidR="000560F8" w:rsidRPr="00915E28" w:rsidRDefault="000560F8" w:rsidP="000560F8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8327B3">
        <w:rPr>
          <w:rFonts w:ascii="Angsana New" w:hAnsi="Angsana New" w:hint="cs"/>
          <w:spacing w:val="4"/>
          <w:sz w:val="30"/>
          <w:szCs w:val="30"/>
          <w:cs/>
        </w:rPr>
        <w:t xml:space="preserve">ในปี </w:t>
      </w:r>
      <w:r w:rsidRPr="008327B3">
        <w:rPr>
          <w:rFonts w:ascii="Angsana New" w:hAnsi="Angsana New"/>
          <w:spacing w:val="4"/>
          <w:sz w:val="30"/>
          <w:szCs w:val="30"/>
        </w:rPr>
        <w:t xml:space="preserve">2565 </w:t>
      </w:r>
      <w:r w:rsidRPr="008327B3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และบริษัท คอมเซเว่น จำกัด (มหาชน) ร่วมกัน</w:t>
      </w:r>
      <w:r w:rsidRPr="008327B3">
        <w:rPr>
          <w:rFonts w:ascii="Angsana New" w:hAnsi="Angsana New"/>
          <w:spacing w:val="4"/>
          <w:sz w:val="30"/>
          <w:szCs w:val="30"/>
          <w:cs/>
        </w:rPr>
        <w:t>ค้ำประกันวงเงินสินเชื่อและสัญญากู้เงินกับ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สถาบันการเงิน</w:t>
      </w:r>
      <w:r w:rsidRPr="008327B3">
        <w:rPr>
          <w:rFonts w:ascii="Angsana New" w:hAnsi="Angsana New"/>
          <w:spacing w:val="4"/>
          <w:sz w:val="30"/>
          <w:szCs w:val="30"/>
          <w:cs/>
        </w:rPr>
        <w:t>สำหรับหนี้สินของบริษัทร่วม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แห่งหนึ่ง (บริษัท เน็คซ์ แคปปิตอล จำกัด (มหาชน))</w:t>
      </w:r>
      <w:r w:rsidRPr="008327B3">
        <w:rPr>
          <w:rFonts w:ascii="Angsana New" w:hAnsi="Angsana New"/>
          <w:spacing w:val="4"/>
          <w:sz w:val="30"/>
          <w:szCs w:val="30"/>
          <w:cs/>
        </w:rPr>
        <w:t xml:space="preserve"> เป็น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Pr="008327B3">
        <w:rPr>
          <w:rFonts w:ascii="Angsana New" w:hAnsi="Angsana New"/>
          <w:spacing w:val="4"/>
          <w:sz w:val="30"/>
          <w:szCs w:val="30"/>
          <w:cs/>
        </w:rPr>
        <w:t>เงิน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8327B3">
        <w:rPr>
          <w:rFonts w:ascii="Angsana New" w:hAnsi="Angsana New"/>
          <w:spacing w:val="4"/>
          <w:sz w:val="30"/>
          <w:szCs w:val="30"/>
          <w:cs/>
        </w:rPr>
        <w:t>ทั้งสิ้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 xml:space="preserve">น </w:t>
      </w:r>
      <w:r w:rsidRPr="008327B3">
        <w:rPr>
          <w:rFonts w:ascii="Angsana New" w:hAnsi="Angsana New"/>
          <w:spacing w:val="4"/>
          <w:sz w:val="30"/>
          <w:szCs w:val="30"/>
        </w:rPr>
        <w:t>230</w:t>
      </w:r>
      <w:r w:rsidRPr="008327B3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327B3">
        <w:rPr>
          <w:rFonts w:ascii="Angsana New" w:hAnsi="Angsana New"/>
          <w:i/>
          <w:iCs/>
          <w:spacing w:val="4"/>
          <w:sz w:val="30"/>
          <w:szCs w:val="30"/>
        </w:rPr>
        <w:t xml:space="preserve">(2564: 230 </w:t>
      </w:r>
      <w:r w:rsidRPr="008327B3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Pr="008327B3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8327B3">
        <w:rPr>
          <w:rFonts w:ascii="Angsana New" w:hAnsi="Angsana New"/>
          <w:spacing w:val="4"/>
          <w:sz w:val="30"/>
          <w:szCs w:val="30"/>
          <w:cs/>
        </w:rPr>
        <w:t>ในระหว่าง</w:t>
      </w:r>
      <w:r w:rsidR="00393B3D">
        <w:rPr>
          <w:rFonts w:ascii="Angsana New" w:hAnsi="Angsana New" w:hint="cs"/>
          <w:spacing w:val="4"/>
          <w:sz w:val="30"/>
          <w:szCs w:val="30"/>
          <w:cs/>
        </w:rPr>
        <w:t xml:space="preserve">ปี </w:t>
      </w:r>
      <w:r w:rsidR="00393B3D">
        <w:rPr>
          <w:rFonts w:ascii="Angsana New" w:hAnsi="Angsana New"/>
          <w:spacing w:val="4"/>
          <w:sz w:val="30"/>
          <w:szCs w:val="30"/>
        </w:rPr>
        <w:t>2565</w:t>
      </w:r>
      <w:r w:rsidRPr="008327B3">
        <w:rPr>
          <w:rFonts w:ascii="Angsana New" w:hAnsi="Angsana New"/>
          <w:spacing w:val="4"/>
          <w:sz w:val="30"/>
          <w:szCs w:val="30"/>
        </w:rPr>
        <w:t xml:space="preserve"> </w:t>
      </w:r>
      <w:r w:rsidRPr="008327B3">
        <w:rPr>
          <w:rFonts w:ascii="Angsana New" w:hAnsi="Angsana New"/>
          <w:spacing w:val="4"/>
          <w:sz w:val="30"/>
          <w:szCs w:val="30"/>
          <w:cs/>
        </w:rPr>
        <w:t>บริษัทร่วมได้ชำระคืนเงินกู้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ยืม</w:t>
      </w:r>
      <w:r w:rsidRPr="008327B3">
        <w:rPr>
          <w:rFonts w:ascii="Angsana New" w:hAnsi="Angsana New"/>
          <w:spacing w:val="4"/>
          <w:sz w:val="30"/>
          <w:szCs w:val="30"/>
          <w:cs/>
        </w:rPr>
        <w:t>ทั้งจำนวน</w:t>
      </w:r>
      <w:r w:rsidRPr="008327B3">
        <w:rPr>
          <w:rFonts w:ascii="Angsana New" w:hAnsi="Angsana New"/>
          <w:spacing w:val="4"/>
          <w:sz w:val="30"/>
          <w:szCs w:val="30"/>
        </w:rPr>
        <w:t xml:space="preserve"> </w:t>
      </w:r>
      <w:r w:rsidRPr="008327B3">
        <w:rPr>
          <w:rFonts w:ascii="Angsana New" w:hAnsi="Angsana New" w:hint="cs"/>
          <w:spacing w:val="4"/>
          <w:sz w:val="30"/>
          <w:szCs w:val="30"/>
          <w:cs/>
        </w:rPr>
        <w:t>และสถาบันการเงินได้ยกเลิกสัญญาค้ำประกันดังกล่าวแล้ว</w:t>
      </w:r>
    </w:p>
    <w:p w14:paraId="318DAAA8" w14:textId="22D8BA30" w:rsidR="0021108A" w:rsidRPr="00BA0474" w:rsidRDefault="00211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201303" w14:textId="3316490E" w:rsidR="00D55686" w:rsidRPr="00BA0474" w:rsidRDefault="00D55686" w:rsidP="00BA047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1268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Pr="00F01268">
        <w:rPr>
          <w:rFonts w:ascii="Angsana New" w:hAnsi="Angsana New" w:hint="cs"/>
          <w:i/>
          <w:iCs/>
          <w:sz w:val="30"/>
          <w:szCs w:val="30"/>
          <w:cs/>
        </w:rPr>
        <w:t>ให้กู้ยืมระยะสั้น</w:t>
      </w:r>
    </w:p>
    <w:p w14:paraId="2D42F6D6" w14:textId="252DE7C9" w:rsidR="00393B3D" w:rsidRPr="000560F8" w:rsidRDefault="00D55686" w:rsidP="00393B3D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1E2323">
        <w:rPr>
          <w:rFonts w:ascii="Angsana New" w:hAnsi="Angsana New"/>
          <w:sz w:val="30"/>
          <w:szCs w:val="30"/>
          <w:cs/>
        </w:rPr>
        <w:t>กุมภาพันธ์</w:t>
      </w:r>
      <w:r w:rsidRPr="001E2323">
        <w:rPr>
          <w:rFonts w:ascii="Angsana New" w:hAnsi="Angsana New"/>
          <w:sz w:val="30"/>
          <w:szCs w:val="30"/>
        </w:rPr>
        <w:t xml:space="preserve"> 25</w:t>
      </w:r>
      <w:r w:rsidRPr="0089477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ที่ประชุมมีมติอนุมัติ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66216">
        <w:rPr>
          <w:rFonts w:ascii="Angsana New" w:hAnsi="Angsana New" w:hint="cs"/>
          <w:sz w:val="30"/>
          <w:szCs w:val="30"/>
          <w:cs/>
        </w:rPr>
        <w:t xml:space="preserve">ให้วงเงินกู้ยืมระยะสั้นแก่บริษัทร่วม (บริษัท เน็คซ์ แคปปิตอล จำกัด (มหาชน))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D66216">
        <w:rPr>
          <w:rFonts w:ascii="Angsana New" w:hAnsi="Angsana New" w:hint="cs"/>
          <w:sz w:val="30"/>
          <w:szCs w:val="30"/>
          <w:cs/>
        </w:rPr>
        <w:t xml:space="preserve">วงเงินไม่เกิน </w:t>
      </w:r>
      <w:r w:rsidRPr="00D66216">
        <w:rPr>
          <w:rFonts w:ascii="Angsana New" w:hAnsi="Angsana New"/>
          <w:sz w:val="30"/>
          <w:szCs w:val="30"/>
        </w:rPr>
        <w:t xml:space="preserve">250 </w:t>
      </w:r>
      <w:r w:rsidRPr="00D66216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pacing w:val="-2"/>
          <w:sz w:val="30"/>
          <w:szCs w:val="30"/>
        </w:rPr>
        <w:t xml:space="preserve">2565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ให้เ</w:t>
      </w:r>
      <w:r w:rsidRPr="00E61162">
        <w:rPr>
          <w:rFonts w:ascii="Angsana New" w:hAnsi="Angsana New"/>
          <w:spacing w:val="-2"/>
          <w:sz w:val="30"/>
          <w:szCs w:val="30"/>
          <w:cs/>
        </w:rPr>
        <w:t>งินให้กู้ยืมระยะ</w:t>
      </w:r>
      <w:r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E61162">
        <w:rPr>
          <w:rFonts w:ascii="Angsana New" w:hAnsi="Angsana New"/>
          <w:spacing w:val="-2"/>
          <w:sz w:val="30"/>
          <w:szCs w:val="30"/>
          <w:cs/>
        </w:rPr>
        <w:t>แก่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pacing w:val="-2"/>
          <w:sz w:val="30"/>
          <w:szCs w:val="30"/>
        </w:rPr>
        <w:t>250</w:t>
      </w:r>
      <w:r w:rsidRPr="00E61162">
        <w:rPr>
          <w:rFonts w:ascii="Angsana New" w:hAnsi="Angsana New"/>
          <w:spacing w:val="-2"/>
          <w:sz w:val="30"/>
          <w:szCs w:val="30"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เงินกู้ยืมดังกล่าวมีอัตราดอกเบี้ยร้อยล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>
        <w:rPr>
          <w:rFonts w:ascii="Angsana New" w:hAnsi="Angsana New"/>
          <w:spacing w:val="-2"/>
          <w:sz w:val="30"/>
          <w:szCs w:val="30"/>
        </w:rPr>
        <w:t>3.3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ต่อปีและจะมีกำหนดชำระคืนภายในสาม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 ในระหว่าง</w:t>
      </w:r>
      <w:r w:rsidR="00393B3D">
        <w:rPr>
          <w:rFonts w:ascii="Angsana New" w:hAnsi="Angsana New" w:hint="cs"/>
          <w:spacing w:val="-2"/>
          <w:sz w:val="30"/>
          <w:szCs w:val="30"/>
          <w:cs/>
        </w:rPr>
        <w:t>ปี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2565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บริษัทร่วมได้ชำระคืนเงินกู้ยืมดังกล่าวทั้งจำนวนแล้ว</w:t>
      </w:r>
    </w:p>
    <w:p w14:paraId="2591A479" w14:textId="65B79CAD" w:rsidR="0021108A" w:rsidRDefault="00605239" w:rsidP="000560F8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5361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สัญญาเช่าอาคารและบริการอื่นๆ</w:t>
      </w:r>
    </w:p>
    <w:p w14:paraId="07EAAB5A" w14:textId="0FDF19F2" w:rsidR="00605239" w:rsidRDefault="00605239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บริษัทได้ทำสัญญาให้เช่าอาคารและบริการอื่นๆกับบริษัทย่อยโดยกำหนดอัตราค่าเช่าและบริการอื่นๆ </w:t>
      </w:r>
      <w:r w:rsidR="00393B3D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อัตราปี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DF765A">
        <w:rPr>
          <w:rFonts w:ascii="Angsana New" w:hAnsi="Angsana New"/>
          <w:spacing w:val="4"/>
          <w:sz w:val="30"/>
          <w:szCs w:val="30"/>
        </w:rPr>
        <w:t xml:space="preserve">1.43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บาท ตั้งแต่วันที่ </w:t>
      </w:r>
      <w:r w:rsidRPr="00DF765A">
        <w:rPr>
          <w:rFonts w:ascii="Angsana New" w:hAnsi="Angsana New"/>
          <w:spacing w:val="4"/>
          <w:sz w:val="30"/>
          <w:szCs w:val="30"/>
        </w:rPr>
        <w:t>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DF765A">
        <w:rPr>
          <w:rFonts w:ascii="Angsana New" w:hAnsi="Angsana New"/>
          <w:spacing w:val="4"/>
          <w:sz w:val="30"/>
          <w:szCs w:val="30"/>
        </w:rPr>
        <w:t>2564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</w:rPr>
        <w:t>31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765A">
        <w:rPr>
          <w:rFonts w:ascii="Angsana New" w:hAnsi="Angsana New"/>
          <w:spacing w:val="4"/>
          <w:sz w:val="30"/>
          <w:szCs w:val="30"/>
        </w:rPr>
        <w:t>2564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สัญญาดังกล่าวสามารถต่ออายุสัญญาได้อัตโนมัติอีก </w:t>
      </w:r>
      <w:r w:rsidRPr="00DF765A">
        <w:rPr>
          <w:rFonts w:ascii="Angsana New" w:hAnsi="Angsana New"/>
          <w:spacing w:val="4"/>
          <w:sz w:val="30"/>
          <w:szCs w:val="30"/>
        </w:rPr>
        <w:t xml:space="preserve">3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7CF3227E" w14:textId="77777777" w:rsidR="00FB3847" w:rsidRDefault="00FB3847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6F6374E" w14:textId="0E43F836" w:rsidR="00FB3847" w:rsidRDefault="00FB3847" w:rsidP="00FB384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653615">
        <w:rPr>
          <w:rFonts w:ascii="Angsana New" w:hAnsi="Angsana New"/>
          <w:i/>
          <w:iCs/>
          <w:sz w:val="30"/>
          <w:szCs w:val="30"/>
          <w:cs/>
        </w:rPr>
        <w:t>บันทึกข้อตกลงบริการบริหารคลังสินค้าและจัดส่ง</w:t>
      </w:r>
    </w:p>
    <w:p w14:paraId="3EB49775" w14:textId="77777777" w:rsidR="00FB3847" w:rsidRPr="00950A13" w:rsidRDefault="00FB3847" w:rsidP="00FB3847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บริษัททำบันทึกข้อตกลงบริการบริหารคลังสินค้าและจัดส่งกับบริษัท ที.เค.เอส. สยามเพรส แมเนจเม้นท์ จำกัด กำหนดระยะเวลา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50A13">
        <w:rPr>
          <w:rFonts w:ascii="Angsana New" w:hAnsi="Angsana New"/>
          <w:sz w:val="30"/>
          <w:szCs w:val="30"/>
        </w:rPr>
        <w:t>2560</w:t>
      </w:r>
      <w:r w:rsidRPr="00950A1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50A13">
        <w:rPr>
          <w:rFonts w:ascii="Angsana New" w:hAnsi="Angsana New"/>
          <w:sz w:val="30"/>
          <w:szCs w:val="30"/>
        </w:rPr>
        <w:t>31</w:t>
      </w:r>
      <w:r w:rsidRPr="00950A1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950A13">
        <w:rPr>
          <w:rFonts w:ascii="Angsana New" w:hAnsi="Angsana New"/>
          <w:sz w:val="30"/>
          <w:szCs w:val="30"/>
        </w:rPr>
        <w:t>2563</w:t>
      </w:r>
      <w:r w:rsidRPr="00950A13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</w:t>
      </w:r>
      <w:r w:rsidRPr="00950A13">
        <w:rPr>
          <w:rFonts w:ascii="Angsana New" w:hAnsi="Angsana New"/>
          <w:sz w:val="30"/>
          <w:szCs w:val="30"/>
        </w:rPr>
        <w:t xml:space="preserve">    </w:t>
      </w:r>
      <w:r w:rsidRPr="00950A13">
        <w:rPr>
          <w:rFonts w:ascii="Angsana New" w:hAnsi="Angsana New"/>
          <w:sz w:val="30"/>
          <w:szCs w:val="30"/>
          <w:cs/>
        </w:rPr>
        <w:t>รายเดือนในอัตราร้อยละ</w:t>
      </w:r>
      <w:r>
        <w:rPr>
          <w:rFonts w:ascii="Angsana New" w:hAnsi="Angsana New"/>
          <w:sz w:val="30"/>
          <w:szCs w:val="30"/>
        </w:rPr>
        <w:t xml:space="preserve"> 2.00</w:t>
      </w:r>
      <w:r w:rsidRPr="00950A13">
        <w:rPr>
          <w:rFonts w:ascii="Angsana New" w:hAnsi="Angsana New"/>
          <w:color w:val="FFFFFF"/>
          <w:sz w:val="30"/>
          <w:szCs w:val="30"/>
        </w:rPr>
        <w:t>a</w:t>
      </w:r>
      <w:r w:rsidRPr="00950A13">
        <w:rPr>
          <w:rFonts w:ascii="Angsana New" w:hAnsi="Angsana New" w:hint="cs"/>
          <w:sz w:val="30"/>
          <w:szCs w:val="30"/>
          <w:cs/>
        </w:rPr>
        <w:t>ถึง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950A13">
        <w:rPr>
          <w:rFonts w:ascii="Angsana New" w:hAnsi="Angsana New"/>
          <w:sz w:val="30"/>
          <w:szCs w:val="30"/>
        </w:rPr>
        <w:t>3.00</w:t>
      </w:r>
      <w:r w:rsidRPr="00950A13">
        <w:rPr>
          <w:rFonts w:ascii="Angsana New" w:hAnsi="Angsana New"/>
          <w:color w:val="FFFFFF"/>
          <w:sz w:val="30"/>
          <w:szCs w:val="30"/>
        </w:rPr>
        <w:t>a</w:t>
      </w:r>
      <w:r w:rsidRPr="00950A13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  <w:r w:rsidRPr="00950A13">
        <w:rPr>
          <w:rFonts w:ascii="Angsana New" w:hAnsi="Angsana New" w:hint="cs"/>
          <w:sz w:val="30"/>
          <w:szCs w:val="30"/>
          <w:cs/>
        </w:rPr>
        <w:t xml:space="preserve">และสามารถต่ออายุสัญญาได้อัตโนมัติอีก </w:t>
      </w:r>
      <w:r w:rsidRPr="00950A13">
        <w:rPr>
          <w:rFonts w:ascii="Angsana New" w:hAnsi="Angsana New"/>
          <w:sz w:val="30"/>
          <w:szCs w:val="30"/>
        </w:rPr>
        <w:t xml:space="preserve">3 </w:t>
      </w:r>
      <w:r w:rsidRPr="00950A13">
        <w:rPr>
          <w:rFonts w:ascii="Angsana New" w:hAnsi="Angsana New" w:hint="cs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24FD5BBB" w14:textId="4E68F6EB" w:rsidR="0053389A" w:rsidRPr="00954DEB" w:rsidRDefault="0053389A" w:rsidP="0053389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27EDC" w14:textId="1260FEA4" w:rsidR="008815F3" w:rsidRPr="00196ADF" w:rsidRDefault="008815F3" w:rsidP="00823A45">
      <w:pPr>
        <w:pStyle w:val="Heading1"/>
        <w:keepLines/>
        <w:numPr>
          <w:ilvl w:val="0"/>
          <w:numId w:val="12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6ADF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3C87BD77" w14:textId="77777777" w:rsidR="004E5016" w:rsidRPr="00E41E92" w:rsidRDefault="004E5016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4500"/>
        <w:gridCol w:w="1064"/>
        <w:gridCol w:w="236"/>
        <w:gridCol w:w="1033"/>
        <w:gridCol w:w="268"/>
        <w:gridCol w:w="1064"/>
        <w:gridCol w:w="268"/>
        <w:gridCol w:w="999"/>
      </w:tblGrid>
      <w:tr w:rsidR="008815F3" w:rsidRPr="00950A13" w14:paraId="52E220F4" w14:textId="77777777" w:rsidTr="000E7CD7">
        <w:tc>
          <w:tcPr>
            <w:tcW w:w="4500" w:type="dxa"/>
          </w:tcPr>
          <w:p w14:paraId="49143644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2772BB33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77846DF6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2E7B7FC9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4007B" w:rsidRPr="00950A13" w14:paraId="00E6DF6E" w14:textId="77777777" w:rsidTr="000E7CD7">
        <w:tc>
          <w:tcPr>
            <w:tcW w:w="4500" w:type="dxa"/>
          </w:tcPr>
          <w:p w14:paraId="48170FC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37C5F92D" w14:textId="504C9F9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0F4F4AF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05BC667" w14:textId="1201EF59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2BD7155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598B3B" w14:textId="5019FED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073F493A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E8F40A" w14:textId="5B7EEB25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3CE82128" w14:textId="77777777" w:rsidTr="000E7CD7">
        <w:tc>
          <w:tcPr>
            <w:tcW w:w="4500" w:type="dxa"/>
          </w:tcPr>
          <w:p w14:paraId="3416307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14:paraId="524F07B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950A13" w14:paraId="4E022354" w14:textId="77777777" w:rsidTr="000E7CD7">
        <w:tc>
          <w:tcPr>
            <w:tcW w:w="4500" w:type="dxa"/>
          </w:tcPr>
          <w:p w14:paraId="304CCEB4" w14:textId="77777777" w:rsidR="0044007B" w:rsidRPr="00950A13" w:rsidRDefault="0044007B" w:rsidP="00440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4" w:type="dxa"/>
          </w:tcPr>
          <w:p w14:paraId="0DA29AB2" w14:textId="371DAABA" w:rsidR="0044007B" w:rsidRPr="00950A13" w:rsidRDefault="001859E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59EB">
              <w:rPr>
                <w:rFonts w:ascii="Angsana New" w:hAnsi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36" w:type="dxa"/>
          </w:tcPr>
          <w:p w14:paraId="32156732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A24BC68" w14:textId="7E4D6E92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484</w:t>
            </w:r>
          </w:p>
        </w:tc>
        <w:tc>
          <w:tcPr>
            <w:tcW w:w="268" w:type="dxa"/>
          </w:tcPr>
          <w:p w14:paraId="6E5CDA6A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33FF6D" w14:textId="2B909C57" w:rsidR="0044007B" w:rsidRPr="006875B3" w:rsidRDefault="00856E3A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75B3">
              <w:rPr>
                <w:rFonts w:ascii="Angsana New" w:hAnsi="Angsana New"/>
                <w:sz w:val="30"/>
                <w:szCs w:val="30"/>
                <w:lang w:bidi="th-TH"/>
              </w:rPr>
              <w:t>385</w:t>
            </w:r>
          </w:p>
        </w:tc>
        <w:tc>
          <w:tcPr>
            <w:tcW w:w="268" w:type="dxa"/>
          </w:tcPr>
          <w:p w14:paraId="14DB009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0B294C5" w14:textId="155E33CD" w:rsidR="0044007B" w:rsidRPr="00950A13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44007B" w:rsidRPr="00950A13" w14:paraId="21CB9222" w14:textId="77777777" w:rsidTr="000E7CD7">
        <w:tc>
          <w:tcPr>
            <w:tcW w:w="4500" w:type="dxa"/>
          </w:tcPr>
          <w:p w14:paraId="43123E95" w14:textId="588A7266" w:rsidR="0044007B" w:rsidRPr="00950A13" w:rsidRDefault="0044007B" w:rsidP="00440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21108A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F7B7A4" w14:textId="03FE98DE" w:rsidR="0044007B" w:rsidRPr="00950A13" w:rsidRDefault="001859E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59EB">
              <w:rPr>
                <w:rFonts w:ascii="Angsana New" w:hAnsi="Angsana New"/>
                <w:sz w:val="30"/>
                <w:szCs w:val="30"/>
                <w:lang w:bidi="th-TH"/>
              </w:rPr>
              <w:t>303,843</w:t>
            </w:r>
          </w:p>
        </w:tc>
        <w:tc>
          <w:tcPr>
            <w:tcW w:w="236" w:type="dxa"/>
          </w:tcPr>
          <w:p w14:paraId="134CDC6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06B1373D" w14:textId="0BF82DF6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233,123</w:t>
            </w:r>
          </w:p>
        </w:tc>
        <w:tc>
          <w:tcPr>
            <w:tcW w:w="268" w:type="dxa"/>
          </w:tcPr>
          <w:p w14:paraId="57A0D96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0C03D3F" w14:textId="5C6661A2" w:rsidR="0044007B" w:rsidRPr="006875B3" w:rsidRDefault="00856E3A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75B3">
              <w:rPr>
                <w:rFonts w:ascii="Angsana New" w:hAnsi="Angsana New"/>
                <w:sz w:val="30"/>
                <w:szCs w:val="30"/>
                <w:lang w:bidi="th-TH"/>
              </w:rPr>
              <w:t>103,124</w:t>
            </w:r>
          </w:p>
        </w:tc>
        <w:tc>
          <w:tcPr>
            <w:tcW w:w="268" w:type="dxa"/>
          </w:tcPr>
          <w:p w14:paraId="79FA8003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A0DE309" w14:textId="4C0B9F39" w:rsidR="0044007B" w:rsidRPr="00950A13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182,821</w:t>
            </w:r>
          </w:p>
        </w:tc>
      </w:tr>
      <w:tr w:rsidR="0044007B" w:rsidRPr="00950A13" w14:paraId="69A9D853" w14:textId="77777777" w:rsidTr="000E7CD7">
        <w:tc>
          <w:tcPr>
            <w:tcW w:w="4500" w:type="dxa"/>
          </w:tcPr>
          <w:p w14:paraId="1A2D50D1" w14:textId="77777777" w:rsidR="0044007B" w:rsidRDefault="0044007B" w:rsidP="00440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7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 / เงินสดและรายการเทียบเท่าเงินสดใน</w:t>
            </w:r>
          </w:p>
          <w:p w14:paraId="556F586A" w14:textId="74232119" w:rsidR="0044007B" w:rsidRPr="00B327F4" w:rsidRDefault="0044007B" w:rsidP="00440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327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B05E4B" w14:textId="77777777" w:rsidR="001859EB" w:rsidRPr="006875B3" w:rsidRDefault="001859E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9FBD7D" w14:textId="08B5BA15" w:rsidR="0044007B" w:rsidRPr="006875B3" w:rsidRDefault="001859E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875B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304,243</w:t>
            </w:r>
          </w:p>
        </w:tc>
        <w:tc>
          <w:tcPr>
            <w:tcW w:w="236" w:type="dxa"/>
          </w:tcPr>
          <w:p w14:paraId="2A353C3A" w14:textId="77777777" w:rsidR="0044007B" w:rsidRPr="00AE16D5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0C26B82D" w14:textId="77777777" w:rsidR="0044007B" w:rsidRDefault="0044007B" w:rsidP="0044007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754526A" w14:textId="447446FA" w:rsidR="0044007B" w:rsidRPr="00AE16D5" w:rsidRDefault="0044007B" w:rsidP="0044007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233,607</w:t>
            </w:r>
          </w:p>
        </w:tc>
        <w:tc>
          <w:tcPr>
            <w:tcW w:w="268" w:type="dxa"/>
          </w:tcPr>
          <w:p w14:paraId="58EA8213" w14:textId="77777777" w:rsidR="0044007B" w:rsidRPr="00AE16D5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71269EF" w14:textId="77777777" w:rsidR="0044007B" w:rsidRPr="006875B3" w:rsidRDefault="0044007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8CFD60" w14:textId="71B37EE0" w:rsidR="00856E3A" w:rsidRPr="006875B3" w:rsidRDefault="00856E3A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75B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103,509</w:t>
            </w:r>
          </w:p>
        </w:tc>
        <w:tc>
          <w:tcPr>
            <w:tcW w:w="268" w:type="dxa"/>
          </w:tcPr>
          <w:p w14:paraId="36E129FC" w14:textId="77777777" w:rsidR="0044007B" w:rsidRPr="00AE16D5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B921CE5" w14:textId="77777777" w:rsidR="0044007B" w:rsidRPr="00AE16D5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71487C7" w14:textId="7F6B2B45" w:rsidR="0044007B" w:rsidRPr="00AE16D5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16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183,17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44007B" w:rsidRPr="00950A13" w14:paraId="5D899A77" w14:textId="77777777" w:rsidTr="000E7CD7">
        <w:tc>
          <w:tcPr>
            <w:tcW w:w="4500" w:type="dxa"/>
          </w:tcPr>
          <w:p w14:paraId="19B1EF3B" w14:textId="511EFBDD" w:rsidR="0044007B" w:rsidRPr="00950A13" w:rsidRDefault="0044007B" w:rsidP="00440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27F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64" w:type="dxa"/>
          </w:tcPr>
          <w:p w14:paraId="5A336BD8" w14:textId="07721391" w:rsidR="0044007B" w:rsidRPr="00950A13" w:rsidRDefault="001859E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59EB">
              <w:rPr>
                <w:rFonts w:ascii="Angsana New" w:hAnsi="Angsana New"/>
                <w:sz w:val="30"/>
                <w:szCs w:val="30"/>
                <w:lang w:bidi="th-TH"/>
              </w:rPr>
              <w:t>(266)</w:t>
            </w:r>
          </w:p>
        </w:tc>
        <w:tc>
          <w:tcPr>
            <w:tcW w:w="236" w:type="dxa"/>
          </w:tcPr>
          <w:p w14:paraId="01BD2D44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517E3D7A" w14:textId="449C92B2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(1,474)</w:t>
            </w:r>
          </w:p>
        </w:tc>
        <w:tc>
          <w:tcPr>
            <w:tcW w:w="268" w:type="dxa"/>
          </w:tcPr>
          <w:p w14:paraId="73095ED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9894A8E" w14:textId="27E0193A" w:rsidR="0044007B" w:rsidRPr="006875B3" w:rsidRDefault="00856E3A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75B3">
              <w:rPr>
                <w:rFonts w:ascii="Angsana New" w:hAnsi="Angsana New"/>
                <w:sz w:val="30"/>
                <w:szCs w:val="30"/>
                <w:lang w:bidi="th-TH"/>
              </w:rPr>
              <w:t>(266)</w:t>
            </w:r>
          </w:p>
        </w:tc>
        <w:tc>
          <w:tcPr>
            <w:tcW w:w="268" w:type="dxa"/>
          </w:tcPr>
          <w:p w14:paraId="32FE169C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8B61D29" w14:textId="26B33A29" w:rsidR="0044007B" w:rsidRPr="00950A13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(1,474)</w:t>
            </w:r>
          </w:p>
        </w:tc>
      </w:tr>
      <w:tr w:rsidR="0044007B" w:rsidRPr="009150DF" w14:paraId="209F6983" w14:textId="77777777" w:rsidTr="000E7CD7">
        <w:trPr>
          <w:trHeight w:val="60"/>
        </w:trPr>
        <w:tc>
          <w:tcPr>
            <w:tcW w:w="4500" w:type="dxa"/>
          </w:tcPr>
          <w:p w14:paraId="02F7A8A4" w14:textId="47B17914" w:rsidR="0044007B" w:rsidRPr="009150DF" w:rsidRDefault="0044007B" w:rsidP="00440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20D5425" w14:textId="50764CAA" w:rsidR="0044007B" w:rsidRPr="006875B3" w:rsidRDefault="001859EB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75B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303,977</w:t>
            </w:r>
          </w:p>
        </w:tc>
        <w:tc>
          <w:tcPr>
            <w:tcW w:w="236" w:type="dxa"/>
          </w:tcPr>
          <w:p w14:paraId="046214F8" w14:textId="77777777" w:rsidR="0044007B" w:rsidRPr="009150DF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1CB2C82" w14:textId="3CF880F0" w:rsidR="0044007B" w:rsidRPr="009150DF" w:rsidRDefault="0044007B" w:rsidP="0044007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232,133</w:t>
            </w:r>
          </w:p>
        </w:tc>
        <w:tc>
          <w:tcPr>
            <w:tcW w:w="268" w:type="dxa"/>
          </w:tcPr>
          <w:p w14:paraId="2A775CD5" w14:textId="77777777" w:rsidR="0044007B" w:rsidRPr="009150DF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031168B" w14:textId="1B71BFF4" w:rsidR="0044007B" w:rsidRPr="006875B3" w:rsidRDefault="00856E3A" w:rsidP="006875B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75B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103,243</w:t>
            </w:r>
          </w:p>
        </w:tc>
        <w:tc>
          <w:tcPr>
            <w:tcW w:w="268" w:type="dxa"/>
          </w:tcPr>
          <w:p w14:paraId="363AB10E" w14:textId="77777777" w:rsidR="0044007B" w:rsidRPr="009150DF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4A748C5" w14:textId="399C1885" w:rsidR="0044007B" w:rsidRPr="009150DF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181,699</w:t>
            </w:r>
          </w:p>
        </w:tc>
      </w:tr>
    </w:tbl>
    <w:p w14:paraId="70AB4B20" w14:textId="35860907" w:rsidR="00605239" w:rsidRDefault="00605239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8E69B27" w14:textId="745EC031" w:rsidR="008815F3" w:rsidRPr="00EE67C5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EE67C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8326152" w14:textId="77777777" w:rsidR="009150DF" w:rsidRPr="009150DF" w:rsidRDefault="009150DF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385D7B" w:rsidRPr="00950A13" w14:paraId="7B99D0F8" w14:textId="77777777" w:rsidTr="00196ADF">
        <w:trPr>
          <w:tblHeader/>
        </w:trPr>
        <w:tc>
          <w:tcPr>
            <w:tcW w:w="1831" w:type="pct"/>
          </w:tcPr>
          <w:p w14:paraId="7E5D065F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1CA689E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D1C43D9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063BC7E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D42ED64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07B" w:rsidRPr="00950A13" w14:paraId="1CE31739" w14:textId="77777777" w:rsidTr="00196ADF">
        <w:trPr>
          <w:tblHeader/>
        </w:trPr>
        <w:tc>
          <w:tcPr>
            <w:tcW w:w="1831" w:type="pct"/>
          </w:tcPr>
          <w:p w14:paraId="56F2AA69" w14:textId="4FA37D34" w:rsidR="0044007B" w:rsidRPr="009150DF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6" w:type="pct"/>
          </w:tcPr>
          <w:p w14:paraId="368062C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765A1D98" w14:textId="09D7B75D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A2E3DF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0CF0CB" w14:textId="7091BDED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A7E8C84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E16598" w14:textId="2D60937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9033030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5C9594" w14:textId="34A817EE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023BA4A3" w14:textId="77777777" w:rsidTr="00196ADF">
        <w:trPr>
          <w:tblHeader/>
        </w:trPr>
        <w:tc>
          <w:tcPr>
            <w:tcW w:w="1831" w:type="pct"/>
          </w:tcPr>
          <w:p w14:paraId="4EFEB1F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BFEE6F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1CEE6F9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950A13" w14:paraId="15C8FCB0" w14:textId="77777777" w:rsidTr="00DF1B96">
        <w:tc>
          <w:tcPr>
            <w:tcW w:w="1831" w:type="pct"/>
          </w:tcPr>
          <w:p w14:paraId="4527BE3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20B8CB8E" w14:textId="5EBB67D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6C65B7F6" w14:textId="1802364D" w:rsidR="0044007B" w:rsidRPr="00950A13" w:rsidRDefault="0004610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  <w:shd w:val="clear" w:color="auto" w:fill="auto"/>
          </w:tcPr>
          <w:p w14:paraId="154F4D1C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E4DDEA6" w14:textId="00C9B298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5" w:type="pct"/>
            <w:shd w:val="clear" w:color="auto" w:fill="auto"/>
          </w:tcPr>
          <w:p w14:paraId="2C6357FA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32EB35" w14:textId="19B9B9F6" w:rsidR="0044007B" w:rsidRPr="00950A13" w:rsidRDefault="00D44D1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16,832</w:t>
            </w:r>
          </w:p>
        </w:tc>
        <w:tc>
          <w:tcPr>
            <w:tcW w:w="145" w:type="pct"/>
          </w:tcPr>
          <w:p w14:paraId="0E7644D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6A3BDE38" w14:textId="353D9FA4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</w:tr>
      <w:tr w:rsidR="0044007B" w:rsidRPr="00950A13" w14:paraId="24203020" w14:textId="77777777" w:rsidTr="00DF1B96">
        <w:tc>
          <w:tcPr>
            <w:tcW w:w="1831" w:type="pct"/>
          </w:tcPr>
          <w:p w14:paraId="5A92A67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4708AB0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295DAD3" w14:textId="65C18BB5" w:rsidR="0044007B" w:rsidRPr="00950A13" w:rsidRDefault="005310E3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1A40B3">
              <w:rPr>
                <w:rFonts w:ascii="Angsana New" w:hAnsi="Angsana New"/>
                <w:sz w:val="30"/>
                <w:szCs w:val="30"/>
              </w:rPr>
              <w:t>145,189</w:t>
            </w:r>
          </w:p>
        </w:tc>
        <w:tc>
          <w:tcPr>
            <w:tcW w:w="145" w:type="pct"/>
            <w:shd w:val="clear" w:color="auto" w:fill="auto"/>
          </w:tcPr>
          <w:p w14:paraId="39F89BB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17B2EED" w14:textId="0CB49775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128C3">
              <w:rPr>
                <w:rFonts w:ascii="Angsana New" w:hAnsi="Angsana New"/>
                <w:sz w:val="30"/>
                <w:szCs w:val="30"/>
              </w:rPr>
              <w:t>5,73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E128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5" w:type="pct"/>
            <w:shd w:val="clear" w:color="auto" w:fill="auto"/>
          </w:tcPr>
          <w:p w14:paraId="3DC3F35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15B481E" w14:textId="3FD372B4" w:rsidR="0044007B" w:rsidRPr="00950A13" w:rsidRDefault="00AA188D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6,133,62</w:t>
            </w:r>
            <w:r w:rsidR="006875B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45EA75D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EB8D715" w14:textId="7318657F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4007B" w:rsidRPr="00950A13" w14:paraId="0107F867" w14:textId="77777777" w:rsidTr="00DF1B96">
        <w:tc>
          <w:tcPr>
            <w:tcW w:w="1831" w:type="pct"/>
          </w:tcPr>
          <w:p w14:paraId="01E2F9E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B99777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498A0A8C" w14:textId="6A50160C" w:rsidR="0044007B" w:rsidRPr="00950A13" w:rsidRDefault="005310E3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6,14</w:t>
            </w:r>
            <w:r w:rsidR="001A40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5,505</w:t>
            </w:r>
          </w:p>
        </w:tc>
        <w:tc>
          <w:tcPr>
            <w:tcW w:w="145" w:type="pct"/>
            <w:shd w:val="clear" w:color="auto" w:fill="auto"/>
          </w:tcPr>
          <w:p w14:paraId="4FC36B4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6F8965C" w14:textId="68E1E518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5,735,742</w:t>
            </w:r>
          </w:p>
        </w:tc>
        <w:tc>
          <w:tcPr>
            <w:tcW w:w="145" w:type="pct"/>
            <w:shd w:val="clear" w:color="auto" w:fill="auto"/>
          </w:tcPr>
          <w:p w14:paraId="59AD070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DF3C646" w14:textId="2927856F" w:rsidR="0044007B" w:rsidRPr="00950A13" w:rsidRDefault="00A376D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6,150,45</w:t>
            </w:r>
            <w:r w:rsidR="006875B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C0A5BB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6E92F0" w14:textId="717CFD98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5,728,270</w:t>
            </w:r>
          </w:p>
        </w:tc>
      </w:tr>
      <w:tr w:rsidR="0044007B" w:rsidRPr="00950A13" w14:paraId="57A11BEB" w14:textId="77777777" w:rsidTr="00CD45FC">
        <w:trPr>
          <w:trHeight w:val="803"/>
        </w:trPr>
        <w:tc>
          <w:tcPr>
            <w:tcW w:w="1831" w:type="pct"/>
          </w:tcPr>
          <w:p w14:paraId="1659BCFF" w14:textId="77777777" w:rsidR="0044007B" w:rsidRPr="00DF1B96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F1B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F1B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9D13A85" w14:textId="0753B846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ABED58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144CC47" w14:textId="77777777" w:rsidR="00C9131F" w:rsidRDefault="00C9131F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6611D5B9" w14:textId="42026761" w:rsidR="0044007B" w:rsidRPr="00950A13" w:rsidRDefault="00C9131F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9131F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5" w:type="pct"/>
            <w:shd w:val="clear" w:color="auto" w:fill="auto"/>
          </w:tcPr>
          <w:p w14:paraId="5540F52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E9492AB" w14:textId="77777777" w:rsidR="0044007B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380A6018" w14:textId="04CB88C2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503AF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5" w:type="pct"/>
            <w:shd w:val="clear" w:color="auto" w:fill="auto"/>
          </w:tcPr>
          <w:p w14:paraId="01153AA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A1B9301" w14:textId="77777777" w:rsidR="00C9131F" w:rsidRDefault="00C9131F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67812E1" w14:textId="5FD2EEAF" w:rsidR="0044007B" w:rsidRPr="00D0094A" w:rsidRDefault="00C9131F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9131F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  <w:tc>
          <w:tcPr>
            <w:tcW w:w="145" w:type="pct"/>
          </w:tcPr>
          <w:p w14:paraId="6778FF07" w14:textId="77777777" w:rsidR="0044007B" w:rsidRPr="00D0094A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BDF8D90" w14:textId="77777777" w:rsidR="0044007B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7DCAB37" w14:textId="7A46B875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44007B" w:rsidRPr="00950A13" w14:paraId="7B59560F" w14:textId="77777777" w:rsidTr="00DF1B96">
        <w:tc>
          <w:tcPr>
            <w:tcW w:w="1831" w:type="pct"/>
          </w:tcPr>
          <w:p w14:paraId="5AB8F663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04D12303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E4E8" w14:textId="6B5CA0E1" w:rsidR="0044007B" w:rsidRPr="00950A13" w:rsidRDefault="001A40B3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  <w:shd w:val="clear" w:color="auto" w:fill="auto"/>
          </w:tcPr>
          <w:p w14:paraId="2FB288A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21A01" w14:textId="2E30400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45" w:type="pct"/>
            <w:shd w:val="clear" w:color="auto" w:fill="auto"/>
          </w:tcPr>
          <w:p w14:paraId="701C8B4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FB64" w14:textId="0A5039A1" w:rsidR="0044007B" w:rsidRPr="00950A13" w:rsidRDefault="00C9131F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31F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 w:rsidR="00A376D1">
              <w:rPr>
                <w:rFonts w:ascii="Angsana New" w:hAnsi="Angsana New"/>
                <w:b/>
                <w:bCs/>
                <w:sz w:val="30"/>
                <w:szCs w:val="30"/>
              </w:rPr>
              <w:t>30,10</w:t>
            </w:r>
            <w:r w:rsidR="006875B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370ECE3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3CBE31" w14:textId="7B5DE20D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44007B" w:rsidRPr="00950A13" w14:paraId="5113A3DE" w14:textId="77777777" w:rsidTr="00DF1B96">
        <w:tc>
          <w:tcPr>
            <w:tcW w:w="1831" w:type="pct"/>
          </w:tcPr>
          <w:p w14:paraId="2D476BD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2800203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DFEDE4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B6017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42B6B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2903F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9BB3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96018F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C6BB7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07B" w:rsidRPr="00950A13" w14:paraId="53E1AE9A" w14:textId="77777777" w:rsidTr="00DF1B96">
        <w:tc>
          <w:tcPr>
            <w:tcW w:w="1831" w:type="pct"/>
          </w:tcPr>
          <w:p w14:paraId="7982665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1A9D30F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B6D067F" w14:textId="6EBA8B1D" w:rsidR="0044007B" w:rsidRPr="00950A13" w:rsidRDefault="005310E3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</w:t>
            </w:r>
            <w:r w:rsidR="001A40B3">
              <w:rPr>
                <w:rFonts w:ascii="Angsana New" w:hAnsi="Angsana New"/>
                <w:sz w:val="30"/>
                <w:szCs w:val="30"/>
              </w:rPr>
              <w:t>62,413</w:t>
            </w:r>
          </w:p>
        </w:tc>
        <w:tc>
          <w:tcPr>
            <w:tcW w:w="145" w:type="pct"/>
          </w:tcPr>
          <w:p w14:paraId="409EEC89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E518AA" w14:textId="1E88DC2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47E31">
              <w:rPr>
                <w:rFonts w:ascii="Angsana New" w:hAnsi="Angsana New"/>
                <w:sz w:val="30"/>
                <w:szCs w:val="30"/>
              </w:rPr>
              <w:t>5,390,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5" w:type="pct"/>
          </w:tcPr>
          <w:p w14:paraId="0EF003E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8D1AB94" w14:textId="2CD368FB" w:rsidR="0044007B" w:rsidRPr="00950A13" w:rsidRDefault="00AA188D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5,777,301</w:t>
            </w:r>
          </w:p>
        </w:tc>
        <w:tc>
          <w:tcPr>
            <w:tcW w:w="145" w:type="pct"/>
          </w:tcPr>
          <w:p w14:paraId="0EB0024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53B8B5" w14:textId="71A4D738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5,391,51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4007B" w:rsidRPr="00950A13" w14:paraId="35CA2C50" w14:textId="77777777" w:rsidTr="00DF1B96">
        <w:tc>
          <w:tcPr>
            <w:tcW w:w="1831" w:type="pct"/>
          </w:tcPr>
          <w:p w14:paraId="13F4224A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17D42A4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166C4E1" w14:textId="07E0A2CD" w:rsidR="0044007B" w:rsidRPr="00950A13" w:rsidRDefault="005310E3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155,640</w:t>
            </w:r>
          </w:p>
        </w:tc>
        <w:tc>
          <w:tcPr>
            <w:tcW w:w="145" w:type="pct"/>
          </w:tcPr>
          <w:p w14:paraId="1E9BB279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1A916A" w14:textId="5AE8D52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99,018</w:t>
            </w:r>
          </w:p>
        </w:tc>
        <w:tc>
          <w:tcPr>
            <w:tcW w:w="145" w:type="pct"/>
          </w:tcPr>
          <w:p w14:paraId="544977F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18BD3CA" w14:textId="46E55533" w:rsidR="0044007B" w:rsidRPr="00950A13" w:rsidRDefault="00AA188D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152,80</w:t>
            </w:r>
            <w:r w:rsidR="006875B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</w:tcPr>
          <w:p w14:paraId="0C48A16F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965E9E0" w14:textId="737F9FD8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sz w:val="30"/>
                <w:szCs w:val="30"/>
                <w:lang w:val="en-US" w:bidi="th-TH"/>
              </w:rPr>
              <w:t>97,931</w:t>
            </w:r>
          </w:p>
        </w:tc>
      </w:tr>
      <w:tr w:rsidR="0044007B" w:rsidRPr="00950A13" w14:paraId="12DC563E" w14:textId="77777777" w:rsidTr="00DF1B96">
        <w:tc>
          <w:tcPr>
            <w:tcW w:w="1831" w:type="pct"/>
          </w:tcPr>
          <w:p w14:paraId="2812CF28" w14:textId="1C0F1776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4A2000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E900B7" w14:textId="4DFD28F9" w:rsidR="0044007B" w:rsidRPr="00950A13" w:rsidRDefault="001A40B3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</w:tcPr>
          <w:p w14:paraId="56CD280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863DB6" w14:textId="6B1FC532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45" w:type="pct"/>
          </w:tcPr>
          <w:p w14:paraId="13FA316F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47194A" w14:textId="5FA73B1D" w:rsidR="0044007B" w:rsidRPr="00950A13" w:rsidRDefault="00D44D1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</w:t>
            </w:r>
            <w:r w:rsidR="00A376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30,10</w:t>
            </w:r>
            <w:r w:rsidR="006875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42A1D49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564B0B8" w14:textId="3DE7C3EC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72B16E37" w14:textId="732208CE" w:rsidR="008815F3" w:rsidRDefault="008815F3" w:rsidP="006C5A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236"/>
        <w:gridCol w:w="1040"/>
        <w:gridCol w:w="271"/>
        <w:gridCol w:w="1079"/>
        <w:gridCol w:w="271"/>
        <w:gridCol w:w="1076"/>
        <w:gridCol w:w="271"/>
        <w:gridCol w:w="1063"/>
      </w:tblGrid>
      <w:tr w:rsidR="000F2593" w:rsidRPr="00950A13" w14:paraId="5BA2A77B" w14:textId="77777777" w:rsidTr="0044007B">
        <w:trPr>
          <w:tblHeader/>
        </w:trPr>
        <w:tc>
          <w:tcPr>
            <w:tcW w:w="2163" w:type="pct"/>
          </w:tcPr>
          <w:p w14:paraId="6334D07E" w14:textId="369F38C4" w:rsidR="000F2593" w:rsidRPr="00950A13" w:rsidRDefault="00E61162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" w:type="pct"/>
          </w:tcPr>
          <w:p w14:paraId="7C2F56EC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3F26A42E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87549B5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56998C27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07B" w:rsidRPr="00950A13" w14:paraId="0E7DA5C0" w14:textId="77777777" w:rsidTr="0044007B">
        <w:trPr>
          <w:tblHeader/>
        </w:trPr>
        <w:tc>
          <w:tcPr>
            <w:tcW w:w="2163" w:type="pct"/>
          </w:tcPr>
          <w:p w14:paraId="0A00086E" w14:textId="1091F383" w:rsidR="0044007B" w:rsidRPr="009150DF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E502945" w14:textId="2871C22E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4C1695" w14:textId="566B76C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60B15CB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4FC10C" w14:textId="23BBDEF4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8ADBAF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BEA1B6E" w14:textId="34B7960C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F2AF6F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E506D4B" w14:textId="724F9CD2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11D5D1BE" w14:textId="77777777" w:rsidTr="00157627">
        <w:trPr>
          <w:tblHeader/>
        </w:trPr>
        <w:tc>
          <w:tcPr>
            <w:tcW w:w="2163" w:type="pct"/>
          </w:tcPr>
          <w:p w14:paraId="054C5F84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5DF8F73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1" w:type="pct"/>
            <w:gridSpan w:val="7"/>
          </w:tcPr>
          <w:p w14:paraId="3331A00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950A13" w14:paraId="1905CC9C" w14:textId="77777777" w:rsidTr="0044007B">
        <w:tc>
          <w:tcPr>
            <w:tcW w:w="2163" w:type="pct"/>
          </w:tcPr>
          <w:p w14:paraId="52DC1048" w14:textId="75A1687B" w:rsidR="0044007B" w:rsidRPr="00157627" w:rsidRDefault="0044007B" w:rsidP="0044007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576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5F698514" w14:textId="4A1D7171" w:rsidR="0044007B" w:rsidRPr="00157627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E2331D2" w14:textId="0FCD17F9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73B322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0025E4" w14:textId="65F1FEE9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1BA4AE2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2D79CA4" w14:textId="1B780203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A0FF9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6F793C28" w14:textId="413B4FFA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07B" w:rsidRPr="00950A13" w14:paraId="322C6E42" w14:textId="77777777" w:rsidTr="0044007B">
        <w:tc>
          <w:tcPr>
            <w:tcW w:w="2163" w:type="pct"/>
          </w:tcPr>
          <w:p w14:paraId="0E873CBD" w14:textId="180F556E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150D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150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150D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7531DDBF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514E658" w14:textId="0C12EAC3" w:rsidR="0044007B" w:rsidRPr="00950A13" w:rsidRDefault="0004610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246,051</w:t>
            </w:r>
          </w:p>
        </w:tc>
        <w:tc>
          <w:tcPr>
            <w:tcW w:w="145" w:type="pct"/>
            <w:shd w:val="clear" w:color="auto" w:fill="auto"/>
          </w:tcPr>
          <w:p w14:paraId="5DD57E7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2621D95" w14:textId="1532CF8F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45" w:type="pct"/>
            <w:shd w:val="clear" w:color="auto" w:fill="auto"/>
          </w:tcPr>
          <w:p w14:paraId="6915C25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2CE061D" w14:textId="0EEBE756" w:rsidR="0044007B" w:rsidRPr="00950A13" w:rsidRDefault="0004610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238,820</w:t>
            </w:r>
          </w:p>
        </w:tc>
        <w:tc>
          <w:tcPr>
            <w:tcW w:w="145" w:type="pct"/>
          </w:tcPr>
          <w:p w14:paraId="34CD2CF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3E432D44" w14:textId="431DB900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D6B1F">
              <w:rPr>
                <w:rFonts w:ascii="Angsana New" w:hAnsi="Angsana New"/>
                <w:sz w:val="30"/>
                <w:szCs w:val="30"/>
              </w:rPr>
              <w:t>182,8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  <w:tr w:rsidR="0044007B" w:rsidRPr="00950A13" w14:paraId="0B42B0B6" w14:textId="77777777" w:rsidTr="0044007B">
        <w:tc>
          <w:tcPr>
            <w:tcW w:w="2163" w:type="pct"/>
          </w:tcPr>
          <w:p w14:paraId="6F06506B" w14:textId="602AD59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</w:tcPr>
          <w:p w14:paraId="60480AD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6D49839" w14:textId="16A50EE4" w:rsidR="0044007B" w:rsidRPr="00E128C3" w:rsidRDefault="0068098D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</w:t>
            </w:r>
            <w:r w:rsidR="006875B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64E08C6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787457" w14:textId="1F3D957D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54,993</w:t>
            </w:r>
          </w:p>
        </w:tc>
        <w:tc>
          <w:tcPr>
            <w:tcW w:w="145" w:type="pct"/>
            <w:shd w:val="clear" w:color="auto" w:fill="auto"/>
          </w:tcPr>
          <w:p w14:paraId="4913E44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B2A4EBE" w14:textId="268375D9" w:rsidR="0044007B" w:rsidRPr="00F677B7" w:rsidRDefault="00792A35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4,105</w:t>
            </w:r>
          </w:p>
        </w:tc>
        <w:tc>
          <w:tcPr>
            <w:tcW w:w="145" w:type="pct"/>
          </w:tcPr>
          <w:p w14:paraId="411B90A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598981BA" w14:textId="0215DE7D" w:rsidR="0044007B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56,013</w:t>
            </w:r>
          </w:p>
        </w:tc>
      </w:tr>
      <w:tr w:rsidR="0044007B" w:rsidRPr="00950A13" w14:paraId="77022872" w14:textId="77777777" w:rsidTr="0044007B">
        <w:tc>
          <w:tcPr>
            <w:tcW w:w="2163" w:type="pct"/>
          </w:tcPr>
          <w:p w14:paraId="2D3EF862" w14:textId="24CA9E45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</w:tcPr>
          <w:p w14:paraId="63CB8E4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31D5ED5" w14:textId="53D8E5CE" w:rsidR="0044007B" w:rsidRPr="00792A35" w:rsidRDefault="0068098D" w:rsidP="0068098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6875B3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8CBD79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F1A76E5" w14:textId="4C0349B6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45" w:type="pct"/>
            <w:shd w:val="clear" w:color="auto" w:fill="auto"/>
          </w:tcPr>
          <w:p w14:paraId="6550347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0FA7EA5" w14:textId="0C311926" w:rsidR="0044007B" w:rsidRPr="00F677B7" w:rsidRDefault="00792A35" w:rsidP="0044007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D9549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108FC841" w14:textId="09809FD5" w:rsidR="0044007B" w:rsidRDefault="0044007B" w:rsidP="0044007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950A13" w14:paraId="583CD4C7" w14:textId="77777777" w:rsidTr="0044007B">
        <w:tc>
          <w:tcPr>
            <w:tcW w:w="2163" w:type="pct"/>
          </w:tcPr>
          <w:p w14:paraId="1EA707CD" w14:textId="4C7C32E1" w:rsid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" w:type="pct"/>
          </w:tcPr>
          <w:p w14:paraId="08E2F95A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68495D1" w14:textId="009C0532" w:rsidR="0044007B" w:rsidRDefault="00792A35" w:rsidP="00792A3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(22,575)</w:t>
            </w:r>
          </w:p>
        </w:tc>
        <w:tc>
          <w:tcPr>
            <w:tcW w:w="145" w:type="pct"/>
            <w:shd w:val="clear" w:color="auto" w:fill="auto"/>
          </w:tcPr>
          <w:p w14:paraId="2774152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B5CECD6" w14:textId="7F2E844D" w:rsidR="0044007B" w:rsidRPr="002C3E77" w:rsidRDefault="0044007B" w:rsidP="0044007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6F69BE5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DC764F9" w14:textId="7C41FC52" w:rsidR="0044007B" w:rsidRPr="00792A35" w:rsidRDefault="00792A35" w:rsidP="00792A3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A35">
              <w:rPr>
                <w:rFonts w:ascii="Angsana New" w:hAnsi="Angsana New"/>
                <w:sz w:val="30"/>
                <w:szCs w:val="30"/>
                <w:lang w:val="en-US" w:bidi="th-TH"/>
              </w:rPr>
              <w:t>(22,575)</w:t>
            </w:r>
          </w:p>
        </w:tc>
        <w:tc>
          <w:tcPr>
            <w:tcW w:w="145" w:type="pct"/>
          </w:tcPr>
          <w:p w14:paraId="45799AE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53909E0" w14:textId="2805AB69" w:rsidR="0044007B" w:rsidRPr="002C3E77" w:rsidRDefault="0044007B" w:rsidP="0044007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2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950A13" w14:paraId="708BC7CC" w14:textId="77777777" w:rsidTr="0044007B">
        <w:tc>
          <w:tcPr>
            <w:tcW w:w="2163" w:type="pct"/>
          </w:tcPr>
          <w:p w14:paraId="6D8EAAAC" w14:textId="0CD10FC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150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</w:t>
            </w:r>
            <w:r w:rsidRPr="00915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" w:type="pct"/>
          </w:tcPr>
          <w:p w14:paraId="15367A6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1924F" w14:textId="58553BCF" w:rsidR="0044007B" w:rsidRPr="00950A13" w:rsidRDefault="0004610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227,452</w:t>
            </w:r>
          </w:p>
        </w:tc>
        <w:tc>
          <w:tcPr>
            <w:tcW w:w="145" w:type="pct"/>
            <w:shd w:val="clear" w:color="auto" w:fill="auto"/>
          </w:tcPr>
          <w:p w14:paraId="6556CDF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7904F" w14:textId="48536092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E77">
              <w:rPr>
                <w:rFonts w:ascii="Angsana New" w:hAnsi="Angsana New"/>
                <w:b/>
                <w:bCs/>
                <w:sz w:val="30"/>
                <w:szCs w:val="30"/>
              </w:rPr>
              <w:t>246,051</w:t>
            </w:r>
          </w:p>
        </w:tc>
        <w:tc>
          <w:tcPr>
            <w:tcW w:w="145" w:type="pct"/>
            <w:shd w:val="clear" w:color="auto" w:fill="auto"/>
          </w:tcPr>
          <w:p w14:paraId="5ED806E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DD4D0" w14:textId="0C8E2B59" w:rsidR="0044007B" w:rsidRPr="00950A13" w:rsidRDefault="00046107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220,350</w:t>
            </w:r>
          </w:p>
        </w:tc>
        <w:tc>
          <w:tcPr>
            <w:tcW w:w="145" w:type="pct"/>
          </w:tcPr>
          <w:p w14:paraId="7C2A03E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2E5AF87" w14:textId="61A1AD85" w:rsidR="0044007B" w:rsidRPr="00950A13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E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238,820</w:t>
            </w:r>
          </w:p>
        </w:tc>
      </w:tr>
    </w:tbl>
    <w:p w14:paraId="3FDE2FD3" w14:textId="1D6302F9" w:rsidR="000F2593" w:rsidRDefault="000F2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B8C1A4" w14:textId="75A6725B" w:rsidR="006C5AD9" w:rsidRPr="00950A13" w:rsidRDefault="006C5AD9" w:rsidP="00035AB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C5AD9">
        <w:rPr>
          <w:rFonts w:ascii="Angsana New" w:hAnsi="Angsana New"/>
          <w:sz w:val="30"/>
          <w:szCs w:val="30"/>
          <w:cs/>
        </w:rPr>
        <w:t>ข้อมูลเกี่ยวกับ</w:t>
      </w:r>
      <w:r w:rsidRPr="00196ADF">
        <w:rPr>
          <w:rFonts w:ascii="Angsana New" w:hAnsi="Angsana New"/>
          <w:sz w:val="30"/>
          <w:szCs w:val="30"/>
          <w:cs/>
        </w:rPr>
        <w:t>ความเสี่ยงด้านเครดิตเปิดผยในหมายเหตุข้อ</w:t>
      </w:r>
      <w:r w:rsidRPr="00196ADF">
        <w:rPr>
          <w:rFonts w:ascii="Angsana New" w:hAnsi="Angsana New" w:hint="cs"/>
          <w:sz w:val="30"/>
          <w:szCs w:val="30"/>
          <w:cs/>
        </w:rPr>
        <w:t xml:space="preserve"> </w:t>
      </w:r>
      <w:r w:rsidRPr="00196ADF">
        <w:rPr>
          <w:rFonts w:ascii="Angsana New" w:hAnsi="Angsana New"/>
          <w:sz w:val="30"/>
          <w:szCs w:val="30"/>
        </w:rPr>
        <w:t>2</w:t>
      </w:r>
      <w:r w:rsidR="009E0139">
        <w:rPr>
          <w:rFonts w:ascii="Angsana New" w:hAnsi="Angsana New"/>
          <w:sz w:val="30"/>
          <w:szCs w:val="30"/>
        </w:rPr>
        <w:t>5</w:t>
      </w:r>
      <w:r w:rsidRPr="00196ADF">
        <w:rPr>
          <w:rFonts w:ascii="Angsana New" w:hAnsi="Angsana New"/>
          <w:sz w:val="30"/>
          <w:szCs w:val="30"/>
          <w:cs/>
        </w:rPr>
        <w:t xml:space="preserve"> (</w:t>
      </w:r>
      <w:r w:rsidR="00196ADF" w:rsidRPr="00196ADF">
        <w:rPr>
          <w:rFonts w:ascii="Angsana New" w:hAnsi="Angsana New"/>
          <w:sz w:val="30"/>
          <w:szCs w:val="30"/>
        </w:rPr>
        <w:t>1</w:t>
      </w:r>
      <w:r w:rsidRPr="00196ADF">
        <w:rPr>
          <w:rFonts w:ascii="Angsana New" w:hAnsi="Angsana New"/>
          <w:sz w:val="30"/>
          <w:szCs w:val="30"/>
          <w:cs/>
        </w:rPr>
        <w:t>.</w:t>
      </w:r>
      <w:r w:rsidRPr="00196ADF">
        <w:rPr>
          <w:rFonts w:ascii="Angsana New" w:hAnsi="Angsana New"/>
          <w:sz w:val="30"/>
          <w:szCs w:val="30"/>
        </w:rPr>
        <w:t>1</w:t>
      </w:r>
      <w:r w:rsidRPr="00196ADF">
        <w:rPr>
          <w:rFonts w:ascii="Angsana New" w:hAnsi="Angsana New"/>
          <w:sz w:val="30"/>
          <w:szCs w:val="30"/>
          <w:cs/>
        </w:rPr>
        <w:t>)</w:t>
      </w:r>
    </w:p>
    <w:p w14:paraId="6EC01C55" w14:textId="7A75C2A6" w:rsidR="00D033CA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2B9635A" w14:textId="6D252FB6" w:rsidR="0021108A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6A445EA" w14:textId="271AF1F5" w:rsidR="0021108A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FC11693" w14:textId="3D8BE5B0" w:rsidR="0021108A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AF75413" w14:textId="77777777" w:rsidR="0021108A" w:rsidRPr="00950A13" w:rsidRDefault="0021108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D033CA" w:rsidRPr="00D033CA" w14:paraId="53CA1584" w14:textId="77777777" w:rsidTr="00860627">
        <w:trPr>
          <w:trHeight w:val="299"/>
        </w:trPr>
        <w:tc>
          <w:tcPr>
            <w:tcW w:w="2069" w:type="pct"/>
          </w:tcPr>
          <w:p w14:paraId="5B0BCD5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ED20C39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0B2BE3B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2DCAAFE1" w14:textId="77777777" w:rsidR="00D033CA" w:rsidRPr="00D033CA" w:rsidRDefault="00D033CA" w:rsidP="00860627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007B" w:rsidRPr="00D033CA" w14:paraId="48C14443" w14:textId="77777777" w:rsidTr="00860627">
        <w:trPr>
          <w:trHeight w:val="299"/>
        </w:trPr>
        <w:tc>
          <w:tcPr>
            <w:tcW w:w="2069" w:type="pct"/>
          </w:tcPr>
          <w:p w14:paraId="0AA84D6F" w14:textId="5044E775" w:rsidR="0044007B" w:rsidRPr="00D033CA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64C499BC" w14:textId="112FA4E8" w:rsidR="0044007B" w:rsidRPr="00D033CA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54A9E6E" w14:textId="77777777" w:rsidR="0044007B" w:rsidRPr="00D033CA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AACD9B1" w14:textId="0FD848C5" w:rsidR="0044007B" w:rsidRPr="0044007B" w:rsidRDefault="0044007B" w:rsidP="004400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4</w:t>
            </w:r>
          </w:p>
        </w:tc>
        <w:tc>
          <w:tcPr>
            <w:tcW w:w="146" w:type="pct"/>
          </w:tcPr>
          <w:p w14:paraId="5428658B" w14:textId="77777777" w:rsidR="0044007B" w:rsidRPr="00D033CA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82FEF61" w14:textId="7AA5BD7F" w:rsidR="0044007B" w:rsidRPr="00D033CA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1FF322F" w14:textId="77777777" w:rsidR="0044007B" w:rsidRPr="00D033CA" w:rsidRDefault="0044007B" w:rsidP="0044007B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5634F5A9" w14:textId="605E01F5" w:rsidR="0044007B" w:rsidRPr="00D033CA" w:rsidRDefault="0044007B" w:rsidP="0044007B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x-none" w:bidi="th-TH"/>
              </w:rPr>
              <w:t>4</w:t>
            </w:r>
          </w:p>
        </w:tc>
      </w:tr>
      <w:tr w:rsidR="0044007B" w:rsidRPr="00D033CA" w14:paraId="632A1E62" w14:textId="77777777" w:rsidTr="00860627">
        <w:trPr>
          <w:trHeight w:val="299"/>
        </w:trPr>
        <w:tc>
          <w:tcPr>
            <w:tcW w:w="2069" w:type="pct"/>
          </w:tcPr>
          <w:p w14:paraId="39649F73" w14:textId="77777777" w:rsidR="0044007B" w:rsidRPr="00D033CA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6445C1D6" w14:textId="77777777" w:rsidR="0044007B" w:rsidRPr="00D033CA" w:rsidRDefault="0044007B" w:rsidP="0044007B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4007B" w:rsidRPr="00D033CA" w14:paraId="5C0A42F9" w14:textId="77777777" w:rsidTr="00860627">
        <w:trPr>
          <w:trHeight w:val="299"/>
        </w:trPr>
        <w:tc>
          <w:tcPr>
            <w:tcW w:w="2069" w:type="pct"/>
          </w:tcPr>
          <w:p w14:paraId="61DC882A" w14:textId="77777777" w:rsidR="0044007B" w:rsidRPr="00D033CA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6460A90B" w14:textId="77777777" w:rsidR="0044007B" w:rsidRPr="00D033CA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41F983" w14:textId="77777777" w:rsidR="0044007B" w:rsidRPr="00D033CA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D0E13B8" w14:textId="77777777" w:rsidR="0044007B" w:rsidRPr="00D033CA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01760E0" w14:textId="77777777" w:rsidR="0044007B" w:rsidRPr="00D033CA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BEC1B7D" w14:textId="77777777" w:rsidR="0044007B" w:rsidRPr="00D033CA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E74109" w14:textId="77777777" w:rsidR="0044007B" w:rsidRPr="00D033CA" w:rsidRDefault="0044007B" w:rsidP="004400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1B6C759" w14:textId="77777777" w:rsidR="0044007B" w:rsidRPr="00D033CA" w:rsidRDefault="0044007B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C08" w:rsidRPr="00D033CA" w14:paraId="4CDCB47F" w14:textId="77777777" w:rsidTr="00860627">
        <w:trPr>
          <w:trHeight w:val="299"/>
        </w:trPr>
        <w:tc>
          <w:tcPr>
            <w:tcW w:w="2069" w:type="pct"/>
          </w:tcPr>
          <w:p w14:paraId="10B839A8" w14:textId="77777777" w:rsidR="00886C08" w:rsidRPr="00D033CA" w:rsidRDefault="00886C08" w:rsidP="0088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889B6E" w14:textId="5FCA83C8" w:rsidR="00886C08" w:rsidRPr="00D033CA" w:rsidRDefault="001A40B3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41BF83AF" w14:textId="77777777" w:rsidR="00886C08" w:rsidRPr="00D033CA" w:rsidRDefault="00886C08" w:rsidP="0088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B2B974E" w14:textId="5961F14D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02587729" w14:textId="77777777" w:rsidR="00886C08" w:rsidRPr="00D033CA" w:rsidRDefault="00886C08" w:rsidP="0088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6E0220F" w14:textId="78C349CA" w:rsidR="00886C08" w:rsidRPr="00D033CA" w:rsidRDefault="00D44D17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9,24</w:t>
            </w:r>
            <w:r w:rsidR="000461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F875BD7" w14:textId="77777777" w:rsidR="00886C08" w:rsidRPr="00D033CA" w:rsidRDefault="00886C08" w:rsidP="00886C0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6DB0F09" w14:textId="4740401E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</w:tr>
      <w:tr w:rsidR="00886C08" w:rsidRPr="00D033CA" w14:paraId="29E6516D" w14:textId="77777777" w:rsidTr="00860627">
        <w:tc>
          <w:tcPr>
            <w:tcW w:w="2069" w:type="pct"/>
          </w:tcPr>
          <w:p w14:paraId="4A053916" w14:textId="77777777" w:rsidR="00886C08" w:rsidRPr="00D033CA" w:rsidRDefault="00886C08" w:rsidP="0088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456BEFBC" w14:textId="77777777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D8EAF8" w14:textId="77777777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4BB069C" w14:textId="77777777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95255" w14:textId="77777777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8D8618B" w14:textId="77777777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22E319" w14:textId="77777777" w:rsidR="00886C08" w:rsidRPr="00D033CA" w:rsidRDefault="00886C08" w:rsidP="00886C0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56EE224" w14:textId="06E88B67" w:rsidR="00886C08" w:rsidRPr="00D033CA" w:rsidRDefault="00886C08" w:rsidP="00886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D17" w:rsidRPr="00D033CA" w14:paraId="2789B577" w14:textId="77777777" w:rsidTr="00860627">
        <w:tc>
          <w:tcPr>
            <w:tcW w:w="2069" w:type="pct"/>
          </w:tcPr>
          <w:p w14:paraId="20243870" w14:textId="09D75A35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2895D2BE" w14:textId="4D9A1BE4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16C28364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F3747EE" w14:textId="04B56621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CF3C91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7536EFB" w14:textId="5F4BB852" w:rsidR="00D44D17" w:rsidRP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  <w:tc>
          <w:tcPr>
            <w:tcW w:w="146" w:type="pct"/>
          </w:tcPr>
          <w:p w14:paraId="76D540A9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E1E9D69" w14:textId="76EB04FE" w:rsidR="00D44D17" w:rsidRPr="001D70E3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</w:tr>
      <w:tr w:rsidR="00D44D17" w:rsidRPr="00D033CA" w14:paraId="190F365C" w14:textId="77777777" w:rsidTr="00860627">
        <w:tc>
          <w:tcPr>
            <w:tcW w:w="2069" w:type="pct"/>
          </w:tcPr>
          <w:p w14:paraId="161C3973" w14:textId="5BA015A5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3D4A886" w14:textId="032DDC96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051FBEA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43A14AE" w14:textId="3C611C2A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38146D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97482CC" w14:textId="4ED285FE" w:rsidR="00D44D17" w:rsidRPr="00D44D17" w:rsidRDefault="00046107" w:rsidP="00046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  <w:tc>
          <w:tcPr>
            <w:tcW w:w="146" w:type="pct"/>
          </w:tcPr>
          <w:p w14:paraId="65CAA6D8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A6FAB66" w14:textId="75CF2DC9" w:rsidR="00D44D17" w:rsidRPr="001D70E3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D17" w:rsidRPr="00D033CA" w14:paraId="63707B2F" w14:textId="77777777" w:rsidTr="00860627">
        <w:tc>
          <w:tcPr>
            <w:tcW w:w="2069" w:type="pct"/>
          </w:tcPr>
          <w:p w14:paraId="3A87FA76" w14:textId="73504EA3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DA053BE" w14:textId="117427E8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B94F74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229EE29" w14:textId="74823B97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A24647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56EF228" w14:textId="6C232466" w:rsidR="00D44D17" w:rsidRPr="00D44D17" w:rsidRDefault="00046107" w:rsidP="00046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4C8C6D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FB3E54C" w14:textId="5F371B33" w:rsidR="00D44D17" w:rsidRPr="001D70E3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D17" w:rsidRPr="00D033CA" w14:paraId="3BE067E2" w14:textId="77777777" w:rsidTr="00860627">
        <w:tc>
          <w:tcPr>
            <w:tcW w:w="2069" w:type="pct"/>
          </w:tcPr>
          <w:p w14:paraId="03CE8DFB" w14:textId="2C550972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6297F52" w14:textId="302BB8B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063BEA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73552A8" w14:textId="433502DF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B0B7EC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D8C97C0" w14:textId="72AAC863" w:rsidR="00D44D17" w:rsidRPr="00D033CA" w:rsidRDefault="00046107" w:rsidP="00046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46" w:type="pct"/>
          </w:tcPr>
          <w:p w14:paraId="25A67160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D58346E" w14:textId="53ECA1ED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D17" w:rsidRPr="00D033CA" w14:paraId="25A38CBB" w14:textId="77777777" w:rsidTr="00860627">
        <w:tc>
          <w:tcPr>
            <w:tcW w:w="2069" w:type="pct"/>
          </w:tcPr>
          <w:p w14:paraId="2AFE0FC3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F6A54" w14:textId="35318F07" w:rsidR="00D44D17" w:rsidRPr="00D033CA" w:rsidRDefault="0004610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14:paraId="378F0516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4C2FE7A" w14:textId="6CBB7639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47A94DDC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51CCBF6" w14:textId="0E3F5B7E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  <w:tc>
          <w:tcPr>
            <w:tcW w:w="146" w:type="pct"/>
          </w:tcPr>
          <w:p w14:paraId="7CC96A70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605553B" w14:textId="24C31B33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D44D17" w:rsidRPr="00D033CA" w14:paraId="63D4F56A" w14:textId="77777777" w:rsidTr="00860627">
        <w:tc>
          <w:tcPr>
            <w:tcW w:w="2069" w:type="pct"/>
          </w:tcPr>
          <w:p w14:paraId="0E5AA2AD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61F77ED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4897F7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BFAA28B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193A70BC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203A5A6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F6CAD7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6D0658E" w14:textId="6BF74C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D17" w:rsidRPr="00D033CA" w14:paraId="555ECDEA" w14:textId="77777777" w:rsidTr="00860627">
        <w:tc>
          <w:tcPr>
            <w:tcW w:w="2069" w:type="pct"/>
          </w:tcPr>
          <w:p w14:paraId="7BD7D4DF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220E6866" w14:textId="4A3674DC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4,782,779</w:t>
            </w:r>
          </w:p>
        </w:tc>
        <w:tc>
          <w:tcPr>
            <w:tcW w:w="146" w:type="pct"/>
          </w:tcPr>
          <w:p w14:paraId="1DC7CE6C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546D603" w14:textId="72009915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902,420</w:t>
            </w:r>
          </w:p>
        </w:tc>
        <w:tc>
          <w:tcPr>
            <w:tcW w:w="146" w:type="pct"/>
          </w:tcPr>
          <w:p w14:paraId="598CDD39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C0FAD06" w14:textId="4A4211AC" w:rsidR="00D44D17" w:rsidRPr="00D033CA" w:rsidRDefault="00DF589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4,778,83</w:t>
            </w:r>
            <w:r w:rsidR="006875B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06D8670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4CB4690" w14:textId="093D6260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3,898,318</w:t>
            </w:r>
          </w:p>
        </w:tc>
      </w:tr>
      <w:tr w:rsidR="00D44D17" w:rsidRPr="00D033CA" w14:paraId="5B9310C2" w14:textId="77777777" w:rsidTr="00860627">
        <w:tc>
          <w:tcPr>
            <w:tcW w:w="2069" w:type="pct"/>
          </w:tcPr>
          <w:p w14:paraId="310E6E6A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11AE9B46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8779D5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259E36D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76C0F6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FD57A94" w14:textId="7777777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CC581C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595CE391" w14:textId="12F3BB25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D17" w:rsidRPr="00D033CA" w14:paraId="07873D69" w14:textId="77777777" w:rsidTr="00860627">
        <w:tc>
          <w:tcPr>
            <w:tcW w:w="2069" w:type="pct"/>
          </w:tcPr>
          <w:p w14:paraId="33F6CF93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1E85FFDD" w14:textId="1CF2094D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817,923</w:t>
            </w:r>
          </w:p>
        </w:tc>
        <w:tc>
          <w:tcPr>
            <w:tcW w:w="146" w:type="pct"/>
          </w:tcPr>
          <w:p w14:paraId="15B58360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F7DB54A" w14:textId="6C46798B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1,304,678</w:t>
            </w:r>
          </w:p>
        </w:tc>
        <w:tc>
          <w:tcPr>
            <w:tcW w:w="146" w:type="pct"/>
          </w:tcPr>
          <w:p w14:paraId="44A0D9A9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9CAF2F2" w14:textId="2FCA5E2C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817,604</w:t>
            </w:r>
          </w:p>
        </w:tc>
        <w:tc>
          <w:tcPr>
            <w:tcW w:w="146" w:type="pct"/>
          </w:tcPr>
          <w:p w14:paraId="29D723DA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87384A" w14:textId="2B5F2BBF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1,304,571</w:t>
            </w:r>
          </w:p>
        </w:tc>
      </w:tr>
      <w:tr w:rsidR="00D44D17" w:rsidRPr="00D033CA" w14:paraId="2BCE5634" w14:textId="77777777" w:rsidTr="00860627">
        <w:tc>
          <w:tcPr>
            <w:tcW w:w="2069" w:type="pct"/>
          </w:tcPr>
          <w:p w14:paraId="6A4BA668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33BC5A3" w14:textId="4C7E4C56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145,943</w:t>
            </w:r>
          </w:p>
        </w:tc>
        <w:tc>
          <w:tcPr>
            <w:tcW w:w="146" w:type="pct"/>
          </w:tcPr>
          <w:p w14:paraId="5719E098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6CA1418" w14:textId="4A26F14B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245,480</w:t>
            </w:r>
          </w:p>
        </w:tc>
        <w:tc>
          <w:tcPr>
            <w:tcW w:w="146" w:type="pct"/>
          </w:tcPr>
          <w:p w14:paraId="61718D45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C4584E1" w14:textId="775CFC9B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145,879</w:t>
            </w:r>
          </w:p>
        </w:tc>
        <w:tc>
          <w:tcPr>
            <w:tcW w:w="146" w:type="pct"/>
          </w:tcPr>
          <w:p w14:paraId="72078C65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6A1E4AC" w14:textId="03D11A8F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245,433</w:t>
            </w:r>
          </w:p>
        </w:tc>
      </w:tr>
      <w:tr w:rsidR="00D44D17" w:rsidRPr="00D033CA" w14:paraId="7EF19BD9" w14:textId="77777777" w:rsidTr="00860627">
        <w:tc>
          <w:tcPr>
            <w:tcW w:w="2069" w:type="pct"/>
          </w:tcPr>
          <w:p w14:paraId="25CDD9D1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529E0FE" w14:textId="606BB3B8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96,195</w:t>
            </w:r>
          </w:p>
        </w:tc>
        <w:tc>
          <w:tcPr>
            <w:tcW w:w="146" w:type="pct"/>
          </w:tcPr>
          <w:p w14:paraId="12A967B6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7FC7921" w14:textId="4E644A09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BBF8974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E091641" w14:textId="29E496A2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96,136</w:t>
            </w:r>
          </w:p>
        </w:tc>
        <w:tc>
          <w:tcPr>
            <w:tcW w:w="146" w:type="pct"/>
          </w:tcPr>
          <w:p w14:paraId="3DA7CA34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904F9D7" w14:textId="4F29F2DA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44D17" w:rsidRPr="00D033CA" w14:paraId="55AE6E67" w14:textId="77777777" w:rsidTr="00860627">
        <w:tc>
          <w:tcPr>
            <w:tcW w:w="2069" w:type="pct"/>
          </w:tcPr>
          <w:p w14:paraId="15F4BF82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9639273" w14:textId="23911449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36,738</w:t>
            </w:r>
          </w:p>
        </w:tc>
        <w:tc>
          <w:tcPr>
            <w:tcW w:w="146" w:type="pct"/>
          </w:tcPr>
          <w:p w14:paraId="2BF636C5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F9FFA1C" w14:textId="56291BFE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34,798</w:t>
            </w:r>
          </w:p>
        </w:tc>
        <w:tc>
          <w:tcPr>
            <w:tcW w:w="146" w:type="pct"/>
          </w:tcPr>
          <w:p w14:paraId="574AD624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61857" w14:textId="163003B4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36,696</w:t>
            </w:r>
          </w:p>
        </w:tc>
        <w:tc>
          <w:tcPr>
            <w:tcW w:w="146" w:type="pct"/>
          </w:tcPr>
          <w:p w14:paraId="1DE0A5B6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E42045E" w14:textId="6B2AAFB7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34,823</w:t>
            </w:r>
          </w:p>
        </w:tc>
      </w:tr>
      <w:tr w:rsidR="00D44D17" w:rsidRPr="00D033CA" w14:paraId="269A6572" w14:textId="77777777" w:rsidTr="00860627">
        <w:tc>
          <w:tcPr>
            <w:tcW w:w="2069" w:type="pct"/>
          </w:tcPr>
          <w:p w14:paraId="1FCE409C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6915652" w14:textId="5EB1571B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4,347</w:t>
            </w:r>
          </w:p>
        </w:tc>
        <w:tc>
          <w:tcPr>
            <w:tcW w:w="146" w:type="pct"/>
          </w:tcPr>
          <w:p w14:paraId="50A963BA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D63AB8B" w14:textId="30C350B9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146" w:type="pct"/>
          </w:tcPr>
          <w:p w14:paraId="43B8A639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DCDB16D" w14:textId="3A506CE9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  <w:tc>
          <w:tcPr>
            <w:tcW w:w="146" w:type="pct"/>
          </w:tcPr>
          <w:p w14:paraId="771C5878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57AE470" w14:textId="2CD1E528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8,106</w:t>
            </w:r>
          </w:p>
        </w:tc>
      </w:tr>
      <w:tr w:rsidR="00D44D17" w:rsidRPr="00D033CA" w14:paraId="5A354033" w14:textId="77777777" w:rsidTr="00860627">
        <w:tc>
          <w:tcPr>
            <w:tcW w:w="2069" w:type="pct"/>
          </w:tcPr>
          <w:p w14:paraId="0C328834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99FF8CD" w14:textId="4AC3A876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  <w:tc>
          <w:tcPr>
            <w:tcW w:w="146" w:type="pct"/>
          </w:tcPr>
          <w:p w14:paraId="59189601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F3F93C9" w14:textId="29C8AEE2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</w:tcPr>
          <w:p w14:paraId="65153D51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ADE2836" w14:textId="508FDB1C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  <w:tc>
          <w:tcPr>
            <w:tcW w:w="146" w:type="pct"/>
          </w:tcPr>
          <w:p w14:paraId="37B98D03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4638D6B" w14:textId="3D4085F0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D44D17" w:rsidRPr="00D033CA" w14:paraId="78F4E837" w14:textId="77777777" w:rsidTr="00860627">
        <w:tc>
          <w:tcPr>
            <w:tcW w:w="2069" w:type="pct"/>
          </w:tcPr>
          <w:p w14:paraId="47ECC7CF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1BA1D86" w14:textId="7C07ED64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243,800</w:t>
            </w:r>
          </w:p>
        </w:tc>
        <w:tc>
          <w:tcPr>
            <w:tcW w:w="146" w:type="pct"/>
          </w:tcPr>
          <w:p w14:paraId="3C0B88E7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18FDCFD" w14:textId="2E43E2CF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209,416</w:t>
            </w:r>
          </w:p>
        </w:tc>
        <w:tc>
          <w:tcPr>
            <w:tcW w:w="146" w:type="pct"/>
          </w:tcPr>
          <w:p w14:paraId="271D8BEF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38E283E" w14:textId="11EC5476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236,702</w:t>
            </w:r>
          </w:p>
        </w:tc>
        <w:tc>
          <w:tcPr>
            <w:tcW w:w="146" w:type="pct"/>
          </w:tcPr>
          <w:p w14:paraId="6FAA92E2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DD1E96D" w14:textId="2D28350E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202,186</w:t>
            </w:r>
          </w:p>
        </w:tc>
      </w:tr>
      <w:tr w:rsidR="00D44D17" w:rsidRPr="00D033CA" w14:paraId="761925CF" w14:textId="77777777" w:rsidTr="00860627">
        <w:tc>
          <w:tcPr>
            <w:tcW w:w="2069" w:type="pct"/>
          </w:tcPr>
          <w:p w14:paraId="667D7C4A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1BE4" w14:textId="55DF4336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1A40B3">
              <w:rPr>
                <w:rFonts w:ascii="Angsana New" w:hAnsi="Angsana New"/>
                <w:b/>
                <w:bCs/>
                <w:sz w:val="30"/>
                <w:szCs w:val="30"/>
              </w:rPr>
              <w:t>6,145,18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638E115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FA1CA" w14:textId="0A3C3D75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5,734,651</w:t>
            </w:r>
          </w:p>
        </w:tc>
        <w:tc>
          <w:tcPr>
            <w:tcW w:w="146" w:type="pct"/>
          </w:tcPr>
          <w:p w14:paraId="2B8EC74F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F80DE2B" w14:textId="783F2FF5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DF5897">
              <w:rPr>
                <w:rFonts w:ascii="Angsana New" w:hAnsi="Angsana New"/>
                <w:b/>
                <w:bCs/>
                <w:sz w:val="30"/>
                <w:szCs w:val="30"/>
              </w:rPr>
              <w:t>133,62</w:t>
            </w:r>
            <w:r w:rsidR="006875B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DD7E180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4DF2C916" w14:textId="55EC6064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44D17" w:rsidRPr="00D033CA" w14:paraId="47F223B8" w14:textId="77777777" w:rsidTr="00860627">
        <w:tc>
          <w:tcPr>
            <w:tcW w:w="2069" w:type="pct"/>
          </w:tcPr>
          <w:p w14:paraId="3DCC67B7" w14:textId="77777777" w:rsidR="00D44D17" w:rsidRPr="00D033CA" w:rsidRDefault="00D44D17" w:rsidP="00D44D17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5B3B883" w14:textId="77777777" w:rsidR="00D44D17" w:rsidRPr="00D033CA" w:rsidRDefault="00D44D17" w:rsidP="00D44D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C41A9" w14:textId="77777777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6A05C3" w14:textId="6141B6BC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6" w:type="pct"/>
          </w:tcPr>
          <w:p w14:paraId="706BD5AA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886B45E" w14:textId="77777777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046D02" w14:textId="62C278B3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6" w:type="pct"/>
          </w:tcPr>
          <w:p w14:paraId="39D6E807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6B1EA03" w14:textId="77777777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983F8D" w14:textId="38FFC193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  <w:tc>
          <w:tcPr>
            <w:tcW w:w="146" w:type="pct"/>
          </w:tcPr>
          <w:p w14:paraId="50CAD8D1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2F6B614B" w14:textId="77777777" w:rsidR="00D44D17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DC317" w14:textId="458053A3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D44D17" w:rsidRPr="00D033CA" w14:paraId="19EAAB4B" w14:textId="77777777" w:rsidTr="00860627">
        <w:tc>
          <w:tcPr>
            <w:tcW w:w="2069" w:type="pct"/>
          </w:tcPr>
          <w:p w14:paraId="2F5125EF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FE5D" w14:textId="4A680C01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5,917,737</w:t>
            </w:r>
          </w:p>
        </w:tc>
        <w:tc>
          <w:tcPr>
            <w:tcW w:w="146" w:type="pct"/>
          </w:tcPr>
          <w:p w14:paraId="5AB32CFF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6D20C1A" w14:textId="05F6D5D1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6" w:type="pct"/>
          </w:tcPr>
          <w:p w14:paraId="632716A3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D9C5935" w14:textId="7D696753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 w:rsidR="00FA7B72">
              <w:rPr>
                <w:rFonts w:ascii="Angsana New" w:hAnsi="Angsana New"/>
                <w:b/>
                <w:bCs/>
                <w:sz w:val="30"/>
                <w:szCs w:val="30"/>
              </w:rPr>
              <w:t>13,27</w:t>
            </w:r>
            <w:r w:rsidR="006875B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21738F9" w14:textId="77777777" w:rsidR="00D44D17" w:rsidRPr="00D033CA" w:rsidRDefault="00D44D17" w:rsidP="00D44D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FF15F87" w14:textId="3A6E54CE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44D17" w:rsidRPr="00D033CA" w14:paraId="5A2858C1" w14:textId="77777777" w:rsidTr="00860627">
        <w:tc>
          <w:tcPr>
            <w:tcW w:w="2069" w:type="pct"/>
          </w:tcPr>
          <w:p w14:paraId="5ABA096D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88BE" w14:textId="4A9C1E22" w:rsidR="00D44D17" w:rsidRPr="00D033CA" w:rsidRDefault="001A40B3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6" w:type="pct"/>
          </w:tcPr>
          <w:p w14:paraId="1872BB51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488C12F" w14:textId="5A0E3642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5,489,691</w:t>
            </w:r>
          </w:p>
        </w:tc>
        <w:tc>
          <w:tcPr>
            <w:tcW w:w="146" w:type="pct"/>
          </w:tcPr>
          <w:p w14:paraId="0D67E8BE" w14:textId="77777777" w:rsidR="00D44D17" w:rsidRPr="00D033CA" w:rsidRDefault="00D44D17" w:rsidP="00D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66586B22" w14:textId="5C5D5CE0" w:rsidR="00D44D17" w:rsidRPr="00D033CA" w:rsidRDefault="00FA7B72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30,10</w:t>
            </w:r>
            <w:r w:rsidR="006875B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912D456" w14:textId="77777777" w:rsidR="00D44D17" w:rsidRPr="00D033CA" w:rsidRDefault="00D44D17" w:rsidP="00D44D17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268D10B" w14:textId="75E8C271" w:rsidR="00D44D17" w:rsidRPr="00D033CA" w:rsidRDefault="00D44D17" w:rsidP="00D4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61C87BA1" w14:textId="435FE639" w:rsidR="00D033CA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1475AC" w14:textId="2CD0961D" w:rsidR="006A7216" w:rsidRPr="00196ADF" w:rsidRDefault="006A7216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96AD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ลูกหนี้อื่น</w:t>
      </w:r>
    </w:p>
    <w:p w14:paraId="119F85C1" w14:textId="77777777" w:rsidR="006C5AD9" w:rsidRPr="00950A13" w:rsidRDefault="006C5AD9" w:rsidP="006C5AD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A7216" w:rsidRPr="00950A13" w14:paraId="0E095B9E" w14:textId="77777777" w:rsidTr="00F15112">
        <w:tc>
          <w:tcPr>
            <w:tcW w:w="4140" w:type="dxa"/>
            <w:shd w:val="clear" w:color="auto" w:fill="auto"/>
          </w:tcPr>
          <w:p w14:paraId="1EFD07C4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1FB3B5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73E07DD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6C59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007B" w:rsidRPr="00950A13" w14:paraId="3F16C118" w14:textId="77777777" w:rsidTr="00F15112">
        <w:tc>
          <w:tcPr>
            <w:tcW w:w="4140" w:type="dxa"/>
          </w:tcPr>
          <w:p w14:paraId="180C623D" w14:textId="5FC454A9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18D96" w14:textId="5C2F1A26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417BA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16612" w14:textId="420CEDF2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25A76A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7669" w14:textId="14F3016F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8F5903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68AC7" w14:textId="6B7E172C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22D14EFC" w14:textId="77777777" w:rsidTr="00F15112">
        <w:tc>
          <w:tcPr>
            <w:tcW w:w="4140" w:type="dxa"/>
          </w:tcPr>
          <w:p w14:paraId="66FA968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6D869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950A13" w14:paraId="594C0AAC" w14:textId="77777777" w:rsidTr="00F15112">
        <w:tc>
          <w:tcPr>
            <w:tcW w:w="4140" w:type="dxa"/>
          </w:tcPr>
          <w:p w14:paraId="52CFE440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080" w:type="dxa"/>
            <w:shd w:val="clear" w:color="auto" w:fill="auto"/>
          </w:tcPr>
          <w:p w14:paraId="0C7448C4" w14:textId="10015B61" w:rsidR="0044007B" w:rsidRPr="00950A13" w:rsidRDefault="009471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71BB">
              <w:rPr>
                <w:rFonts w:ascii="Angsana New" w:hAnsi="Angsana New"/>
                <w:sz w:val="30"/>
                <w:szCs w:val="30"/>
                <w:lang w:bidi="ar-SA"/>
              </w:rPr>
              <w:t>629,792</w:t>
            </w:r>
          </w:p>
        </w:tc>
        <w:tc>
          <w:tcPr>
            <w:tcW w:w="270" w:type="dxa"/>
          </w:tcPr>
          <w:p w14:paraId="64182EB0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0B94" w14:textId="43B55BE1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372,953</w:t>
            </w:r>
          </w:p>
        </w:tc>
        <w:tc>
          <w:tcPr>
            <w:tcW w:w="270" w:type="dxa"/>
          </w:tcPr>
          <w:p w14:paraId="11FCE6F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6308F" w14:textId="27378E0F" w:rsidR="0044007B" w:rsidRPr="00950A13" w:rsidRDefault="00401D95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1D95">
              <w:rPr>
                <w:rFonts w:ascii="Angsana New" w:hAnsi="Angsana New"/>
                <w:sz w:val="30"/>
                <w:szCs w:val="30"/>
                <w:lang w:val="en-GB" w:bidi="ar-SA"/>
              </w:rPr>
              <w:t>624,266</w:t>
            </w:r>
          </w:p>
        </w:tc>
        <w:tc>
          <w:tcPr>
            <w:tcW w:w="270" w:type="dxa"/>
          </w:tcPr>
          <w:p w14:paraId="6FF19DB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C3F10" w14:textId="699FF90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B45AA">
              <w:rPr>
                <w:rFonts w:ascii="Angsana New" w:hAnsi="Angsana New"/>
                <w:sz w:val="30"/>
                <w:szCs w:val="30"/>
                <w:lang w:val="en-GB" w:bidi="ar-SA"/>
              </w:rPr>
              <w:t>370,072</w:t>
            </w:r>
          </w:p>
        </w:tc>
      </w:tr>
      <w:tr w:rsidR="0044007B" w:rsidRPr="00950A13" w14:paraId="468088AA" w14:textId="77777777" w:rsidTr="00F15112">
        <w:tc>
          <w:tcPr>
            <w:tcW w:w="4140" w:type="dxa"/>
          </w:tcPr>
          <w:p w14:paraId="34448EBC" w14:textId="1D48C7FA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45249FA8" w14:textId="458404EF" w:rsidR="0044007B" w:rsidRDefault="004A0CC2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20,268</w:t>
            </w:r>
          </w:p>
        </w:tc>
        <w:tc>
          <w:tcPr>
            <w:tcW w:w="270" w:type="dxa"/>
          </w:tcPr>
          <w:p w14:paraId="290DD64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36C38" w14:textId="55724A19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32,455</w:t>
            </w:r>
          </w:p>
        </w:tc>
        <w:tc>
          <w:tcPr>
            <w:tcW w:w="270" w:type="dxa"/>
          </w:tcPr>
          <w:p w14:paraId="39BB59D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1669D" w14:textId="009424D8" w:rsidR="0044007B" w:rsidRPr="00DB45AA" w:rsidRDefault="00401D95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1D95">
              <w:rPr>
                <w:rFonts w:ascii="Angsana New" w:hAnsi="Angsana New"/>
                <w:sz w:val="30"/>
                <w:szCs w:val="30"/>
                <w:lang w:val="en-GB" w:bidi="ar-SA"/>
              </w:rPr>
              <w:t>20,186</w:t>
            </w:r>
          </w:p>
        </w:tc>
        <w:tc>
          <w:tcPr>
            <w:tcW w:w="270" w:type="dxa"/>
          </w:tcPr>
          <w:p w14:paraId="107A7E03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0FEEC" w14:textId="5028CB5C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31,831</w:t>
            </w:r>
          </w:p>
        </w:tc>
      </w:tr>
      <w:tr w:rsidR="007A0BF0" w:rsidRPr="00950A13" w14:paraId="097B0668" w14:textId="77777777" w:rsidTr="00F15112">
        <w:tc>
          <w:tcPr>
            <w:tcW w:w="4140" w:type="dxa"/>
          </w:tcPr>
          <w:p w14:paraId="3034D34A" w14:textId="7341EAAE" w:rsidR="007A0BF0" w:rsidRDefault="007A0BF0" w:rsidP="007A0B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759A8450" w14:textId="42D5194F" w:rsidR="007A0BF0" w:rsidRDefault="007A0BF0" w:rsidP="007A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19,250</w:t>
            </w:r>
          </w:p>
        </w:tc>
        <w:tc>
          <w:tcPr>
            <w:tcW w:w="270" w:type="dxa"/>
          </w:tcPr>
          <w:p w14:paraId="43D2E760" w14:textId="77777777" w:rsidR="007A0BF0" w:rsidRPr="00950A13" w:rsidRDefault="007A0BF0" w:rsidP="007A0B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32086" w14:textId="0438CE89" w:rsidR="007A0BF0" w:rsidRDefault="007A0BF0" w:rsidP="007A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18,921</w:t>
            </w:r>
          </w:p>
        </w:tc>
        <w:tc>
          <w:tcPr>
            <w:tcW w:w="270" w:type="dxa"/>
          </w:tcPr>
          <w:p w14:paraId="4C037591" w14:textId="77777777" w:rsidR="007A0BF0" w:rsidRPr="00950A13" w:rsidRDefault="007A0BF0" w:rsidP="007A0B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210E" w14:textId="1258014A" w:rsidR="007A0BF0" w:rsidRPr="00401D95" w:rsidRDefault="007A0BF0" w:rsidP="007A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18,851</w:t>
            </w:r>
          </w:p>
        </w:tc>
        <w:tc>
          <w:tcPr>
            <w:tcW w:w="270" w:type="dxa"/>
          </w:tcPr>
          <w:p w14:paraId="217AE6B6" w14:textId="77777777" w:rsidR="007A0BF0" w:rsidRPr="00950A13" w:rsidRDefault="007A0BF0" w:rsidP="007A0B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198AE" w14:textId="55362B1B" w:rsidR="007A0BF0" w:rsidRDefault="007A0BF0" w:rsidP="007A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18,260</w:t>
            </w:r>
          </w:p>
        </w:tc>
      </w:tr>
      <w:tr w:rsidR="0044007B" w:rsidRPr="00950A13" w14:paraId="4E948674" w14:textId="77777777" w:rsidTr="00F15112">
        <w:tc>
          <w:tcPr>
            <w:tcW w:w="4140" w:type="dxa"/>
          </w:tcPr>
          <w:p w14:paraId="6E345590" w14:textId="57E92898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68C3561E" w14:textId="398C9356" w:rsidR="0044007B" w:rsidRDefault="001A40B3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18,140</w:t>
            </w:r>
          </w:p>
        </w:tc>
        <w:tc>
          <w:tcPr>
            <w:tcW w:w="270" w:type="dxa"/>
          </w:tcPr>
          <w:p w14:paraId="28CBB0D0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AF554" w14:textId="149B5C1B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26,621</w:t>
            </w:r>
          </w:p>
        </w:tc>
        <w:tc>
          <w:tcPr>
            <w:tcW w:w="270" w:type="dxa"/>
          </w:tcPr>
          <w:p w14:paraId="3BB2623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DBDB" w14:textId="4A39FA86" w:rsidR="0044007B" w:rsidRPr="001B0B48" w:rsidRDefault="00DF5897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10,877</w:t>
            </w:r>
          </w:p>
        </w:tc>
        <w:tc>
          <w:tcPr>
            <w:tcW w:w="270" w:type="dxa"/>
          </w:tcPr>
          <w:p w14:paraId="48F52E6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2416C" w14:textId="6A527C38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22,113</w:t>
            </w:r>
          </w:p>
        </w:tc>
      </w:tr>
      <w:tr w:rsidR="0044007B" w:rsidRPr="00950A13" w14:paraId="69E106C4" w14:textId="77777777" w:rsidTr="00F15112">
        <w:tc>
          <w:tcPr>
            <w:tcW w:w="4140" w:type="dxa"/>
          </w:tcPr>
          <w:p w14:paraId="1C385AEE" w14:textId="7200344F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39052DAF" w14:textId="32586571" w:rsidR="0044007B" w:rsidRDefault="004A0CC2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7,956</w:t>
            </w:r>
          </w:p>
        </w:tc>
        <w:tc>
          <w:tcPr>
            <w:tcW w:w="270" w:type="dxa"/>
          </w:tcPr>
          <w:p w14:paraId="16B66885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476E7" w14:textId="74C9DA85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9,499</w:t>
            </w:r>
          </w:p>
        </w:tc>
        <w:tc>
          <w:tcPr>
            <w:tcW w:w="270" w:type="dxa"/>
          </w:tcPr>
          <w:p w14:paraId="67E26BC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DDF33" w14:textId="7B5B6C57" w:rsidR="0044007B" w:rsidRDefault="00066F99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7,956</w:t>
            </w:r>
          </w:p>
        </w:tc>
        <w:tc>
          <w:tcPr>
            <w:tcW w:w="270" w:type="dxa"/>
          </w:tcPr>
          <w:p w14:paraId="6A7897E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8FDE5" w14:textId="7E23752C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B45AA">
              <w:rPr>
                <w:rFonts w:ascii="Angsana New" w:hAnsi="Angsana New"/>
                <w:sz w:val="30"/>
                <w:szCs w:val="30"/>
                <w:lang w:val="en-GB" w:bidi="ar-SA"/>
              </w:rPr>
              <w:t>9,499</w:t>
            </w:r>
          </w:p>
        </w:tc>
      </w:tr>
      <w:tr w:rsidR="0044007B" w:rsidRPr="00950A13" w14:paraId="5E31C8A2" w14:textId="77777777" w:rsidTr="00F15112">
        <w:tc>
          <w:tcPr>
            <w:tcW w:w="4140" w:type="dxa"/>
          </w:tcPr>
          <w:p w14:paraId="35BDA43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080" w:type="dxa"/>
            <w:shd w:val="clear" w:color="auto" w:fill="auto"/>
          </w:tcPr>
          <w:p w14:paraId="47528EDA" w14:textId="009A3E93" w:rsidR="0044007B" w:rsidRPr="00950A13" w:rsidRDefault="004D2AFE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453F211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5CF78" w14:textId="5E53A87B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3,862</w:t>
            </w:r>
          </w:p>
        </w:tc>
        <w:tc>
          <w:tcPr>
            <w:tcW w:w="270" w:type="dxa"/>
          </w:tcPr>
          <w:p w14:paraId="0854ED1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82B33" w14:textId="1207A8FE" w:rsidR="0044007B" w:rsidRPr="00C35E70" w:rsidRDefault="004A0CC2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E24E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C3C2" w14:textId="6B46E77B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950A13" w14:paraId="279067A4" w14:textId="77777777" w:rsidTr="00F15112">
        <w:tc>
          <w:tcPr>
            <w:tcW w:w="4140" w:type="dxa"/>
          </w:tcPr>
          <w:p w14:paraId="334DB61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shd w:val="clear" w:color="auto" w:fill="auto"/>
          </w:tcPr>
          <w:p w14:paraId="474F29C2" w14:textId="5B29B606" w:rsidR="0044007B" w:rsidRPr="00950A13" w:rsidRDefault="007A0BF0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51,383</w:t>
            </w:r>
          </w:p>
        </w:tc>
        <w:tc>
          <w:tcPr>
            <w:tcW w:w="270" w:type="dxa"/>
          </w:tcPr>
          <w:p w14:paraId="4301C10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81E2A" w14:textId="62B3FAF6" w:rsidR="0044007B" w:rsidRPr="00950A13" w:rsidRDefault="007A0BF0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48,616</w:t>
            </w:r>
          </w:p>
        </w:tc>
        <w:tc>
          <w:tcPr>
            <w:tcW w:w="270" w:type="dxa"/>
          </w:tcPr>
          <w:p w14:paraId="1089F033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09E2F" w14:textId="5352A646" w:rsidR="0044007B" w:rsidRPr="009C630F" w:rsidRDefault="007A0BF0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49,182</w:t>
            </w:r>
          </w:p>
        </w:tc>
        <w:tc>
          <w:tcPr>
            <w:tcW w:w="270" w:type="dxa"/>
          </w:tcPr>
          <w:p w14:paraId="5C5139C1" w14:textId="77777777" w:rsidR="0044007B" w:rsidRPr="009C630F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1824C" w14:textId="7CEE8ED6" w:rsidR="0044007B" w:rsidRPr="009C630F" w:rsidRDefault="007A0BF0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48,327</w:t>
            </w:r>
          </w:p>
        </w:tc>
      </w:tr>
      <w:tr w:rsidR="0044007B" w:rsidRPr="00950A13" w14:paraId="0B9C6785" w14:textId="77777777" w:rsidTr="00F15112">
        <w:tc>
          <w:tcPr>
            <w:tcW w:w="4140" w:type="dxa"/>
          </w:tcPr>
          <w:p w14:paraId="69E4C3BC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5F63E" w14:textId="6377F9BF" w:rsidR="0044007B" w:rsidRPr="00950A13" w:rsidRDefault="009471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471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</w:t>
            </w:r>
            <w:r w:rsidR="0008644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</w:t>
            </w:r>
            <w:r w:rsidR="004D2AF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456</w:t>
            </w:r>
          </w:p>
        </w:tc>
        <w:tc>
          <w:tcPr>
            <w:tcW w:w="270" w:type="dxa"/>
          </w:tcPr>
          <w:p w14:paraId="19344E1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111BDDE0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="00B304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12,927</w:t>
            </w:r>
          </w:p>
        </w:tc>
        <w:tc>
          <w:tcPr>
            <w:tcW w:w="270" w:type="dxa"/>
          </w:tcPr>
          <w:p w14:paraId="4CB3D93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0C1E3" w14:textId="71A9E476" w:rsidR="0044007B" w:rsidRPr="00950A13" w:rsidRDefault="00DF5897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731,318</w:t>
            </w:r>
          </w:p>
        </w:tc>
        <w:tc>
          <w:tcPr>
            <w:tcW w:w="270" w:type="dxa"/>
          </w:tcPr>
          <w:p w14:paraId="743AF010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0CEAD5B9" w:rsidR="0044007B" w:rsidRPr="00950A13" w:rsidRDefault="00B304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500,102</w:t>
            </w:r>
          </w:p>
        </w:tc>
      </w:tr>
      <w:tr w:rsidR="0044007B" w:rsidRPr="00950A13" w14:paraId="69FCC167" w14:textId="77777777" w:rsidTr="00F15112">
        <w:tc>
          <w:tcPr>
            <w:tcW w:w="4140" w:type="dxa"/>
          </w:tcPr>
          <w:p w14:paraId="0A3C15B6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19AA07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9CB03F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25BB3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248A6A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EDAAD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7F458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5911D" w14:textId="77777777" w:rsidR="0044007B" w:rsidRPr="006C5AD9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4007B" w:rsidRPr="00950A13" w14:paraId="1389BFC2" w14:textId="77777777" w:rsidTr="00F15112">
        <w:tc>
          <w:tcPr>
            <w:tcW w:w="4140" w:type="dxa"/>
          </w:tcPr>
          <w:p w14:paraId="20946B4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8E45AFB" w14:textId="329EF4A6" w:rsidR="0044007B" w:rsidRPr="00950A13" w:rsidRDefault="00086446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72</w:t>
            </w:r>
            <w:r w:rsidR="005348FB">
              <w:rPr>
                <w:rFonts w:ascii="Angsana New" w:hAnsi="Angsana New"/>
                <w:sz w:val="30"/>
                <w:szCs w:val="30"/>
                <w:lang w:val="en-GB" w:bidi="ar-SA"/>
              </w:rPr>
              <w:t>8,619</w:t>
            </w:r>
          </w:p>
        </w:tc>
        <w:tc>
          <w:tcPr>
            <w:tcW w:w="270" w:type="dxa"/>
          </w:tcPr>
          <w:p w14:paraId="6B83475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C87A" w14:textId="21B12DD8" w:rsidR="0044007B" w:rsidRPr="00950A13" w:rsidRDefault="00B304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495,134</w:t>
            </w:r>
          </w:p>
        </w:tc>
        <w:tc>
          <w:tcPr>
            <w:tcW w:w="270" w:type="dxa"/>
          </w:tcPr>
          <w:p w14:paraId="43F8B66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7AB6" w14:textId="60D61CA4" w:rsidR="0044007B" w:rsidRPr="00950A13" w:rsidRDefault="009F0A5F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712,824</w:t>
            </w:r>
          </w:p>
        </w:tc>
        <w:tc>
          <w:tcPr>
            <w:tcW w:w="270" w:type="dxa"/>
          </w:tcPr>
          <w:p w14:paraId="4A6558E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180DF" w14:textId="6C2F0B52" w:rsidR="0044007B" w:rsidRPr="00950A13" w:rsidRDefault="00B304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482,674</w:t>
            </w:r>
          </w:p>
        </w:tc>
      </w:tr>
      <w:tr w:rsidR="0044007B" w:rsidRPr="00950A13" w14:paraId="28616A2A" w14:textId="77777777" w:rsidTr="00F15112">
        <w:tc>
          <w:tcPr>
            <w:tcW w:w="4140" w:type="dxa"/>
          </w:tcPr>
          <w:p w14:paraId="268E39AA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46ED79" w14:textId="24FFAF6D" w:rsidR="0044007B" w:rsidRPr="00950A13" w:rsidRDefault="009471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71BB">
              <w:rPr>
                <w:rFonts w:ascii="Angsana New" w:hAnsi="Angsana New"/>
                <w:sz w:val="30"/>
                <w:szCs w:val="30"/>
                <w:lang w:val="en-GB" w:bidi="ar-SA"/>
              </w:rPr>
              <w:t>18,837</w:t>
            </w:r>
          </w:p>
        </w:tc>
        <w:tc>
          <w:tcPr>
            <w:tcW w:w="270" w:type="dxa"/>
          </w:tcPr>
          <w:p w14:paraId="7111161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88595" w14:textId="25B543AF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17,793</w:t>
            </w:r>
          </w:p>
        </w:tc>
        <w:tc>
          <w:tcPr>
            <w:tcW w:w="270" w:type="dxa"/>
          </w:tcPr>
          <w:p w14:paraId="0B798544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A36E7" w14:textId="0C2934FA" w:rsidR="0044007B" w:rsidRPr="00950A13" w:rsidRDefault="004A0CC2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18,494</w:t>
            </w:r>
          </w:p>
        </w:tc>
        <w:tc>
          <w:tcPr>
            <w:tcW w:w="270" w:type="dxa"/>
          </w:tcPr>
          <w:p w14:paraId="4D191468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C77A" w14:textId="25ABBAA4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17,428</w:t>
            </w:r>
          </w:p>
        </w:tc>
      </w:tr>
      <w:tr w:rsidR="0044007B" w:rsidRPr="00950A13" w14:paraId="54AC06AE" w14:textId="77777777" w:rsidTr="00F15112">
        <w:tc>
          <w:tcPr>
            <w:tcW w:w="4140" w:type="dxa"/>
          </w:tcPr>
          <w:p w14:paraId="3C3294B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0FB6F" w14:textId="45EBE3CD" w:rsidR="0044007B" w:rsidRPr="00950A13" w:rsidRDefault="00086446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471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</w:t>
            </w:r>
            <w:r w:rsidR="004D2AF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456</w:t>
            </w:r>
          </w:p>
        </w:tc>
        <w:tc>
          <w:tcPr>
            <w:tcW w:w="270" w:type="dxa"/>
          </w:tcPr>
          <w:p w14:paraId="1E3ADD4B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4569" w14:textId="1C98C42C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="00B304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12,927</w:t>
            </w:r>
          </w:p>
        </w:tc>
        <w:tc>
          <w:tcPr>
            <w:tcW w:w="270" w:type="dxa"/>
          </w:tcPr>
          <w:p w14:paraId="169BABB5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6FB12" w14:textId="57960E2E" w:rsidR="0044007B" w:rsidRPr="00950A13" w:rsidRDefault="009F0A5F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731,318</w:t>
            </w:r>
          </w:p>
        </w:tc>
        <w:tc>
          <w:tcPr>
            <w:tcW w:w="270" w:type="dxa"/>
          </w:tcPr>
          <w:p w14:paraId="25AAC3D9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81B4C" w14:textId="656A5EC9" w:rsidR="0044007B" w:rsidRPr="00950A13" w:rsidRDefault="00B304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500,102</w:t>
            </w:r>
          </w:p>
        </w:tc>
      </w:tr>
    </w:tbl>
    <w:p w14:paraId="66891368" w14:textId="7521AD07" w:rsidR="00C33D23" w:rsidRDefault="00C33D23" w:rsidP="00A83E80">
      <w:pPr>
        <w:rPr>
          <w:rFonts w:ascii="Angsana New" w:hAnsi="Angsana New"/>
          <w:sz w:val="30"/>
          <w:szCs w:val="30"/>
        </w:rPr>
      </w:pPr>
    </w:p>
    <w:p w14:paraId="33BA6096" w14:textId="262619DB" w:rsidR="003E109F" w:rsidRPr="00196ADF" w:rsidRDefault="00CD0D20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6ADF">
        <w:rPr>
          <w:rFonts w:ascii="Angsana New" w:hAnsi="Angsana New"/>
          <w:sz w:val="30"/>
          <w:szCs w:val="30"/>
          <w:u w:val="none"/>
          <w:cs/>
          <w:lang w:val="th-TH"/>
        </w:rPr>
        <w:t>เงินให้กู้ยืม</w:t>
      </w:r>
    </w:p>
    <w:p w14:paraId="6DD3F9C8" w14:textId="77777777" w:rsidR="006C5AD9" w:rsidRPr="00353800" w:rsidRDefault="006C5AD9" w:rsidP="00CD0D20">
      <w:pPr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84"/>
        <w:gridCol w:w="298"/>
        <w:gridCol w:w="958"/>
      </w:tblGrid>
      <w:tr w:rsidR="00CD0D20" w:rsidRPr="00950A13" w14:paraId="35E18946" w14:textId="77777777" w:rsidTr="00D92C8F">
        <w:tc>
          <w:tcPr>
            <w:tcW w:w="1020" w:type="pct"/>
          </w:tcPr>
          <w:p w14:paraId="0B4BF62D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7C2FCFAC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513EE395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74ADACC2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C98251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5E99305F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07B" w:rsidRPr="00950A13" w14:paraId="4F1F9B43" w14:textId="77777777" w:rsidTr="00783615">
        <w:tc>
          <w:tcPr>
            <w:tcW w:w="1020" w:type="pct"/>
          </w:tcPr>
          <w:p w14:paraId="285C1753" w14:textId="3060058D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FF79D4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9596345" w14:textId="07370C45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54203A4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0927F8D" w14:textId="1E1F6A8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07" w:type="pct"/>
          </w:tcPr>
          <w:p w14:paraId="5F33F6F3" w14:textId="61A0A13C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795A0F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24E0C82" w14:textId="0FEDC0E1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742C81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1802234C" w14:textId="28AFE92B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1" w:type="pct"/>
          </w:tcPr>
          <w:p w14:paraId="2510DC6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E3FAF7" w14:textId="748B65E0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259EC365" w14:textId="77777777" w:rsidTr="00D92C8F">
        <w:tc>
          <w:tcPr>
            <w:tcW w:w="1020" w:type="pct"/>
          </w:tcPr>
          <w:p w14:paraId="0A9448C3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5B8182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3282D28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7"/>
          </w:tcPr>
          <w:p w14:paraId="5FD265F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BE8" w:rsidRPr="00950A13" w14:paraId="09A41CC6" w14:textId="77777777" w:rsidTr="00783615">
        <w:tc>
          <w:tcPr>
            <w:tcW w:w="1020" w:type="pct"/>
          </w:tcPr>
          <w:p w14:paraId="56BACD89" w14:textId="27F112D3" w:rsidR="008C3BE8" w:rsidRPr="00950A13" w:rsidRDefault="008C3BE8" w:rsidP="008C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39" w:type="pct"/>
          </w:tcPr>
          <w:p w14:paraId="576BE46C" w14:textId="4349EF1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5" w:type="pct"/>
          </w:tcPr>
          <w:p w14:paraId="6126F366" w14:textId="6A5C37C6" w:rsidR="008C3BE8" w:rsidRPr="00950A13" w:rsidRDefault="006875B3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548D09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B36B35" w14:textId="05931D11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507" w:type="pct"/>
          </w:tcPr>
          <w:p w14:paraId="0A24C166" w14:textId="3BC0901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1C2452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35AA3575" w14:textId="4901B424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D190E9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4BB11874" w14:textId="376010BD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640403DD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9151A71" w14:textId="3F8BCF4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</w:tr>
      <w:tr w:rsidR="008C3BE8" w:rsidRPr="00950A13" w14:paraId="1CD74DA7" w14:textId="77777777" w:rsidTr="00783615">
        <w:tc>
          <w:tcPr>
            <w:tcW w:w="1020" w:type="pct"/>
          </w:tcPr>
          <w:p w14:paraId="3DA8A3EA" w14:textId="35A9F128" w:rsidR="008C3BE8" w:rsidRPr="00950A13" w:rsidRDefault="008C3BE8" w:rsidP="008C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9A52AC4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2066641E" w14:textId="1EA9D9CF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3BE8">
              <w:rPr>
                <w:rFonts w:ascii="Angsana New" w:hAnsi="Angsana New"/>
                <w:sz w:val="30"/>
                <w:szCs w:val="30"/>
              </w:rPr>
              <w:t>2.0 - 8.0</w:t>
            </w:r>
          </w:p>
        </w:tc>
        <w:tc>
          <w:tcPr>
            <w:tcW w:w="147" w:type="pct"/>
          </w:tcPr>
          <w:p w14:paraId="131B8E3F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2CB4F8" w14:textId="5347DC9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2.0 - 7.5</w:t>
            </w:r>
          </w:p>
        </w:tc>
        <w:tc>
          <w:tcPr>
            <w:tcW w:w="507" w:type="pct"/>
          </w:tcPr>
          <w:p w14:paraId="05275CC6" w14:textId="5824A1AE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121,623</w:t>
            </w:r>
          </w:p>
        </w:tc>
        <w:tc>
          <w:tcPr>
            <w:tcW w:w="129" w:type="pct"/>
          </w:tcPr>
          <w:p w14:paraId="521EC0C4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0D5F8D2" w14:textId="0655E203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7" w:type="pct"/>
          </w:tcPr>
          <w:p w14:paraId="2BB74D0F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3213F7D7" w14:textId="52E44114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121,623</w:t>
            </w:r>
          </w:p>
        </w:tc>
        <w:tc>
          <w:tcPr>
            <w:tcW w:w="161" w:type="pct"/>
          </w:tcPr>
          <w:p w14:paraId="4317CBB5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2EEC3B9" w14:textId="7AF3FE1E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</w:tr>
      <w:tr w:rsidR="008C3BE8" w:rsidRPr="00950A13" w14:paraId="18578344" w14:textId="77777777" w:rsidTr="00783615">
        <w:tc>
          <w:tcPr>
            <w:tcW w:w="1020" w:type="pct"/>
          </w:tcPr>
          <w:p w14:paraId="77F0827C" w14:textId="14A0AC87" w:rsidR="008C3BE8" w:rsidRPr="00950A13" w:rsidRDefault="008C3BE8" w:rsidP="008C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60CAD5D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07A909D" w14:textId="661A545E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90ACC5F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E4F4396" w14:textId="4F46949D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07" w:type="pct"/>
          </w:tcPr>
          <w:p w14:paraId="11E09AA0" w14:textId="79FEF113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29" w:type="pct"/>
          </w:tcPr>
          <w:p w14:paraId="7098AA63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2BCD95FF" w14:textId="629383CF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47" w:type="pct"/>
          </w:tcPr>
          <w:p w14:paraId="09001F32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64B9868C" w14:textId="5467A90D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61" w:type="pct"/>
          </w:tcPr>
          <w:p w14:paraId="3C6B8A5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4A71183" w14:textId="36F6CCD9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</w:tr>
      <w:tr w:rsidR="008C3BE8" w:rsidRPr="00950A13" w14:paraId="526F870F" w14:textId="77777777" w:rsidTr="00783615">
        <w:tc>
          <w:tcPr>
            <w:tcW w:w="1020" w:type="pct"/>
          </w:tcPr>
          <w:p w14:paraId="0229FE57" w14:textId="003F39FF" w:rsidR="008C3BE8" w:rsidRPr="00950A13" w:rsidRDefault="008C3BE8" w:rsidP="008C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200F125E" w14:textId="16341BDF" w:rsidR="008C3BE8" w:rsidRPr="00AC57B7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5" w:type="pct"/>
          </w:tcPr>
          <w:p w14:paraId="7D4073EB" w14:textId="1B237EB4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2CABF210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B7214AC" w14:textId="228A401A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8FE18D" w14:textId="6C23F506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9" w:type="pct"/>
          </w:tcPr>
          <w:p w14:paraId="24CCBA9C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D1FCB16" w14:textId="0CCB73D1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7" w:type="pct"/>
          </w:tcPr>
          <w:p w14:paraId="27BEF1B8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634BFACE" w14:textId="1AFE53BC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61" w:type="pct"/>
          </w:tcPr>
          <w:p w14:paraId="74E19E4E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E82FEA4" w14:textId="47316792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</w:tr>
      <w:tr w:rsidR="008C3BE8" w:rsidRPr="00950A13" w14:paraId="3C02FD79" w14:textId="77777777" w:rsidTr="00783615">
        <w:tc>
          <w:tcPr>
            <w:tcW w:w="1020" w:type="pct"/>
          </w:tcPr>
          <w:p w14:paraId="705395C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51A5D779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481140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71C7323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10AB085C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29" w:type="pct"/>
          </w:tcPr>
          <w:p w14:paraId="535CD4F1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12C97712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7" w:type="pct"/>
          </w:tcPr>
          <w:p w14:paraId="69D0732B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7CDF3214" w14:textId="5DAB216C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61" w:type="pct"/>
          </w:tcPr>
          <w:p w14:paraId="199113F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DB7B761" w14:textId="55514504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  <w:tr w:rsidR="008C3BE8" w:rsidRPr="00950A13" w14:paraId="7DBAFC78" w14:textId="77777777" w:rsidTr="00783615">
        <w:tc>
          <w:tcPr>
            <w:tcW w:w="1020" w:type="pct"/>
          </w:tcPr>
          <w:p w14:paraId="59C2E0E6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243ABE82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7CAB4ABA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525EC90A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19536E0F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30B1FEBB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7861823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2E58C624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1EB61B3D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</w:tcPr>
          <w:p w14:paraId="4B3FA390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1" w:type="pct"/>
          </w:tcPr>
          <w:p w14:paraId="6372B230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22AC456" w14:textId="77777777" w:rsidR="008C3BE8" w:rsidRPr="00353800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C3BE8" w:rsidRPr="00950A13" w14:paraId="0E2187D1" w14:textId="77777777" w:rsidTr="00783615">
        <w:tc>
          <w:tcPr>
            <w:tcW w:w="1020" w:type="pct"/>
          </w:tcPr>
          <w:p w14:paraId="097470A6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9" w:type="pct"/>
          </w:tcPr>
          <w:p w14:paraId="531236E4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D0B792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10EEBB5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4754974" w14:textId="475D8549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  <w:tc>
          <w:tcPr>
            <w:tcW w:w="129" w:type="pct"/>
          </w:tcPr>
          <w:p w14:paraId="528FEB03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7637C64D" w14:textId="0128CD3B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7" w:type="pct"/>
          </w:tcPr>
          <w:p w14:paraId="54BF6D9C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4EDCDA67" w14:textId="0C0A08F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  <w:tc>
          <w:tcPr>
            <w:tcW w:w="161" w:type="pct"/>
          </w:tcPr>
          <w:p w14:paraId="09B38E5E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486963AC" w14:textId="64A2105E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60,306</w:t>
            </w:r>
          </w:p>
        </w:tc>
      </w:tr>
      <w:tr w:rsidR="008C3BE8" w:rsidRPr="00950A13" w14:paraId="18778929" w14:textId="77777777" w:rsidTr="00783615">
        <w:tc>
          <w:tcPr>
            <w:tcW w:w="1020" w:type="pct"/>
          </w:tcPr>
          <w:p w14:paraId="37641798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9" w:type="pct"/>
          </w:tcPr>
          <w:p w14:paraId="15EA04AD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DC22E40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4FE73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465DF62" w14:textId="69CF2D0A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376123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E9635D8" w14:textId="1DD5AADB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147" w:type="pct"/>
          </w:tcPr>
          <w:p w14:paraId="039C5905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00FB51D" w14:textId="69DAFEDF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15A3D80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9A34AC0" w14:textId="0D6FD3FB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</w:tr>
      <w:tr w:rsidR="008C3BE8" w:rsidRPr="00950A13" w14:paraId="219AF2F5" w14:textId="77777777" w:rsidTr="00783615">
        <w:tc>
          <w:tcPr>
            <w:tcW w:w="1020" w:type="pct"/>
          </w:tcPr>
          <w:p w14:paraId="3CD5A27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6AC68E63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516007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3271738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1503B890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29" w:type="pct"/>
          </w:tcPr>
          <w:p w14:paraId="57B6F13A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426C8E65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7" w:type="pct"/>
          </w:tcPr>
          <w:p w14:paraId="65453254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2AA8A48C" w14:textId="083CA58C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61" w:type="pct"/>
          </w:tcPr>
          <w:p w14:paraId="22BD5525" w14:textId="77777777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4782E74" w14:textId="7DE9542A" w:rsidR="008C3BE8" w:rsidRPr="00950A13" w:rsidRDefault="008C3BE8" w:rsidP="008C3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</w:tbl>
    <w:p w14:paraId="54055BC4" w14:textId="083DA918" w:rsidR="006B5DEB" w:rsidRPr="006C5AD9" w:rsidRDefault="006B5DEB" w:rsidP="00E7205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6C5AD9">
        <w:rPr>
          <w:rFonts w:ascii="Angsana New" w:hAnsi="Angsana New"/>
          <w:b w:val="0"/>
          <w:bCs w:val="0"/>
          <w:sz w:val="30"/>
          <w:szCs w:val="30"/>
          <w:u w:val="none"/>
          <w:cs/>
        </w:rPr>
        <w:lastRenderedPageBreak/>
        <w:t>รายการเคลื่อนไหวของเงินให้กู้ยืมสำหรับ</w:t>
      </w:r>
      <w:r w:rsidRPr="006C5AD9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6C5AD9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6C5AD9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31 </w:t>
      </w:r>
      <w:r w:rsidRPr="006C5AD9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6C5AD9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มีดังนี้</w:t>
      </w:r>
    </w:p>
    <w:p w14:paraId="6C9E5AFF" w14:textId="77777777" w:rsidR="006B5DEB" w:rsidRPr="006C5AD9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6"/>
        <w:gridCol w:w="716"/>
        <w:gridCol w:w="269"/>
        <w:gridCol w:w="545"/>
        <w:gridCol w:w="271"/>
        <w:gridCol w:w="1030"/>
        <w:gridCol w:w="271"/>
        <w:gridCol w:w="1005"/>
        <w:gridCol w:w="275"/>
        <w:gridCol w:w="1078"/>
        <w:gridCol w:w="243"/>
        <w:gridCol w:w="1021"/>
      </w:tblGrid>
      <w:tr w:rsidR="006B5DEB" w:rsidRPr="00950A13" w14:paraId="1A37938D" w14:textId="77777777" w:rsidTr="001260B3">
        <w:tc>
          <w:tcPr>
            <w:tcW w:w="2162" w:type="pct"/>
            <w:gridSpan w:val="4"/>
          </w:tcPr>
          <w:p w14:paraId="1215DEF4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16E2EC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450C5EFC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06A4CF14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7BA8EA75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007B" w:rsidRPr="00950A13" w14:paraId="42B5581F" w14:textId="77777777" w:rsidTr="0044007B">
        <w:tc>
          <w:tcPr>
            <w:tcW w:w="2162" w:type="pct"/>
            <w:gridSpan w:val="4"/>
          </w:tcPr>
          <w:p w14:paraId="6124443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5AC4F5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0042BAF5" w14:textId="0581FE6A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B0AF53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E6DF8E8" w14:textId="00A52016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2BF2877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42C582" w14:textId="17796E04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69FBC5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908D3E2" w14:textId="0ED1D686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4D74ED81" w14:textId="77777777" w:rsidTr="0044007B">
        <w:trPr>
          <w:trHeight w:val="299"/>
        </w:trPr>
        <w:tc>
          <w:tcPr>
            <w:tcW w:w="1326" w:type="pct"/>
          </w:tcPr>
          <w:p w14:paraId="420280F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gridSpan w:val="3"/>
          </w:tcPr>
          <w:p w14:paraId="751B610B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66DBDB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0" w:type="pct"/>
            <w:gridSpan w:val="7"/>
          </w:tcPr>
          <w:p w14:paraId="230D39F3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950A13" w14:paraId="746D5249" w14:textId="77777777" w:rsidTr="0044007B">
        <w:tc>
          <w:tcPr>
            <w:tcW w:w="1326" w:type="pct"/>
          </w:tcPr>
          <w:p w14:paraId="19C8399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1" w:type="pct"/>
          </w:tcPr>
          <w:p w14:paraId="31572E60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AF9C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6C6C5BF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121B4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5AD6450" w14:textId="2223C51E" w:rsidR="0044007B" w:rsidRPr="00A3580C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65,536</w:t>
            </w:r>
          </w:p>
        </w:tc>
        <w:tc>
          <w:tcPr>
            <w:tcW w:w="148" w:type="pct"/>
          </w:tcPr>
          <w:p w14:paraId="37EE0BA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2420785" w14:textId="5ED15316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3580C">
              <w:rPr>
                <w:rFonts w:ascii="Angsana New" w:hAnsi="Angsana New"/>
                <w:sz w:val="30"/>
                <w:szCs w:val="30"/>
              </w:rPr>
              <w:t>144,710</w:t>
            </w:r>
          </w:p>
        </w:tc>
        <w:tc>
          <w:tcPr>
            <w:tcW w:w="150" w:type="pct"/>
          </w:tcPr>
          <w:p w14:paraId="7A274AD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06EE58F" w14:textId="3BCDAED4" w:rsidR="0044007B" w:rsidRPr="00A3580C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79,536</w:t>
            </w:r>
          </w:p>
        </w:tc>
        <w:tc>
          <w:tcPr>
            <w:tcW w:w="133" w:type="pct"/>
          </w:tcPr>
          <w:p w14:paraId="4969757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DCD34BE" w14:textId="7311EF65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80C">
              <w:rPr>
                <w:rFonts w:ascii="Angsana New" w:hAnsi="Angsana New"/>
                <w:sz w:val="30"/>
                <w:szCs w:val="30"/>
              </w:rPr>
              <w:t>172,710</w:t>
            </w:r>
          </w:p>
        </w:tc>
      </w:tr>
      <w:tr w:rsidR="0044007B" w:rsidRPr="00950A13" w14:paraId="48AD5435" w14:textId="77777777" w:rsidTr="0044007B">
        <w:tc>
          <w:tcPr>
            <w:tcW w:w="1326" w:type="pct"/>
          </w:tcPr>
          <w:p w14:paraId="20FA9EB3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9A70D5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6E9E4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0C37A74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18DAE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A93C6A3" w14:textId="725B43C5" w:rsidR="0044007B" w:rsidRPr="00950A13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422,454</w:t>
            </w:r>
          </w:p>
        </w:tc>
        <w:tc>
          <w:tcPr>
            <w:tcW w:w="148" w:type="pct"/>
          </w:tcPr>
          <w:p w14:paraId="02381D7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DCEB47F" w14:textId="43BB446A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729CD">
              <w:rPr>
                <w:rFonts w:ascii="Angsana New" w:hAnsi="Angsana New"/>
                <w:sz w:val="30"/>
                <w:szCs w:val="30"/>
              </w:rPr>
              <w:t>109,422</w:t>
            </w:r>
          </w:p>
        </w:tc>
        <w:tc>
          <w:tcPr>
            <w:tcW w:w="150" w:type="pct"/>
          </w:tcPr>
          <w:p w14:paraId="3DEF3F4F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E5C9C02" w14:textId="5E4586BA" w:rsidR="0044007B" w:rsidRPr="00950A13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422,454</w:t>
            </w:r>
          </w:p>
        </w:tc>
        <w:tc>
          <w:tcPr>
            <w:tcW w:w="133" w:type="pct"/>
          </w:tcPr>
          <w:p w14:paraId="61D9B830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87C03DE" w14:textId="04A875CF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29CD">
              <w:rPr>
                <w:rFonts w:ascii="Angsana New" w:hAnsi="Angsana New"/>
                <w:sz w:val="30"/>
                <w:szCs w:val="30"/>
              </w:rPr>
              <w:t>109,422</w:t>
            </w:r>
          </w:p>
        </w:tc>
      </w:tr>
      <w:tr w:rsidR="0044007B" w:rsidRPr="00950A13" w14:paraId="2E1F0322" w14:textId="77777777" w:rsidTr="0044007B">
        <w:tc>
          <w:tcPr>
            <w:tcW w:w="1326" w:type="pct"/>
          </w:tcPr>
          <w:p w14:paraId="3C845922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91" w:type="pct"/>
          </w:tcPr>
          <w:p w14:paraId="3C5C4C10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ECC11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6D47823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5C44B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C5D3C3" w14:textId="0615FE31" w:rsidR="0044007B" w:rsidRPr="00950A13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(365,377)</w:t>
            </w:r>
          </w:p>
        </w:tc>
        <w:tc>
          <w:tcPr>
            <w:tcW w:w="148" w:type="pct"/>
          </w:tcPr>
          <w:p w14:paraId="3959B63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1B0DFD5" w14:textId="6538A649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(188,596)</w:t>
            </w:r>
          </w:p>
        </w:tc>
        <w:tc>
          <w:tcPr>
            <w:tcW w:w="150" w:type="pct"/>
          </w:tcPr>
          <w:p w14:paraId="3987C58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8B162AC" w14:textId="71EBEF76" w:rsidR="0044007B" w:rsidRPr="00950A13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(379,377)</w:t>
            </w:r>
          </w:p>
        </w:tc>
        <w:tc>
          <w:tcPr>
            <w:tcW w:w="133" w:type="pct"/>
          </w:tcPr>
          <w:p w14:paraId="382334C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9AC9D65" w14:textId="475126CA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29CD">
              <w:rPr>
                <w:rFonts w:ascii="Angsana New" w:hAnsi="Angsana New"/>
                <w:sz w:val="30"/>
                <w:szCs w:val="30"/>
              </w:rPr>
              <w:t>(202,596)</w:t>
            </w:r>
          </w:p>
        </w:tc>
      </w:tr>
      <w:tr w:rsidR="0044007B" w:rsidRPr="00950A13" w14:paraId="70480D25" w14:textId="77777777" w:rsidTr="0044007B">
        <w:tc>
          <w:tcPr>
            <w:tcW w:w="1326" w:type="pct"/>
          </w:tcPr>
          <w:p w14:paraId="76C80837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1" w:type="pct"/>
          </w:tcPr>
          <w:p w14:paraId="72F0102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A890D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23C97ED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14E0BF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1FBB533A" w:rsidR="0044007B" w:rsidRPr="00950A13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8" w:type="pct"/>
          </w:tcPr>
          <w:p w14:paraId="576E8D7C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2252F81F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9CD"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50" w:type="pct"/>
          </w:tcPr>
          <w:p w14:paraId="1807134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3767" w14:textId="48D29655" w:rsidR="0044007B" w:rsidRPr="00950A13" w:rsidRDefault="008C3BE8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33" w:type="pct"/>
          </w:tcPr>
          <w:p w14:paraId="526660BB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B881" w14:textId="2215D5C5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9CD"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</w:tbl>
    <w:p w14:paraId="5ED0EE8D" w14:textId="78B06EE6" w:rsidR="002B16E5" w:rsidRPr="00AE4790" w:rsidRDefault="002B16E5" w:rsidP="0024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C92EE7" w14:textId="669A6F8E" w:rsidR="003E4CFA" w:rsidRDefault="00D033CA" w:rsidP="001260B3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E479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AE4790">
        <w:rPr>
          <w:rFonts w:ascii="Angsana New" w:hAnsi="Angsana New"/>
          <w:spacing w:val="-2"/>
          <w:sz w:val="30"/>
          <w:szCs w:val="30"/>
        </w:rPr>
        <w:t>3</w:t>
      </w:r>
      <w:r w:rsidRPr="00E61162">
        <w:rPr>
          <w:rFonts w:ascii="Angsana New" w:hAnsi="Angsana New"/>
          <w:spacing w:val="-2"/>
          <w:sz w:val="30"/>
          <w:szCs w:val="30"/>
        </w:rPr>
        <w:t>1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6116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6C5AD9" w:rsidRPr="00E6116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5AD9" w:rsidRPr="00E61162">
        <w:rPr>
          <w:rFonts w:ascii="Angsana New" w:hAnsi="Angsana New"/>
          <w:spacing w:val="-2"/>
          <w:sz w:val="30"/>
          <w:szCs w:val="30"/>
        </w:rPr>
        <w:t>256</w:t>
      </w:r>
      <w:r w:rsidR="0044007B">
        <w:rPr>
          <w:rFonts w:ascii="Angsana New" w:hAnsi="Angsana New"/>
          <w:spacing w:val="-2"/>
          <w:sz w:val="30"/>
          <w:szCs w:val="30"/>
        </w:rPr>
        <w:t>5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บริษัทมีเงินให้กู้ยืมระยะยาวที่มีหลักทรัพย์ค้ำประกันแก่พนักงานและผู้บริหารของบริษัทเป็นจำนวน </w:t>
      </w:r>
      <w:r w:rsidR="008C3BE8">
        <w:rPr>
          <w:rFonts w:ascii="Angsana New" w:hAnsi="Angsana New"/>
          <w:spacing w:val="-2"/>
          <w:sz w:val="30"/>
          <w:szCs w:val="30"/>
        </w:rPr>
        <w:t>0.99</w:t>
      </w:r>
      <w:r w:rsidRPr="00E61162">
        <w:rPr>
          <w:rFonts w:ascii="Angsana New" w:hAnsi="Angsana New"/>
          <w:spacing w:val="-2"/>
          <w:sz w:val="30"/>
          <w:szCs w:val="30"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6C5AD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4007B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6C5AD9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4007B">
        <w:rPr>
          <w:rFonts w:ascii="Angsana New" w:hAnsi="Angsana New"/>
          <w:i/>
          <w:iCs/>
          <w:spacing w:val="-2"/>
          <w:sz w:val="30"/>
          <w:szCs w:val="30"/>
        </w:rPr>
        <w:t>19.23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ล้านบาท)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6C5AD9">
        <w:rPr>
          <w:rFonts w:ascii="Angsana New" w:hAnsi="Angsana New"/>
          <w:spacing w:val="-2"/>
          <w:sz w:val="30"/>
          <w:szCs w:val="30"/>
        </w:rPr>
        <w:t xml:space="preserve"> </w:t>
      </w:r>
      <w:r w:rsidR="008C3BE8">
        <w:rPr>
          <w:rFonts w:ascii="Angsana New" w:hAnsi="Angsana New"/>
          <w:spacing w:val="-2"/>
          <w:sz w:val="30"/>
          <w:szCs w:val="30"/>
        </w:rPr>
        <w:t>2.00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6C5AD9" w:rsidRPr="006C5AD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4007B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6C5AD9" w:rsidRPr="006C5AD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ร้อยละ</w:t>
      </w:r>
      <w:r w:rsidR="006C5AD9">
        <w:rPr>
          <w:rFonts w:ascii="Angsana New" w:hAnsi="Angsana New"/>
          <w:i/>
          <w:iCs/>
          <w:spacing w:val="-2"/>
          <w:sz w:val="30"/>
          <w:szCs w:val="30"/>
        </w:rPr>
        <w:t xml:space="preserve"> 2.00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ต่อปี)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และจะมีกำหนดชำระคืนภายในสามปี</w:t>
      </w:r>
    </w:p>
    <w:p w14:paraId="10BA633A" w14:textId="27F7D6D6" w:rsidR="00D033CA" w:rsidRDefault="00D033CA" w:rsidP="00D033CA">
      <w:pPr>
        <w:ind w:left="454"/>
        <w:rPr>
          <w:rFonts w:ascii="Angsana New" w:hAnsi="Angsana New"/>
          <w:spacing w:val="-2"/>
          <w:sz w:val="30"/>
          <w:szCs w:val="30"/>
        </w:rPr>
      </w:pPr>
    </w:p>
    <w:p w14:paraId="105C8D63" w14:textId="43D425DC" w:rsidR="008815F3" w:rsidRPr="003F426B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426B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  <w:r w:rsidRPr="003F426B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26A20329" w14:textId="77777777" w:rsidR="00B73394" w:rsidRPr="003F426B" w:rsidRDefault="00B73394" w:rsidP="00B73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3F426B" w14:paraId="7737A0F9" w14:textId="77777777" w:rsidTr="00775B55">
        <w:trPr>
          <w:tblHeader/>
        </w:trPr>
        <w:tc>
          <w:tcPr>
            <w:tcW w:w="4050" w:type="dxa"/>
          </w:tcPr>
          <w:p w14:paraId="6CCA7D1B" w14:textId="77777777" w:rsidR="008815F3" w:rsidRPr="003F426B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3F426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3F426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3F426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007B" w:rsidRPr="003F426B" w14:paraId="3225FA35" w14:textId="77777777" w:rsidTr="00775B55">
        <w:trPr>
          <w:tblHeader/>
        </w:trPr>
        <w:tc>
          <w:tcPr>
            <w:tcW w:w="4050" w:type="dxa"/>
          </w:tcPr>
          <w:p w14:paraId="2C27590F" w14:textId="77777777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09E9BF95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496B7B02" w14:textId="77777777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08402DA7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98062E" w14:textId="77777777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7C9DC00F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F138880" w14:textId="77777777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40BF85C3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3F426B" w14:paraId="6F1A136E" w14:textId="77777777" w:rsidTr="00775B55">
        <w:tc>
          <w:tcPr>
            <w:tcW w:w="4050" w:type="dxa"/>
          </w:tcPr>
          <w:p w14:paraId="75FC95BF" w14:textId="77777777" w:rsidR="0044007B" w:rsidRPr="003F426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07B" w:rsidRPr="003F426B" w14:paraId="735D43B1" w14:textId="77777777" w:rsidTr="00775B55">
        <w:tc>
          <w:tcPr>
            <w:tcW w:w="4050" w:type="dxa"/>
          </w:tcPr>
          <w:p w14:paraId="56685946" w14:textId="77777777" w:rsidR="0044007B" w:rsidRPr="003F426B" w:rsidRDefault="0044007B" w:rsidP="004400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663A3225" w:rsidR="0044007B" w:rsidRPr="003F426B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3,589,295</w:t>
            </w:r>
          </w:p>
        </w:tc>
        <w:tc>
          <w:tcPr>
            <w:tcW w:w="264" w:type="dxa"/>
          </w:tcPr>
          <w:p w14:paraId="310AB128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674C2E04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3,207,816</w:t>
            </w:r>
          </w:p>
        </w:tc>
        <w:tc>
          <w:tcPr>
            <w:tcW w:w="270" w:type="dxa"/>
          </w:tcPr>
          <w:p w14:paraId="2E162D3A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26CB48F8" w:rsidR="0044007B" w:rsidRPr="003F426B" w:rsidRDefault="00D574E7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3,586,879</w:t>
            </w:r>
          </w:p>
        </w:tc>
        <w:tc>
          <w:tcPr>
            <w:tcW w:w="265" w:type="dxa"/>
            <w:gridSpan w:val="2"/>
          </w:tcPr>
          <w:p w14:paraId="41B4BD46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2E0590AA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3,207,115</w:t>
            </w:r>
          </w:p>
        </w:tc>
      </w:tr>
      <w:tr w:rsidR="0044007B" w:rsidRPr="003F426B" w14:paraId="4533351E" w14:textId="77777777" w:rsidTr="00775B55">
        <w:tc>
          <w:tcPr>
            <w:tcW w:w="4050" w:type="dxa"/>
          </w:tcPr>
          <w:p w14:paraId="5BFAD5C9" w14:textId="77777777" w:rsidR="0044007B" w:rsidRPr="003F426B" w:rsidRDefault="0044007B" w:rsidP="004400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85CDB" w14:textId="315A7D47" w:rsidR="0044007B" w:rsidRPr="003F426B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89,370</w:t>
            </w:r>
          </w:p>
        </w:tc>
        <w:tc>
          <w:tcPr>
            <w:tcW w:w="264" w:type="dxa"/>
          </w:tcPr>
          <w:p w14:paraId="2D3F196C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123C" w14:textId="1DC97AC2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  <w:tc>
          <w:tcPr>
            <w:tcW w:w="270" w:type="dxa"/>
          </w:tcPr>
          <w:p w14:paraId="052B6503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D611" w14:textId="145DF063" w:rsidR="0044007B" w:rsidRPr="003F426B" w:rsidRDefault="00D574E7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89,370</w:t>
            </w:r>
          </w:p>
        </w:tc>
        <w:tc>
          <w:tcPr>
            <w:tcW w:w="265" w:type="dxa"/>
            <w:gridSpan w:val="2"/>
          </w:tcPr>
          <w:p w14:paraId="55F729EF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09510" w14:textId="563274B3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133,791</w:t>
            </w:r>
          </w:p>
        </w:tc>
      </w:tr>
      <w:tr w:rsidR="0044007B" w:rsidRPr="003F426B" w14:paraId="6B2D9E01" w14:textId="77777777" w:rsidTr="00775B55">
        <w:tc>
          <w:tcPr>
            <w:tcW w:w="4050" w:type="dxa"/>
          </w:tcPr>
          <w:p w14:paraId="5889A37A" w14:textId="77777777" w:rsidR="0044007B" w:rsidRPr="003F426B" w:rsidRDefault="0044007B" w:rsidP="00440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2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49E6FAD5" w:rsidR="0044007B" w:rsidRPr="003F426B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3,678,665</w:t>
            </w:r>
          </w:p>
        </w:tc>
        <w:tc>
          <w:tcPr>
            <w:tcW w:w="264" w:type="dxa"/>
          </w:tcPr>
          <w:p w14:paraId="5523910E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57CA1BB0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3,341,607</w:t>
            </w:r>
          </w:p>
        </w:tc>
        <w:tc>
          <w:tcPr>
            <w:tcW w:w="270" w:type="dxa"/>
          </w:tcPr>
          <w:p w14:paraId="71533AF7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2ABE06A9" w:rsidR="0044007B" w:rsidRPr="003F426B" w:rsidRDefault="00D574E7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3,676,249</w:t>
            </w:r>
          </w:p>
        </w:tc>
        <w:tc>
          <w:tcPr>
            <w:tcW w:w="265" w:type="dxa"/>
            <w:gridSpan w:val="2"/>
          </w:tcPr>
          <w:p w14:paraId="19E72FC9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5965B805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3,340,906</w:t>
            </w:r>
          </w:p>
        </w:tc>
      </w:tr>
      <w:tr w:rsidR="0044007B" w:rsidRPr="003F426B" w14:paraId="363C6489" w14:textId="77777777" w:rsidTr="00775B55">
        <w:tc>
          <w:tcPr>
            <w:tcW w:w="4050" w:type="dxa"/>
          </w:tcPr>
          <w:p w14:paraId="501373C3" w14:textId="77777777" w:rsidR="0044007B" w:rsidRPr="003F426B" w:rsidRDefault="0044007B" w:rsidP="004400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42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14A910A3" w:rsidR="0044007B" w:rsidRPr="003F426B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(131,255)</w:t>
            </w:r>
          </w:p>
        </w:tc>
        <w:tc>
          <w:tcPr>
            <w:tcW w:w="264" w:type="dxa"/>
          </w:tcPr>
          <w:p w14:paraId="44190DE9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13D4C817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(98,123)</w:t>
            </w:r>
          </w:p>
        </w:tc>
        <w:tc>
          <w:tcPr>
            <w:tcW w:w="270" w:type="dxa"/>
          </w:tcPr>
          <w:p w14:paraId="3E81F0F1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6C1E8087" w:rsidR="0044007B" w:rsidRPr="003F426B" w:rsidRDefault="00D574E7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(131,255)</w:t>
            </w:r>
          </w:p>
        </w:tc>
        <w:tc>
          <w:tcPr>
            <w:tcW w:w="265" w:type="dxa"/>
            <w:gridSpan w:val="2"/>
          </w:tcPr>
          <w:p w14:paraId="4F721F48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088FE888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(98,123)</w:t>
            </w:r>
          </w:p>
        </w:tc>
      </w:tr>
      <w:tr w:rsidR="0044007B" w:rsidRPr="003F426B" w14:paraId="1D85E7C6" w14:textId="77777777" w:rsidTr="00775B55">
        <w:tc>
          <w:tcPr>
            <w:tcW w:w="4050" w:type="dxa"/>
          </w:tcPr>
          <w:p w14:paraId="45E9AE1E" w14:textId="77777777" w:rsidR="0044007B" w:rsidRPr="003F426B" w:rsidRDefault="0044007B" w:rsidP="00440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4C0B7E71" w:rsidR="0044007B" w:rsidRPr="003F426B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3,547,410</w:t>
            </w:r>
          </w:p>
        </w:tc>
        <w:tc>
          <w:tcPr>
            <w:tcW w:w="264" w:type="dxa"/>
          </w:tcPr>
          <w:p w14:paraId="3D4AF34B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35E84592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3,243,484</w:t>
            </w:r>
          </w:p>
        </w:tc>
        <w:tc>
          <w:tcPr>
            <w:tcW w:w="270" w:type="dxa"/>
          </w:tcPr>
          <w:p w14:paraId="46DF3628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05C66360" w:rsidR="0044007B" w:rsidRPr="003F426B" w:rsidRDefault="00D574E7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3,544,994</w:t>
            </w:r>
          </w:p>
        </w:tc>
        <w:tc>
          <w:tcPr>
            <w:tcW w:w="265" w:type="dxa"/>
            <w:gridSpan w:val="2"/>
          </w:tcPr>
          <w:p w14:paraId="792854E7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6D1CEB08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3,242,783</w:t>
            </w:r>
          </w:p>
        </w:tc>
      </w:tr>
      <w:tr w:rsidR="0044007B" w:rsidRPr="003F426B" w14:paraId="243616BC" w14:textId="77777777" w:rsidTr="00775B55">
        <w:tc>
          <w:tcPr>
            <w:tcW w:w="4050" w:type="dxa"/>
          </w:tcPr>
          <w:p w14:paraId="2B281CAC" w14:textId="77777777" w:rsidR="0044007B" w:rsidRPr="003F426B" w:rsidRDefault="0044007B" w:rsidP="0044007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44007B" w:rsidRPr="003F426B" w:rsidRDefault="0044007B" w:rsidP="0044007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3F426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44007B" w:rsidRPr="003F426B" w:rsidRDefault="0044007B" w:rsidP="0044007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426B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F426B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07B" w:rsidRPr="00950A13" w14:paraId="59F4BD6D" w14:textId="77777777" w:rsidTr="00775B55">
        <w:tc>
          <w:tcPr>
            <w:tcW w:w="4050" w:type="dxa"/>
          </w:tcPr>
          <w:p w14:paraId="4A12EFC1" w14:textId="01CE8FD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3F426B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426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7EAD7573" w:rsidR="0044007B" w:rsidRPr="003F426B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37,156,512</w:t>
            </w:r>
          </w:p>
        </w:tc>
        <w:tc>
          <w:tcPr>
            <w:tcW w:w="264" w:type="dxa"/>
          </w:tcPr>
          <w:p w14:paraId="231D2119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6705106D" w:rsidR="0044007B" w:rsidRPr="003F426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35,30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F42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</w:tcPr>
          <w:p w14:paraId="137FEFE9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16E00A79" w:rsidR="0044007B" w:rsidRPr="00FA0044" w:rsidRDefault="002B3FEE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37,153,022</w:t>
            </w:r>
          </w:p>
        </w:tc>
        <w:tc>
          <w:tcPr>
            <w:tcW w:w="265" w:type="dxa"/>
            <w:gridSpan w:val="2"/>
          </w:tcPr>
          <w:p w14:paraId="1F2DB5A7" w14:textId="77777777" w:rsidR="0044007B" w:rsidRPr="003F426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6310A429" w:rsidR="0044007B" w:rsidRPr="00950A13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5,311,161</w:t>
            </w:r>
          </w:p>
        </w:tc>
      </w:tr>
      <w:tr w:rsidR="0044007B" w:rsidRPr="00950A13" w14:paraId="0203AAFB" w14:textId="77777777" w:rsidTr="00775B55">
        <w:tc>
          <w:tcPr>
            <w:tcW w:w="4050" w:type="dxa"/>
          </w:tcPr>
          <w:p w14:paraId="14BD8A54" w14:textId="77777777" w:rsidR="0044007B" w:rsidRDefault="0044007B" w:rsidP="0044007B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61162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033C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5AB7853" w14:textId="3262E28A" w:rsidR="0044007B" w:rsidRDefault="0044007B" w:rsidP="0044007B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BE43BA" w14:textId="77777777" w:rsidR="00DC0F2B" w:rsidRDefault="00DC0F2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E33B2B7" w14:textId="5626F461" w:rsidR="00086446" w:rsidRPr="00950A13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33,132</w:t>
            </w:r>
          </w:p>
        </w:tc>
        <w:tc>
          <w:tcPr>
            <w:tcW w:w="264" w:type="dxa"/>
          </w:tcPr>
          <w:p w14:paraId="405BD08D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5D35926C" w14:textId="77777777" w:rsidR="0044007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D5C824C" w14:textId="6B3F1F82" w:rsidR="0044007B" w:rsidRPr="00950A13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82979">
              <w:rPr>
                <w:rFonts w:ascii="Angsana New" w:hAnsi="Angsana New"/>
                <w:sz w:val="30"/>
                <w:szCs w:val="30"/>
              </w:rPr>
              <w:t>(41,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 w:rsidRPr="008829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FF659F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3B0C56" w14:textId="77777777" w:rsidR="00FA0044" w:rsidRDefault="00FA0044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0EA273A" w14:textId="64970A3C" w:rsidR="002B3FEE" w:rsidRPr="00950A13" w:rsidRDefault="002B3FEE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33,132</w:t>
            </w:r>
          </w:p>
        </w:tc>
        <w:tc>
          <w:tcPr>
            <w:tcW w:w="265" w:type="dxa"/>
            <w:gridSpan w:val="2"/>
          </w:tcPr>
          <w:p w14:paraId="11EFCB3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39F7D2A" w14:textId="77777777" w:rsidR="0044007B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752E40D" w14:textId="0891784C" w:rsidR="0044007B" w:rsidRPr="00950A13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82979">
              <w:rPr>
                <w:rFonts w:ascii="Angsana New" w:hAnsi="Angsana New"/>
                <w:sz w:val="30"/>
                <w:szCs w:val="30"/>
              </w:rPr>
              <w:t>(41,361)</w:t>
            </w:r>
          </w:p>
        </w:tc>
      </w:tr>
      <w:tr w:rsidR="0044007B" w:rsidRPr="00950A13" w14:paraId="4B456676" w14:textId="77777777" w:rsidTr="00775B55">
        <w:tc>
          <w:tcPr>
            <w:tcW w:w="4050" w:type="dxa"/>
          </w:tcPr>
          <w:p w14:paraId="4441A8F8" w14:textId="77777777" w:rsidR="0044007B" w:rsidRPr="00950A13" w:rsidRDefault="0044007B" w:rsidP="00440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38DE6BAE" w:rsidR="0044007B" w:rsidRPr="00950A13" w:rsidRDefault="00086446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37,189,644</w:t>
            </w:r>
          </w:p>
        </w:tc>
        <w:tc>
          <w:tcPr>
            <w:tcW w:w="264" w:type="dxa"/>
          </w:tcPr>
          <w:p w14:paraId="538A88AA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374537A5" w:rsidR="0044007B" w:rsidRPr="00950A13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ABC">
              <w:rPr>
                <w:rFonts w:ascii="Angsana New" w:hAnsi="Angsana New"/>
                <w:b/>
                <w:bCs/>
                <w:sz w:val="30"/>
                <w:szCs w:val="30"/>
              </w:rPr>
              <w:t>35,260,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00A55634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0E5FE7EA" w:rsidR="0044007B" w:rsidRPr="00950A13" w:rsidRDefault="002B3FEE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37,186,154</w:t>
            </w:r>
          </w:p>
        </w:tc>
        <w:tc>
          <w:tcPr>
            <w:tcW w:w="265" w:type="dxa"/>
            <w:gridSpan w:val="2"/>
          </w:tcPr>
          <w:p w14:paraId="389AB34E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2DA23552" w:rsidR="0044007B" w:rsidRPr="00950A13" w:rsidRDefault="0044007B" w:rsidP="004400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35,269,800</w:t>
            </w:r>
          </w:p>
        </w:tc>
      </w:tr>
    </w:tbl>
    <w:p w14:paraId="7335272E" w14:textId="2FFF1ECF" w:rsidR="003E3BD2" w:rsidRPr="003E3BD2" w:rsidRDefault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E8811D" w14:textId="0536CD74" w:rsidR="00A0713A" w:rsidRPr="00A0713A" w:rsidRDefault="00A0713A" w:rsidP="00A0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  <w:sectPr w:rsidR="00A0713A" w:rsidRPr="00A0713A" w:rsidSect="00D21CE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4D8C640B" w14:textId="66DCC650" w:rsidR="003E3BD2" w:rsidRPr="00196ADF" w:rsidRDefault="003E3BD2" w:rsidP="0013463D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117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6AD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D342AA" w:rsidRPr="00196ADF">
        <w:rPr>
          <w:rFonts w:ascii="Angsana New" w:hAnsi="Angsana New" w:hint="cs"/>
          <w:sz w:val="30"/>
          <w:szCs w:val="30"/>
          <w:u w:val="none"/>
          <w:cs/>
          <w:lang w:val="th-TH"/>
        </w:rPr>
        <w:t>ย่อย</w:t>
      </w:r>
    </w:p>
    <w:p w14:paraId="6528AFA0" w14:textId="77777777" w:rsidR="00D342AA" w:rsidRPr="00D342AA" w:rsidRDefault="00D342AA" w:rsidP="00D342AA"/>
    <w:tbl>
      <w:tblPr>
        <w:tblW w:w="146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36"/>
        <w:gridCol w:w="934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326"/>
        <w:gridCol w:w="1024"/>
      </w:tblGrid>
      <w:tr w:rsidR="00D342AA" w:rsidRPr="00950A13" w:rsidDel="00685444" w14:paraId="6CC2F77A" w14:textId="77777777" w:rsidTr="005E060B">
        <w:tc>
          <w:tcPr>
            <w:tcW w:w="2250" w:type="dxa"/>
          </w:tcPr>
          <w:p w14:paraId="3A9B916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</w:tcPr>
          <w:p w14:paraId="7D24E81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E7A60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50D80EF6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C2DFB8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E0D3BFB" w14:textId="77777777" w:rsidR="00D342AA" w:rsidRPr="00950A13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2AA" w:rsidRPr="00950A13" w:rsidDel="00685444" w14:paraId="0F8C87FD" w14:textId="77777777" w:rsidTr="005E060B">
        <w:tc>
          <w:tcPr>
            <w:tcW w:w="2250" w:type="dxa"/>
          </w:tcPr>
          <w:p w14:paraId="0E9D07B9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191A48D6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6" w:type="dxa"/>
          </w:tcPr>
          <w:p w14:paraId="2068F277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7B621A30" w14:textId="67FA76A7" w:rsidR="00D342AA" w:rsidRPr="00950A13" w:rsidRDefault="00D342AA" w:rsidP="005E06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D938BF6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B044723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0E29D77E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6174F9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9D12CBA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D73D3AD" w14:textId="77777777" w:rsidR="00D342AA" w:rsidRPr="00950A13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44007B" w:rsidRPr="00950A13" w14:paraId="34728077" w14:textId="77777777" w:rsidTr="005E060B">
        <w:trPr>
          <w:trHeight w:val="389"/>
        </w:trPr>
        <w:tc>
          <w:tcPr>
            <w:tcW w:w="2250" w:type="dxa"/>
          </w:tcPr>
          <w:p w14:paraId="1D49BD5E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F28B6D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BAAF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3B964E" w14:textId="4ED07980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022BD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58BA89" w14:textId="4C4C3D9C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F8F51B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F6C3" w14:textId="581D2928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0A442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621B5" w14:textId="09140F53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A7C870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1468D" w14:textId="77A0C17D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C959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2CFBE" w14:textId="45F3D2DA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A86D5D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84B40" w14:textId="4686B6A9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6" w:type="dxa"/>
          </w:tcPr>
          <w:p w14:paraId="5BEB8E2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B90E9C" w14:textId="4182C5EF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007B" w:rsidRPr="00950A13" w14:paraId="4CEE4418" w14:textId="77777777" w:rsidTr="005E060B">
        <w:tc>
          <w:tcPr>
            <w:tcW w:w="2250" w:type="dxa"/>
          </w:tcPr>
          <w:p w14:paraId="27B73092" w14:textId="25E2D10C" w:rsidR="0044007B" w:rsidRPr="00950A13" w:rsidRDefault="0044007B" w:rsidP="0044007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9CF14A0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5711D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1F537B0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A2CDC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60BCFAC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875B3" w:rsidRPr="00950A13" w14:paraId="50889299" w14:textId="77777777" w:rsidTr="005E060B">
        <w:tc>
          <w:tcPr>
            <w:tcW w:w="2250" w:type="dxa"/>
          </w:tcPr>
          <w:p w14:paraId="4BA05DBC" w14:textId="303CE280" w:rsidR="006875B3" w:rsidRPr="0013463D" w:rsidRDefault="006875B3" w:rsidP="006875B3">
            <w:pPr>
              <w:ind w:left="270" w:hanging="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6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238C492" w14:textId="77777777" w:rsidR="006875B3" w:rsidRPr="00950A13" w:rsidRDefault="006875B3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D9F59F" w14:textId="77777777" w:rsidR="006875B3" w:rsidRPr="00950A13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62B0B3C5" w14:textId="77777777" w:rsidR="006875B3" w:rsidRPr="00950A13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D72B2" w14:textId="77777777" w:rsidR="006875B3" w:rsidRPr="00950A13" w:rsidRDefault="006875B3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355E03E" w14:textId="77777777" w:rsidR="006875B3" w:rsidRPr="00950A13" w:rsidRDefault="006875B3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44007B" w:rsidRPr="00950A13" w14:paraId="5A757F44" w14:textId="77777777" w:rsidTr="005E060B">
        <w:tc>
          <w:tcPr>
            <w:tcW w:w="2250" w:type="dxa"/>
          </w:tcPr>
          <w:p w14:paraId="1B49518C" w14:textId="77777777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เซอร์วิส พ้อยท์ </w:t>
            </w:r>
          </w:p>
          <w:p w14:paraId="1DFC9FE6" w14:textId="577F4E33" w:rsidR="000C5491" w:rsidRPr="00950A13" w:rsidRDefault="0044007B" w:rsidP="000C54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  <w:p w14:paraId="6A7A82B3" w14:textId="69F99BCB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F4FA0B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69298336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ซ่อม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และบำรุงรักษา</w:t>
            </w:r>
            <w:r w:rsidRPr="0095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</w:t>
            </w:r>
            <w:r w:rsidRPr="00950A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และขาย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236" w:type="dxa"/>
          </w:tcPr>
          <w:p w14:paraId="789B9B56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04A32197" w14:textId="703DAE4F" w:rsidR="0044007B" w:rsidRPr="00950A13" w:rsidRDefault="00330ED4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014C4E57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600B9" w14:textId="2F2AA6DC" w:rsidR="0044007B" w:rsidRPr="00950A13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F369DF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57BD9C" w14:textId="1021106E" w:rsidR="0044007B" w:rsidRPr="00950A13" w:rsidRDefault="00330ED4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2A120D8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E81B7" w14:textId="050E5EF9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14:paraId="08E2F26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C6EA" w14:textId="3D463DD8" w:rsidR="0044007B" w:rsidRPr="00950A13" w:rsidRDefault="00330ED4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109,400</w:t>
            </w:r>
          </w:p>
        </w:tc>
        <w:tc>
          <w:tcPr>
            <w:tcW w:w="270" w:type="dxa"/>
          </w:tcPr>
          <w:p w14:paraId="2BD0B7A8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267CD" w14:textId="086D0B36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1FF4C6B1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C773604" w14:textId="5E7F8087" w:rsidR="0044007B" w:rsidRPr="00950A13" w:rsidRDefault="00330ED4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109,400</w:t>
            </w:r>
          </w:p>
        </w:tc>
        <w:tc>
          <w:tcPr>
            <w:tcW w:w="326" w:type="dxa"/>
          </w:tcPr>
          <w:p w14:paraId="546001E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02358680" w14:textId="64E73165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</w:tr>
      <w:tr w:rsidR="0044007B" w:rsidRPr="00950A13" w14:paraId="5656B7A2" w14:textId="77777777" w:rsidTr="005E060B">
        <w:tc>
          <w:tcPr>
            <w:tcW w:w="2250" w:type="dxa"/>
          </w:tcPr>
          <w:p w14:paraId="68A03855" w14:textId="77777777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079C6">
              <w:rPr>
                <w:rFonts w:ascii="Angsana New" w:hAnsi="Angsana New"/>
                <w:sz w:val="30"/>
                <w:szCs w:val="30"/>
                <w:cs/>
              </w:rPr>
              <w:t xml:space="preserve">ซินเน็ค </w:t>
            </w:r>
          </w:p>
          <w:p w14:paraId="659E038C" w14:textId="2163D2B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079C6">
              <w:rPr>
                <w:rFonts w:ascii="Angsana New" w:hAnsi="Angsana New"/>
                <w:sz w:val="30"/>
                <w:szCs w:val="30"/>
                <w:cs/>
              </w:rPr>
              <w:t>อินคิวท์เบชั่น จำกัด</w:t>
            </w:r>
          </w:p>
        </w:tc>
        <w:tc>
          <w:tcPr>
            <w:tcW w:w="2250" w:type="dxa"/>
          </w:tcPr>
          <w:p w14:paraId="79FAF68F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36" w:type="dxa"/>
          </w:tcPr>
          <w:p w14:paraId="2BD1D0F3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2B49BDA4" w14:textId="2BF26218" w:rsidR="0044007B" w:rsidRPr="00950A13" w:rsidRDefault="00330ED4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6FCFB5E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4273A" w14:textId="262475EB" w:rsidR="0044007B" w:rsidRPr="00950A13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3BA1D35B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62A7E" w14:textId="277DFBBD" w:rsidR="0044007B" w:rsidRPr="00950A13" w:rsidRDefault="00330ED4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7004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B08F4D9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5F0D7" w14:textId="1DA9B0F0" w:rsidR="0044007B" w:rsidRPr="00950A13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270" w:type="dxa"/>
          </w:tcPr>
          <w:p w14:paraId="161530F0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32FF1" w14:textId="587EB5DE" w:rsidR="0044007B" w:rsidRPr="00950A13" w:rsidRDefault="00330ED4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0807D9">
              <w:rPr>
                <w:rFonts w:ascii="Angsana New" w:hAnsi="Angsana New"/>
                <w:sz w:val="30"/>
                <w:szCs w:val="30"/>
                <w:lang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70" w:type="dxa"/>
          </w:tcPr>
          <w:p w14:paraId="035318B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7774D" w14:textId="5997023F" w:rsidR="0044007B" w:rsidRPr="00950A13" w:rsidRDefault="0044007B" w:rsidP="004400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35,000</w:t>
            </w:r>
          </w:p>
        </w:tc>
        <w:tc>
          <w:tcPr>
            <w:tcW w:w="270" w:type="dxa"/>
          </w:tcPr>
          <w:p w14:paraId="3BD88A8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D467D48" w14:textId="22CEBF6C" w:rsidR="0044007B" w:rsidRPr="00950A13" w:rsidRDefault="00330ED4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0807D9">
              <w:rPr>
                <w:rFonts w:ascii="Angsana New" w:hAnsi="Angsana New"/>
                <w:sz w:val="30"/>
                <w:szCs w:val="30"/>
                <w:lang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326" w:type="dxa"/>
          </w:tcPr>
          <w:p w14:paraId="14412E1E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2392EB39" w14:textId="15A51E3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35,000</w:t>
            </w:r>
          </w:p>
        </w:tc>
      </w:tr>
      <w:tr w:rsidR="0044007B" w:rsidRPr="00950A13" w14:paraId="7F78B3C1" w14:textId="77777777" w:rsidTr="005E060B">
        <w:tc>
          <w:tcPr>
            <w:tcW w:w="2250" w:type="dxa"/>
          </w:tcPr>
          <w:p w14:paraId="57CF9818" w14:textId="77777777" w:rsidR="0044007B" w:rsidRPr="00DE59E2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14:paraId="520AAD2E" w14:textId="77777777" w:rsidR="0044007B" w:rsidRPr="00DE59E2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36" w:type="dxa"/>
          </w:tcPr>
          <w:p w14:paraId="7EA29D17" w14:textId="77777777" w:rsidR="0044007B" w:rsidRPr="00DE59E2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34" w:type="dxa"/>
          </w:tcPr>
          <w:p w14:paraId="3F718453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0EE3F7E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F06885C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8AA051E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933115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2CEBCA8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028648D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8A6682B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2F6DF28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3DC01D0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2A3E3AD7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30641F60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0C14747A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326" w:type="dxa"/>
          </w:tcPr>
          <w:p w14:paraId="07C5348E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1024" w:type="dxa"/>
          </w:tcPr>
          <w:p w14:paraId="337DE2F6" w14:textId="77777777" w:rsidR="0044007B" w:rsidRPr="00DE59E2" w:rsidRDefault="0044007B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44007B" w:rsidRPr="00950A13" w14:paraId="0369B696" w14:textId="77777777" w:rsidTr="005E060B">
        <w:tc>
          <w:tcPr>
            <w:tcW w:w="5670" w:type="dxa"/>
            <w:gridSpan w:val="4"/>
          </w:tcPr>
          <w:p w14:paraId="549502C0" w14:textId="77777777" w:rsidR="0044007B" w:rsidRPr="000F2EDE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68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2E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บริษัทย่อยทางอ้อมถือหุ้นโดยบริษัท </w:t>
            </w:r>
            <w:r w:rsidRPr="000F2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ซินเน็ค อินคิวท์เบชั่น จำกัด</w:t>
            </w:r>
          </w:p>
        </w:tc>
        <w:tc>
          <w:tcPr>
            <w:tcW w:w="270" w:type="dxa"/>
          </w:tcPr>
          <w:p w14:paraId="73976187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579D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F37D8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E290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96117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E7DE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70085D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DB9A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C7AAF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665CC" w14:textId="77777777" w:rsidR="0044007B" w:rsidRPr="0013463D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C396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323B6E1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dxa"/>
          </w:tcPr>
          <w:p w14:paraId="6C2BBCFD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64FE1B49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4007B" w:rsidRPr="00950A13" w14:paraId="0E498095" w14:textId="77777777" w:rsidTr="005E060B">
        <w:tc>
          <w:tcPr>
            <w:tcW w:w="2250" w:type="dxa"/>
          </w:tcPr>
          <w:p w14:paraId="0E2A77BC" w14:textId="77777777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0F2EDE">
              <w:rPr>
                <w:rFonts w:ascii="Angsana New" w:hAnsi="Angsana New"/>
                <w:sz w:val="30"/>
                <w:szCs w:val="30"/>
                <w:cs/>
              </w:rPr>
              <w:t xml:space="preserve">สวอป มาร์ท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98E3DA9" w14:textId="7EA01C48" w:rsidR="0044007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F2ED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0CB0E00A" w14:textId="7DDF5DFC" w:rsidR="0044007B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การค้าปลีกและการ</w:t>
            </w:r>
            <w:r w:rsidRPr="00244D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ให้บริกา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244D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เช่าพื้นที่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ค้าปลีก</w:t>
            </w:r>
          </w:p>
          <w:p w14:paraId="30E03378" w14:textId="3D151D39" w:rsidR="0044007B" w:rsidRPr="000F2EDE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</w:t>
            </w:r>
            <w:r w:rsidRPr="00244D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ช่องทางอิเล็กทรอนิกส์</w:t>
            </w:r>
          </w:p>
        </w:tc>
        <w:tc>
          <w:tcPr>
            <w:tcW w:w="236" w:type="dxa"/>
          </w:tcPr>
          <w:p w14:paraId="2423497A" w14:textId="77777777" w:rsidR="0044007B" w:rsidRPr="00950A13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78C6A0B6" w14:textId="3069DBA7" w:rsidR="0044007B" w:rsidRPr="00950A13" w:rsidRDefault="00330ED4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270" w:type="dxa"/>
          </w:tcPr>
          <w:p w14:paraId="77106CAF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67E78" w14:textId="399EF530" w:rsidR="0044007B" w:rsidRPr="00950A13" w:rsidRDefault="0044007B" w:rsidP="0044007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270" w:type="dxa"/>
          </w:tcPr>
          <w:p w14:paraId="7BCE9609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5ECC4F" w14:textId="6A1455FE" w:rsidR="0044007B" w:rsidRPr="00950A13" w:rsidRDefault="00F31AB2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32D0C20D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12DEA" w14:textId="2C218BCE" w:rsidR="0044007B" w:rsidRPr="00950A13" w:rsidRDefault="0044007B" w:rsidP="004400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613B1E88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F2DE9" w14:textId="38A5907A" w:rsidR="0044007B" w:rsidRPr="00950A13" w:rsidRDefault="000807D9" w:rsidP="000807D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6109B4" w14:textId="77777777" w:rsidR="0044007B" w:rsidRPr="00950A13" w:rsidRDefault="0044007B" w:rsidP="000807D9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BE11DD" w14:textId="5C37B232" w:rsidR="0044007B" w:rsidRPr="00950A13" w:rsidRDefault="0044007B" w:rsidP="004400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C00C19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8AB123" w14:textId="77777777" w:rsidR="0044007B" w:rsidRDefault="000807D9" w:rsidP="000807D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  <w:p w14:paraId="469CF97E" w14:textId="1E9B6BFE" w:rsidR="000807D9" w:rsidRPr="00950A13" w:rsidRDefault="000807D9" w:rsidP="000807D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dxa"/>
          </w:tcPr>
          <w:p w14:paraId="0F1C2B8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6BE5180" w14:textId="6F04932C" w:rsidR="0044007B" w:rsidRPr="00950A13" w:rsidRDefault="0044007B" w:rsidP="0044007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4007B" w:rsidRPr="00950A13" w14:paraId="154909E7" w14:textId="77777777" w:rsidTr="005E060B">
        <w:trPr>
          <w:trHeight w:val="197"/>
        </w:trPr>
        <w:tc>
          <w:tcPr>
            <w:tcW w:w="2250" w:type="dxa"/>
          </w:tcPr>
          <w:p w14:paraId="34D688E1" w14:textId="77777777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54DF4C9" w14:textId="77777777" w:rsidR="0044007B" w:rsidRPr="00950A13" w:rsidRDefault="0044007B" w:rsidP="004400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B47CB7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39214D13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96AE83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1C4E9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DBF902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C9DCF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6F1778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42771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C9F385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FE425" w14:textId="4F6F3725" w:rsidR="0044007B" w:rsidRPr="00950A13" w:rsidRDefault="00F4229A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04610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F31A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4,400</w:t>
            </w:r>
          </w:p>
        </w:tc>
        <w:tc>
          <w:tcPr>
            <w:tcW w:w="270" w:type="dxa"/>
          </w:tcPr>
          <w:p w14:paraId="17304D70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8E0A" w14:textId="4C9CBB67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,400</w:t>
            </w:r>
          </w:p>
        </w:tc>
        <w:tc>
          <w:tcPr>
            <w:tcW w:w="270" w:type="dxa"/>
          </w:tcPr>
          <w:p w14:paraId="29B0F2FF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6E08E" w14:textId="304C8956" w:rsidR="0044007B" w:rsidRPr="0049129D" w:rsidRDefault="00F4229A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04610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F31A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4,400</w:t>
            </w:r>
          </w:p>
        </w:tc>
        <w:tc>
          <w:tcPr>
            <w:tcW w:w="326" w:type="dxa"/>
          </w:tcPr>
          <w:p w14:paraId="79C158BC" w14:textId="77777777" w:rsidR="0044007B" w:rsidRPr="00950A13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762A7F" w14:textId="0F400473" w:rsidR="0044007B" w:rsidRPr="00950A13" w:rsidRDefault="0044007B" w:rsidP="0044007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,400</w:t>
            </w:r>
          </w:p>
        </w:tc>
      </w:tr>
    </w:tbl>
    <w:p w14:paraId="123EA729" w14:textId="05BC24C6" w:rsidR="00A0713A" w:rsidRDefault="005C4AE6" w:rsidP="005C4AE6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="00F079C6" w:rsidRPr="00F079C6">
        <w:rPr>
          <w:rFonts w:ascii="Angsana New" w:hAnsi="Angsana New"/>
          <w:sz w:val="30"/>
          <w:szCs w:val="30"/>
          <w:cs/>
        </w:rPr>
        <w:t>บริษัทย่อย</w:t>
      </w:r>
      <w:r w:rsidR="00F079C6">
        <w:rPr>
          <w:rFonts w:ascii="Angsana New" w:hAnsi="Angsana New" w:hint="cs"/>
          <w:sz w:val="30"/>
          <w:szCs w:val="30"/>
          <w:cs/>
        </w:rPr>
        <w:t>ทั้งหมด</w:t>
      </w:r>
      <w:r w:rsidR="00F079C6" w:rsidRPr="00F079C6">
        <w:rPr>
          <w:rFonts w:ascii="Angsana New" w:hAnsi="Angsana New"/>
          <w:sz w:val="30"/>
          <w:szCs w:val="30"/>
          <w:cs/>
        </w:rPr>
        <w:t>จดทะเบียนและจัดตั้งและดำเนินธุรกิจในประเทศไทย</w:t>
      </w:r>
    </w:p>
    <w:p w14:paraId="433C97A7" w14:textId="0C7E711E" w:rsidR="00A0713A" w:rsidRDefault="00A0713A" w:rsidP="00B73394">
      <w:pPr>
        <w:jc w:val="thaiDistribute"/>
        <w:rPr>
          <w:rFonts w:ascii="Angsana New" w:hAnsi="Angsana New"/>
          <w:sz w:val="30"/>
          <w:szCs w:val="30"/>
        </w:rPr>
        <w:sectPr w:rsidR="00A0713A" w:rsidSect="00A0713A">
          <w:headerReference w:type="default" r:id="rId10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440"/>
        <w:gridCol w:w="270"/>
        <w:gridCol w:w="1530"/>
      </w:tblGrid>
      <w:tr w:rsidR="00950814" w:rsidRPr="00B73394" w14:paraId="53414AE3" w14:textId="77777777" w:rsidTr="00950814">
        <w:trPr>
          <w:tblHeader/>
        </w:trPr>
        <w:tc>
          <w:tcPr>
            <w:tcW w:w="4770" w:type="dxa"/>
          </w:tcPr>
          <w:p w14:paraId="29FE50BC" w14:textId="60A807C4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E200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80" w:type="dxa"/>
          </w:tcPr>
          <w:p w14:paraId="1C6BF58B" w14:textId="77777777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124080" w14:textId="528F1905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33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814" w:rsidRPr="00B73394" w14:paraId="07ED8034" w14:textId="77777777" w:rsidTr="00950814">
        <w:trPr>
          <w:tblHeader/>
        </w:trPr>
        <w:tc>
          <w:tcPr>
            <w:tcW w:w="4770" w:type="dxa"/>
          </w:tcPr>
          <w:p w14:paraId="5ADF631E" w14:textId="293ED3A1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3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733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733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6EA6312" w14:textId="77777777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E775F8" w14:textId="3E0A4E84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44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4007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52A5690F" w14:textId="77777777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EBC469B" w14:textId="4F73F11E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4007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033CA" w:rsidRPr="00D033CA" w14:paraId="1C77F946" w14:textId="77777777" w:rsidTr="00950814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0AE2BEE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C1A477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ACF4432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66F7" w:rsidRPr="00D033CA" w14:paraId="3249141E" w14:textId="77777777" w:rsidTr="00950814">
        <w:tc>
          <w:tcPr>
            <w:tcW w:w="4770" w:type="dxa"/>
            <w:vAlign w:val="bottom"/>
          </w:tcPr>
          <w:p w14:paraId="17AE99B7" w14:textId="50515AFF" w:rsidR="001A66F7" w:rsidRPr="00D033CA" w:rsidRDefault="007112BB" w:rsidP="001A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sz w:val="30"/>
                <w:szCs w:val="30"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1080" w:type="dxa"/>
          </w:tcPr>
          <w:p w14:paraId="204BBF99" w14:textId="77777777" w:rsidR="001A66F7" w:rsidRPr="00D033CA" w:rsidRDefault="001A66F7" w:rsidP="001A66F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021A50" w14:textId="6683E576" w:rsidR="001A66F7" w:rsidRPr="00D033CA" w:rsidRDefault="007112BB" w:rsidP="001A66F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112BB">
              <w:rPr>
                <w:rFonts w:ascii="Angsana New" w:hAnsi="Angsana New"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270" w:type="dxa"/>
          </w:tcPr>
          <w:p w14:paraId="0CB83EB7" w14:textId="77777777" w:rsidR="001A66F7" w:rsidRPr="00D033CA" w:rsidRDefault="001A66F7" w:rsidP="001A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4AA92E" w14:textId="0B15458B" w:rsidR="001A66F7" w:rsidRPr="002576EA" w:rsidRDefault="007112BB" w:rsidP="007112B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12BB">
              <w:rPr>
                <w:rFonts w:ascii="Angsana New" w:hAnsi="Angsana New"/>
                <w:sz w:val="30"/>
                <w:szCs w:val="30"/>
                <w:lang w:val="en-US" w:bidi="th-TH"/>
              </w:rPr>
              <w:t>35,000</w:t>
            </w:r>
          </w:p>
        </w:tc>
      </w:tr>
      <w:tr w:rsidR="000C5491" w:rsidRPr="00D033CA" w14:paraId="1FA67DE2" w14:textId="77777777" w:rsidTr="00950814">
        <w:tc>
          <w:tcPr>
            <w:tcW w:w="4770" w:type="dxa"/>
            <w:vAlign w:val="bottom"/>
          </w:tcPr>
          <w:p w14:paraId="490CE5FC" w14:textId="7EE18BC3" w:rsidR="000C5491" w:rsidRPr="000807D9" w:rsidRDefault="007112B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807D9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0807D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เซอร์วิส พ้อยท์ จำกัด</w:t>
            </w:r>
          </w:p>
        </w:tc>
        <w:tc>
          <w:tcPr>
            <w:tcW w:w="1080" w:type="dxa"/>
          </w:tcPr>
          <w:p w14:paraId="0EDFCD0A" w14:textId="77777777" w:rsidR="000C5491" w:rsidRPr="00D033CA" w:rsidRDefault="000C5491" w:rsidP="0044007B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9BFF7" w14:textId="222F29D1" w:rsidR="000C5491" w:rsidRPr="00D033CA" w:rsidRDefault="007112BB" w:rsidP="0044007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112B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68D63D92" w14:textId="77777777" w:rsidR="000C5491" w:rsidRPr="00D033CA" w:rsidRDefault="000C5491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04F7E1" w14:textId="4F423CDE" w:rsidR="000C5491" w:rsidRPr="00244D89" w:rsidRDefault="007112BB" w:rsidP="007112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12B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5E2FD9A9" w14:textId="4B1765CB" w:rsidR="00E20093" w:rsidRDefault="00E20093" w:rsidP="00D033CA">
      <w:pPr>
        <w:rPr>
          <w:rFonts w:ascii="Angsana New" w:hAnsi="Angsana New"/>
          <w:sz w:val="30"/>
          <w:szCs w:val="30"/>
        </w:rPr>
      </w:pPr>
    </w:p>
    <w:p w14:paraId="12AF3C9A" w14:textId="77777777" w:rsidR="00AA091C" w:rsidRPr="00AA091C" w:rsidRDefault="00AA091C" w:rsidP="00AA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</w:rPr>
      </w:pPr>
      <w:r w:rsidRPr="00AA091C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การเรียกชำระค่าหุ้นของบริษัทย่อย</w:t>
      </w:r>
    </w:p>
    <w:p w14:paraId="67B493CB" w14:textId="77777777" w:rsidR="00AA091C" w:rsidRPr="00AA091C" w:rsidRDefault="00AA091C" w:rsidP="00AA091C">
      <w:pPr>
        <w:rPr>
          <w:rFonts w:ascii="Angsana New" w:hAnsi="Angsana New"/>
          <w:sz w:val="30"/>
          <w:szCs w:val="30"/>
        </w:rPr>
      </w:pPr>
    </w:p>
    <w:p w14:paraId="1596C743" w14:textId="19FEB63F" w:rsidR="00AA091C" w:rsidRPr="00AA091C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AA091C">
        <w:rPr>
          <w:rFonts w:ascii="Angsana New" w:hAnsi="Angsana New"/>
          <w:sz w:val="30"/>
          <w:szCs w:val="30"/>
          <w:cs/>
          <w:lang w:bidi="th-TH"/>
        </w:rPr>
        <w:t>บริษัท ซินเน็ค อินคิวท์เบชั่น จำกัด เรียกชำระค่าหุ้นเพิ่ม</w:t>
      </w:r>
      <w:r w:rsidR="00B5512A">
        <w:rPr>
          <w:rFonts w:ascii="Angsana New" w:hAnsi="Angsana New" w:hint="cs"/>
          <w:sz w:val="30"/>
          <w:szCs w:val="30"/>
          <w:cs/>
          <w:lang w:bidi="th-TH"/>
        </w:rPr>
        <w:t>ทุนส่วนที่เหลือ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เป็นจำนวนเงิน </w:t>
      </w:r>
      <w:r w:rsidRPr="00AA091C">
        <w:rPr>
          <w:rFonts w:ascii="Angsana New" w:hAnsi="Angsana New"/>
          <w:sz w:val="30"/>
          <w:szCs w:val="30"/>
          <w:lang w:bidi="th-TH"/>
        </w:rPr>
        <w:t>65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</w:t>
      </w:r>
      <w:r w:rsidR="00B551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5512A">
        <w:rPr>
          <w:rFonts w:ascii="Angsana New" w:hAnsi="Angsana New"/>
          <w:sz w:val="30"/>
          <w:szCs w:val="30"/>
          <w:lang w:val="en-US" w:bidi="th-TH"/>
        </w:rPr>
        <w:t>1,000,000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มูลค่าหุ้นละ </w:t>
      </w:r>
      <w:r w:rsidRPr="00AA091C">
        <w:rPr>
          <w:rFonts w:ascii="Angsana New" w:hAnsi="Angsana New"/>
          <w:sz w:val="30"/>
          <w:szCs w:val="30"/>
          <w:lang w:bidi="th-TH"/>
        </w:rPr>
        <w:t>65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บาท) บริษัทได้ชำระค่าหุ้นดังกล่าวเต็มจำนวนในเดือนมีนาคม </w:t>
      </w:r>
      <w:r w:rsidRPr="00AA091C">
        <w:rPr>
          <w:rFonts w:ascii="Angsana New" w:hAnsi="Angsana New"/>
          <w:sz w:val="30"/>
          <w:szCs w:val="30"/>
          <w:lang w:bidi="th-TH"/>
        </w:rPr>
        <w:t>2565</w:t>
      </w:r>
    </w:p>
    <w:p w14:paraId="54671A20" w14:textId="77777777" w:rsidR="00AA091C" w:rsidRPr="00AA091C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2620DBA" w14:textId="77777777" w:rsidR="00AA091C" w:rsidRPr="00AA091C" w:rsidRDefault="00AA091C" w:rsidP="00AA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</w:rPr>
      </w:pPr>
      <w:r w:rsidRPr="00AA091C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การเพิ่มทุนของบริษัทย่อย</w:t>
      </w:r>
    </w:p>
    <w:p w14:paraId="56B552B7" w14:textId="77777777" w:rsidR="00AA091C" w:rsidRPr="00AA091C" w:rsidRDefault="00AA091C" w:rsidP="00AA091C">
      <w:pPr>
        <w:rPr>
          <w:rFonts w:ascii="Angsana New" w:hAnsi="Angsana New"/>
          <w:sz w:val="30"/>
          <w:szCs w:val="30"/>
        </w:rPr>
      </w:pPr>
    </w:p>
    <w:p w14:paraId="05330E86" w14:textId="77777777" w:rsidR="00AA091C" w:rsidRPr="00AA091C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AA091C">
        <w:rPr>
          <w:rFonts w:ascii="Angsana New" w:hAnsi="Angsana New"/>
          <w:sz w:val="30"/>
          <w:szCs w:val="30"/>
          <w:lang w:bidi="th-TH"/>
        </w:rPr>
        <w:t>28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Pr="00AA091C">
        <w:rPr>
          <w:rFonts w:ascii="Angsana New" w:hAnsi="Angsana New"/>
          <w:sz w:val="30"/>
          <w:szCs w:val="30"/>
          <w:lang w:bidi="th-TH"/>
        </w:rPr>
        <w:t>2565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บริษัท ซินเน็ค อินคิวท์เบชั่น จำกัด ออกหุ้นสามัญเพิ่มทุนจากจำนวนเงิน </w:t>
      </w:r>
      <w:r w:rsidRPr="00AA091C">
        <w:rPr>
          <w:rFonts w:ascii="Angsana New" w:hAnsi="Angsana New"/>
          <w:sz w:val="30"/>
          <w:szCs w:val="30"/>
          <w:lang w:bidi="th-TH"/>
        </w:rPr>
        <w:t>100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 </w:t>
      </w:r>
      <w:r w:rsidRPr="00AA091C">
        <w:rPr>
          <w:rFonts w:ascii="Angsana New" w:hAnsi="Angsana New"/>
          <w:sz w:val="30"/>
          <w:szCs w:val="30"/>
          <w:lang w:bidi="th-TH"/>
        </w:rPr>
        <w:t>1,000,000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มูลค่าหุ้นละ </w:t>
      </w:r>
      <w:r w:rsidRPr="00AA091C">
        <w:rPr>
          <w:rFonts w:ascii="Angsana New" w:hAnsi="Angsana New"/>
          <w:sz w:val="30"/>
          <w:szCs w:val="30"/>
          <w:lang w:bidi="th-TH"/>
        </w:rPr>
        <w:t>100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บาท) เป็นจำนวนเงิน </w:t>
      </w:r>
      <w:r w:rsidRPr="00AA091C">
        <w:rPr>
          <w:rFonts w:ascii="Angsana New" w:hAnsi="Angsana New"/>
          <w:sz w:val="30"/>
          <w:szCs w:val="30"/>
          <w:lang w:bidi="th-TH"/>
        </w:rPr>
        <w:t>255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 </w:t>
      </w:r>
      <w:r w:rsidRPr="00AA091C">
        <w:rPr>
          <w:rFonts w:ascii="Angsana New" w:hAnsi="Angsana New"/>
          <w:sz w:val="30"/>
          <w:szCs w:val="30"/>
          <w:lang w:bidi="th-TH"/>
        </w:rPr>
        <w:t>2,550,000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มูลค่าหุ้นละ </w:t>
      </w:r>
      <w:r w:rsidRPr="00AA091C">
        <w:rPr>
          <w:rFonts w:ascii="Angsana New" w:hAnsi="Angsana New"/>
          <w:sz w:val="30"/>
          <w:szCs w:val="30"/>
          <w:lang w:bidi="th-TH"/>
        </w:rPr>
        <w:t>100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p w14:paraId="12C0EE91" w14:textId="77777777" w:rsidR="00AA091C" w:rsidRPr="00AA091C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BA8F529" w14:textId="6DB0ACAA" w:rsidR="00AA091C" w:rsidRPr="0013463D" w:rsidRDefault="00AA091C" w:rsidP="0013463D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เมื่อวันที่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>18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เมษายน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>2565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บริษัท เซอร์วิส พ้อยท์ จำกัด ออกหุ้นสามัญเพิ่มทุนจากจำนวนเงิน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>15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ล้านบาท</w:t>
      </w:r>
      <w:r w:rsidR="000807D9" w:rsidRPr="0013463D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>(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หุ้นสามัญจำนวน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 xml:space="preserve">150,000 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หุ้น มูลค่าหุ้นละ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 xml:space="preserve">100 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บาท) เป็นจำนวนเงิน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 xml:space="preserve">115 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ล้านบาท (หุ้นสามัญจำนวน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 xml:space="preserve">1,150,000 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หุ้น มูลค่าหุ้นละ </w:t>
      </w:r>
      <w:r w:rsidRPr="0013463D">
        <w:rPr>
          <w:rFonts w:ascii="Angsana New" w:hAnsi="Angsana New"/>
          <w:spacing w:val="2"/>
          <w:sz w:val="30"/>
          <w:szCs w:val="30"/>
          <w:lang w:bidi="th-TH"/>
        </w:rPr>
        <w:t xml:space="preserve">100 </w:t>
      </w:r>
      <w:r w:rsidRPr="0013463D">
        <w:rPr>
          <w:rFonts w:ascii="Angsana New" w:hAnsi="Angsana New"/>
          <w:spacing w:val="2"/>
          <w:sz w:val="30"/>
          <w:szCs w:val="30"/>
          <w:cs/>
          <w:lang w:bidi="th-TH"/>
        </w:rPr>
        <w:t>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p w14:paraId="443B0ABA" w14:textId="77777777" w:rsidR="00AA091C" w:rsidRDefault="00AA091C" w:rsidP="00AA091C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38A5802" w14:textId="77777777" w:rsidR="00D033CA" w:rsidRPr="00D033CA" w:rsidRDefault="00D033CA" w:rsidP="00D0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</w:pPr>
      <w:r w:rsidRPr="00D033CA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การจดทะเบียนจัดตั้ง</w:t>
      </w:r>
      <w:r w:rsidRPr="00D033CA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D5F0F22" w14:textId="77777777" w:rsidR="00D033CA" w:rsidRPr="00D033CA" w:rsidRDefault="00D033CA" w:rsidP="00D0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spacing w:val="4"/>
          <w:kern w:val="30"/>
          <w:sz w:val="30"/>
          <w:szCs w:val="30"/>
        </w:rPr>
      </w:pPr>
    </w:p>
    <w:p w14:paraId="32D44CFD" w14:textId="458A4EB5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D033CA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="00B7339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73394">
        <w:rPr>
          <w:rFonts w:ascii="Angsana New" w:hAnsi="Angsana New"/>
          <w:sz w:val="30"/>
          <w:szCs w:val="30"/>
          <w:lang w:bidi="th-TH"/>
        </w:rPr>
        <w:t>13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2564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บริษัทได้จดทะเบียนจัดตั้ง บริษัท ซินเน็ค อินคิวท์เบชั่น จำกัด เป็นบริษัทย่อยแห่งใหม่ในอัตราร้อยละ</w:t>
      </w:r>
      <w:r w:rsidRPr="00D033C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033CA">
        <w:rPr>
          <w:rFonts w:ascii="Angsana New" w:hAnsi="Angsana New" w:hint="cs"/>
          <w:sz w:val="30"/>
          <w:szCs w:val="30"/>
        </w:rPr>
        <w:t xml:space="preserve">99.99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ของจำนวนหุ้นทั้งหมด บริษัทย่อยดังกล่าวมีทุนจดทะเบียน </w:t>
      </w:r>
      <w:r w:rsidRPr="00D033CA">
        <w:rPr>
          <w:rFonts w:ascii="Angsana New" w:hAnsi="Angsana New" w:hint="cs"/>
          <w:sz w:val="30"/>
          <w:szCs w:val="30"/>
        </w:rPr>
        <w:t>100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(หุ้นสามัญจำนวน</w:t>
      </w:r>
      <w:r w:rsidRPr="00D033CA">
        <w:rPr>
          <w:rFonts w:ascii="Angsana New" w:hAnsi="Angsana New" w:hint="cs"/>
          <w:sz w:val="30"/>
          <w:szCs w:val="30"/>
        </w:rPr>
        <w:t xml:space="preserve"> </w:t>
      </w:r>
      <w:r w:rsidR="00B73394">
        <w:rPr>
          <w:rFonts w:ascii="Angsana New" w:hAnsi="Angsana New"/>
          <w:sz w:val="30"/>
          <w:szCs w:val="30"/>
        </w:rPr>
        <w:t xml:space="preserve"> 1,000,000</w:t>
      </w:r>
      <w:r w:rsidRPr="00D033CA">
        <w:rPr>
          <w:rFonts w:ascii="Angsana New" w:hAnsi="Angsana New" w:hint="cs"/>
          <w:sz w:val="30"/>
          <w:szCs w:val="30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หุ้น มูลค่าหุ้นละ</w:t>
      </w:r>
      <w:r w:rsidR="00B73394">
        <w:rPr>
          <w:rFonts w:ascii="Angsana New" w:hAnsi="Angsana New"/>
          <w:sz w:val="30"/>
          <w:szCs w:val="30"/>
          <w:lang w:bidi="th-TH"/>
        </w:rPr>
        <w:t xml:space="preserve"> 100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บาท) และได้เรียกชำระหุ้นดังกล่าวบางส่วนเป็นจำนวนเงิน </w:t>
      </w:r>
      <w:r w:rsidRPr="00D033CA">
        <w:rPr>
          <w:rFonts w:ascii="Angsana New" w:hAnsi="Angsana New" w:hint="cs"/>
          <w:sz w:val="30"/>
          <w:szCs w:val="30"/>
          <w:lang w:val="en-US" w:bidi="th-TH"/>
        </w:rPr>
        <w:t xml:space="preserve">35 </w:t>
      </w:r>
      <w:r w:rsidRPr="00D033CA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(หุ้นสามัญจำนวน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1</w:t>
      </w:r>
      <w:r w:rsidRPr="00D033CA">
        <w:rPr>
          <w:rFonts w:ascii="Angsana New" w:hAnsi="Angsana New" w:hint="cs"/>
          <w:sz w:val="30"/>
          <w:szCs w:val="30"/>
        </w:rPr>
        <w:t xml:space="preserve">,000,000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หุ้น มูลค่าหุ้นละ </w:t>
      </w:r>
      <w:r w:rsidRPr="00D033CA">
        <w:rPr>
          <w:rFonts w:ascii="Angsana New" w:hAnsi="Angsana New" w:hint="cs"/>
          <w:sz w:val="30"/>
          <w:szCs w:val="30"/>
          <w:lang w:val="en-US"/>
        </w:rPr>
        <w:t>35</w:t>
      </w:r>
      <w:r w:rsidRPr="00D033CA">
        <w:rPr>
          <w:rFonts w:ascii="Angsana New" w:hAnsi="Angsana New" w:hint="cs"/>
          <w:sz w:val="30"/>
          <w:szCs w:val="30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บาท)</w:t>
      </w:r>
    </w:p>
    <w:p w14:paraId="159A643F" w14:textId="77777777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46CFAC8" w14:textId="77777777" w:rsidR="000807D9" w:rsidRDefault="00080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0492A9" w14:textId="4A4216AE" w:rsid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D033CA">
        <w:rPr>
          <w:rFonts w:ascii="Angsana New" w:hAnsi="Angsana New" w:hint="cs"/>
          <w:sz w:val="30"/>
          <w:szCs w:val="30"/>
          <w:cs/>
          <w:lang w:bidi="th-TH"/>
        </w:rPr>
        <w:lastRenderedPageBreak/>
        <w:t>เมื่อวันที่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1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มิถุนายน </w:t>
      </w:r>
      <w:r w:rsidRPr="00D033CA">
        <w:rPr>
          <w:rFonts w:ascii="Angsana New" w:hAnsi="Angsana New" w:hint="cs"/>
          <w:sz w:val="30"/>
          <w:szCs w:val="30"/>
          <w:lang w:val="en-US" w:bidi="th-TH"/>
        </w:rPr>
        <w:t>2564</w:t>
      </w:r>
      <w:r w:rsidRPr="00D033C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บริษัท ซินเน็ค อินคิวท์เบชั่น จำกัดได้จดทะเบียนจัดตั้ง บริษัท สวอป มาร์ท จำกัด เป็นบริษัทย่อยในอัตราร้อยละ</w:t>
      </w:r>
      <w:r w:rsidRPr="00D033C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033CA">
        <w:rPr>
          <w:rFonts w:ascii="Angsana New" w:hAnsi="Angsana New" w:hint="cs"/>
          <w:sz w:val="30"/>
          <w:szCs w:val="30"/>
        </w:rPr>
        <w:t xml:space="preserve">99.99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ของจำนวนหุ้นทั้งหมด บริษัทย่อยดังกล่าวมีทุนจดทะเบียน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30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(หุ้นสามัญจำนวน</w:t>
      </w:r>
      <w:r w:rsidRPr="00D033CA">
        <w:rPr>
          <w:rFonts w:ascii="Angsana New" w:hAnsi="Angsana New" w:hint="cs"/>
          <w:sz w:val="30"/>
          <w:szCs w:val="30"/>
        </w:rPr>
        <w:t xml:space="preserve"> 300,001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หุ้น มูลค่าหุ้นละ </w:t>
      </w:r>
      <w:r w:rsidRPr="00D033CA">
        <w:rPr>
          <w:rFonts w:ascii="Angsana New" w:hAnsi="Angsana New" w:hint="cs"/>
          <w:sz w:val="30"/>
          <w:szCs w:val="30"/>
        </w:rPr>
        <w:t xml:space="preserve">100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บาท) ทำให้กลุ่มบริษัทมีสัดส่วนการถือหุ้นในอัตราส่วนร้อยละ</w:t>
      </w:r>
      <w:r w:rsidRPr="00D033CA">
        <w:rPr>
          <w:rFonts w:ascii="Angsana New" w:hAnsi="Angsana New" w:hint="cs"/>
          <w:sz w:val="30"/>
          <w:szCs w:val="30"/>
          <w:lang w:val="en-US" w:bidi="th-TH"/>
        </w:rPr>
        <w:t xml:space="preserve"> 99.99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ในบริษัท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สวอป มาร์ท จำกัด และถือเป็นบริษัทย่อยทางอ้อมของบริษัท</w:t>
      </w:r>
    </w:p>
    <w:p w14:paraId="05DB82C9" w14:textId="77777777" w:rsidR="009E0139" w:rsidRPr="00D033CA" w:rsidRDefault="009E0139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7931727" w14:textId="5A3108F4" w:rsidR="009E0139" w:rsidRPr="00D033CA" w:rsidRDefault="009E0139" w:rsidP="009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ต่อมา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29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2564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บริษัท สวอป มาร์ท จำกัด ออกหุ้นสามัญเพิ่มทุนจากจำนวนเงิน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30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(หุ้นสามัญ</w:t>
      </w:r>
      <w:r w:rsidR="00695CAB">
        <w:rPr>
          <w:rFonts w:ascii="Angsana New" w:hAnsi="Angsana New"/>
          <w:sz w:val="30"/>
          <w:szCs w:val="30"/>
          <w:lang w:val="en-GB"/>
        </w:rPr>
        <w:t xml:space="preserve"> 300</w:t>
      </w:r>
      <w:r w:rsidRPr="00D033CA">
        <w:rPr>
          <w:rFonts w:ascii="Angsana New" w:hAnsi="Angsana New" w:hint="cs"/>
          <w:sz w:val="30"/>
          <w:szCs w:val="30"/>
          <w:lang w:val="en-GB"/>
        </w:rPr>
        <w:t>,001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หุ้น มูลค่าหุ้นละ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100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บาท) เป็นจำนวนเงิน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50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ล้านบาท (หุ้นสามัญ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500,000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หุ้น มูลค่าหุ้นละ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100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บาท)  กิจการอื่นแห่งหนึ่งได้เข้าลงทุนในหุ้นดังกล่าวเต็มจำนวน ทำให้กลุ่มบริษัทมีส่วนได้เสียในบริษัทนี้ลดลงจากร้อยละ 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99.99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เป็นร้อยละ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60</w:t>
      </w:r>
    </w:p>
    <w:p w14:paraId="1876D91F" w14:textId="22743EC0" w:rsidR="00D033CA" w:rsidRPr="009E0139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2265D7A" w14:textId="77777777" w:rsidR="00D033CA" w:rsidRPr="00655053" w:rsidRDefault="00D033CA" w:rsidP="00D033CA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5505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การเปลี่ยนชื่อของบริษัทย่อย</w:t>
      </w:r>
    </w:p>
    <w:p w14:paraId="54DCE2EB" w14:textId="77777777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3D13FBB" w14:textId="60410432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D033C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31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สิงหาคม 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2564 </w:t>
      </w:r>
      <w:r w:rsidRPr="00D033CA">
        <w:rPr>
          <w:rFonts w:ascii="Angsana New" w:hAnsi="Angsana New" w:hint="cs"/>
          <w:sz w:val="30"/>
          <w:szCs w:val="30"/>
          <w:cs/>
        </w:rPr>
        <w:t xml:space="preserve">บริษัท พริซึ่ม โซลูชั่นส์ จำกัด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บริษัทย่อยแห่งหนึ่ง</w:t>
      </w:r>
      <w:r w:rsidRPr="00D033CA">
        <w:rPr>
          <w:rFonts w:ascii="Angsana New" w:hAnsi="Angsana New" w:hint="cs"/>
          <w:sz w:val="30"/>
          <w:szCs w:val="30"/>
          <w:cs/>
        </w:rPr>
        <w:t>ได้จดทะเบียนกับกรมพัฒนาธุรกิจการค้า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</w:rPr>
        <w:t xml:space="preserve">เพื่อเปลี่ยนชื่อเป็น "บริษัท เซอร์วิส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พ้</w:t>
      </w:r>
      <w:r w:rsidRPr="00D033CA">
        <w:rPr>
          <w:rFonts w:ascii="Angsana New" w:hAnsi="Angsana New" w:hint="cs"/>
          <w:sz w:val="30"/>
          <w:szCs w:val="30"/>
          <w:cs/>
        </w:rPr>
        <w:t>อยท์ จำกัด"</w:t>
      </w:r>
    </w:p>
    <w:p w14:paraId="1AF6AD3A" w14:textId="77777777" w:rsidR="006D37FC" w:rsidRPr="00D033CA" w:rsidRDefault="006D37FC" w:rsidP="00D033C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="Angsana New" w:hAnsi="Angsana New"/>
          <w:sz w:val="30"/>
          <w:szCs w:val="30"/>
          <w:lang w:bidi="th-TH"/>
        </w:rPr>
      </w:pPr>
    </w:p>
    <w:p w14:paraId="61973FB9" w14:textId="77777777" w:rsidR="00D033CA" w:rsidRPr="00D033CA" w:rsidRDefault="00D033CA" w:rsidP="00D033CA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sz w:val="30"/>
          <w:szCs w:val="30"/>
          <w:lang w:val="en-GB"/>
        </w:rPr>
      </w:pPr>
    </w:p>
    <w:p w14:paraId="4F6A13B0" w14:textId="18D09E52" w:rsidR="00055C21" w:rsidRPr="00060A88" w:rsidRDefault="00055C21" w:rsidP="0006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  <w:sectPr w:rsidR="00055C21" w:rsidRPr="00060A88" w:rsidSect="00A3580C">
          <w:headerReference w:type="default" r:id="rId11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9D8E192" w14:textId="4C684E61" w:rsidR="00247C63" w:rsidRDefault="00247C63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450" w:right="-45" w:firstLine="18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B19F7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893B3C2" w14:textId="77777777" w:rsidR="00301B6F" w:rsidRPr="00301B6F" w:rsidRDefault="00301B6F" w:rsidP="00301B6F">
      <w:pPr>
        <w:rPr>
          <w:lang w:val="th-TH"/>
        </w:rPr>
      </w:pPr>
    </w:p>
    <w:tbl>
      <w:tblPr>
        <w:tblW w:w="149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2430"/>
        <w:gridCol w:w="270"/>
        <w:gridCol w:w="990"/>
        <w:gridCol w:w="270"/>
        <w:gridCol w:w="990"/>
        <w:gridCol w:w="270"/>
        <w:gridCol w:w="1080"/>
        <w:gridCol w:w="270"/>
        <w:gridCol w:w="990"/>
        <w:gridCol w:w="240"/>
        <w:gridCol w:w="30"/>
        <w:gridCol w:w="1080"/>
        <w:gridCol w:w="270"/>
        <w:gridCol w:w="990"/>
        <w:gridCol w:w="270"/>
        <w:gridCol w:w="990"/>
        <w:gridCol w:w="326"/>
        <w:gridCol w:w="1024"/>
      </w:tblGrid>
      <w:tr w:rsidR="005E060B" w:rsidRPr="00950A13" w:rsidDel="00685444" w14:paraId="70A12B02" w14:textId="77777777" w:rsidTr="003208E3">
        <w:tc>
          <w:tcPr>
            <w:tcW w:w="2160" w:type="dxa"/>
          </w:tcPr>
          <w:p w14:paraId="2713D599" w14:textId="77777777" w:rsidR="005E060B" w:rsidRPr="003208E3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</w:tcPr>
          <w:p w14:paraId="3EF61145" w14:textId="77777777" w:rsidR="005E060B" w:rsidRPr="003208E3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0150DF" w14:textId="77777777" w:rsidR="005E060B" w:rsidRPr="003208E3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A883575" w14:textId="77777777" w:rsidR="005E060B" w:rsidRPr="003208E3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677970E" w14:textId="77777777" w:rsidR="005E060B" w:rsidRPr="003208E3" w:rsidDel="00685444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80" w:type="dxa"/>
            <w:gridSpan w:val="4"/>
          </w:tcPr>
          <w:p w14:paraId="457F6CCE" w14:textId="7FFEAA72" w:rsidR="005E060B" w:rsidRPr="003208E3" w:rsidRDefault="005E060B" w:rsidP="00530E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08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3208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80" w:type="dxa"/>
            <w:gridSpan w:val="8"/>
          </w:tcPr>
          <w:p w14:paraId="74EAD959" w14:textId="65FBEC25" w:rsidR="005E060B" w:rsidRPr="003208E3" w:rsidRDefault="005E060B" w:rsidP="00530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B6F" w:rsidRPr="00950A13" w:rsidDel="00685444" w14:paraId="744820F1" w14:textId="77777777" w:rsidTr="003208E3">
        <w:tc>
          <w:tcPr>
            <w:tcW w:w="2160" w:type="dxa"/>
          </w:tcPr>
          <w:p w14:paraId="71FBD958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2A2DCBCE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39F05EB9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5787F1E" w14:textId="2AC96C23" w:rsidR="00301B6F" w:rsidRPr="003208E3" w:rsidRDefault="00301B6F" w:rsidP="00285D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  <w:r w:rsidR="003208E3" w:rsidRPr="003208E3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3208E3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4AB16675" w14:textId="77777777" w:rsidR="00301B6F" w:rsidRPr="003208E3" w:rsidDel="00685444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06EC452" w14:textId="407C03AB" w:rsidR="00301B6F" w:rsidRPr="003208E3" w:rsidRDefault="005E060B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0" w:type="dxa"/>
            <w:gridSpan w:val="2"/>
          </w:tcPr>
          <w:p w14:paraId="246E54B5" w14:textId="77777777" w:rsidR="00301B6F" w:rsidRPr="003208E3" w:rsidDel="00685444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08E158D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5DD81D7" w14:textId="77777777" w:rsidR="00301B6F" w:rsidRPr="003208E3" w:rsidDel="00685444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08B71FB5" w14:textId="77777777" w:rsidR="00301B6F" w:rsidRPr="003208E3" w:rsidRDefault="00301B6F" w:rsidP="00530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3208E3">
              <w:rPr>
                <w:rFonts w:ascii="Angsana New" w:hAnsi="Angsana New"/>
                <w:sz w:val="28"/>
                <w:szCs w:val="28"/>
              </w:rPr>
              <w:t>-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301B6F" w:rsidRPr="00950A13" w14:paraId="29D27110" w14:textId="77777777" w:rsidTr="003208E3">
        <w:trPr>
          <w:trHeight w:val="389"/>
        </w:trPr>
        <w:tc>
          <w:tcPr>
            <w:tcW w:w="2160" w:type="dxa"/>
          </w:tcPr>
          <w:p w14:paraId="0E24B49D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131B6A4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86F9E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E986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FF18D72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5176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95E103B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184B8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76D6627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F4C1CE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2ABBDB4C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8B5D3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BC41082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A0F30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BE5749C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76C26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26" w:type="dxa"/>
          </w:tcPr>
          <w:p w14:paraId="63BCC1B9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60C0D4" w14:textId="77777777" w:rsidR="00301B6F" w:rsidRPr="003208E3" w:rsidRDefault="00301B6F" w:rsidP="00530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1B6F" w:rsidRPr="00950A13" w14:paraId="73D8AEAF" w14:textId="77777777" w:rsidTr="003208E3">
        <w:tc>
          <w:tcPr>
            <w:tcW w:w="2160" w:type="dxa"/>
          </w:tcPr>
          <w:p w14:paraId="094849CF" w14:textId="77777777" w:rsidR="00301B6F" w:rsidRPr="003208E3" w:rsidRDefault="00301B6F" w:rsidP="00530ECA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443941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554F27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4CA4B29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208E3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3208E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3208E3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B21C04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12"/>
          </w:tcPr>
          <w:p w14:paraId="4EE9A12A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3208E3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3208E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08E3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5E060B" w:rsidRPr="00950A13" w14:paraId="0A9B6D83" w14:textId="77777777" w:rsidTr="003208E3">
        <w:tc>
          <w:tcPr>
            <w:tcW w:w="2160" w:type="dxa"/>
          </w:tcPr>
          <w:p w14:paraId="271CF501" w14:textId="0C2A0483" w:rsidR="005E060B" w:rsidRPr="003208E3" w:rsidRDefault="005E060B" w:rsidP="00301B6F">
            <w:pPr>
              <w:ind w:left="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208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1CF00015" w14:textId="77777777" w:rsidR="005E060B" w:rsidRPr="003208E3" w:rsidRDefault="005E060B" w:rsidP="0030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3FDB81" w14:textId="77777777" w:rsidR="005E060B" w:rsidRPr="003208E3" w:rsidRDefault="005E060B" w:rsidP="00301B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D4AE58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312E94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D4979F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9568D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A2401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1430D3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EF28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E60CFF0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15EE26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5DF7FB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F194B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7A4C88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D6C1AB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72D082CD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436EFD4" w14:textId="77777777" w:rsidR="005E060B" w:rsidRPr="003208E3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B6F" w:rsidRPr="00950A13" w14:paraId="728A7F3E" w14:textId="77777777" w:rsidTr="003208E3">
        <w:tc>
          <w:tcPr>
            <w:tcW w:w="2160" w:type="dxa"/>
          </w:tcPr>
          <w:p w14:paraId="7C78A908" w14:textId="77777777" w:rsidR="00301B6F" w:rsidRPr="003208E3" w:rsidRDefault="00301B6F" w:rsidP="00301B6F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เน็คซ์ แคปปิตอล </w:t>
            </w:r>
          </w:p>
          <w:p w14:paraId="48C14FE5" w14:textId="3BF987A0" w:rsidR="00301B6F" w:rsidRPr="003208E3" w:rsidRDefault="00301B6F" w:rsidP="00301B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3208E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3208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r w:rsidRPr="003208E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430" w:type="dxa"/>
          </w:tcPr>
          <w:p w14:paraId="43A6EAD6" w14:textId="767D86C8" w:rsidR="00301B6F" w:rsidRPr="003208E3" w:rsidRDefault="00301B6F" w:rsidP="0030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08E3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t>ห้เช่าซื้อ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br/>
              <w:t>รถจักรยานยนต์</w:t>
            </w:r>
          </w:p>
        </w:tc>
        <w:tc>
          <w:tcPr>
            <w:tcW w:w="270" w:type="dxa"/>
          </w:tcPr>
          <w:p w14:paraId="758BF55F" w14:textId="77777777" w:rsidR="00301B6F" w:rsidRPr="003208E3" w:rsidRDefault="00301B6F" w:rsidP="00301B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51315B" w14:textId="6863522C" w:rsidR="00301B6F" w:rsidRPr="003208E3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</w:tcPr>
          <w:p w14:paraId="66DF1CA4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5A9C58" w14:textId="48A89194" w:rsidR="00301B6F" w:rsidRPr="003208E3" w:rsidRDefault="00301B6F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26.67</w:t>
            </w:r>
          </w:p>
        </w:tc>
        <w:tc>
          <w:tcPr>
            <w:tcW w:w="270" w:type="dxa"/>
          </w:tcPr>
          <w:p w14:paraId="672C8A7F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A229F" w14:textId="31F30D08" w:rsidR="00301B6F" w:rsidRPr="003208E3" w:rsidRDefault="006C16B2" w:rsidP="006C16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1,209,342</w:t>
            </w:r>
          </w:p>
        </w:tc>
        <w:tc>
          <w:tcPr>
            <w:tcW w:w="270" w:type="dxa"/>
          </w:tcPr>
          <w:p w14:paraId="0F9F0A9A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666B71" w14:textId="23ECDB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5E060B" w:rsidRPr="003208E3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3208E3">
              <w:rPr>
                <w:rFonts w:ascii="Angsana New" w:hAnsi="Angsana New"/>
                <w:sz w:val="28"/>
                <w:szCs w:val="28"/>
                <w:lang w:val="en-US" w:bidi="th-TH"/>
              </w:rPr>
              <w:t>8,794</w:t>
            </w:r>
          </w:p>
        </w:tc>
        <w:tc>
          <w:tcPr>
            <w:tcW w:w="270" w:type="dxa"/>
            <w:gridSpan w:val="2"/>
          </w:tcPr>
          <w:p w14:paraId="6B34C269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339B8" w14:textId="0018E59B" w:rsidR="00301B6F" w:rsidRPr="003208E3" w:rsidRDefault="003208E3" w:rsidP="003208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169A2030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D18AD5" w14:textId="59796288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449,748</w:t>
            </w:r>
          </w:p>
        </w:tc>
        <w:tc>
          <w:tcPr>
            <w:tcW w:w="270" w:type="dxa"/>
          </w:tcPr>
          <w:p w14:paraId="4EC7EC76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C757F6" w14:textId="0394E4CB" w:rsidR="00301B6F" w:rsidRPr="003208E3" w:rsidRDefault="003208E3" w:rsidP="003208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326" w:type="dxa"/>
          </w:tcPr>
          <w:p w14:paraId="08866431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6BE6DE4" w14:textId="20C5CE34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449,748</w:t>
            </w:r>
          </w:p>
        </w:tc>
      </w:tr>
      <w:tr w:rsidR="00301B6F" w:rsidRPr="00950A13" w14:paraId="0C4A614D" w14:textId="77777777" w:rsidTr="003208E3">
        <w:tc>
          <w:tcPr>
            <w:tcW w:w="2160" w:type="dxa"/>
          </w:tcPr>
          <w:p w14:paraId="3DAF6B6A" w14:textId="77777777" w:rsidR="00301B6F" w:rsidRPr="003208E3" w:rsidRDefault="00301B6F" w:rsidP="00530E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DB88C37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E7D120" w14:textId="77777777" w:rsidR="00301B6F" w:rsidRPr="003208E3" w:rsidRDefault="00301B6F" w:rsidP="00530ECA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74EACD8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98374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44E0B1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6CC157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41F4AF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549B65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A1F8C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AF91DFE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0074D7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8F0E3B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21DB22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E06ED5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708C629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66A6D222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8D847E2" w14:textId="77777777" w:rsidR="00301B6F" w:rsidRPr="003208E3" w:rsidRDefault="00301B6F" w:rsidP="00530E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B6F" w:rsidRPr="00950A13" w14:paraId="41159DE3" w14:textId="77777777" w:rsidTr="003208E3">
        <w:tc>
          <w:tcPr>
            <w:tcW w:w="5850" w:type="dxa"/>
            <w:gridSpan w:val="4"/>
          </w:tcPr>
          <w:p w14:paraId="1C83834B" w14:textId="4ED7DEC6" w:rsidR="00301B6F" w:rsidRPr="003208E3" w:rsidRDefault="00301B6F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68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08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3208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ร่วม</w:t>
            </w:r>
            <w:r w:rsidRPr="003208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ทางอ้อมถือหุ้นโดยบริษัท </w:t>
            </w:r>
            <w:r w:rsidRPr="003208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ซินเน็ค อินคิวท์เบชั่น จำกัด</w:t>
            </w:r>
          </w:p>
        </w:tc>
        <w:tc>
          <w:tcPr>
            <w:tcW w:w="270" w:type="dxa"/>
          </w:tcPr>
          <w:p w14:paraId="7C50902F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B86744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E6FD8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F5B100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940679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C90FA5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46A15EA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79E34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DD15D1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AE677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8840AA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525A701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0084A4EA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7BB7466C" w14:textId="77777777" w:rsidR="00301B6F" w:rsidRPr="003208E3" w:rsidRDefault="00301B6F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E060B" w:rsidRPr="00950A13" w14:paraId="6DCC8295" w14:textId="77777777" w:rsidTr="00D3029F">
        <w:tc>
          <w:tcPr>
            <w:tcW w:w="2160" w:type="dxa"/>
          </w:tcPr>
          <w:p w14:paraId="1DF4294E" w14:textId="77777777" w:rsidR="005E060B" w:rsidRPr="003208E3" w:rsidRDefault="005E060B" w:rsidP="005E06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ไซเบอร์ตรอน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208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2FCE11D" w14:textId="3AE14704" w:rsidR="005E060B" w:rsidRPr="003208E3" w:rsidRDefault="005E060B" w:rsidP="005E06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3208E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208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14:paraId="02514286" w14:textId="39B60D7B" w:rsidR="005E060B" w:rsidRPr="003208E3" w:rsidRDefault="00D72A88" w:rsidP="003208E3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72A88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ให้บริการดูแลและบริหารจัดการระบบรักษาความปลอดภัยเทคโนโลยีสารสนเทศครบวงจร</w:t>
            </w:r>
          </w:p>
        </w:tc>
        <w:tc>
          <w:tcPr>
            <w:tcW w:w="270" w:type="dxa"/>
          </w:tcPr>
          <w:p w14:paraId="0271C11C" w14:textId="77777777" w:rsidR="005E060B" w:rsidRPr="003208E3" w:rsidRDefault="005E060B" w:rsidP="005E060B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10A0C04" w14:textId="4CDDEFEF" w:rsidR="005E060B" w:rsidRPr="003208E3" w:rsidRDefault="005E060B" w:rsidP="003208E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70" w:type="dxa"/>
          </w:tcPr>
          <w:p w14:paraId="597BD2CF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532DD5" w14:textId="437821A6" w:rsidR="005E060B" w:rsidRPr="003208E3" w:rsidRDefault="005E060B" w:rsidP="005E060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122E07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CA0E1" w14:textId="0CFB9B72" w:rsidR="005E060B" w:rsidRPr="003208E3" w:rsidRDefault="005E060B" w:rsidP="005E06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val="en-US" w:bidi="th-TH"/>
              </w:rPr>
              <w:t>56,336</w:t>
            </w:r>
          </w:p>
        </w:tc>
        <w:tc>
          <w:tcPr>
            <w:tcW w:w="270" w:type="dxa"/>
          </w:tcPr>
          <w:p w14:paraId="6434A583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BE8142" w14:textId="1516EEA5" w:rsidR="005E060B" w:rsidRPr="003208E3" w:rsidRDefault="005E060B" w:rsidP="005E060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171A5AD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DE2D9" w14:textId="6461F11C" w:rsidR="005E060B" w:rsidRPr="003208E3" w:rsidRDefault="005E060B" w:rsidP="005E060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246231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D7D6F5" w14:textId="538CCCE0" w:rsidR="005E060B" w:rsidRPr="003208E3" w:rsidRDefault="005E060B" w:rsidP="005E060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5E30B8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ABA46C" w14:textId="34B40AE3" w:rsidR="005E060B" w:rsidRPr="003208E3" w:rsidRDefault="005E060B" w:rsidP="005E06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26" w:type="dxa"/>
          </w:tcPr>
          <w:p w14:paraId="64CF944E" w14:textId="77777777" w:rsidR="005E060B" w:rsidRPr="003208E3" w:rsidRDefault="005E060B" w:rsidP="005E060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A7962B5" w14:textId="21C4FA95" w:rsidR="005E060B" w:rsidRPr="003208E3" w:rsidRDefault="005E060B" w:rsidP="005E060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208E3" w:rsidRPr="00950A13" w14:paraId="13A56D8C" w14:textId="77777777" w:rsidTr="00D3029F">
        <w:trPr>
          <w:trHeight w:val="197"/>
        </w:trPr>
        <w:tc>
          <w:tcPr>
            <w:tcW w:w="2160" w:type="dxa"/>
          </w:tcPr>
          <w:p w14:paraId="59BA7D3F" w14:textId="222189F6" w:rsidR="003208E3" w:rsidRPr="003208E3" w:rsidRDefault="003208E3" w:rsidP="003208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08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6263C21C" w14:textId="77777777" w:rsidR="003208E3" w:rsidRPr="003208E3" w:rsidRDefault="003208E3" w:rsidP="003208E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9F6A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06266EC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133529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B6665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C41E4F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CBB2F0" w14:textId="610783C6" w:rsidR="003208E3" w:rsidRPr="003208E3" w:rsidRDefault="002A3B92" w:rsidP="00D302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A3B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</w:t>
            </w:r>
            <w:r w:rsidR="006C16B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65,678</w:t>
            </w:r>
          </w:p>
        </w:tc>
        <w:tc>
          <w:tcPr>
            <w:tcW w:w="270" w:type="dxa"/>
          </w:tcPr>
          <w:p w14:paraId="119C6CCB" w14:textId="77777777" w:rsidR="003208E3" w:rsidRPr="003208E3" w:rsidRDefault="003208E3" w:rsidP="00D3029F">
            <w:pPr>
              <w:pStyle w:val="acctfourfigures"/>
              <w:tabs>
                <w:tab w:val="clear" w:pos="765"/>
                <w:tab w:val="decimal" w:pos="753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665CA" w14:textId="4734892D" w:rsidR="003208E3" w:rsidRPr="00D3029F" w:rsidRDefault="00D3029F" w:rsidP="00D302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02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608,794</w:t>
            </w:r>
          </w:p>
        </w:tc>
        <w:tc>
          <w:tcPr>
            <w:tcW w:w="270" w:type="dxa"/>
            <w:gridSpan w:val="2"/>
          </w:tcPr>
          <w:p w14:paraId="457BB925" w14:textId="77777777" w:rsidR="003208E3" w:rsidRPr="00D3029F" w:rsidRDefault="003208E3" w:rsidP="00D302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7A9436" w14:textId="26DC2D2B" w:rsidR="003208E3" w:rsidRPr="003208E3" w:rsidRDefault="003208E3" w:rsidP="003208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1794B84E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6F5643" w14:textId="1BA61313" w:rsidR="003208E3" w:rsidRPr="003208E3" w:rsidRDefault="003208E3" w:rsidP="003208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</w:t>
            </w:r>
            <w:r w:rsidRPr="003208E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9,748</w:t>
            </w:r>
          </w:p>
        </w:tc>
        <w:tc>
          <w:tcPr>
            <w:tcW w:w="270" w:type="dxa"/>
          </w:tcPr>
          <w:p w14:paraId="2D4D1E95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9B1698" w14:textId="0360AE4C" w:rsidR="003208E3" w:rsidRPr="003208E3" w:rsidRDefault="003208E3" w:rsidP="003208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208E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326" w:type="dxa"/>
          </w:tcPr>
          <w:p w14:paraId="12BE7E3E" w14:textId="77777777" w:rsidR="003208E3" w:rsidRPr="003208E3" w:rsidRDefault="003208E3" w:rsidP="003208E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FDCCC5" w14:textId="14F8B8D7" w:rsidR="003208E3" w:rsidRPr="003208E3" w:rsidRDefault="003208E3" w:rsidP="003208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08E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449,748</w:t>
            </w:r>
          </w:p>
        </w:tc>
      </w:tr>
    </w:tbl>
    <w:p w14:paraId="2D5A70B8" w14:textId="77777777" w:rsidR="00285DF1" w:rsidRPr="003208E3" w:rsidRDefault="00301B6F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sz w:val="22"/>
          <w:szCs w:val="22"/>
          <w:lang w:val="th-TH"/>
        </w:rPr>
      </w:pPr>
      <w:r>
        <w:rPr>
          <w:cs/>
          <w:lang w:val="th-TH"/>
        </w:rPr>
        <w:tab/>
      </w:r>
    </w:p>
    <w:p w14:paraId="2AEE943A" w14:textId="138C679D" w:rsidR="00975A8B" w:rsidRDefault="00285DF1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rFonts w:ascii="Angsana New" w:hAnsi="Angsana New"/>
          <w:sz w:val="30"/>
          <w:szCs w:val="30"/>
        </w:rPr>
      </w:pPr>
      <w:r>
        <w:rPr>
          <w:cs/>
          <w:lang w:val="th-TH"/>
        </w:rPr>
        <w:tab/>
      </w:r>
      <w:r w:rsidR="00975A8B" w:rsidRPr="00F079C6">
        <w:rPr>
          <w:rFonts w:ascii="Angsana New" w:hAnsi="Angsana New"/>
          <w:sz w:val="30"/>
          <w:szCs w:val="30"/>
          <w:cs/>
        </w:rPr>
        <w:t>บริษัท</w:t>
      </w:r>
      <w:r w:rsidR="00975A8B">
        <w:rPr>
          <w:rFonts w:ascii="Angsana New" w:hAnsi="Angsana New" w:hint="cs"/>
          <w:sz w:val="30"/>
          <w:szCs w:val="30"/>
          <w:cs/>
        </w:rPr>
        <w:t>ร่วม</w:t>
      </w:r>
      <w:r>
        <w:rPr>
          <w:rFonts w:ascii="Angsana New" w:hAnsi="Angsana New" w:hint="cs"/>
          <w:sz w:val="30"/>
          <w:szCs w:val="30"/>
          <w:cs/>
        </w:rPr>
        <w:t>ทั้งหมด</w:t>
      </w:r>
      <w:r w:rsidR="00975A8B" w:rsidRPr="00F079C6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72491571" w14:textId="77777777" w:rsidR="00E6574F" w:rsidRPr="003208E3" w:rsidRDefault="00E6574F" w:rsidP="00E6574F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5B52E6A" w14:textId="03084FFD" w:rsidR="00E6574F" w:rsidRPr="008C7570" w:rsidRDefault="00E6574F" w:rsidP="008C7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00"/>
        </w:tabs>
        <w:ind w:left="1170" w:right="273"/>
        <w:jc w:val="thaiDistribute"/>
        <w:rPr>
          <w:rFonts w:ascii="Angsana New" w:hAnsi="Angsana New"/>
          <w:sz w:val="30"/>
          <w:szCs w:val="30"/>
          <w:cs/>
        </w:rPr>
        <w:sectPr w:rsidR="00E6574F" w:rsidRPr="008C7570" w:rsidSect="005F62F4">
          <w:headerReference w:type="default" r:id="rId12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 เน็คซ์ แคปปิตอล จำกัด (มหาชน) เป็นบริษัทจดทะเบียนในตลาดหลักทรัพย์แห่งประเทศไทย </w:t>
      </w:r>
      <w:r w:rsidR="003208E3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ซึ่ง</w:t>
      </w:r>
      <w:r w:rsidR="00285DF1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มูลค่ายุติธรรมของเงินลงทุน</w:t>
      </w:r>
      <w:r w:rsidR="00D3029F" w:rsidRPr="00D3029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ดังกล่าวที่คำนวนจากราคาปิด ณ วันที่ </w:t>
      </w:r>
      <w:r w:rsidR="00D67A61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="00D3029F" w:rsidRPr="00D3029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ธันวาคม </w:t>
      </w:r>
      <w:r w:rsidR="00D67A61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="00D3029F" w:rsidRPr="00D3029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มีมูลค่า</w:t>
      </w:r>
      <w:r w:rsidR="00D3029F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เท่ากับ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D67A61">
        <w:rPr>
          <w:rFonts w:ascii="Angsana New" w:hAnsi="Angsana New"/>
          <w:color w:val="000000"/>
          <w:spacing w:val="-4"/>
          <w:sz w:val="30"/>
          <w:szCs w:val="30"/>
        </w:rPr>
        <w:t>1,158.07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(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4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2,388.01 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3208E3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)</w:t>
      </w: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133EE" w:rsidRPr="003F426B" w14:paraId="457AD3FE" w14:textId="77777777" w:rsidTr="00185520">
        <w:trPr>
          <w:tblHeader/>
        </w:trPr>
        <w:tc>
          <w:tcPr>
            <w:tcW w:w="4050" w:type="dxa"/>
          </w:tcPr>
          <w:p w14:paraId="2143D9F9" w14:textId="65DBB12C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  <w:r w:rsidRPr="0065505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430" w:type="dxa"/>
            <w:gridSpan w:val="3"/>
          </w:tcPr>
          <w:p w14:paraId="430DF1F5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082F4E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0B7B03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33EE" w:rsidRPr="003F426B" w14:paraId="3BD9EE7E" w14:textId="77777777" w:rsidTr="00185520">
        <w:trPr>
          <w:tblHeader/>
        </w:trPr>
        <w:tc>
          <w:tcPr>
            <w:tcW w:w="4050" w:type="dxa"/>
          </w:tcPr>
          <w:p w14:paraId="14239011" w14:textId="2C00CC2B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5505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5505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65505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35A9905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35AD1B2D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F85654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14AB35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8F02A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E2241EA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34792DD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33EE" w:rsidRPr="003F426B" w14:paraId="335E311A" w14:textId="77777777" w:rsidTr="00185520">
        <w:tc>
          <w:tcPr>
            <w:tcW w:w="4050" w:type="dxa"/>
          </w:tcPr>
          <w:p w14:paraId="329F392E" w14:textId="77777777" w:rsidR="008133EE" w:rsidRPr="003F426B" w:rsidRDefault="008133EE" w:rsidP="0018552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216178A6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3EE" w:rsidRPr="003F426B" w14:paraId="5EA90AF5" w14:textId="77777777" w:rsidTr="008133EE">
        <w:tc>
          <w:tcPr>
            <w:tcW w:w="4050" w:type="dxa"/>
          </w:tcPr>
          <w:p w14:paraId="3F8E8025" w14:textId="462DA7E9" w:rsidR="008133EE" w:rsidRPr="003F426B" w:rsidRDefault="008133EE" w:rsidP="0018552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45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8D6F324" w14:textId="5E63E7D7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93A94E7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76F402D" w14:textId="0029CB2B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FDEB85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119BE" w14:textId="77DD4EED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5D85725A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80C8ED" w14:textId="608F6332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3EE" w:rsidRPr="003F426B" w14:paraId="126981A0" w14:textId="77777777" w:rsidTr="008133EE">
        <w:tc>
          <w:tcPr>
            <w:tcW w:w="4050" w:type="dxa"/>
          </w:tcPr>
          <w:p w14:paraId="16163133" w14:textId="70E1D51E" w:rsidR="008133EE" w:rsidRPr="003F426B" w:rsidRDefault="008133EE" w:rsidP="0018552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15F4">
              <w:rPr>
                <w:rFonts w:ascii="Angsana New" w:hAnsi="Angsana New"/>
                <w:sz w:val="30"/>
                <w:szCs w:val="30"/>
                <w:cs/>
              </w:rPr>
              <w:t xml:space="preserve">ซื้อเงินลงทุนในบริษัท เน็คซ์ แคปปิตอล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15F4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F46FB8" w14:textId="77777777" w:rsidR="008133EE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C6A1CFC" w14:textId="6118A164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558,775</w:t>
            </w:r>
          </w:p>
        </w:tc>
        <w:tc>
          <w:tcPr>
            <w:tcW w:w="264" w:type="dxa"/>
          </w:tcPr>
          <w:p w14:paraId="3DE6D6E0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1D830965" w14:textId="77777777" w:rsidR="008133EE" w:rsidRDefault="008133EE" w:rsidP="008C757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BCE156E" w14:textId="5CF0D0B1" w:rsidR="008133EE" w:rsidRPr="003F426B" w:rsidRDefault="008133EE" w:rsidP="008C757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1916CC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F130FA" w14:textId="77777777" w:rsidR="008133EE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8C50EC" w14:textId="246E9906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558,775</w:t>
            </w:r>
          </w:p>
        </w:tc>
        <w:tc>
          <w:tcPr>
            <w:tcW w:w="265" w:type="dxa"/>
            <w:gridSpan w:val="2"/>
          </w:tcPr>
          <w:p w14:paraId="57094C25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67B124B" w14:textId="77777777" w:rsidR="008133EE" w:rsidRDefault="008133EE" w:rsidP="008133E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ABAFC30" w14:textId="470C1B2B" w:rsidR="008133EE" w:rsidRPr="003F426B" w:rsidRDefault="008133EE" w:rsidP="008133E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3EE" w:rsidRPr="003F426B" w14:paraId="20308279" w14:textId="77777777" w:rsidTr="008133EE">
        <w:tc>
          <w:tcPr>
            <w:tcW w:w="4050" w:type="dxa"/>
          </w:tcPr>
          <w:p w14:paraId="749E95D6" w14:textId="2957BDF2" w:rsidR="008133EE" w:rsidRPr="003F426B" w:rsidRDefault="008133EE" w:rsidP="001855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E73439" w14:textId="78B84FD7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ACB1D62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</w:tcPr>
          <w:p w14:paraId="5D333F06" w14:textId="6EC78EA5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B4DB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F7E9B5" w14:textId="7C94AD41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64CDAEC7" w14:textId="77777777" w:rsidR="008133EE" w:rsidRPr="003F426B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</w:tcPr>
          <w:p w14:paraId="41B6E308" w14:textId="1A8BB468" w:rsidR="008133EE" w:rsidRPr="003F426B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7A61" w:rsidRPr="003F426B" w14:paraId="4A980DD4" w14:textId="77777777" w:rsidTr="00EA7DE9">
        <w:tc>
          <w:tcPr>
            <w:tcW w:w="5394" w:type="dxa"/>
            <w:gridSpan w:val="3"/>
          </w:tcPr>
          <w:p w14:paraId="3068B2E3" w14:textId="243B0934" w:rsidR="00D67A61" w:rsidRPr="003F426B" w:rsidRDefault="00D67A61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B7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บริษัทร่วมทางอ้อมถือหุ้นโดย บริษัท ซินเน็ค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อินคิวท์เบชั่น จำกัด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3BA376FF" w14:textId="5BFABD46" w:rsidR="00D67A61" w:rsidRPr="003F426B" w:rsidRDefault="00D67A61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8E7E3" w14:textId="77777777" w:rsidR="00D67A61" w:rsidRPr="003F426B" w:rsidRDefault="00D67A61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849B60" w14:textId="7D3B034E" w:rsidR="00D67A61" w:rsidRPr="003F426B" w:rsidRDefault="00D67A61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49497649" w14:textId="77777777" w:rsidR="00D67A61" w:rsidRPr="003F426B" w:rsidRDefault="00D67A61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224BA224" w14:textId="51DBEDB4" w:rsidR="00D67A61" w:rsidRPr="003F426B" w:rsidRDefault="00D67A61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3EE" w:rsidRPr="003F426B" w14:paraId="4A0D7177" w14:textId="77777777" w:rsidTr="008133EE">
        <w:tc>
          <w:tcPr>
            <w:tcW w:w="4050" w:type="dxa"/>
          </w:tcPr>
          <w:p w14:paraId="4657542F" w14:textId="5BBD40A2" w:rsidR="008133EE" w:rsidRPr="003F426B" w:rsidRDefault="008133EE" w:rsidP="001855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F4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 ไซเบอร์ตรอน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456492" w14:textId="3D196268" w:rsidR="008133EE" w:rsidRPr="008133EE" w:rsidRDefault="008133EE" w:rsidP="00185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133EE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264" w:type="dxa"/>
          </w:tcPr>
          <w:p w14:paraId="442FF22E" w14:textId="77777777" w:rsidR="008133EE" w:rsidRPr="008133EE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E6AB0F0" w14:textId="11E10C8C" w:rsidR="008133EE" w:rsidRPr="008133EE" w:rsidRDefault="008133EE" w:rsidP="008C757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133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2EC69" w14:textId="77777777" w:rsidR="008133EE" w:rsidRPr="008133EE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04507D" w14:textId="4F0041F7" w:rsidR="008133EE" w:rsidRPr="008C7570" w:rsidRDefault="008133EE" w:rsidP="008C757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7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1B9084CF" w14:textId="77777777" w:rsidR="008133EE" w:rsidRPr="008133EE" w:rsidRDefault="008133EE" w:rsidP="0018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1243B1EC" w14:textId="1CBEDC5D" w:rsidR="008133EE" w:rsidRPr="008133EE" w:rsidRDefault="008133EE" w:rsidP="008133E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133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FA6984C" w14:textId="77777777" w:rsidR="003E7E2B" w:rsidRPr="003E7E2B" w:rsidRDefault="003E7E2B" w:rsidP="00D6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04FC68C1" w14:textId="7DC9BEB8" w:rsidR="00AA091C" w:rsidRPr="00F213C3" w:rsidRDefault="00AA091C" w:rsidP="00F21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lang w:val="th-TH"/>
        </w:rPr>
      </w:pPr>
      <w:r w:rsidRPr="00AA091C">
        <w:rPr>
          <w:rFonts w:ascii="Angsana New" w:hAnsi="Angsana New"/>
          <w:i/>
          <w:iCs/>
          <w:sz w:val="30"/>
          <w:szCs w:val="30"/>
          <w:cs/>
          <w:lang w:val="en-GB"/>
        </w:rPr>
        <w:t>การเพิ่มทุนของบริษัทร่วม</w:t>
      </w:r>
    </w:p>
    <w:p w14:paraId="01E3FB7E" w14:textId="77777777" w:rsidR="00AA091C" w:rsidRPr="00AE2F69" w:rsidRDefault="00AA091C" w:rsidP="00AA091C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lang w:val="en-GB"/>
        </w:rPr>
      </w:pPr>
    </w:p>
    <w:p w14:paraId="0D85B034" w14:textId="77777777" w:rsidR="001C0AFB" w:rsidRDefault="00AA091C" w:rsidP="001C0AFB">
      <w:pPr>
        <w:pStyle w:val="block"/>
        <w:tabs>
          <w:tab w:val="left" w:pos="1017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AA091C">
        <w:rPr>
          <w:rFonts w:ascii="Angsana New" w:hAnsi="Angsana New"/>
          <w:sz w:val="30"/>
          <w:szCs w:val="30"/>
          <w:lang w:bidi="th-TH"/>
        </w:rPr>
        <w:t>22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Pr="00AA091C">
        <w:rPr>
          <w:rFonts w:ascii="Angsana New" w:hAnsi="Angsana New"/>
          <w:sz w:val="30"/>
          <w:szCs w:val="30"/>
          <w:lang w:bidi="th-TH"/>
        </w:rPr>
        <w:t>2565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บริษัท เน็คซ์ แคปปิตอล จำกัด (มหาชน) ซึ่งเป็นบริษัทร่วมของกลุ่มบริษัทออกหุ้นสามัญเพิ่มทุนเป็นจำนวน </w:t>
      </w:r>
      <w:r w:rsidRPr="00AA091C">
        <w:rPr>
          <w:rFonts w:ascii="Angsana New" w:hAnsi="Angsana New"/>
          <w:sz w:val="30"/>
          <w:szCs w:val="30"/>
          <w:lang w:bidi="th-TH"/>
        </w:rPr>
        <w:t>225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 (หุ้นสามัญจำนวน </w:t>
      </w:r>
      <w:r w:rsidRPr="00AA091C">
        <w:rPr>
          <w:rFonts w:ascii="Angsana New" w:hAnsi="Angsana New"/>
          <w:sz w:val="30"/>
          <w:szCs w:val="30"/>
          <w:lang w:bidi="th-TH"/>
        </w:rPr>
        <w:t>450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ล้านหุ้น มูลค่าหุ้นละ </w:t>
      </w:r>
      <w:r w:rsidRPr="00AA091C">
        <w:rPr>
          <w:rFonts w:ascii="Angsana New" w:hAnsi="Angsana New"/>
          <w:sz w:val="30"/>
          <w:szCs w:val="30"/>
          <w:lang w:bidi="th-TH"/>
        </w:rPr>
        <w:t>0.5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บาท) โดยจัดสรรแก่ผู้ถือหุ้นเดิมตามสัดส่วน ในการประชุมคณะกรรมการของบริษัทเมื่อวันที่  </w:t>
      </w:r>
      <w:r w:rsidRPr="00AA091C">
        <w:rPr>
          <w:rFonts w:ascii="Angsana New" w:hAnsi="Angsana New"/>
          <w:sz w:val="30"/>
          <w:szCs w:val="30"/>
          <w:lang w:bidi="th-TH"/>
        </w:rPr>
        <w:t>6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พฤษภาคม </w:t>
      </w:r>
      <w:r w:rsidRPr="00AA091C">
        <w:rPr>
          <w:rFonts w:ascii="Angsana New" w:hAnsi="Angsana New"/>
          <w:sz w:val="30"/>
          <w:szCs w:val="30"/>
          <w:lang w:bidi="th-TH"/>
        </w:rPr>
        <w:t>2565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ที่ประชุมมีมติอนุมัติให้บริษัทเข้าทำการซื้อหุ้นเพิ่มทุนเกินสิทธิจำนวนไม่เกิน </w:t>
      </w:r>
      <w:r w:rsidRPr="00AA091C">
        <w:rPr>
          <w:rFonts w:ascii="Angsana New" w:hAnsi="Angsana New"/>
          <w:sz w:val="30"/>
          <w:szCs w:val="30"/>
          <w:lang w:bidi="th-TH"/>
        </w:rPr>
        <w:t>78.03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ล้านหุ้นคิดเป็นจำนวนเงินไม่เกิน </w:t>
      </w:r>
      <w:r w:rsidRPr="00AA091C">
        <w:rPr>
          <w:rFonts w:ascii="Angsana New" w:hAnsi="Angsana New"/>
          <w:sz w:val="30"/>
          <w:szCs w:val="30"/>
          <w:lang w:bidi="th-TH"/>
        </w:rPr>
        <w:t>351.13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 บริษัทได้ซื้อหุ้นเพิ่มทุนดังกล่าวจำนวน </w:t>
      </w:r>
      <w:r w:rsidRPr="00AA091C">
        <w:rPr>
          <w:rFonts w:ascii="Angsana New" w:hAnsi="Angsana New"/>
          <w:sz w:val="30"/>
          <w:szCs w:val="30"/>
          <w:lang w:bidi="th-TH"/>
        </w:rPr>
        <w:t>124.17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ล้านหุ้น ในราคาหุ้นละ </w:t>
      </w:r>
      <w:r w:rsidRPr="00AA091C">
        <w:rPr>
          <w:rFonts w:ascii="Angsana New" w:hAnsi="Angsana New"/>
          <w:sz w:val="30"/>
          <w:szCs w:val="30"/>
          <w:lang w:bidi="th-TH"/>
        </w:rPr>
        <w:t>4.5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บาท เป็นจำนวนเงินรวมทั้งสิ้น </w:t>
      </w:r>
      <w:r w:rsidRPr="00AA091C">
        <w:rPr>
          <w:rFonts w:ascii="Angsana New" w:hAnsi="Angsana New"/>
          <w:sz w:val="30"/>
          <w:szCs w:val="30"/>
          <w:lang w:bidi="th-TH"/>
        </w:rPr>
        <w:t>558.77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 ทำให้กลุ่มบริษัทมีส่วนได้เสียในบริษัทนี้เพิ่มขึ้นจากร้อยละ </w:t>
      </w:r>
      <w:r w:rsidRPr="00AA091C">
        <w:rPr>
          <w:rFonts w:ascii="Angsana New" w:hAnsi="Angsana New"/>
          <w:sz w:val="30"/>
          <w:szCs w:val="30"/>
          <w:lang w:bidi="th-TH"/>
        </w:rPr>
        <w:t>26.67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เป็นร้อยละ </w:t>
      </w:r>
      <w:r w:rsidRPr="00AA091C">
        <w:rPr>
          <w:rFonts w:ascii="Angsana New" w:hAnsi="Angsana New"/>
          <w:sz w:val="30"/>
          <w:szCs w:val="30"/>
          <w:lang w:bidi="th-TH"/>
        </w:rPr>
        <w:t>26.98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 w:rsidRPr="00AA091C">
        <w:rPr>
          <w:rFonts w:ascii="Angsana New" w:hAnsi="Angsana New"/>
          <w:sz w:val="30"/>
          <w:szCs w:val="30"/>
          <w:lang w:bidi="th-TH"/>
        </w:rPr>
        <w:t>558.77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</w:p>
    <w:p w14:paraId="0E14CE6B" w14:textId="5CC56440" w:rsidR="003E7E2B" w:rsidRPr="001C0AFB" w:rsidRDefault="00AA091C" w:rsidP="001C0AFB">
      <w:pPr>
        <w:pStyle w:val="block"/>
        <w:tabs>
          <w:tab w:val="left" w:pos="1017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3F05C1">
        <w:rPr>
          <w:rFonts w:ascii="Angsana New" w:hAnsi="Angsana New"/>
          <w:sz w:val="30"/>
          <w:szCs w:val="30"/>
          <w:lang w:val="en-US" w:bidi="th-TH"/>
        </w:rPr>
        <w:t>31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05156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A091C">
        <w:rPr>
          <w:rFonts w:ascii="Angsana New" w:hAnsi="Angsana New"/>
          <w:sz w:val="30"/>
          <w:szCs w:val="30"/>
          <w:lang w:bidi="th-TH"/>
        </w:rPr>
        <w:t>2565</w:t>
      </w:r>
      <w:r w:rsidRPr="00AA091C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อยู่ระหว่างการดำเนินการเพื่อระบุและวัดมูลค่ายุติธรรมของสินทรัพย์สุทธิส่วนที่เป็นของกลุ่มบริษัทที่ได้มา ณ วันที่ซื้อเงินลงทุน กลุ่มบริษัทอาจทำการปรับปรุงมูลค่ายุติธรรมดังกล่าว หากกลุ่มบริษัทได้รับข้อมูลใหม่เพิ่มเติมภายในหนึ่งปีนับจากวันที่มีการซื้อเงินลงทุนเกี่ยวกับข้อเท็จจริงและข้อมูลที่สะท้อนเหตุการณ์แวดล้อมที่มีอยู่ ณ วันที่ซื้อเงินลงทุน </w:t>
      </w:r>
    </w:p>
    <w:p w14:paraId="09744857" w14:textId="746D1929" w:rsidR="00AA091C" w:rsidRDefault="00AA091C" w:rsidP="00AA091C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A091C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การลงทุนในบริษัทร่วมทางอ้อม</w:t>
      </w:r>
    </w:p>
    <w:p w14:paraId="186B3F6B" w14:textId="77777777" w:rsidR="00AA091C" w:rsidRPr="00AE2F69" w:rsidRDefault="00AA091C" w:rsidP="00AA091C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lang w:val="en-GB"/>
        </w:rPr>
      </w:pPr>
    </w:p>
    <w:p w14:paraId="0C2ACE1E" w14:textId="42F72E8A" w:rsidR="00AB0996" w:rsidRPr="003E7E2B" w:rsidRDefault="00AA091C" w:rsidP="003E7E2B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27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กรกฏาคม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 ซินเน็ค อินคิวท์เบชั่น จำกัด ซึ่งเป็นบริษัทย่อยของกลุ่มบริษัทได้เข้าลงทุนใน</w:t>
      </w:r>
      <w:r w:rsidR="008E27C1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บริษัท ไซเบอร์ตรอน จำกัด ในอัตราร้อยละ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25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ของทุนที่ออกและชำระแล้ว เป็นจำนวนเงิน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55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ล้านบาท บริษัทดังกล่าวมีทุนจดทะเบียน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37.15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ล้านบาท (หุ้นสามัญจำนวน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3,715,000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หุ้น มูลค่าหุ้นละ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10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บาท) ทำให้กลุ่มบริษัทมีสัดส่วนในการถือหุ้นในอัตราส่วนร้อยละ </w:t>
      </w:r>
      <w:r w:rsidRPr="00AE2F69">
        <w:rPr>
          <w:rFonts w:ascii="Angsana New" w:hAnsi="Angsana New"/>
          <w:spacing w:val="-4"/>
          <w:sz w:val="30"/>
          <w:szCs w:val="30"/>
          <w:lang w:bidi="th-TH"/>
        </w:rPr>
        <w:t xml:space="preserve">25 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>ในบริษัท ไซเบอร์ตรอน จำกัด และถือเป็นบริษัทร่วมทางอ้อมของ</w:t>
      </w:r>
      <w:r w:rsidR="008E27C1">
        <w:rPr>
          <w:rFonts w:ascii="Angsana New" w:hAnsi="Angsana New" w:hint="cs"/>
          <w:spacing w:val="-4"/>
          <w:sz w:val="30"/>
          <w:szCs w:val="30"/>
          <w:cs/>
          <w:lang w:bidi="th-TH"/>
        </w:rPr>
        <w:t>กลุ่ม</w:t>
      </w:r>
      <w:r w:rsidRPr="00AE2F69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</w:t>
      </w:r>
    </w:p>
    <w:p w14:paraId="38A85AD0" w14:textId="2DB0BF58" w:rsidR="00AB0996" w:rsidRDefault="001C0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en-GB"/>
        </w:rPr>
      </w:pPr>
      <w:r>
        <w:rPr>
          <w:rFonts w:ascii="Angsana New" w:hAnsi="Angsana New"/>
          <w:sz w:val="20"/>
          <w:szCs w:val="20"/>
          <w:lang w:val="en-GB"/>
        </w:rPr>
        <w:br w:type="page"/>
      </w:r>
    </w:p>
    <w:p w14:paraId="6B8B569F" w14:textId="77777777" w:rsidR="00655053" w:rsidRPr="00655053" w:rsidRDefault="00655053" w:rsidP="00655053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5505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การ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ขาย</w:t>
      </w:r>
      <w:r w:rsidRPr="0065505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เงินลงทุนในการร่วมค้า</w:t>
      </w:r>
    </w:p>
    <w:p w14:paraId="5B870B98" w14:textId="77777777" w:rsidR="00655053" w:rsidRPr="00AA091C" w:rsidRDefault="00655053" w:rsidP="00655053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lang w:val="en-GB"/>
        </w:rPr>
      </w:pPr>
    </w:p>
    <w:p w14:paraId="66D4AD8B" w14:textId="34A93B99" w:rsidR="00655053" w:rsidRPr="00D033CA" w:rsidRDefault="00655053" w:rsidP="00655053">
      <w:pPr>
        <w:pStyle w:val="NormalWeb"/>
        <w:shd w:val="clear" w:color="auto" w:fill="FFFFFF"/>
        <w:spacing w:before="0" w:beforeAutospacing="0" w:after="0" w:afterAutospacing="0"/>
        <w:ind w:left="540" w:right="-2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15 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กันยายน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2564 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บริษัทได้ขายหุ้นในบริษัท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> 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พี ที ออโตเมชั่น (ไทยแลนด์) จำกัด การร่วมค้าแห่งหนึ่ง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ทั้งจำนวนเป็นจำนวนเงิน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 5.06 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ล้านบาท กลุ่มบริษัทและบริษัทรับรู้ขาดทุนจากการขาย</w:t>
      </w:r>
      <w:r w:rsidR="00AE4790">
        <w:rPr>
          <w:rFonts w:ascii="Angsana New" w:hAnsi="Angsana New" w:cs="Angsana New" w:hint="cs"/>
          <w:sz w:val="30"/>
          <w:szCs w:val="30"/>
          <w:cs/>
          <w:lang w:val="en-GB"/>
        </w:rPr>
        <w:t>เงินลงทุนดังกล่าว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จำนวน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1.14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</w:t>
      </w:r>
      <w:r w:rsidR="00AE479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และ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3.94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ล้านบาทในงบกำไรขาดทุนเบ็ดเสร็จ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รวม</w:t>
      </w:r>
      <w:r w:rsidR="00AE4790">
        <w:rPr>
          <w:rFonts w:ascii="Angsana New" w:hAnsi="Angsana New" w:cs="Angsana New" w:hint="cs"/>
          <w:sz w:val="30"/>
          <w:szCs w:val="30"/>
          <w:cs/>
          <w:lang w:val="en-GB"/>
        </w:rPr>
        <w:t>และงบกำไรขาดทุนเบ็ดเสร็จเฉพาะกิจการตามลำดับ</w:t>
      </w:r>
    </w:p>
    <w:p w14:paraId="2BAB9910" w14:textId="16821C02" w:rsidR="00FB19F7" w:rsidRPr="00AA091C" w:rsidRDefault="00FB19F7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20"/>
          <w:cs/>
          <w:lang w:bidi="th-TH"/>
        </w:rPr>
      </w:pPr>
    </w:p>
    <w:p w14:paraId="1980D5EE" w14:textId="55CCC259" w:rsidR="00655053" w:rsidRPr="00A56321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16D6C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  <w:r w:rsidR="003E7E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7E9BB7E4" w14:textId="77777777" w:rsidR="00655053" w:rsidRPr="00AA091C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sz w:val="20"/>
          <w:lang w:bidi="th-TH"/>
        </w:rPr>
      </w:pPr>
    </w:p>
    <w:p w14:paraId="36EA9B04" w14:textId="40EB1747" w:rsidR="00655053" w:rsidRPr="001F74FB" w:rsidRDefault="00655053" w:rsidP="00655053">
      <w:pPr>
        <w:pStyle w:val="block"/>
        <w:tabs>
          <w:tab w:val="left" w:pos="9720"/>
        </w:tabs>
        <w:spacing w:after="0" w:line="240" w:lineRule="atLeast"/>
        <w:ind w:left="540" w:right="18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1F74FB">
        <w:rPr>
          <w:rFonts w:ascii="Angsana New" w:hAnsi="Angsana New"/>
          <w:spacing w:val="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</w:t>
      </w:r>
      <w:r w:rsidR="003E7E2B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ซึ่งนำเสนออยู่</w:t>
      </w:r>
      <w:r w:rsidRPr="001F74FB">
        <w:rPr>
          <w:rFonts w:ascii="Angsana New" w:hAnsi="Angsana New"/>
          <w:spacing w:val="2"/>
          <w:sz w:val="30"/>
          <w:szCs w:val="30"/>
          <w:cs/>
          <w:lang w:val="en-US" w:bidi="th-TH"/>
        </w:rPr>
        <w:t>ในงบการเงินของบริษัทร่วม</w:t>
      </w:r>
      <w:r w:rsidR="00405156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1F74FB">
        <w:rPr>
          <w:rFonts w:ascii="Angsana New" w:hAnsi="Angsana New"/>
          <w:spacing w:val="2"/>
          <w:sz w:val="30"/>
          <w:szCs w:val="30"/>
          <w:cs/>
          <w:lang w:val="en-US"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149C596" w14:textId="77777777" w:rsidR="00655053" w:rsidRPr="00AA091C" w:rsidRDefault="00655053" w:rsidP="0065505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6570"/>
        <w:gridCol w:w="1261"/>
        <w:gridCol w:w="272"/>
        <w:gridCol w:w="1259"/>
      </w:tblGrid>
      <w:tr w:rsidR="00721D25" w:rsidRPr="00950A13" w14:paraId="2A67BCB3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62E033A" w14:textId="77777777" w:rsidR="00721D25" w:rsidRPr="00950A13" w:rsidRDefault="00721D25" w:rsidP="00CE45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0E3EABF4" w14:textId="77777777" w:rsidR="00721D25" w:rsidRPr="00950A13" w:rsidRDefault="00721D25" w:rsidP="00CE45C8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</w:t>
            </w:r>
          </w:p>
          <w:p w14:paraId="553D1F2A" w14:textId="7D5D687A" w:rsidR="00721D25" w:rsidRPr="00950A13" w:rsidRDefault="00721D25" w:rsidP="00655053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จำกัด (มหาชน)</w:t>
            </w:r>
          </w:p>
        </w:tc>
      </w:tr>
      <w:tr w:rsidR="00721D25" w:rsidRPr="00950A13" w14:paraId="07EB448F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8BEE036" w14:textId="77777777" w:rsidR="00721D25" w:rsidRPr="00950A13" w:rsidRDefault="00721D25" w:rsidP="0065505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C78DD" w14:textId="67380DEF" w:rsidR="00721D25" w:rsidRPr="00950A13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2" w:type="dxa"/>
          </w:tcPr>
          <w:p w14:paraId="5CA5C326" w14:textId="77777777" w:rsidR="00721D25" w:rsidRPr="00950A13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E3C7539" w14:textId="571DE63C" w:rsidR="00721D25" w:rsidRPr="00950A13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32F10" w:rsidRPr="00950A13" w14:paraId="059BA40F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7B1E0A9" w14:textId="77777777" w:rsidR="00532F10" w:rsidRPr="00950A13" w:rsidRDefault="00532F10" w:rsidP="00CE45C8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19C64BA5" w14:textId="125CA308" w:rsidR="00532F10" w:rsidRPr="00950A13" w:rsidRDefault="00532F10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21D25" w:rsidRPr="00950A13" w14:paraId="4F4C18C5" w14:textId="77777777" w:rsidTr="003E7E2B">
        <w:trPr>
          <w:trHeight w:val="422"/>
          <w:jc w:val="center"/>
        </w:trPr>
        <w:tc>
          <w:tcPr>
            <w:tcW w:w="6570" w:type="dxa"/>
            <w:shd w:val="clear" w:color="auto" w:fill="auto"/>
          </w:tcPr>
          <w:p w14:paraId="3EF18D25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1" w:type="dxa"/>
            <w:shd w:val="clear" w:color="auto" w:fill="auto"/>
          </w:tcPr>
          <w:p w14:paraId="53C09909" w14:textId="3F69041E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</w:rPr>
              <w:t>1,921,856</w:t>
            </w:r>
          </w:p>
        </w:tc>
        <w:tc>
          <w:tcPr>
            <w:tcW w:w="272" w:type="dxa"/>
            <w:shd w:val="clear" w:color="auto" w:fill="auto"/>
          </w:tcPr>
          <w:p w14:paraId="1EBBCAE2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630710" w14:textId="06D7ED6C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1,381,894</w:t>
            </w:r>
          </w:p>
        </w:tc>
      </w:tr>
      <w:tr w:rsidR="00721D25" w:rsidRPr="00950A13" w14:paraId="69001090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355F19BB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1" w:type="dxa"/>
            <w:shd w:val="clear" w:color="auto" w:fill="auto"/>
          </w:tcPr>
          <w:p w14:paraId="1C6ADE72" w14:textId="1D9FA294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  <w:lang w:bidi="th-TH"/>
              </w:rPr>
              <w:t>141,770</w:t>
            </w:r>
          </w:p>
        </w:tc>
        <w:tc>
          <w:tcPr>
            <w:tcW w:w="272" w:type="dxa"/>
            <w:shd w:val="clear" w:color="auto" w:fill="auto"/>
          </w:tcPr>
          <w:p w14:paraId="4AE48824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C47A6EB" w14:textId="5A77E981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284</w:t>
            </w: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296</w:t>
            </w:r>
          </w:p>
        </w:tc>
      </w:tr>
      <w:tr w:rsidR="00721D25" w:rsidRPr="00950A13" w14:paraId="76F6DB67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2884532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64E55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0D363B0" w14:textId="0F7568FE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  <w:lang w:bidi="th-TH"/>
              </w:rPr>
              <w:t>22,643</w:t>
            </w:r>
          </w:p>
        </w:tc>
        <w:tc>
          <w:tcPr>
            <w:tcW w:w="272" w:type="dxa"/>
            <w:shd w:val="clear" w:color="auto" w:fill="auto"/>
          </w:tcPr>
          <w:p w14:paraId="48A40638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78F5D6C" w14:textId="243EC1E6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6,415</w:t>
            </w:r>
          </w:p>
        </w:tc>
      </w:tr>
      <w:tr w:rsidR="00721D25" w:rsidRPr="00950A13" w14:paraId="1AB272C3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774BE717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541E" w14:textId="72ABD481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  <w:lang w:bidi="th-TH"/>
              </w:rPr>
              <w:t>164,413</w:t>
            </w:r>
          </w:p>
        </w:tc>
        <w:tc>
          <w:tcPr>
            <w:tcW w:w="272" w:type="dxa"/>
            <w:shd w:val="clear" w:color="auto" w:fill="auto"/>
          </w:tcPr>
          <w:p w14:paraId="6CC0D8FD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56CC" w14:textId="478E2776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290</w:t>
            </w: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711</w:t>
            </w:r>
          </w:p>
        </w:tc>
      </w:tr>
      <w:tr w:rsidR="00721D25" w:rsidRPr="00950A13" w14:paraId="6EA97290" w14:textId="77777777" w:rsidTr="00D67A61">
        <w:trPr>
          <w:trHeight w:val="77"/>
          <w:jc w:val="center"/>
        </w:trPr>
        <w:tc>
          <w:tcPr>
            <w:tcW w:w="6570" w:type="dxa"/>
            <w:shd w:val="clear" w:color="auto" w:fill="auto"/>
          </w:tcPr>
          <w:p w14:paraId="7966DC22" w14:textId="3329DDA6" w:rsidR="00721D25" w:rsidRPr="00950A13" w:rsidRDefault="00721D25" w:rsidP="00405156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29F5983" w14:textId="72BAFDDE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1043D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43,849</w:t>
            </w:r>
          </w:p>
        </w:tc>
        <w:tc>
          <w:tcPr>
            <w:tcW w:w="272" w:type="dxa"/>
            <w:shd w:val="clear" w:color="auto" w:fill="auto"/>
          </w:tcPr>
          <w:p w14:paraId="3639A978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1256919" w14:textId="314CC822" w:rsidR="00721D25" w:rsidRPr="00BF0EF5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77</w:t>
            </w:r>
            <w:r w:rsidRPr="00316D6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533</w:t>
            </w:r>
          </w:p>
        </w:tc>
      </w:tr>
      <w:tr w:rsidR="00D67A61" w:rsidRPr="00950A13" w14:paraId="558854BB" w14:textId="77777777" w:rsidTr="00D67A61">
        <w:trPr>
          <w:trHeight w:val="77"/>
          <w:jc w:val="center"/>
        </w:trPr>
        <w:tc>
          <w:tcPr>
            <w:tcW w:w="6570" w:type="dxa"/>
            <w:shd w:val="clear" w:color="auto" w:fill="auto"/>
          </w:tcPr>
          <w:p w14:paraId="2B90CEAD" w14:textId="77777777" w:rsidR="00D67A61" w:rsidRPr="00950A13" w:rsidRDefault="00D67A61" w:rsidP="00405156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D559471" w14:textId="77777777" w:rsidR="00D67A61" w:rsidRPr="00655053" w:rsidRDefault="00D67A61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72CABD7" w14:textId="77777777" w:rsidR="00D67A61" w:rsidRPr="00950A13" w:rsidRDefault="00D67A61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7C90316" w14:textId="77777777" w:rsidR="00D67A61" w:rsidRDefault="00D67A61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721D25" w:rsidRPr="00950A13" w14:paraId="30B9CB86" w14:textId="77777777" w:rsidTr="00D67A61">
        <w:trPr>
          <w:jc w:val="center"/>
        </w:trPr>
        <w:tc>
          <w:tcPr>
            <w:tcW w:w="6570" w:type="dxa"/>
            <w:shd w:val="clear" w:color="auto" w:fill="auto"/>
          </w:tcPr>
          <w:p w14:paraId="2FD6EBCF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1" w:type="dxa"/>
            <w:shd w:val="clear" w:color="auto" w:fill="auto"/>
          </w:tcPr>
          <w:p w14:paraId="63212576" w14:textId="75E366C0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3,943,826</w:t>
            </w:r>
          </w:p>
        </w:tc>
        <w:tc>
          <w:tcPr>
            <w:tcW w:w="272" w:type="dxa"/>
            <w:shd w:val="clear" w:color="auto" w:fill="auto"/>
          </w:tcPr>
          <w:p w14:paraId="09A701BA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6F9F896" w14:textId="112D7170" w:rsidR="00721D25" w:rsidRPr="005D7F48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458</w:t>
            </w:r>
            <w:r w:rsidRPr="00316D6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948</w:t>
            </w:r>
          </w:p>
        </w:tc>
      </w:tr>
      <w:tr w:rsidR="00721D25" w:rsidRPr="00950A13" w14:paraId="0DCAB239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62C1AAE5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1" w:type="dxa"/>
            <w:shd w:val="clear" w:color="auto" w:fill="auto"/>
          </w:tcPr>
          <w:p w14:paraId="3AC5FD84" w14:textId="6BE83CD9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  <w:lang w:bidi="th-TH"/>
              </w:rPr>
              <w:t>4,676,039</w:t>
            </w:r>
          </w:p>
        </w:tc>
        <w:tc>
          <w:tcPr>
            <w:tcW w:w="272" w:type="dxa"/>
            <w:shd w:val="clear" w:color="auto" w:fill="auto"/>
          </w:tcPr>
          <w:p w14:paraId="589B8120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0B59019" w14:textId="2B7FF6A0" w:rsidR="00721D25" w:rsidRPr="003B4F97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3,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604</w:t>
            </w: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529</w:t>
            </w:r>
          </w:p>
        </w:tc>
      </w:tr>
      <w:tr w:rsidR="00721D25" w:rsidRPr="00950A13" w14:paraId="3D06E18F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3423F1D9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1" w:type="dxa"/>
            <w:shd w:val="clear" w:color="auto" w:fill="auto"/>
          </w:tcPr>
          <w:p w14:paraId="6201F410" w14:textId="4F727B32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</w:rPr>
              <w:t>(2,041,466)</w:t>
            </w:r>
          </w:p>
        </w:tc>
        <w:tc>
          <w:tcPr>
            <w:tcW w:w="272" w:type="dxa"/>
            <w:shd w:val="clear" w:color="auto" w:fill="auto"/>
          </w:tcPr>
          <w:p w14:paraId="7FFCE8AB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476E6AD" w14:textId="143D98FB" w:rsidR="00721D25" w:rsidRPr="003B4F97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(1,888,</w:t>
            </w:r>
            <w:r>
              <w:rPr>
                <w:rFonts w:ascii="Angsana New" w:eastAsia="Calibri" w:hAnsi="Angsana New"/>
                <w:sz w:val="30"/>
                <w:szCs w:val="30"/>
              </w:rPr>
              <w:t>392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721D25" w:rsidRPr="00950A13" w14:paraId="26808896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C081100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C8115F9" w14:textId="39AF771D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</w:rPr>
              <w:t>(2,145,823)</w:t>
            </w:r>
          </w:p>
        </w:tc>
        <w:tc>
          <w:tcPr>
            <w:tcW w:w="272" w:type="dxa"/>
            <w:shd w:val="clear" w:color="auto" w:fill="auto"/>
          </w:tcPr>
          <w:p w14:paraId="2F34DDA8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A283499" w14:textId="3BB8F7DC" w:rsidR="00721D25" w:rsidRPr="003B4F97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(1,9</w:t>
            </w:r>
            <w:r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4,</w:t>
            </w:r>
            <w:r>
              <w:rPr>
                <w:rFonts w:ascii="Angsana New" w:eastAsia="Calibri" w:hAnsi="Angsana New"/>
                <w:sz w:val="30"/>
                <w:szCs w:val="30"/>
              </w:rPr>
              <w:t>280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721D25" w:rsidRPr="00950A13" w14:paraId="7CA25222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2C04ACAC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1594" w14:textId="5B4A9F95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  <w:lang w:bidi="th-TH"/>
              </w:rPr>
              <w:t>4,432,576</w:t>
            </w:r>
          </w:p>
        </w:tc>
        <w:tc>
          <w:tcPr>
            <w:tcW w:w="272" w:type="dxa"/>
            <w:shd w:val="clear" w:color="auto" w:fill="auto"/>
          </w:tcPr>
          <w:p w14:paraId="0985B978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8D6E1" w14:textId="7FCC502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2,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180</w:t>
            </w: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805</w:t>
            </w:r>
          </w:p>
        </w:tc>
      </w:tr>
      <w:tr w:rsidR="00721D25" w:rsidRPr="00950A13" w14:paraId="001CAA2D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7A35D2F7" w14:textId="77777777" w:rsidR="00721D25" w:rsidRPr="00950A13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DEB4E3B" w14:textId="138BE7A4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</w:rPr>
              <w:t>1,182,168</w:t>
            </w:r>
          </w:p>
        </w:tc>
        <w:tc>
          <w:tcPr>
            <w:tcW w:w="272" w:type="dxa"/>
            <w:shd w:val="clear" w:color="auto" w:fill="auto"/>
          </w:tcPr>
          <w:p w14:paraId="47251B0E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58BB808" w14:textId="19117232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</w:rPr>
              <w:t>81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620</w:t>
            </w:r>
          </w:p>
        </w:tc>
      </w:tr>
      <w:tr w:rsidR="00721D25" w:rsidRPr="00950A13" w14:paraId="56F9ABA8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66B922BD" w14:textId="77777777" w:rsidR="00721D25" w:rsidRPr="004843DC" w:rsidRDefault="00721D25" w:rsidP="0044007B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77694CF" w14:textId="581F51F6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11043D">
              <w:rPr>
                <w:rFonts w:ascii="Angsana New" w:eastAsia="Calibri" w:hAnsi="Angsana New"/>
                <w:sz w:val="30"/>
                <w:szCs w:val="30"/>
              </w:rPr>
              <w:t>27,174</w:t>
            </w:r>
          </w:p>
        </w:tc>
        <w:tc>
          <w:tcPr>
            <w:tcW w:w="272" w:type="dxa"/>
            <w:shd w:val="clear" w:color="auto" w:fill="auto"/>
          </w:tcPr>
          <w:p w14:paraId="4B37C3DB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5618FA9" w14:textId="10C2BB8D" w:rsidR="00721D25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7,</w:t>
            </w:r>
            <w:r>
              <w:rPr>
                <w:rFonts w:ascii="Angsana New" w:eastAsia="Calibri" w:hAnsi="Angsana New"/>
                <w:sz w:val="30"/>
                <w:szCs w:val="30"/>
              </w:rPr>
              <w:t>174</w:t>
            </w:r>
          </w:p>
        </w:tc>
      </w:tr>
      <w:tr w:rsidR="00721D25" w:rsidRPr="00950A13" w14:paraId="1FE2BC71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E4597E6" w14:textId="636EC42C" w:rsidR="00721D25" w:rsidRPr="00950A13" w:rsidRDefault="00721D25" w:rsidP="00721D25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B70F1" w14:textId="18D33222" w:rsidR="00721D25" w:rsidRPr="0011043D" w:rsidRDefault="0011043D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1043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1,209,342</w:t>
            </w:r>
          </w:p>
        </w:tc>
        <w:tc>
          <w:tcPr>
            <w:tcW w:w="272" w:type="dxa"/>
            <w:shd w:val="clear" w:color="auto" w:fill="auto"/>
          </w:tcPr>
          <w:p w14:paraId="57987C9B" w14:textId="77777777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2B5D3" w14:textId="35290B11" w:rsidR="00721D25" w:rsidRPr="00950A13" w:rsidRDefault="00721D25" w:rsidP="004400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16D6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8</w:t>
            </w:r>
            <w:r w:rsidRPr="00316D6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794</w:t>
            </w:r>
          </w:p>
        </w:tc>
      </w:tr>
    </w:tbl>
    <w:p w14:paraId="163E88B2" w14:textId="2D03C472" w:rsidR="00D67A61" w:rsidRDefault="00D67A61" w:rsidP="003E7E2B">
      <w:pPr>
        <w:pStyle w:val="block"/>
        <w:tabs>
          <w:tab w:val="left" w:pos="547"/>
        </w:tabs>
        <w:spacing w:after="0" w:line="240" w:lineRule="atLeast"/>
        <w:ind w:left="0"/>
        <w:rPr>
          <w:rFonts w:ascii="Angsana New" w:hAnsi="Angsana New"/>
          <w:sz w:val="30"/>
          <w:szCs w:val="30"/>
          <w:lang w:bidi="th-TH"/>
        </w:rPr>
      </w:pPr>
    </w:p>
    <w:p w14:paraId="085E843D" w14:textId="48A9CB4F" w:rsidR="003E7E2B" w:rsidRPr="00D67A61" w:rsidRDefault="00D67A61" w:rsidP="00D6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0A23203" w14:textId="5BC0E9C8" w:rsidR="0087002B" w:rsidRDefault="003E7E2B" w:rsidP="003E7E2B">
      <w:pPr>
        <w:pStyle w:val="block"/>
        <w:tabs>
          <w:tab w:val="left" w:pos="547"/>
        </w:tabs>
        <w:spacing w:after="0" w:line="240" w:lineRule="atLeast"/>
        <w:ind w:left="0"/>
        <w:rPr>
          <w:rFonts w:ascii="Angsana New" w:hAnsi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lastRenderedPageBreak/>
        <w:tab/>
      </w:r>
      <w:r w:rsidR="0087002B" w:rsidRPr="0087002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บริษัทร่วมที่ไม่มีสาระสำคัญ </w:t>
      </w:r>
    </w:p>
    <w:p w14:paraId="007711BB" w14:textId="0BC854C4" w:rsidR="0087002B" w:rsidRDefault="0087002B" w:rsidP="0087002B">
      <w:pPr>
        <w:pStyle w:val="block"/>
        <w:tabs>
          <w:tab w:val="left" w:pos="547"/>
        </w:tabs>
        <w:spacing w:after="0" w:line="240" w:lineRule="atLeast"/>
        <w:ind w:left="547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AE2B178" w14:textId="08AD2125" w:rsidR="0087002B" w:rsidRPr="0087002B" w:rsidRDefault="0087002B" w:rsidP="006D4F63">
      <w:pPr>
        <w:pStyle w:val="block"/>
        <w:tabs>
          <w:tab w:val="left" w:pos="547"/>
        </w:tabs>
        <w:spacing w:after="0" w:line="240" w:lineRule="atLeast"/>
        <w:ind w:left="547" w:right="-27"/>
        <w:jc w:val="thaiDistribute"/>
        <w:rPr>
          <w:rFonts w:ascii="Angsana New" w:hAnsi="Angsana New"/>
          <w:sz w:val="30"/>
          <w:szCs w:val="30"/>
          <w:lang w:val="en-US"/>
        </w:rPr>
      </w:pPr>
      <w:r w:rsidRPr="006D4F63">
        <w:rPr>
          <w:rFonts w:ascii="Angsana New" w:hAnsi="Angsana New"/>
          <w:spacing w:val="-2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</w:t>
      </w:r>
      <w:r w:rsidR="003E7E2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แห่งหนึ่ง</w:t>
      </w:r>
      <w:r w:rsidRPr="006D4F6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D67A6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ในสัดส่วน</w:t>
      </w:r>
      <w:r w:rsidRPr="0087002B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Pr="0087002B">
        <w:rPr>
          <w:rFonts w:ascii="Angsana New" w:hAnsi="Angsana New"/>
          <w:sz w:val="30"/>
          <w:szCs w:val="30"/>
          <w:lang w:val="en-US"/>
        </w:rPr>
        <w:t>2</w:t>
      </w:r>
      <w:r w:rsidR="003E7E2B">
        <w:rPr>
          <w:rFonts w:ascii="Angsana New" w:hAnsi="Angsana New"/>
          <w:sz w:val="30"/>
          <w:szCs w:val="30"/>
          <w:lang w:val="en-US" w:bidi="th-TH"/>
        </w:rPr>
        <w:t>5</w:t>
      </w:r>
      <w:r w:rsidRPr="0087002B">
        <w:rPr>
          <w:rFonts w:ascii="Angsana New" w:hAnsi="Angsana New"/>
          <w:sz w:val="30"/>
          <w:szCs w:val="30"/>
          <w:lang w:val="en-US"/>
        </w:rPr>
        <w:t xml:space="preserve"> </w:t>
      </w:r>
      <w:r w:rsidRPr="0087002B">
        <w:rPr>
          <w:rFonts w:ascii="Angsana New" w:hAnsi="Angsana New"/>
          <w:sz w:val="30"/>
          <w:szCs w:val="30"/>
          <w:cs/>
          <w:lang w:val="en-US" w:bidi="th-TH"/>
        </w:rPr>
        <w:t>กลุ่มบริษัทพิจารณาว่าบริษัทมีอิทธิพลอย่างมีนัยสำคัญในบริษัทร่วมดังกล่าว จากการที่กลุ่มบริษัทมีตัวแทนเป็นสมาชิกในคณะกรรมการของบริษัทร่วมนั้น</w:t>
      </w:r>
    </w:p>
    <w:p w14:paraId="15BF43EE" w14:textId="77777777" w:rsidR="0087002B" w:rsidRPr="0087002B" w:rsidRDefault="0087002B" w:rsidP="0087002B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9DB456" w14:textId="3D5342DF" w:rsidR="0087002B" w:rsidRPr="0087002B" w:rsidRDefault="0087002B" w:rsidP="0087002B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7002B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  <w:r w:rsidRPr="0087002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</w:p>
    <w:p w14:paraId="6E1C2DE4" w14:textId="77777777" w:rsidR="0087002B" w:rsidRPr="0087002B" w:rsidRDefault="0087002B" w:rsidP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02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59"/>
        <w:gridCol w:w="1350"/>
        <w:gridCol w:w="270"/>
        <w:gridCol w:w="1350"/>
      </w:tblGrid>
      <w:tr w:rsidR="00B55485" w:rsidRPr="0087002B" w14:paraId="269302BA" w14:textId="77777777" w:rsidTr="00B55485">
        <w:trPr>
          <w:cantSplit/>
          <w:trHeight w:val="20"/>
          <w:tblHeader/>
        </w:trPr>
        <w:tc>
          <w:tcPr>
            <w:tcW w:w="6059" w:type="dxa"/>
          </w:tcPr>
          <w:p w14:paraId="7777A1A4" w14:textId="5DF52BDF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577109D5" w14:textId="4A6F32DA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87002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B55485" w:rsidRPr="0087002B" w14:paraId="5D9C72A2" w14:textId="77777777" w:rsidTr="00B55485">
        <w:trPr>
          <w:cantSplit/>
          <w:trHeight w:val="20"/>
          <w:tblHeader/>
        </w:trPr>
        <w:tc>
          <w:tcPr>
            <w:tcW w:w="6059" w:type="dxa"/>
          </w:tcPr>
          <w:p w14:paraId="5F61D218" w14:textId="32DAB633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C5C879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A8970F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B7F0C4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2564</w:t>
            </w:r>
          </w:p>
        </w:tc>
      </w:tr>
      <w:tr w:rsidR="00B55485" w:rsidRPr="0087002B" w14:paraId="2A8913B0" w14:textId="77777777" w:rsidTr="00B55485">
        <w:trPr>
          <w:cantSplit/>
          <w:trHeight w:val="20"/>
          <w:tblHeader/>
        </w:trPr>
        <w:tc>
          <w:tcPr>
            <w:tcW w:w="6059" w:type="dxa"/>
          </w:tcPr>
          <w:p w14:paraId="49FB6871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28C52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DF464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5688F" w14:textId="77777777" w:rsidR="00B55485" w:rsidRPr="0087002B" w:rsidRDefault="00B55485" w:rsidP="00530E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B55485" w:rsidRPr="0087002B" w14:paraId="10A70BAC" w14:textId="77777777" w:rsidTr="00B55485">
        <w:trPr>
          <w:cantSplit/>
          <w:trHeight w:val="20"/>
        </w:trPr>
        <w:tc>
          <w:tcPr>
            <w:tcW w:w="6059" w:type="dxa"/>
          </w:tcPr>
          <w:p w14:paraId="7514044D" w14:textId="4107B677" w:rsidR="00B55485" w:rsidRPr="0087002B" w:rsidRDefault="00B55485" w:rsidP="00B5548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87002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50" w:type="dxa"/>
            <w:vAlign w:val="bottom"/>
          </w:tcPr>
          <w:p w14:paraId="1BF600E0" w14:textId="78874AD1" w:rsidR="00B55485" w:rsidRPr="0087002B" w:rsidRDefault="00B55485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C5170" w14:textId="77777777" w:rsidR="00B55485" w:rsidRPr="0087002B" w:rsidRDefault="00B55485" w:rsidP="00530EC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1D1B23" w14:textId="77AE65E0" w:rsidR="00B55485" w:rsidRPr="0087002B" w:rsidRDefault="00B55485" w:rsidP="00530E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5485" w:rsidRPr="0087002B" w14:paraId="40E797F5" w14:textId="77777777" w:rsidTr="00B55485">
        <w:trPr>
          <w:cantSplit/>
          <w:trHeight w:val="20"/>
        </w:trPr>
        <w:tc>
          <w:tcPr>
            <w:tcW w:w="6059" w:type="dxa"/>
          </w:tcPr>
          <w:p w14:paraId="219B6BBE" w14:textId="0C802176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50" w:type="dxa"/>
          </w:tcPr>
          <w:p w14:paraId="62811277" w14:textId="6FF510CD" w:rsidR="00B55485" w:rsidRPr="00F1764F" w:rsidRDefault="006B1B40" w:rsidP="00AB7A3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56,336</w:t>
            </w:r>
          </w:p>
        </w:tc>
        <w:tc>
          <w:tcPr>
            <w:tcW w:w="270" w:type="dxa"/>
          </w:tcPr>
          <w:p w14:paraId="0CAE5326" w14:textId="77777777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B88C35" w14:textId="277718DA" w:rsidR="00B55485" w:rsidRPr="00F1764F" w:rsidRDefault="006B1B40" w:rsidP="00F1764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55485" w:rsidRPr="0087002B" w14:paraId="07D6592E" w14:textId="77777777" w:rsidTr="00B55485">
        <w:trPr>
          <w:cantSplit/>
          <w:trHeight w:val="20"/>
        </w:trPr>
        <w:tc>
          <w:tcPr>
            <w:tcW w:w="6059" w:type="dxa"/>
          </w:tcPr>
          <w:p w14:paraId="1C2C3ADE" w14:textId="7997ADBE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7002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</w:tcPr>
          <w:p w14:paraId="67DB0E2B" w14:textId="13A3B490" w:rsidR="00B55485" w:rsidRPr="0087002B" w:rsidRDefault="00AB7A35" w:rsidP="00AB7A3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59BB7850" w14:textId="77777777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037619" w14:textId="02EC2628" w:rsidR="00B55485" w:rsidRPr="0087002B" w:rsidRDefault="00F1764F" w:rsidP="00F1764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485" w:rsidRPr="0087002B" w14:paraId="14EEFC9B" w14:textId="77777777" w:rsidTr="00B55485">
        <w:trPr>
          <w:cantSplit/>
          <w:trHeight w:val="20"/>
        </w:trPr>
        <w:tc>
          <w:tcPr>
            <w:tcW w:w="6059" w:type="dxa"/>
          </w:tcPr>
          <w:p w14:paraId="180F9BA3" w14:textId="3C8725E4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7002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D27397" w14:textId="03846C0B" w:rsidR="00B55485" w:rsidRPr="0087002B" w:rsidRDefault="00AB7A35" w:rsidP="00530EC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92440" w14:textId="77777777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E06E29" w14:textId="38807152" w:rsidR="00B55485" w:rsidRPr="0087002B" w:rsidRDefault="00F1764F" w:rsidP="00F1764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485" w:rsidRPr="0087002B" w14:paraId="6C617ADA" w14:textId="77777777" w:rsidTr="00B55485">
        <w:trPr>
          <w:cantSplit/>
          <w:trHeight w:val="20"/>
        </w:trPr>
        <w:tc>
          <w:tcPr>
            <w:tcW w:w="6059" w:type="dxa"/>
          </w:tcPr>
          <w:p w14:paraId="0008083B" w14:textId="793A9143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02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7002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307ED3" w14:textId="5A08ED0E" w:rsidR="00B55485" w:rsidRPr="0087002B" w:rsidRDefault="00AB7A35" w:rsidP="00AB7A3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127E31C2" w14:textId="77777777" w:rsidR="00B55485" w:rsidRPr="0087002B" w:rsidRDefault="00B55485" w:rsidP="00530EC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479D12" w14:textId="328837C0" w:rsidR="00B55485" w:rsidRPr="0087002B" w:rsidRDefault="00F1764F" w:rsidP="00F1764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FAA3772" w14:textId="72B2E9B0" w:rsidR="0087002B" w:rsidRPr="0087002B" w:rsidRDefault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7002B">
        <w:rPr>
          <w:rFonts w:ascii="Angsana New" w:hAnsi="Angsana New" w:hint="cs"/>
          <w:sz w:val="30"/>
          <w:szCs w:val="30"/>
          <w:cs/>
        </w:rPr>
        <w:br w:type="page"/>
      </w:r>
    </w:p>
    <w:p w14:paraId="65CFD16D" w14:textId="77777777" w:rsidR="00804B55" w:rsidRPr="00950A13" w:rsidRDefault="00804B55" w:rsidP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804B55" w:rsidRPr="00950A13" w:rsidSect="00F213C3">
          <w:head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D46AE8B" w14:textId="77777777" w:rsidR="00C67985" w:rsidRPr="00DE59E2" w:rsidRDefault="00C67985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540" w:right="-45" w:firstLine="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E59E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DE59E2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69403EC1" w14:textId="614FCADE" w:rsidR="00B96A6F" w:rsidRPr="00C67985" w:rsidRDefault="00B96A6F">
      <w:pPr>
        <w:rPr>
          <w:rFonts w:ascii="Angsana New" w:hAnsi="Angsana New"/>
          <w:sz w:val="30"/>
          <w:szCs w:val="30"/>
          <w:cs/>
        </w:rPr>
      </w:pPr>
    </w:p>
    <w:tbl>
      <w:tblPr>
        <w:tblW w:w="14672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7"/>
        <w:gridCol w:w="991"/>
        <w:gridCol w:w="269"/>
        <w:gridCol w:w="901"/>
        <w:gridCol w:w="270"/>
        <w:gridCol w:w="1080"/>
        <w:gridCol w:w="270"/>
        <w:gridCol w:w="1083"/>
        <w:gridCol w:w="270"/>
        <w:gridCol w:w="1297"/>
        <w:gridCol w:w="241"/>
        <w:gridCol w:w="1086"/>
        <w:gridCol w:w="270"/>
        <w:gridCol w:w="6"/>
        <w:gridCol w:w="1259"/>
        <w:gridCol w:w="12"/>
        <w:gridCol w:w="258"/>
        <w:gridCol w:w="12"/>
        <w:gridCol w:w="1133"/>
        <w:gridCol w:w="29"/>
        <w:gridCol w:w="15"/>
        <w:gridCol w:w="261"/>
        <w:gridCol w:w="15"/>
        <w:gridCol w:w="1127"/>
      </w:tblGrid>
      <w:tr w:rsidR="00C67985" w:rsidRPr="005A7FEB" w14:paraId="0913E1C7" w14:textId="77777777" w:rsidTr="00447B5D">
        <w:tc>
          <w:tcPr>
            <w:tcW w:w="858" w:type="pct"/>
          </w:tcPr>
          <w:p w14:paraId="1100D77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2" w:type="pct"/>
            <w:gridSpan w:val="23"/>
          </w:tcPr>
          <w:p w14:paraId="6857BDA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0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7985" w:rsidRPr="005A7FEB" w14:paraId="035FEA75" w14:textId="77777777" w:rsidTr="009224C4">
        <w:tc>
          <w:tcPr>
            <w:tcW w:w="858" w:type="pct"/>
          </w:tcPr>
          <w:p w14:paraId="5AC9398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4B1C12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24B89F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06F9E8A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C5F59E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31081FA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1FB3EAE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54470BC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49B170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0CCE28B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5BFC42B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798C26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A667AF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0887A99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57822CF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38031C0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2"/>
          </w:tcPr>
          <w:p w14:paraId="6A560EE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0286AB22" w14:textId="77777777" w:rsidR="00C67985" w:rsidRPr="005A7FEB" w:rsidRDefault="00C67985" w:rsidP="0095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420D38F8" w14:textId="77777777" w:rsidTr="009224C4">
        <w:tc>
          <w:tcPr>
            <w:tcW w:w="858" w:type="pct"/>
          </w:tcPr>
          <w:p w14:paraId="11B2395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D4E76D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632FD0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2D22A83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59C7E0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7F9ACA6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7053835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4EE1B9B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49F05C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23ADDB7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5FC950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916AAE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5A7AC8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0C93530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0AE4D0B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0726E30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2"/>
          </w:tcPr>
          <w:p w14:paraId="79E05D6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2F6B4A4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48D801F5" w14:textId="77777777" w:rsidTr="009224C4">
        <w:tc>
          <w:tcPr>
            <w:tcW w:w="858" w:type="pct"/>
          </w:tcPr>
          <w:p w14:paraId="104F5E4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4FDFCD7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7DB012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07C7758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9F59A4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2E2BAF5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5CF3775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033769A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FDC117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3896E31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0F93BB0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17BFB0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C5A077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24DC7A5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394DC12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76F7F0C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2"/>
          </w:tcPr>
          <w:p w14:paraId="20DDB71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74C51C3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7BB770B7" w14:textId="77777777" w:rsidTr="009224C4">
        <w:tc>
          <w:tcPr>
            <w:tcW w:w="858" w:type="pct"/>
          </w:tcPr>
          <w:p w14:paraId="21CFF2A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419C40D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2713C7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6D29ADC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2FD3BA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77E6800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60CBAC2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0098DD0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364A64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474C670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591996C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5BAF87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0DB87D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70F7E27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  <w:gridSpan w:val="2"/>
          </w:tcPr>
          <w:p w14:paraId="70B76CA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47D148D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2"/>
          </w:tcPr>
          <w:p w14:paraId="42E372A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9" w:type="pct"/>
            <w:gridSpan w:val="2"/>
          </w:tcPr>
          <w:p w14:paraId="2AB1A29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3BF8985B" w14:textId="77777777" w:rsidTr="009224C4">
        <w:tc>
          <w:tcPr>
            <w:tcW w:w="858" w:type="pct"/>
          </w:tcPr>
          <w:p w14:paraId="476C11F8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" w:type="pct"/>
          </w:tcPr>
          <w:p w14:paraId="17FA29B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73201EE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324EB60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10A9D4E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5E58874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054A192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06B340F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25CFF0C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3554490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7D8333E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D6A86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6AAB1A6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412002D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  <w:gridSpan w:val="2"/>
          </w:tcPr>
          <w:p w14:paraId="041A82E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3"/>
          </w:tcPr>
          <w:p w14:paraId="081D58C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68E370E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786E567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7985" w:rsidRPr="005A7FEB" w14:paraId="52CB865E" w14:textId="77777777" w:rsidTr="00447B5D">
        <w:tc>
          <w:tcPr>
            <w:tcW w:w="858" w:type="pct"/>
          </w:tcPr>
          <w:p w14:paraId="4AF9B5A6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2" w:type="pct"/>
            <w:gridSpan w:val="23"/>
          </w:tcPr>
          <w:p w14:paraId="68BA6BE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985" w:rsidRPr="005A7FEB" w14:paraId="5918D453" w14:textId="77777777" w:rsidTr="009224C4">
        <w:tc>
          <w:tcPr>
            <w:tcW w:w="858" w:type="pct"/>
          </w:tcPr>
          <w:p w14:paraId="64EE961E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8" w:type="pct"/>
          </w:tcPr>
          <w:p w14:paraId="3001F22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55B3F2F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" w:type="pct"/>
          </w:tcPr>
          <w:p w14:paraId="737E144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46DBBF8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</w:tcPr>
          <w:p w14:paraId="774E93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1C71F57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</w:tcPr>
          <w:p w14:paraId="5AE31D2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55E2B7E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75B655C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</w:tcPr>
          <w:p w14:paraId="6F06E32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764634A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7E5EB58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12669AD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54EF6C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</w:tcPr>
          <w:p w14:paraId="415D435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31ED832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7FCC3BA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07B" w:rsidRPr="005A7FEB" w14:paraId="32932C18" w14:textId="77777777" w:rsidTr="009224C4">
        <w:tc>
          <w:tcPr>
            <w:tcW w:w="858" w:type="pct"/>
          </w:tcPr>
          <w:p w14:paraId="28965496" w14:textId="75D85E5A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38" w:type="pct"/>
          </w:tcPr>
          <w:p w14:paraId="2A37CF91" w14:textId="2ABB5009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2" w:type="pct"/>
          </w:tcPr>
          <w:p w14:paraId="3A22B5AF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60A0C367" w14:textId="0D5E4F5A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406,729</w:t>
            </w:r>
          </w:p>
        </w:tc>
        <w:tc>
          <w:tcPr>
            <w:tcW w:w="92" w:type="pct"/>
          </w:tcPr>
          <w:p w14:paraId="1275358A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3593B0EC" w14:textId="6A8B38D2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4007B">
              <w:rPr>
                <w:rFonts w:ascii="Angsana New" w:hAnsi="Angsana New"/>
                <w:sz w:val="30"/>
                <w:szCs w:val="30"/>
              </w:rPr>
              <w:t>160,276</w:t>
            </w:r>
          </w:p>
        </w:tc>
        <w:tc>
          <w:tcPr>
            <w:tcW w:w="92" w:type="pct"/>
          </w:tcPr>
          <w:p w14:paraId="7DF713A4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0AB9667A" w14:textId="4B3449A7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122,053</w:t>
            </w:r>
          </w:p>
        </w:tc>
        <w:tc>
          <w:tcPr>
            <w:tcW w:w="92" w:type="pct"/>
          </w:tcPr>
          <w:p w14:paraId="059D1F61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77C98388" w14:textId="34EF7412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42,601</w:t>
            </w:r>
          </w:p>
        </w:tc>
        <w:tc>
          <w:tcPr>
            <w:tcW w:w="82" w:type="pct"/>
          </w:tcPr>
          <w:p w14:paraId="08C7FA8F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AE4070E" w14:textId="222C968D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12,791</w:t>
            </w:r>
          </w:p>
        </w:tc>
        <w:tc>
          <w:tcPr>
            <w:tcW w:w="92" w:type="pct"/>
          </w:tcPr>
          <w:p w14:paraId="18EF8C64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38E985CF" w14:textId="296F433F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13,492</w:t>
            </w:r>
          </w:p>
        </w:tc>
        <w:tc>
          <w:tcPr>
            <w:tcW w:w="92" w:type="pct"/>
            <w:gridSpan w:val="2"/>
          </w:tcPr>
          <w:p w14:paraId="71BF39DA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</w:tcPr>
          <w:p w14:paraId="501B505D" w14:textId="6A74F539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8,670</w:t>
            </w:r>
          </w:p>
        </w:tc>
        <w:tc>
          <w:tcPr>
            <w:tcW w:w="94" w:type="pct"/>
            <w:gridSpan w:val="2"/>
          </w:tcPr>
          <w:p w14:paraId="42E6D67A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2CBEE63B" w14:textId="5CFDC948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4007B">
              <w:rPr>
                <w:rFonts w:ascii="Angsana New" w:hAnsi="Angsana New"/>
                <w:sz w:val="30"/>
                <w:szCs w:val="30"/>
              </w:rPr>
              <w:t>891,984</w:t>
            </w:r>
          </w:p>
        </w:tc>
      </w:tr>
      <w:tr w:rsidR="0044007B" w:rsidRPr="005A7FEB" w14:paraId="665E7E08" w14:textId="77777777" w:rsidTr="009224C4">
        <w:tc>
          <w:tcPr>
            <w:tcW w:w="858" w:type="pct"/>
          </w:tcPr>
          <w:p w14:paraId="530F5335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8" w:type="pct"/>
            <w:tcBorders>
              <w:bottom w:val="nil"/>
            </w:tcBorders>
          </w:tcPr>
          <w:p w14:paraId="0DF804D4" w14:textId="50072940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7EDDF40E" w14:textId="7777777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23E8C263" w14:textId="00065DD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92" w:type="pct"/>
            <w:tcBorders>
              <w:bottom w:val="nil"/>
            </w:tcBorders>
          </w:tcPr>
          <w:p w14:paraId="337608D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523DCE69" w14:textId="22BB9AD4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92" w:type="pct"/>
            <w:tcBorders>
              <w:bottom w:val="nil"/>
            </w:tcBorders>
          </w:tcPr>
          <w:p w14:paraId="282475BA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19C52369" w14:textId="41B99A83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92" w:type="pct"/>
            <w:tcBorders>
              <w:bottom w:val="nil"/>
            </w:tcBorders>
          </w:tcPr>
          <w:p w14:paraId="3AEC278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10B4F1E3" w14:textId="50EDF73E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82" w:type="pct"/>
            <w:tcBorders>
              <w:bottom w:val="nil"/>
            </w:tcBorders>
          </w:tcPr>
          <w:p w14:paraId="08B0396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B96F723" w14:textId="3FDD96E1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2" w:type="pct"/>
            <w:tcBorders>
              <w:bottom w:val="nil"/>
            </w:tcBorders>
          </w:tcPr>
          <w:p w14:paraId="1993E7F0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5A359D28" w14:textId="09A025B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5DADF7F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48BCEE6B" w14:textId="4CA47B4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13134C33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665F0562" w14:textId="51F81FF6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166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44007B" w:rsidRPr="005A7FEB" w14:paraId="10564767" w14:textId="77777777" w:rsidTr="009224C4">
        <w:tc>
          <w:tcPr>
            <w:tcW w:w="858" w:type="pct"/>
          </w:tcPr>
          <w:p w14:paraId="5215D54B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nil"/>
            </w:tcBorders>
          </w:tcPr>
          <w:p w14:paraId="2AA476AA" w14:textId="087A7B0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02691820" w14:textId="7777777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14CF383A" w14:textId="36FDCD1B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CACD02D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3CBB4DA7" w14:textId="72983B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92" w:type="pct"/>
            <w:tcBorders>
              <w:bottom w:val="nil"/>
            </w:tcBorders>
          </w:tcPr>
          <w:p w14:paraId="789ECA8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7ECC3BC3" w14:textId="6A604F84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(1,7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7C1D93F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15C22268" w14:textId="619741FD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14:paraId="53AEA1C2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D806F3C" w14:textId="54619CD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(93)</w:t>
            </w:r>
          </w:p>
        </w:tc>
        <w:tc>
          <w:tcPr>
            <w:tcW w:w="92" w:type="pct"/>
            <w:tcBorders>
              <w:bottom w:val="nil"/>
            </w:tcBorders>
          </w:tcPr>
          <w:p w14:paraId="73382FE1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4D91B7E9" w14:textId="5C062234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A49322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1515A0BE" w14:textId="2C96E7CF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79C450B1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7B5894ED" w14:textId="3D1F6158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2,960</w:t>
            </w:r>
            <w:r w:rsidRPr="00B166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07B" w:rsidRPr="005A7FEB" w14:paraId="47336564" w14:textId="77777777" w:rsidTr="009224C4">
        <w:tc>
          <w:tcPr>
            <w:tcW w:w="858" w:type="pct"/>
          </w:tcPr>
          <w:p w14:paraId="58FE0545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241D1384" w14:textId="598A759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0A827491" w14:textId="7777777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top w:val="nil"/>
              <w:bottom w:val="single" w:sz="4" w:space="0" w:color="auto"/>
            </w:tcBorders>
          </w:tcPr>
          <w:p w14:paraId="49BE8856" w14:textId="2AC84D9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92" w:type="pct"/>
            <w:tcBorders>
              <w:top w:val="nil"/>
            </w:tcBorders>
          </w:tcPr>
          <w:p w14:paraId="2D8124C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bottom w:val="single" w:sz="4" w:space="0" w:color="auto"/>
            </w:tcBorders>
          </w:tcPr>
          <w:p w14:paraId="4E6CE8D1" w14:textId="08605D9B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432C83CD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1DC91C34" w14:textId="6767924F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474BAA5E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CD3A9D2" w14:textId="3814CF9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top w:val="nil"/>
            </w:tcBorders>
          </w:tcPr>
          <w:p w14:paraId="1F26B6AE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2B3AFF70" w14:textId="113F181D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11663771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single" w:sz="4" w:space="0" w:color="auto"/>
            </w:tcBorders>
          </w:tcPr>
          <w:p w14:paraId="1969B608" w14:textId="02EBCEDD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07790B6E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top w:val="nil"/>
              <w:bottom w:val="single" w:sz="4" w:space="0" w:color="auto"/>
            </w:tcBorders>
          </w:tcPr>
          <w:p w14:paraId="49B8291E" w14:textId="5D1DE95B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4" w:type="pct"/>
            <w:gridSpan w:val="2"/>
            <w:tcBorders>
              <w:top w:val="nil"/>
            </w:tcBorders>
          </w:tcPr>
          <w:p w14:paraId="390E398B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nil"/>
              <w:bottom w:val="single" w:sz="4" w:space="0" w:color="auto"/>
            </w:tcBorders>
          </w:tcPr>
          <w:p w14:paraId="71C25492" w14:textId="6D88C5C3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5A7FEB" w14:paraId="25506AC9" w14:textId="77777777" w:rsidTr="009224C4">
        <w:tc>
          <w:tcPr>
            <w:tcW w:w="858" w:type="pct"/>
            <w:tcBorders>
              <w:bottom w:val="nil"/>
            </w:tcBorders>
          </w:tcPr>
          <w:p w14:paraId="19C58D04" w14:textId="476A2FB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4ABF8435" w14:textId="2BA4990E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03FB01C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nil"/>
            </w:tcBorders>
          </w:tcPr>
          <w:p w14:paraId="1653E742" w14:textId="3BF7C74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BDB949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nil"/>
            </w:tcBorders>
          </w:tcPr>
          <w:p w14:paraId="21E00E85" w14:textId="0F11E12A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B99B77E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nil"/>
            </w:tcBorders>
          </w:tcPr>
          <w:p w14:paraId="432138EF" w14:textId="054A50FE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6C9212B2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3AE429C1" w14:textId="5643E238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E22AAF3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nil"/>
            </w:tcBorders>
          </w:tcPr>
          <w:p w14:paraId="7305244F" w14:textId="4748FDF8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74EEA74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nil"/>
            </w:tcBorders>
          </w:tcPr>
          <w:p w14:paraId="19853272" w14:textId="5DE22241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5ECEBC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top w:val="single" w:sz="4" w:space="0" w:color="auto"/>
              <w:bottom w:val="nil"/>
            </w:tcBorders>
          </w:tcPr>
          <w:p w14:paraId="0D1DD2CA" w14:textId="02039119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4C2C4A47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nil"/>
            </w:tcBorders>
          </w:tcPr>
          <w:p w14:paraId="5A2A56CA" w14:textId="710904A1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07B" w:rsidRPr="005A7FEB" w14:paraId="11D2CE75" w14:textId="77777777" w:rsidTr="009224C4">
        <w:tc>
          <w:tcPr>
            <w:tcW w:w="858" w:type="pct"/>
          </w:tcPr>
          <w:p w14:paraId="191D6DF9" w14:textId="7DF67084" w:rsidR="0044007B" w:rsidRPr="00142DBC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8" w:type="pct"/>
          </w:tcPr>
          <w:p w14:paraId="1910B1D7" w14:textId="32B4B564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2" w:type="pct"/>
          </w:tcPr>
          <w:p w14:paraId="30834A6A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37CA9F06" w14:textId="599F9DF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92" w:type="pct"/>
          </w:tcPr>
          <w:p w14:paraId="73436CD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</w:tcPr>
          <w:p w14:paraId="7CB34EC4" w14:textId="5B7CB286" w:rsidR="0044007B" w:rsidRPr="00F62D90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161,672</w:t>
            </w:r>
          </w:p>
        </w:tc>
        <w:tc>
          <w:tcPr>
            <w:tcW w:w="92" w:type="pct"/>
          </w:tcPr>
          <w:p w14:paraId="05E1AD51" w14:textId="77777777" w:rsidR="0044007B" w:rsidRPr="00F62D90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</w:tcPr>
          <w:p w14:paraId="3DC2B67F" w14:textId="59D9A0AF" w:rsidR="0044007B" w:rsidRPr="00F62D90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92" w:type="pct"/>
          </w:tcPr>
          <w:p w14:paraId="71DFF735" w14:textId="77777777" w:rsidR="0044007B" w:rsidRPr="00F62D90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81B9AA0" w14:textId="0CF649E5" w:rsidR="0044007B" w:rsidRPr="00F62D90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</w:p>
        </w:tc>
        <w:tc>
          <w:tcPr>
            <w:tcW w:w="82" w:type="pct"/>
          </w:tcPr>
          <w:p w14:paraId="1607B50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40B8C3A1" w14:textId="5F7D9461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2" w:type="pct"/>
          </w:tcPr>
          <w:p w14:paraId="0B35DB8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</w:tcPr>
          <w:p w14:paraId="2C33439A" w14:textId="6FB2444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92" w:type="pct"/>
            <w:gridSpan w:val="2"/>
          </w:tcPr>
          <w:p w14:paraId="45B52CF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</w:tcPr>
          <w:p w14:paraId="528A8DD1" w14:textId="24F30981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9,572</w:t>
            </w:r>
          </w:p>
        </w:tc>
        <w:tc>
          <w:tcPr>
            <w:tcW w:w="94" w:type="pct"/>
            <w:gridSpan w:val="2"/>
          </w:tcPr>
          <w:p w14:paraId="286F6A7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5553FB0C" w14:textId="1AC050F0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2C6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B2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</w:tr>
      <w:tr w:rsidR="0044007B" w:rsidRPr="005A7FEB" w14:paraId="655115DE" w14:textId="77777777" w:rsidTr="009224C4">
        <w:tc>
          <w:tcPr>
            <w:tcW w:w="858" w:type="pct"/>
            <w:tcBorders>
              <w:bottom w:val="nil"/>
            </w:tcBorders>
          </w:tcPr>
          <w:p w14:paraId="5F4722D6" w14:textId="77777777" w:rsidR="0044007B" w:rsidRPr="00955E7E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8" w:type="pct"/>
            <w:tcBorders>
              <w:bottom w:val="nil"/>
            </w:tcBorders>
          </w:tcPr>
          <w:p w14:paraId="47105EC2" w14:textId="2978C029" w:rsidR="0044007B" w:rsidRPr="00B166CE" w:rsidRDefault="00F1527D" w:rsidP="00F1527D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44,000</w:t>
            </w:r>
          </w:p>
        </w:tc>
        <w:tc>
          <w:tcPr>
            <w:tcW w:w="92" w:type="pct"/>
            <w:tcBorders>
              <w:bottom w:val="nil"/>
            </w:tcBorders>
          </w:tcPr>
          <w:p w14:paraId="5A100B59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34902B20" w14:textId="74D0504C" w:rsidR="0044007B" w:rsidRPr="00B166CE" w:rsidRDefault="00F1527D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1,360</w:t>
            </w:r>
          </w:p>
        </w:tc>
        <w:tc>
          <w:tcPr>
            <w:tcW w:w="92" w:type="pct"/>
            <w:tcBorders>
              <w:bottom w:val="nil"/>
            </w:tcBorders>
          </w:tcPr>
          <w:p w14:paraId="19D343A4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58D6BC53" w14:textId="50A95645" w:rsidR="0044007B" w:rsidRPr="00B166CE" w:rsidRDefault="009224C4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224C4">
              <w:rPr>
                <w:rFonts w:ascii="Angsana New" w:hAnsi="Angsana New"/>
                <w:sz w:val="30"/>
                <w:szCs w:val="30"/>
              </w:rPr>
              <w:t>3,73</w:t>
            </w:r>
            <w:r w:rsidR="00E278C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2" w:type="pct"/>
            <w:tcBorders>
              <w:bottom w:val="nil"/>
            </w:tcBorders>
          </w:tcPr>
          <w:p w14:paraId="41039C83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429817B2" w14:textId="5317F08C" w:rsidR="0044007B" w:rsidRPr="00B166CE" w:rsidRDefault="00541E7E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sz w:val="30"/>
                <w:szCs w:val="30"/>
                <w:lang w:val="en-US"/>
              </w:rPr>
              <w:t>27,291</w:t>
            </w:r>
          </w:p>
        </w:tc>
        <w:tc>
          <w:tcPr>
            <w:tcW w:w="92" w:type="pct"/>
            <w:tcBorders>
              <w:bottom w:val="nil"/>
            </w:tcBorders>
          </w:tcPr>
          <w:p w14:paraId="5FD1D3CA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0FB6DB34" w14:textId="5A89A466" w:rsidR="0044007B" w:rsidRPr="00B166CE" w:rsidRDefault="00F1527D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2,656</w:t>
            </w:r>
          </w:p>
        </w:tc>
        <w:tc>
          <w:tcPr>
            <w:tcW w:w="82" w:type="pct"/>
            <w:tcBorders>
              <w:bottom w:val="nil"/>
            </w:tcBorders>
          </w:tcPr>
          <w:p w14:paraId="7504262A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3B391604" w14:textId="57E1790F" w:rsidR="00F1527D" w:rsidRPr="00B166CE" w:rsidRDefault="00F1527D" w:rsidP="009224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180E5B91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79DB816B" w14:textId="392164DA" w:rsidR="0044007B" w:rsidRPr="00B166CE" w:rsidRDefault="00F1527D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500EB77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3F562F57" w14:textId="0E16DBF4" w:rsidR="0044007B" w:rsidRPr="00B166CE" w:rsidRDefault="00541E7E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sz w:val="30"/>
                <w:szCs w:val="30"/>
                <w:lang w:val="en-US"/>
              </w:rPr>
              <w:t>12,228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6862E0DD" w14:textId="77777777" w:rsidR="0044007B" w:rsidRPr="00B166CE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34596A55" w14:textId="1EEFD67A" w:rsidR="0044007B" w:rsidRPr="00B166CE" w:rsidRDefault="00541E7E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41E7E">
              <w:rPr>
                <w:rFonts w:ascii="Angsana New" w:hAnsi="Angsana New"/>
                <w:sz w:val="30"/>
                <w:szCs w:val="30"/>
              </w:rPr>
              <w:t>92,159</w:t>
            </w:r>
          </w:p>
        </w:tc>
      </w:tr>
      <w:tr w:rsidR="009224C4" w:rsidRPr="005A7FEB" w14:paraId="41714C91" w14:textId="77777777" w:rsidTr="009224C4">
        <w:tc>
          <w:tcPr>
            <w:tcW w:w="858" w:type="pct"/>
            <w:tcBorders>
              <w:bottom w:val="nil"/>
            </w:tcBorders>
          </w:tcPr>
          <w:p w14:paraId="72C0E16D" w14:textId="77777777" w:rsidR="009224C4" w:rsidRPr="00955E7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nil"/>
            </w:tcBorders>
          </w:tcPr>
          <w:p w14:paraId="6C95157F" w14:textId="0C341AB0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E668F91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2F9E6CD7" w14:textId="45F0815E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BC252AA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18EA2671" w14:textId="6793276D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62BE6">
              <w:rPr>
                <w:rFonts w:ascii="Angsana New" w:hAnsi="Angsana New"/>
                <w:sz w:val="30"/>
                <w:szCs w:val="30"/>
              </w:rPr>
              <w:t>(9,20</w:t>
            </w:r>
            <w:r w:rsidR="00E278CC">
              <w:rPr>
                <w:rFonts w:ascii="Angsana New" w:hAnsi="Angsana New"/>
                <w:sz w:val="30"/>
                <w:szCs w:val="30"/>
              </w:rPr>
              <w:t>7</w:t>
            </w:r>
            <w:r w:rsidRPr="00962B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69D17911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241E6DF9" w14:textId="66963098" w:rsidR="009224C4" w:rsidRPr="00B166CE" w:rsidRDefault="00541E7E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sz w:val="30"/>
                <w:szCs w:val="30"/>
                <w:lang w:val="en-US"/>
              </w:rPr>
              <w:t>(2,71</w:t>
            </w:r>
            <w:r w:rsidR="00E278C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41E7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3E6DB968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126E9D5B" w14:textId="463E67B3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(1,027)</w:t>
            </w:r>
          </w:p>
        </w:tc>
        <w:tc>
          <w:tcPr>
            <w:tcW w:w="82" w:type="pct"/>
            <w:tcBorders>
              <w:bottom w:val="nil"/>
            </w:tcBorders>
          </w:tcPr>
          <w:p w14:paraId="389765FB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3301152" w14:textId="631D2008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0615470B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795312B6" w14:textId="135AB54D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7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301C648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76207CDD" w14:textId="04B484C8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576319C8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0FE0E301" w14:textId="54069FA9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224C4">
              <w:rPr>
                <w:rFonts w:ascii="Angsana New" w:hAnsi="Angsana New"/>
                <w:sz w:val="30"/>
                <w:szCs w:val="30"/>
              </w:rPr>
              <w:t>(12,94</w:t>
            </w:r>
            <w:r w:rsidR="00E278CC">
              <w:rPr>
                <w:rFonts w:ascii="Angsana New" w:hAnsi="Angsana New"/>
                <w:sz w:val="30"/>
                <w:szCs w:val="30"/>
              </w:rPr>
              <w:t>8</w:t>
            </w:r>
            <w:r w:rsidRPr="00922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4C4" w:rsidRPr="005A7FEB" w14:paraId="0CADBF56" w14:textId="77777777" w:rsidTr="009224C4">
        <w:tc>
          <w:tcPr>
            <w:tcW w:w="858" w:type="pct"/>
            <w:tcBorders>
              <w:bottom w:val="nil"/>
            </w:tcBorders>
          </w:tcPr>
          <w:p w14:paraId="52B041BB" w14:textId="1EA79AE9" w:rsidR="009224C4" w:rsidRPr="00955E7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8" w:type="pct"/>
            <w:tcBorders>
              <w:bottom w:val="nil"/>
            </w:tcBorders>
          </w:tcPr>
          <w:p w14:paraId="4ED675CE" w14:textId="103E80DF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147235A2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nil"/>
            </w:tcBorders>
          </w:tcPr>
          <w:p w14:paraId="7C803A80" w14:textId="3313C6CF" w:rsidR="009224C4" w:rsidRPr="00950A13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8,800</w:t>
            </w:r>
          </w:p>
        </w:tc>
        <w:tc>
          <w:tcPr>
            <w:tcW w:w="92" w:type="pct"/>
            <w:tcBorders>
              <w:bottom w:val="nil"/>
            </w:tcBorders>
          </w:tcPr>
          <w:p w14:paraId="5E51389C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6CF5991A" w14:textId="18BEBA16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4FF71E2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76C0B341" w14:textId="67F58B06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9A9C1BE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607A7D0C" w14:textId="51E34563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bottom w:val="nil"/>
            </w:tcBorders>
          </w:tcPr>
          <w:p w14:paraId="561C2C32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1D85727" w14:textId="16E9C980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3394369B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nil"/>
            </w:tcBorders>
          </w:tcPr>
          <w:p w14:paraId="57FF9E11" w14:textId="305227A6" w:rsidR="009224C4" w:rsidRPr="00B166CE" w:rsidRDefault="009224C4" w:rsidP="008B067F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45FD024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bottom w:val="nil"/>
            </w:tcBorders>
          </w:tcPr>
          <w:p w14:paraId="6AC0A002" w14:textId="0F8A5155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(9,421)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7AC76FFF" w14:textId="77777777" w:rsidR="009224C4" w:rsidRPr="00B166C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nil"/>
            </w:tcBorders>
          </w:tcPr>
          <w:p w14:paraId="502092D4" w14:textId="485EE3E0" w:rsidR="009224C4" w:rsidRPr="00B166CE" w:rsidRDefault="009224C4" w:rsidP="009224C4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224C4" w:rsidRPr="005A7FEB" w14:paraId="1677C63C" w14:textId="77777777" w:rsidTr="009224C4">
        <w:tc>
          <w:tcPr>
            <w:tcW w:w="858" w:type="pct"/>
            <w:tcBorders>
              <w:bottom w:val="nil"/>
            </w:tcBorders>
          </w:tcPr>
          <w:p w14:paraId="06C19CD8" w14:textId="37B76C49" w:rsidR="009224C4" w:rsidRPr="00142DBC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CAACE34" w14:textId="102AEBE8" w:rsidR="009224C4" w:rsidRPr="000A5F59" w:rsidRDefault="009224C4" w:rsidP="009224C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tcBorders>
              <w:bottom w:val="nil"/>
            </w:tcBorders>
          </w:tcPr>
          <w:p w14:paraId="4FB58286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14:paraId="015D1C29" w14:textId="2DBD80DA" w:rsidR="009224C4" w:rsidRPr="000A5F59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418,497</w:t>
            </w:r>
          </w:p>
        </w:tc>
        <w:tc>
          <w:tcPr>
            <w:tcW w:w="92" w:type="pct"/>
            <w:tcBorders>
              <w:bottom w:val="nil"/>
            </w:tcBorders>
          </w:tcPr>
          <w:p w14:paraId="6C0DFD53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FBC4E57" w14:textId="1B2282C0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4C4">
              <w:rPr>
                <w:rFonts w:ascii="Angsana New" w:hAnsi="Angsana New"/>
                <w:b/>
                <w:bCs/>
                <w:sz w:val="30"/>
                <w:szCs w:val="30"/>
              </w:rPr>
              <w:t>156,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92" w:type="pct"/>
            <w:tcBorders>
              <w:bottom w:val="nil"/>
            </w:tcBorders>
          </w:tcPr>
          <w:p w14:paraId="26164848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3FDFC28E" w14:textId="022D70FE" w:rsidR="009224C4" w:rsidRPr="000A5F59" w:rsidRDefault="00541E7E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150,33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2" w:type="pct"/>
            <w:tcBorders>
              <w:bottom w:val="nil"/>
            </w:tcBorders>
          </w:tcPr>
          <w:p w14:paraId="0637979C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</w:tcPr>
          <w:p w14:paraId="1DBFDCDE" w14:textId="20CC02CF" w:rsidR="009224C4" w:rsidRPr="000A5F59" w:rsidRDefault="009224C4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45,212</w:t>
            </w:r>
          </w:p>
        </w:tc>
        <w:tc>
          <w:tcPr>
            <w:tcW w:w="82" w:type="pct"/>
            <w:tcBorders>
              <w:bottom w:val="nil"/>
            </w:tcBorders>
          </w:tcPr>
          <w:p w14:paraId="6488F608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5537263" w14:textId="2530C929" w:rsidR="009224C4" w:rsidRPr="000A5F59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13,594</w:t>
            </w:r>
          </w:p>
        </w:tc>
        <w:tc>
          <w:tcPr>
            <w:tcW w:w="92" w:type="pct"/>
            <w:tcBorders>
              <w:bottom w:val="nil"/>
            </w:tcBorders>
          </w:tcPr>
          <w:p w14:paraId="1D5825DF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190AF" w14:textId="07FB0EBC" w:rsidR="009224C4" w:rsidRPr="000A5F59" w:rsidRDefault="009224C4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2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15,458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C087E04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D71D45" w14:textId="39CE59E7" w:rsidR="009224C4" w:rsidRPr="000A5F59" w:rsidRDefault="00541E7E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12,379</w:t>
            </w:r>
          </w:p>
        </w:tc>
        <w:tc>
          <w:tcPr>
            <w:tcW w:w="94" w:type="pct"/>
            <w:gridSpan w:val="2"/>
            <w:tcBorders>
              <w:bottom w:val="nil"/>
            </w:tcBorders>
          </w:tcPr>
          <w:p w14:paraId="238AB44A" w14:textId="77777777" w:rsidR="009224C4" w:rsidRPr="000A5F59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334A8" w14:textId="36E7210D" w:rsidR="009224C4" w:rsidRPr="000A5F59" w:rsidRDefault="00541E7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</w:rPr>
              <w:t>981,0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  <w:tr w:rsidR="009224C4" w:rsidRPr="005A7FEB" w14:paraId="12936EBA" w14:textId="77777777" w:rsidTr="00447B5D">
        <w:tc>
          <w:tcPr>
            <w:tcW w:w="858" w:type="pct"/>
          </w:tcPr>
          <w:p w14:paraId="2C20400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2" w:type="pct"/>
            <w:gridSpan w:val="23"/>
          </w:tcPr>
          <w:p w14:paraId="6C44483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24C4" w:rsidRPr="005A7FEB" w14:paraId="75B7B559" w14:textId="77777777" w:rsidTr="009224C4">
        <w:tc>
          <w:tcPr>
            <w:tcW w:w="858" w:type="pct"/>
          </w:tcPr>
          <w:p w14:paraId="3D0B9C1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016F823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DE2138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5513DC5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5F8C0B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6306438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259BFCE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481FFDEE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E5D60DE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2F59E11E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261E05C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8D080E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21ED0C8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1E07951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23EFE76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58D35E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2"/>
          </w:tcPr>
          <w:p w14:paraId="5559D6C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7292684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5A7FEB" w14:paraId="5B67DCF2" w14:textId="77777777" w:rsidTr="009224C4">
        <w:tc>
          <w:tcPr>
            <w:tcW w:w="858" w:type="pct"/>
          </w:tcPr>
          <w:p w14:paraId="23B508D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3214DD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FB4F9B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3CDDBB93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171D02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264BCC5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44EA69A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6FE46C9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9276BF3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686503A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0649BDE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6068B5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541CC60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6EE5B53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7D65BB1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2C6957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2"/>
          </w:tcPr>
          <w:p w14:paraId="57605CF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26DBDAD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5A7FEB" w14:paraId="514F48F9" w14:textId="77777777" w:rsidTr="009224C4">
        <w:tc>
          <w:tcPr>
            <w:tcW w:w="858" w:type="pct"/>
          </w:tcPr>
          <w:p w14:paraId="3A94248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6049349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3745D5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522F0CC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209431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685EE62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1BB02D2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50BFFEF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0A60BF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2D27188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4FE55D5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D3AD26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44A7C18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72B7D2F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112480A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0677DE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2"/>
          </w:tcPr>
          <w:p w14:paraId="5D56B3F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6243779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5A7FEB" w14:paraId="7EF0621E" w14:textId="77777777" w:rsidTr="009224C4">
        <w:trPr>
          <w:trHeight w:val="344"/>
        </w:trPr>
        <w:tc>
          <w:tcPr>
            <w:tcW w:w="858" w:type="pct"/>
          </w:tcPr>
          <w:p w14:paraId="69AF5AF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0742704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ADA41D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421D8E9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2F4A98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7F19468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07B2E39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</w:tcPr>
          <w:p w14:paraId="74D1D3B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0B43F1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0DE4478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099872B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8758F3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110384A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4F03B39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  <w:gridSpan w:val="2"/>
          </w:tcPr>
          <w:p w14:paraId="5C0D439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03E6668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2"/>
          </w:tcPr>
          <w:p w14:paraId="38F8E44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14:paraId="3F5A1BF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5A7FEB" w14:paraId="0506F8A6" w14:textId="77777777" w:rsidTr="009224C4">
        <w:tc>
          <w:tcPr>
            <w:tcW w:w="858" w:type="pct"/>
          </w:tcPr>
          <w:p w14:paraId="66F1155A" w14:textId="77777777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" w:type="pct"/>
          </w:tcPr>
          <w:p w14:paraId="49CD12A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5B51A5A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</w:tcPr>
          <w:p w14:paraId="664BC8D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046582AE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4553101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1E9E56F8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3B7B3C8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01CE48D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61CBFC6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699EAEA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79FD04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  <w:gridSpan w:val="2"/>
          </w:tcPr>
          <w:p w14:paraId="19052A4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14:paraId="763499E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  <w:gridSpan w:val="2"/>
          </w:tcPr>
          <w:p w14:paraId="5B00E2C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3"/>
          </w:tcPr>
          <w:p w14:paraId="4C0988A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24CC084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426703B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224C4" w:rsidRPr="005A7FEB" w14:paraId="5FC092AF" w14:textId="77777777" w:rsidTr="00447B5D">
        <w:tc>
          <w:tcPr>
            <w:tcW w:w="858" w:type="pct"/>
          </w:tcPr>
          <w:p w14:paraId="777DB85E" w14:textId="77777777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2" w:type="pct"/>
            <w:gridSpan w:val="23"/>
          </w:tcPr>
          <w:p w14:paraId="2D16D39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4C4" w:rsidRPr="005A7FEB" w14:paraId="73DADF8D" w14:textId="77777777" w:rsidTr="009224C4">
        <w:tc>
          <w:tcPr>
            <w:tcW w:w="858" w:type="pct"/>
          </w:tcPr>
          <w:p w14:paraId="79C8384F" w14:textId="77777777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38" w:type="pct"/>
          </w:tcPr>
          <w:p w14:paraId="11252EC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A7F65E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</w:tcPr>
          <w:p w14:paraId="6475F75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C9E679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03F92BC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910566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</w:tcPr>
          <w:p w14:paraId="52D00F6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2EBB5A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77A50D0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11F1B052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005E72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D8065F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</w:tcPr>
          <w:p w14:paraId="41D5203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8425B2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</w:tcPr>
          <w:p w14:paraId="14B02B0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gridSpan w:val="3"/>
          </w:tcPr>
          <w:p w14:paraId="456FA46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</w:tcPr>
          <w:p w14:paraId="6702DCB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4C4" w:rsidRPr="00CC073F" w14:paraId="2BF3C8D6" w14:textId="77777777" w:rsidTr="009224C4">
        <w:tc>
          <w:tcPr>
            <w:tcW w:w="858" w:type="pct"/>
            <w:vAlign w:val="bottom"/>
          </w:tcPr>
          <w:p w14:paraId="2EBF1A76" w14:textId="39ABBD5F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38" w:type="pct"/>
            <w:vAlign w:val="bottom"/>
          </w:tcPr>
          <w:p w14:paraId="7466EC9E" w14:textId="23419C33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2B905BBE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5C1C42B1" w14:textId="7E54F0CD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235,097</w:t>
            </w:r>
          </w:p>
        </w:tc>
        <w:tc>
          <w:tcPr>
            <w:tcW w:w="92" w:type="pct"/>
            <w:vAlign w:val="bottom"/>
          </w:tcPr>
          <w:p w14:paraId="433762C2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3ED479E1" w14:textId="6C02948F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4007B">
              <w:rPr>
                <w:rFonts w:ascii="Angsana New" w:hAnsi="Angsana New"/>
                <w:sz w:val="30"/>
                <w:szCs w:val="30"/>
              </w:rPr>
              <w:t>149,513</w:t>
            </w:r>
          </w:p>
        </w:tc>
        <w:tc>
          <w:tcPr>
            <w:tcW w:w="92" w:type="pct"/>
            <w:vAlign w:val="bottom"/>
          </w:tcPr>
          <w:p w14:paraId="78547890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5BA2259F" w14:textId="32E2831F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107,635</w:t>
            </w:r>
          </w:p>
        </w:tc>
        <w:tc>
          <w:tcPr>
            <w:tcW w:w="92" w:type="pct"/>
            <w:vAlign w:val="bottom"/>
          </w:tcPr>
          <w:p w14:paraId="768A2198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2C37C672" w14:textId="745FDA6B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38,338</w:t>
            </w:r>
          </w:p>
        </w:tc>
        <w:tc>
          <w:tcPr>
            <w:tcW w:w="82" w:type="pct"/>
            <w:vAlign w:val="bottom"/>
          </w:tcPr>
          <w:p w14:paraId="72C4D190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03A86C77" w14:textId="09A821CC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12,088</w:t>
            </w:r>
          </w:p>
        </w:tc>
        <w:tc>
          <w:tcPr>
            <w:tcW w:w="92" w:type="pct"/>
            <w:vAlign w:val="bottom"/>
          </w:tcPr>
          <w:p w14:paraId="6F55BB1D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46F835FB" w14:textId="3CBFCBE9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92" w:type="pct"/>
            <w:gridSpan w:val="2"/>
            <w:vAlign w:val="bottom"/>
          </w:tcPr>
          <w:p w14:paraId="3B3BAE22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7B9420EB" w14:textId="541251B1" w:rsidR="009224C4" w:rsidRPr="0044007B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7CBFDE04" w14:textId="77777777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67B52906" w14:textId="47CBCFE1" w:rsidR="009224C4" w:rsidRPr="0044007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4007B">
              <w:rPr>
                <w:rFonts w:ascii="Angsana New" w:hAnsi="Angsana New"/>
                <w:sz w:val="30"/>
                <w:szCs w:val="30"/>
              </w:rPr>
              <w:t>553,804</w:t>
            </w:r>
          </w:p>
        </w:tc>
      </w:tr>
      <w:tr w:rsidR="009224C4" w:rsidRPr="005A7FEB" w14:paraId="2701A5C4" w14:textId="77777777" w:rsidTr="009224C4">
        <w:tc>
          <w:tcPr>
            <w:tcW w:w="858" w:type="pct"/>
            <w:vAlign w:val="bottom"/>
          </w:tcPr>
          <w:p w14:paraId="426C84AC" w14:textId="77777777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38" w:type="pct"/>
            <w:vAlign w:val="bottom"/>
          </w:tcPr>
          <w:p w14:paraId="582A8689" w14:textId="2CF90D1A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72781D9E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05152D2A" w14:textId="4C18EC4C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21,25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2" w:type="pct"/>
            <w:vAlign w:val="bottom"/>
          </w:tcPr>
          <w:p w14:paraId="187253FD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750CDF6F" w14:textId="45EFC0A3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3,2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2" w:type="pct"/>
            <w:vAlign w:val="bottom"/>
          </w:tcPr>
          <w:p w14:paraId="09E48CF4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20002836" w14:textId="2CEA55B0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9,46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  <w:vAlign w:val="bottom"/>
          </w:tcPr>
          <w:p w14:paraId="4113629A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1FBA969F" w14:textId="76DE0128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2,9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82" w:type="pct"/>
            <w:vAlign w:val="bottom"/>
          </w:tcPr>
          <w:p w14:paraId="54312215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7BF5750A" w14:textId="3C0B95D7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92" w:type="pct"/>
            <w:vAlign w:val="bottom"/>
          </w:tcPr>
          <w:p w14:paraId="1297F2AD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6A459C01" w14:textId="052A0261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92" w:type="pct"/>
            <w:gridSpan w:val="2"/>
            <w:vAlign w:val="bottom"/>
          </w:tcPr>
          <w:p w14:paraId="0B7EC54F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9640D3E" w14:textId="0DC103C9" w:rsidR="009224C4" w:rsidRPr="004B5E40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2E5CB713" w14:textId="77777777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5E82C8B" w14:textId="5F7C8936" w:rsidR="009224C4" w:rsidRPr="004B5E4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37,56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224C4" w:rsidRPr="005A7FEB" w14:paraId="3E58BB5E" w14:textId="77777777" w:rsidTr="009224C4">
        <w:tc>
          <w:tcPr>
            <w:tcW w:w="858" w:type="pct"/>
            <w:vAlign w:val="bottom"/>
          </w:tcPr>
          <w:p w14:paraId="05411ECF" w14:textId="77777777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2E478D11" w14:textId="2EB454F2" w:rsidR="009224C4" w:rsidRPr="00F774E2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9FBA2EA" w14:textId="77777777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15A5A767" w14:textId="3BE708F4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43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F13DD5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081EC13A" w14:textId="650D53FB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92" w:type="pct"/>
            <w:vAlign w:val="bottom"/>
          </w:tcPr>
          <w:p w14:paraId="1EE77C2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3192B2D8" w14:textId="171D2315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(1,70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vAlign w:val="bottom"/>
          </w:tcPr>
          <w:p w14:paraId="63E3D7A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6D594BC" w14:textId="1412DBB1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82" w:type="pct"/>
            <w:vAlign w:val="bottom"/>
          </w:tcPr>
          <w:p w14:paraId="3AB7D36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3936E25A" w14:textId="61FDC231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(93)</w:t>
            </w:r>
          </w:p>
        </w:tc>
        <w:tc>
          <w:tcPr>
            <w:tcW w:w="92" w:type="pct"/>
            <w:vAlign w:val="bottom"/>
          </w:tcPr>
          <w:p w14:paraId="099663C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bottom w:val="single" w:sz="4" w:space="0" w:color="auto"/>
            </w:tcBorders>
            <w:vAlign w:val="bottom"/>
          </w:tcPr>
          <w:p w14:paraId="697F5F6D" w14:textId="78E4D0FA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567CBC0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0A4633CF" w14:textId="032A642B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423E48D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vAlign w:val="bottom"/>
          </w:tcPr>
          <w:p w14:paraId="6A7C51BD" w14:textId="2E76F08C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(2,80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D1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4C4" w:rsidRPr="005A7FEB" w14:paraId="3E7E4D23" w14:textId="77777777" w:rsidTr="009224C4">
        <w:tc>
          <w:tcPr>
            <w:tcW w:w="858" w:type="pct"/>
            <w:vAlign w:val="bottom"/>
          </w:tcPr>
          <w:p w14:paraId="6D18DAB7" w14:textId="0E70530D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</w:tcBorders>
            <w:vAlign w:val="bottom"/>
          </w:tcPr>
          <w:p w14:paraId="6D8B88F3" w14:textId="7061D786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1D11D6D4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506B42EE" w14:textId="1C547D91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3DF37BFA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40E805A7" w14:textId="1B2CAF79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bottom"/>
          </w:tcPr>
          <w:p w14:paraId="202DBDB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5D424D2" w14:textId="44736D16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bottom"/>
          </w:tcPr>
          <w:p w14:paraId="0695522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297C5431" w14:textId="53ECF4AD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2" w:type="pct"/>
            <w:vAlign w:val="bottom"/>
          </w:tcPr>
          <w:p w14:paraId="21B6A8F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777D5C1A" w14:textId="75803E8F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1F43571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top w:val="single" w:sz="4" w:space="0" w:color="auto"/>
            </w:tcBorders>
            <w:vAlign w:val="bottom"/>
          </w:tcPr>
          <w:p w14:paraId="7571F588" w14:textId="1EFD4657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2FE5683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0EDC62CC" w14:textId="0AD4C103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" w:type="pct"/>
            <w:gridSpan w:val="3"/>
            <w:vAlign w:val="bottom"/>
          </w:tcPr>
          <w:p w14:paraId="37C6EAE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</w:tcBorders>
            <w:vAlign w:val="bottom"/>
          </w:tcPr>
          <w:p w14:paraId="652E5BA2" w14:textId="3896C372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24C4" w:rsidRPr="005A7FEB" w14:paraId="13D0A77A" w14:textId="77777777" w:rsidTr="009224C4">
        <w:tc>
          <w:tcPr>
            <w:tcW w:w="858" w:type="pct"/>
            <w:vAlign w:val="bottom"/>
          </w:tcPr>
          <w:p w14:paraId="0E621827" w14:textId="4EB935B9" w:rsidR="009224C4" w:rsidRPr="005A7FEB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8" w:type="pct"/>
            <w:vAlign w:val="bottom"/>
          </w:tcPr>
          <w:p w14:paraId="64453AE0" w14:textId="4104D0BC" w:rsidR="009224C4" w:rsidRPr="00C6553C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25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4EF091BE" w14:textId="77777777" w:rsidR="009224C4" w:rsidRPr="00F62D9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7E141537" w14:textId="70C8A378" w:rsidR="009224C4" w:rsidRPr="00C6553C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2" w:type="pct"/>
            <w:vAlign w:val="bottom"/>
          </w:tcPr>
          <w:p w14:paraId="637ECE19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12B57D4F" w14:textId="5C34375E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</w:rPr>
              <w:t>152,25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2" w:type="pct"/>
            <w:vAlign w:val="bottom"/>
          </w:tcPr>
          <w:p w14:paraId="57950C93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0C104B2E" w14:textId="5A3CE5E4" w:rsidR="009224C4" w:rsidRPr="00C6553C" w:rsidRDefault="009224C4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2" w:type="pct"/>
            <w:vAlign w:val="bottom"/>
          </w:tcPr>
          <w:p w14:paraId="6820ED23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52365837" w14:textId="6D4C4660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82" w:type="pct"/>
            <w:vAlign w:val="bottom"/>
          </w:tcPr>
          <w:p w14:paraId="09E32387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69D6BAF2" w14:textId="2234B5F5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  <w:vAlign w:val="bottom"/>
          </w:tcPr>
          <w:p w14:paraId="6DCECC00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31750008" w14:textId="5B352CD4" w:rsidR="009224C4" w:rsidRPr="005A7FEB" w:rsidRDefault="009224C4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11,662</w:t>
            </w:r>
          </w:p>
        </w:tc>
        <w:tc>
          <w:tcPr>
            <w:tcW w:w="92" w:type="pct"/>
            <w:gridSpan w:val="2"/>
            <w:vAlign w:val="bottom"/>
          </w:tcPr>
          <w:p w14:paraId="708EF943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37FD6EAF" w14:textId="22059D08" w:rsidR="009224C4" w:rsidRPr="00237D51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108C066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66DEFE5A" w14:textId="4C65F17B" w:rsidR="009224C4" w:rsidRPr="00237D51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</w:rPr>
              <w:t>588,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</w:tr>
      <w:tr w:rsidR="009224C4" w:rsidRPr="005A7FEB" w14:paraId="5DAA1D5E" w14:textId="77777777" w:rsidTr="009224C4">
        <w:tc>
          <w:tcPr>
            <w:tcW w:w="858" w:type="pct"/>
            <w:vAlign w:val="bottom"/>
          </w:tcPr>
          <w:p w14:paraId="46B5B28F" w14:textId="77777777" w:rsidR="009224C4" w:rsidRPr="00D8583F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38" w:type="pct"/>
            <w:vAlign w:val="bottom"/>
          </w:tcPr>
          <w:p w14:paraId="438FFD7A" w14:textId="4B35DBA1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05FC0FE2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vAlign w:val="bottom"/>
          </w:tcPr>
          <w:p w14:paraId="31FA0D6C" w14:textId="5F4EBDF1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19,239</w:t>
            </w:r>
          </w:p>
        </w:tc>
        <w:tc>
          <w:tcPr>
            <w:tcW w:w="92" w:type="pct"/>
            <w:vAlign w:val="bottom"/>
          </w:tcPr>
          <w:p w14:paraId="60E1A42D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vAlign w:val="bottom"/>
          </w:tcPr>
          <w:p w14:paraId="4B64382D" w14:textId="0408269D" w:rsidR="009224C4" w:rsidRPr="00ED1073" w:rsidRDefault="00541E7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41E7E"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92" w:type="pct"/>
            <w:vAlign w:val="bottom"/>
          </w:tcPr>
          <w:p w14:paraId="5ECBEA6A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vAlign w:val="bottom"/>
          </w:tcPr>
          <w:p w14:paraId="4FECDD11" w14:textId="4B002041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BE6">
              <w:rPr>
                <w:rFonts w:ascii="Angsana New" w:hAnsi="Angsana New"/>
                <w:sz w:val="30"/>
                <w:szCs w:val="30"/>
                <w:lang w:val="en-US"/>
              </w:rPr>
              <w:t>11,626</w:t>
            </w:r>
          </w:p>
        </w:tc>
        <w:tc>
          <w:tcPr>
            <w:tcW w:w="92" w:type="pct"/>
            <w:vAlign w:val="bottom"/>
          </w:tcPr>
          <w:p w14:paraId="4CE9B8FB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vAlign w:val="bottom"/>
          </w:tcPr>
          <w:p w14:paraId="3D6A4CED" w14:textId="3E52E735" w:rsidR="009224C4" w:rsidRPr="00ED1073" w:rsidRDefault="00541E7E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sz w:val="30"/>
                <w:szCs w:val="30"/>
                <w:lang w:val="en-US"/>
              </w:rPr>
              <w:t>1,835</w:t>
            </w:r>
          </w:p>
        </w:tc>
        <w:tc>
          <w:tcPr>
            <w:tcW w:w="82" w:type="pct"/>
            <w:vAlign w:val="bottom"/>
          </w:tcPr>
          <w:p w14:paraId="3215EE79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0E6A71A6" w14:textId="7F29C3FF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92" w:type="pct"/>
            <w:vAlign w:val="bottom"/>
          </w:tcPr>
          <w:p w14:paraId="2496B10B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vAlign w:val="bottom"/>
          </w:tcPr>
          <w:p w14:paraId="4412AE44" w14:textId="345E31B1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92" w:type="pct"/>
            <w:gridSpan w:val="2"/>
            <w:vAlign w:val="bottom"/>
          </w:tcPr>
          <w:p w14:paraId="1BB4342E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6B429B81" w14:textId="1CA530F7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vAlign w:val="bottom"/>
          </w:tcPr>
          <w:p w14:paraId="7554990C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498064DC" w14:textId="22198A04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62BE6">
              <w:rPr>
                <w:rFonts w:ascii="Angsana New" w:hAnsi="Angsana New"/>
                <w:sz w:val="30"/>
                <w:szCs w:val="30"/>
              </w:rPr>
              <w:t>36,819</w:t>
            </w:r>
          </w:p>
        </w:tc>
      </w:tr>
      <w:tr w:rsidR="009224C4" w:rsidRPr="005A7FEB" w14:paraId="78CA8592" w14:textId="77777777" w:rsidTr="009224C4">
        <w:tc>
          <w:tcPr>
            <w:tcW w:w="858" w:type="pct"/>
            <w:tcBorders>
              <w:bottom w:val="nil"/>
            </w:tcBorders>
            <w:vAlign w:val="bottom"/>
          </w:tcPr>
          <w:p w14:paraId="623589FF" w14:textId="77777777" w:rsidR="009224C4" w:rsidRPr="00D8583F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3AFBD63A" w14:textId="2660BEEC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6A5639B2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08F05E93" w14:textId="68892059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0868D904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395A16FD" w14:textId="6A0C43FF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62BE6">
              <w:rPr>
                <w:rFonts w:ascii="Angsana New" w:hAnsi="Angsana New"/>
                <w:sz w:val="30"/>
                <w:szCs w:val="30"/>
              </w:rPr>
              <w:t>6,656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5030CC04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7B0F82B3" w14:textId="25779DC5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41E7E" w:rsidRPr="00541E7E">
              <w:rPr>
                <w:rFonts w:ascii="Angsana New" w:hAnsi="Angsana New"/>
                <w:sz w:val="30"/>
                <w:szCs w:val="30"/>
                <w:lang w:val="en-US"/>
              </w:rPr>
              <w:t>2,687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1D1617A6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7395F047" w14:textId="15572197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62BE6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  <w:vAlign w:val="bottom"/>
          </w:tcPr>
          <w:p w14:paraId="5A2FBDBE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748EF5DE" w14:textId="5B7507E9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2B7B294E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bottom w:val="single" w:sz="4" w:space="0" w:color="auto"/>
            </w:tcBorders>
            <w:vAlign w:val="bottom"/>
          </w:tcPr>
          <w:p w14:paraId="2EEC5F4B" w14:textId="010A8857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3D107E70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3CCF5F63" w14:textId="7056D6A3" w:rsidR="009224C4" w:rsidRPr="00ED1073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tcBorders>
              <w:bottom w:val="nil"/>
            </w:tcBorders>
            <w:vAlign w:val="bottom"/>
          </w:tcPr>
          <w:p w14:paraId="7A8B247D" w14:textId="77777777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vAlign w:val="bottom"/>
          </w:tcPr>
          <w:p w14:paraId="4703D335" w14:textId="07737104" w:rsidR="009224C4" w:rsidRPr="00ED1073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41E7E" w:rsidRPr="00541E7E">
              <w:rPr>
                <w:rFonts w:ascii="Angsana New" w:hAnsi="Angsana New"/>
                <w:sz w:val="30"/>
                <w:szCs w:val="30"/>
              </w:rPr>
              <w:t>10,080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4C4" w:rsidRPr="005A7FEB" w14:paraId="6FB20FBB" w14:textId="77777777" w:rsidTr="009224C4">
        <w:tc>
          <w:tcPr>
            <w:tcW w:w="858" w:type="pct"/>
            <w:tcBorders>
              <w:top w:val="nil"/>
              <w:bottom w:val="nil"/>
            </w:tcBorders>
            <w:vAlign w:val="bottom"/>
          </w:tcPr>
          <w:p w14:paraId="0C7332C5" w14:textId="1429CD8B" w:rsidR="009224C4" w:rsidRPr="00D8583F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6571" w14:textId="2DD4C932" w:rsidR="009224C4" w:rsidRPr="0080251E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5E936A87" w14:textId="77777777" w:rsidR="009224C4" w:rsidRPr="00F62D90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AAC03" w14:textId="025E5807" w:rsidR="009224C4" w:rsidRPr="00F62D90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275,587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0F55C94F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837C" w14:textId="67E2921A" w:rsidR="009224C4" w:rsidRDefault="00541E7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</w:rPr>
              <w:t>148,201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6C791731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A942" w14:textId="766F7240" w:rsidR="009224C4" w:rsidRPr="00C6553C" w:rsidRDefault="00541E7E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124,333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F194FEC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EFD1" w14:textId="57DFAFE3" w:rsidR="009224C4" w:rsidRDefault="00541E7E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41,846</w:t>
            </w:r>
          </w:p>
        </w:tc>
        <w:tc>
          <w:tcPr>
            <w:tcW w:w="82" w:type="pct"/>
            <w:tcBorders>
              <w:top w:val="nil"/>
              <w:bottom w:val="nil"/>
            </w:tcBorders>
            <w:vAlign w:val="bottom"/>
          </w:tcPr>
          <w:p w14:paraId="3FCC1206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35A4" w14:textId="7962406F" w:rsidR="009224C4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2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12,474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50296AB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D989" w14:textId="622AEC54" w:rsidR="009224C4" w:rsidRDefault="006546E7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6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12,858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0B585E8D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EB69" w14:textId="354DED2D" w:rsidR="009224C4" w:rsidRPr="00237D51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3"/>
            <w:tcBorders>
              <w:top w:val="nil"/>
              <w:bottom w:val="nil"/>
            </w:tcBorders>
            <w:vAlign w:val="bottom"/>
          </w:tcPr>
          <w:p w14:paraId="41671115" w14:textId="77777777" w:rsidR="009224C4" w:rsidRPr="005A7FEB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28B9" w14:textId="101E1CD1" w:rsidR="009224C4" w:rsidRPr="00237D51" w:rsidRDefault="00541E7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</w:rPr>
              <w:t>615,299</w:t>
            </w:r>
          </w:p>
        </w:tc>
      </w:tr>
    </w:tbl>
    <w:p w14:paraId="05E89B39" w14:textId="47978431" w:rsidR="00B96A6F" w:rsidRDefault="00B96A6F"/>
    <w:p w14:paraId="1AB72545" w14:textId="7F1D76E5" w:rsidR="00B96A6F" w:rsidRDefault="00B96A6F"/>
    <w:p w14:paraId="28671D30" w14:textId="77777777" w:rsidR="00B96A6F" w:rsidRDefault="00B96A6F"/>
    <w:p w14:paraId="16B6B07C" w14:textId="237F52E3" w:rsidR="00227B77" w:rsidRDefault="00227B77"/>
    <w:p w14:paraId="669BA23C" w14:textId="77777777" w:rsidR="00227B77" w:rsidRDefault="00227B77"/>
    <w:p w14:paraId="23990FCC" w14:textId="41FFC4E0" w:rsidR="00227B77" w:rsidRDefault="00227B77"/>
    <w:tbl>
      <w:tblPr>
        <w:tblW w:w="14588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996"/>
        <w:gridCol w:w="272"/>
        <w:gridCol w:w="903"/>
        <w:gridCol w:w="268"/>
        <w:gridCol w:w="1080"/>
        <w:gridCol w:w="271"/>
        <w:gridCol w:w="1082"/>
        <w:gridCol w:w="271"/>
        <w:gridCol w:w="1298"/>
        <w:gridCol w:w="236"/>
        <w:gridCol w:w="1082"/>
        <w:gridCol w:w="268"/>
        <w:gridCol w:w="1263"/>
        <w:gridCol w:w="268"/>
        <w:gridCol w:w="1170"/>
        <w:gridCol w:w="271"/>
        <w:gridCol w:w="1152"/>
      </w:tblGrid>
      <w:tr w:rsidR="00B96A6F" w:rsidRPr="00950A13" w14:paraId="576C052A" w14:textId="77777777" w:rsidTr="00447B5D">
        <w:tc>
          <w:tcPr>
            <w:tcW w:w="835" w:type="pct"/>
          </w:tcPr>
          <w:p w14:paraId="5545DE9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5" w:type="pct"/>
            <w:gridSpan w:val="17"/>
          </w:tcPr>
          <w:p w14:paraId="7478C00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950A13" w14:paraId="41C5DDC9" w14:textId="77777777" w:rsidTr="00447B5D">
        <w:tc>
          <w:tcPr>
            <w:tcW w:w="835" w:type="pct"/>
          </w:tcPr>
          <w:p w14:paraId="660F0BA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6A3FC98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C225C0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D30CC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421926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6F96B3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9928D2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63E9E4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B4C27E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3A45FC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03FC17D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92C2B6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E8A48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1936F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45DCFC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1DF82A4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5479E53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635B548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20BC1008" w14:textId="77777777" w:rsidTr="00447B5D">
        <w:tc>
          <w:tcPr>
            <w:tcW w:w="835" w:type="pct"/>
          </w:tcPr>
          <w:p w14:paraId="5EDA4AB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77097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56A7DB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655C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8A9BC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2B9BE8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CF19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60504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993FED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DA41D5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C06D5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D41CD6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07104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D096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7F32B73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57AB519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26614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01331BBF" w14:textId="77777777" w:rsidR="00B96A6F" w:rsidRPr="00950A13" w:rsidRDefault="00B96A6F" w:rsidP="0095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2B4D114F" w14:textId="77777777" w:rsidTr="00447B5D">
        <w:tc>
          <w:tcPr>
            <w:tcW w:w="835" w:type="pct"/>
          </w:tcPr>
          <w:p w14:paraId="69BFCBB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DF7E5E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A3C38D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35D939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7F472A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7E061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F98E1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1CBEC6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3A120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9D256C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15571D8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A13AD3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FE8D8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2B9C48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3BB495C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19E3CCD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533709A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0179736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16DBC9F9" w14:textId="77777777" w:rsidTr="00447B5D">
        <w:trPr>
          <w:trHeight w:val="344"/>
        </w:trPr>
        <w:tc>
          <w:tcPr>
            <w:tcW w:w="835" w:type="pct"/>
          </w:tcPr>
          <w:p w14:paraId="469DC3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2D6EE0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1ADBB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0ED7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417D6ED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130C1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9C3DF9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A64984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03233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0E81A6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234A733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A32872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F77C74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12495A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638F188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03AD484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9BB16C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8" w:type="pct"/>
          </w:tcPr>
          <w:p w14:paraId="0965863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4E70A666" w14:textId="77777777" w:rsidTr="00447B5D">
        <w:tc>
          <w:tcPr>
            <w:tcW w:w="835" w:type="pct"/>
          </w:tcPr>
          <w:p w14:paraId="08E019F2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" w:type="pct"/>
          </w:tcPr>
          <w:p w14:paraId="18500D2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5214E8B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7303E4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60D2BB9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73120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C877A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478FF8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30F0CE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13BE94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1271BE4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9CC5E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096176F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B1E2D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</w:tcPr>
          <w:p w14:paraId="4FD41C5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1750D1A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12880AE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0815FBF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950A13" w14:paraId="0F84BABC" w14:textId="77777777" w:rsidTr="00447B5D">
        <w:tc>
          <w:tcPr>
            <w:tcW w:w="835" w:type="pct"/>
          </w:tcPr>
          <w:p w14:paraId="52AC6534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5" w:type="pct"/>
            <w:gridSpan w:val="17"/>
            <w:tcBorders>
              <w:bottom w:val="nil"/>
            </w:tcBorders>
          </w:tcPr>
          <w:p w14:paraId="3AB3670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950A13" w14:paraId="68BDDAD7" w14:textId="77777777" w:rsidTr="00447B5D">
        <w:tc>
          <w:tcPr>
            <w:tcW w:w="835" w:type="pct"/>
          </w:tcPr>
          <w:p w14:paraId="71FC7870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1" w:type="pct"/>
            <w:tcBorders>
              <w:bottom w:val="nil"/>
            </w:tcBorders>
          </w:tcPr>
          <w:p w14:paraId="7DA55F1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4C3DDFA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CBAE6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92804F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F52AE3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1F2B9A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7C8A90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6808A92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2F4E78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14:paraId="706E514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5330D1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2DA865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645F70E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C7AE61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51DB007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9ACA5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4F6820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07B" w:rsidRPr="00950A13" w14:paraId="013E7C2A" w14:textId="77777777" w:rsidTr="00447B5D">
        <w:tc>
          <w:tcPr>
            <w:tcW w:w="835" w:type="pct"/>
          </w:tcPr>
          <w:p w14:paraId="410A08D5" w14:textId="47D77843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3901AB7F" w14:textId="397D7F3A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101CF1FE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</w:tcPr>
          <w:p w14:paraId="417C625C" w14:textId="2D5DB141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92" w:type="pct"/>
            <w:tcBorders>
              <w:bottom w:val="nil"/>
            </w:tcBorders>
          </w:tcPr>
          <w:p w14:paraId="5BD6290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41F0E7EE" w14:textId="2153FD5B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93" w:type="pct"/>
            <w:tcBorders>
              <w:bottom w:val="nil"/>
            </w:tcBorders>
          </w:tcPr>
          <w:p w14:paraId="51FE6F00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28F52F2A" w14:textId="4ED79DEB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93" w:type="pct"/>
            <w:tcBorders>
              <w:bottom w:val="nil"/>
            </w:tcBorders>
          </w:tcPr>
          <w:p w14:paraId="611F21C4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025F4F4C" w14:textId="5AED7121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81" w:type="pct"/>
            <w:tcBorders>
              <w:bottom w:val="nil"/>
            </w:tcBorders>
          </w:tcPr>
          <w:p w14:paraId="1D71CA1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31627FAB" w14:textId="147210C2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  <w:tcBorders>
              <w:bottom w:val="nil"/>
            </w:tcBorders>
          </w:tcPr>
          <w:p w14:paraId="2AC88D27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14:paraId="6ADBD653" w14:textId="640B147F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2" w:type="pct"/>
            <w:tcBorders>
              <w:bottom w:val="nil"/>
            </w:tcBorders>
          </w:tcPr>
          <w:p w14:paraId="0EBA2118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</w:tcPr>
          <w:p w14:paraId="159461C6" w14:textId="583932C4" w:rsidR="0044007B" w:rsidRPr="00950A13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9,572</w:t>
            </w:r>
          </w:p>
        </w:tc>
        <w:tc>
          <w:tcPr>
            <w:tcW w:w="93" w:type="pct"/>
            <w:tcBorders>
              <w:bottom w:val="nil"/>
            </w:tcBorders>
          </w:tcPr>
          <w:p w14:paraId="7877AA6A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21D19B45" w14:textId="0CFD9408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3,277</w:t>
            </w:r>
          </w:p>
        </w:tc>
      </w:tr>
      <w:tr w:rsidR="0044007B" w:rsidRPr="00950A13" w14:paraId="0F98DF45" w14:textId="77777777" w:rsidTr="00447B5D">
        <w:tc>
          <w:tcPr>
            <w:tcW w:w="835" w:type="pct"/>
            <w:tcBorders>
              <w:top w:val="nil"/>
              <w:bottom w:val="nil"/>
            </w:tcBorders>
          </w:tcPr>
          <w:p w14:paraId="552DFF6B" w14:textId="5CCAF954" w:rsidR="0044007B" w:rsidRPr="00950A13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</w:tcPr>
          <w:p w14:paraId="60AC937F" w14:textId="67EA385E" w:rsidR="0044007B" w:rsidRPr="00950A13" w:rsidRDefault="001941C3" w:rsidP="0044007B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1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7A35C75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</w:tcPr>
          <w:p w14:paraId="311ECEDE" w14:textId="0D0F1EF0" w:rsidR="0044007B" w:rsidRPr="00950A13" w:rsidRDefault="001941C3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1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142,910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5F2F6B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</w:tcPr>
          <w:p w14:paraId="54F06D34" w14:textId="6CF6DB44" w:rsidR="0044007B" w:rsidRPr="00950A13" w:rsidRDefault="00541E7E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7,99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69A34B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04E61021" w14:textId="14572EF6" w:rsidR="0044007B" w:rsidRPr="00950A13" w:rsidRDefault="00541E7E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26,00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0570D2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30C5EFEC" w14:textId="639E45F8" w:rsidR="0044007B" w:rsidRPr="00950A13" w:rsidRDefault="00541E7E" w:rsidP="0044007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3,366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3491FD16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5FA7125A" w14:textId="6090BAAC" w:rsidR="0044007B" w:rsidRPr="00950A13" w:rsidRDefault="001941C3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1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777ECF9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3ECAE3F9" w14:textId="15BF9380" w:rsidR="0044007B" w:rsidRPr="00950A13" w:rsidRDefault="001941C3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1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898A74B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double" w:sz="4" w:space="0" w:color="auto"/>
              <w:bottom w:val="double" w:sz="4" w:space="0" w:color="auto"/>
            </w:tcBorders>
          </w:tcPr>
          <w:p w14:paraId="6356A7EF" w14:textId="6ACE8897" w:rsidR="0044007B" w:rsidRPr="00950A13" w:rsidRDefault="00541E7E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E7564CD" w14:textId="77777777" w:rsidR="0044007B" w:rsidRPr="00950A1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bottom w:val="double" w:sz="4" w:space="0" w:color="auto"/>
            </w:tcBorders>
          </w:tcPr>
          <w:p w14:paraId="48A8D24E" w14:textId="21734655" w:rsidR="0044007B" w:rsidRPr="00950A13" w:rsidRDefault="003710D6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0D6">
              <w:rPr>
                <w:rFonts w:ascii="Angsana New" w:hAnsi="Angsana New"/>
                <w:b/>
                <w:bCs/>
                <w:sz w:val="30"/>
                <w:szCs w:val="30"/>
              </w:rPr>
              <w:t>365,7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30E667C9" w14:textId="122853AD" w:rsidR="00227B77" w:rsidRDefault="00227B77"/>
    <w:p w14:paraId="301EDC88" w14:textId="005DFF6C" w:rsidR="00227B77" w:rsidRDefault="00227B77"/>
    <w:p w14:paraId="311C8350" w14:textId="6B18073F" w:rsidR="00227B77" w:rsidRDefault="00227B77"/>
    <w:p w14:paraId="13DAE47D" w14:textId="4F7C58C4" w:rsidR="00B32779" w:rsidRDefault="00B32779"/>
    <w:p w14:paraId="70662A5F" w14:textId="1A74702E" w:rsidR="00B32779" w:rsidRDefault="00B32779"/>
    <w:p w14:paraId="00005D52" w14:textId="2908C6A4" w:rsidR="00B32779" w:rsidRDefault="00B32779"/>
    <w:p w14:paraId="50B94FBB" w14:textId="70348B81" w:rsidR="00B32779" w:rsidRDefault="00B32779"/>
    <w:p w14:paraId="2AD8B426" w14:textId="5683D904" w:rsidR="00B32779" w:rsidRDefault="00B32779"/>
    <w:p w14:paraId="1B2945AC" w14:textId="19629B72" w:rsidR="00B32779" w:rsidRDefault="00B32779"/>
    <w:p w14:paraId="76F23496" w14:textId="44D845F8" w:rsidR="00B32779" w:rsidRDefault="00B32779"/>
    <w:p w14:paraId="38010F17" w14:textId="1BACB096" w:rsidR="00B32779" w:rsidRDefault="00B32779"/>
    <w:p w14:paraId="4AFF2C0E" w14:textId="77777777" w:rsidR="00B32779" w:rsidRDefault="00B32779"/>
    <w:p w14:paraId="4E6A1DF9" w14:textId="580CA6EF" w:rsidR="00DD74F0" w:rsidRDefault="00DD74F0"/>
    <w:p w14:paraId="786CF19E" w14:textId="067E2F97" w:rsidR="00DD74F0" w:rsidRDefault="00DD74F0"/>
    <w:p w14:paraId="31F46AA1" w14:textId="77777777" w:rsidR="00DD74F0" w:rsidRPr="00B96A6F" w:rsidRDefault="00DD74F0"/>
    <w:p w14:paraId="7BEDB8A7" w14:textId="69D1E8D5" w:rsidR="00227B77" w:rsidRDefault="00227B77"/>
    <w:tbl>
      <w:tblPr>
        <w:tblW w:w="14586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993"/>
        <w:gridCol w:w="269"/>
        <w:gridCol w:w="902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0"/>
        <w:gridCol w:w="271"/>
        <w:gridCol w:w="1193"/>
      </w:tblGrid>
      <w:tr w:rsidR="00B96A6F" w:rsidRPr="005A7FEB" w14:paraId="55CA3B4C" w14:textId="77777777" w:rsidTr="00447B5D">
        <w:tc>
          <w:tcPr>
            <w:tcW w:w="820" w:type="pct"/>
          </w:tcPr>
          <w:p w14:paraId="031C61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180" w:type="pct"/>
            <w:gridSpan w:val="17"/>
          </w:tcPr>
          <w:p w14:paraId="72CDA1E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5A7FEB" w14:paraId="52F8B58E" w14:textId="77777777" w:rsidTr="00447B5D">
        <w:tc>
          <w:tcPr>
            <w:tcW w:w="820" w:type="pct"/>
          </w:tcPr>
          <w:p w14:paraId="4A51AB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A2F0B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9C5E37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7B4AF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9BA452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9FBEC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0B32D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4E51E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4D5CB6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8E812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1A45D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F609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5D05B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55F30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FCBD4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69B67C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18C2A5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7E425D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3FD65DD" w14:textId="77777777" w:rsidTr="00447B5D">
        <w:tc>
          <w:tcPr>
            <w:tcW w:w="820" w:type="pct"/>
          </w:tcPr>
          <w:p w14:paraId="2A59EF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755A9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C6741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05334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30773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D7AB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CDB09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0FB63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72106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90E38D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41A778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0CBA1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EF5787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1AC5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0070F9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79EDFBB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39DE1F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195DF14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7AE3F644" w14:textId="77777777" w:rsidTr="00447B5D">
        <w:tc>
          <w:tcPr>
            <w:tcW w:w="820" w:type="pct"/>
          </w:tcPr>
          <w:p w14:paraId="6B39B6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02AEA8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973130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EADEE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19AE1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DC9BED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AA57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4ECBC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0FCCA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2B3A9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3B74CDB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B03B0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8F723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51E2FB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219DAC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24EB90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7C25FB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5827689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7BE3B12" w14:textId="77777777" w:rsidTr="00447B5D">
        <w:trPr>
          <w:trHeight w:val="344"/>
        </w:trPr>
        <w:tc>
          <w:tcPr>
            <w:tcW w:w="820" w:type="pct"/>
          </w:tcPr>
          <w:p w14:paraId="166B7C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48A6C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D69C9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E77176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9CA77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75C3C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38961C4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1C6CC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AF3A8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64C52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7FED267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7EA6CC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5B6F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9D701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873C96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7D018E3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3FB9B7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52B293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D797A1B" w14:textId="77777777" w:rsidTr="00447B5D">
        <w:tc>
          <w:tcPr>
            <w:tcW w:w="820" w:type="pct"/>
          </w:tcPr>
          <w:p w14:paraId="47ECF3B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84F571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46CD58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EBCF7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427BC0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08B415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956D4F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34D53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CE425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76E32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499601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D7650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544AE1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7BDD6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28C848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2681B4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58FA5E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180907B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44AFB62E" w14:textId="77777777" w:rsidTr="00447B5D">
        <w:tc>
          <w:tcPr>
            <w:tcW w:w="820" w:type="pct"/>
          </w:tcPr>
          <w:p w14:paraId="284E1EF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0" w:type="pct"/>
            <w:gridSpan w:val="17"/>
          </w:tcPr>
          <w:p w14:paraId="5807F786" w14:textId="77777777" w:rsidR="00B96A6F" w:rsidRPr="005A7FEB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191E177E" w14:textId="77777777" w:rsidTr="00447B5D">
        <w:tc>
          <w:tcPr>
            <w:tcW w:w="820" w:type="pct"/>
          </w:tcPr>
          <w:p w14:paraId="23ECEF2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539EBE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C0B657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C4064A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61BC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982805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E8248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71D4CE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1C0E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176D3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69CB11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4418B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189F6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4C8D4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9ECF3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72802F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A71B4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37CEF1C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07B" w:rsidRPr="005A7FEB" w14:paraId="5CC12AB8" w14:textId="77777777" w:rsidTr="00447B5D">
        <w:tc>
          <w:tcPr>
            <w:tcW w:w="820" w:type="pct"/>
          </w:tcPr>
          <w:p w14:paraId="3277F918" w14:textId="2E828146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40" w:type="pct"/>
            <w:tcBorders>
              <w:bottom w:val="nil"/>
            </w:tcBorders>
          </w:tcPr>
          <w:p w14:paraId="3F9BC9A9" w14:textId="6692FB5E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2" w:type="pct"/>
            <w:tcBorders>
              <w:bottom w:val="nil"/>
            </w:tcBorders>
          </w:tcPr>
          <w:p w14:paraId="56943E39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023E4C8" w14:textId="4ACEA0A9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406,729</w:t>
            </w:r>
          </w:p>
        </w:tc>
        <w:tc>
          <w:tcPr>
            <w:tcW w:w="93" w:type="pct"/>
            <w:tcBorders>
              <w:bottom w:val="nil"/>
            </w:tcBorders>
          </w:tcPr>
          <w:p w14:paraId="4C0C787D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5773738" w14:textId="4B59C454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4007B">
              <w:rPr>
                <w:rFonts w:ascii="Angsana New" w:hAnsi="Angsana New"/>
                <w:sz w:val="30"/>
                <w:szCs w:val="30"/>
              </w:rPr>
              <w:t>158,107</w:t>
            </w:r>
          </w:p>
        </w:tc>
        <w:tc>
          <w:tcPr>
            <w:tcW w:w="93" w:type="pct"/>
            <w:tcBorders>
              <w:bottom w:val="nil"/>
            </w:tcBorders>
          </w:tcPr>
          <w:p w14:paraId="198E10B9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245794" w14:textId="68576400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113,211</w:t>
            </w:r>
          </w:p>
        </w:tc>
        <w:tc>
          <w:tcPr>
            <w:tcW w:w="93" w:type="pct"/>
            <w:tcBorders>
              <w:bottom w:val="nil"/>
            </w:tcBorders>
          </w:tcPr>
          <w:p w14:paraId="5F40C8D1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5364E419" w14:textId="674282F6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81" w:type="pct"/>
            <w:tcBorders>
              <w:bottom w:val="nil"/>
            </w:tcBorders>
          </w:tcPr>
          <w:p w14:paraId="608F7BAE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B88B1ED" w14:textId="0BBC2AAF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12,698</w:t>
            </w:r>
          </w:p>
        </w:tc>
        <w:tc>
          <w:tcPr>
            <w:tcW w:w="93" w:type="pct"/>
            <w:tcBorders>
              <w:bottom w:val="nil"/>
            </w:tcBorders>
          </w:tcPr>
          <w:p w14:paraId="461ECAA2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2650744E" w14:textId="377053C6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8,554</w:t>
            </w:r>
          </w:p>
        </w:tc>
        <w:tc>
          <w:tcPr>
            <w:tcW w:w="93" w:type="pct"/>
            <w:tcBorders>
              <w:bottom w:val="nil"/>
            </w:tcBorders>
          </w:tcPr>
          <w:p w14:paraId="778AAACD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1DC76BD7" w14:textId="2AB61488" w:rsidR="0044007B" w:rsidRPr="0044007B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007B">
              <w:rPr>
                <w:rFonts w:ascii="Angsana New" w:hAnsi="Angsana New"/>
                <w:sz w:val="30"/>
                <w:szCs w:val="30"/>
                <w:lang w:val="en-US"/>
              </w:rPr>
              <w:t>7,179</w:t>
            </w:r>
          </w:p>
        </w:tc>
        <w:tc>
          <w:tcPr>
            <w:tcW w:w="93" w:type="pct"/>
            <w:tcBorders>
              <w:bottom w:val="nil"/>
            </w:tcBorders>
          </w:tcPr>
          <w:p w14:paraId="0680EA34" w14:textId="77777777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1AA5913A" w14:textId="4700616C" w:rsidR="0044007B" w:rsidRPr="0044007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4007B">
              <w:rPr>
                <w:rFonts w:ascii="Angsana New" w:hAnsi="Angsana New"/>
                <w:sz w:val="30"/>
                <w:szCs w:val="30"/>
              </w:rPr>
              <w:t>873,300</w:t>
            </w:r>
          </w:p>
        </w:tc>
      </w:tr>
      <w:tr w:rsidR="0044007B" w:rsidRPr="005A7FEB" w14:paraId="1E9206E1" w14:textId="77777777" w:rsidTr="00447B5D">
        <w:trPr>
          <w:trHeight w:val="389"/>
        </w:trPr>
        <w:tc>
          <w:tcPr>
            <w:tcW w:w="820" w:type="pct"/>
          </w:tcPr>
          <w:p w14:paraId="7990CE13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433EAB0F" w14:textId="2745F65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635378A" w14:textId="7777777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52A081D9" w14:textId="3344635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93" w:type="pct"/>
            <w:tcBorders>
              <w:bottom w:val="nil"/>
            </w:tcBorders>
          </w:tcPr>
          <w:p w14:paraId="72A23E11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340304" w14:textId="5ECAAC1D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835D5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5D5C">
              <w:rPr>
                <w:rFonts w:ascii="Angsana New" w:hAnsi="Angsana New"/>
                <w:sz w:val="30"/>
                <w:szCs w:val="30"/>
              </w:rPr>
              <w:t>,</w:t>
            </w:r>
            <w:r w:rsidRPr="00835D5C">
              <w:rPr>
                <w:rFonts w:ascii="Angsana New" w:hAnsi="Angsana New"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3" w:type="pct"/>
            <w:tcBorders>
              <w:bottom w:val="nil"/>
            </w:tcBorders>
          </w:tcPr>
          <w:p w14:paraId="47649F92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4A8C30" w14:textId="5F9E6DA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D5C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835D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5D5C">
              <w:rPr>
                <w:rFonts w:ascii="Angsana New" w:hAnsi="Angsana New"/>
                <w:sz w:val="30"/>
                <w:szCs w:val="30"/>
                <w:cs/>
                <w:lang w:val="en-US"/>
              </w:rPr>
              <w:t>754</w:t>
            </w:r>
          </w:p>
        </w:tc>
        <w:tc>
          <w:tcPr>
            <w:tcW w:w="93" w:type="pct"/>
            <w:tcBorders>
              <w:bottom w:val="nil"/>
            </w:tcBorders>
          </w:tcPr>
          <w:p w14:paraId="18F0F9B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6FA880B9" w14:textId="71811E9B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81" w:type="pct"/>
            <w:tcBorders>
              <w:bottom w:val="nil"/>
            </w:tcBorders>
          </w:tcPr>
          <w:p w14:paraId="2E5F2F9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B1B3C3" w14:textId="2A7A9E34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895</w:t>
            </w:r>
          </w:p>
        </w:tc>
        <w:tc>
          <w:tcPr>
            <w:tcW w:w="93" w:type="pct"/>
            <w:tcBorders>
              <w:bottom w:val="nil"/>
            </w:tcBorders>
          </w:tcPr>
          <w:p w14:paraId="0049F5A4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0615817" w14:textId="40495A85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  <w:tcBorders>
              <w:bottom w:val="nil"/>
            </w:tcBorders>
          </w:tcPr>
          <w:p w14:paraId="217D371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5BB708DA" w14:textId="193113AA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1,901</w:t>
            </w:r>
          </w:p>
        </w:tc>
        <w:tc>
          <w:tcPr>
            <w:tcW w:w="93" w:type="pct"/>
            <w:tcBorders>
              <w:bottom w:val="nil"/>
            </w:tcBorders>
          </w:tcPr>
          <w:p w14:paraId="17DB8670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BC13819" w14:textId="55029302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11,929</w:t>
            </w:r>
          </w:p>
        </w:tc>
      </w:tr>
      <w:tr w:rsidR="0044007B" w:rsidRPr="005A7FEB" w14:paraId="3ADD8709" w14:textId="77777777" w:rsidTr="00447B5D">
        <w:tc>
          <w:tcPr>
            <w:tcW w:w="820" w:type="pct"/>
          </w:tcPr>
          <w:p w14:paraId="631E9983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27F42423" w14:textId="353F23AB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C1B1B9E" w14:textId="7777777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6FF727D" w14:textId="34325A1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0D7E313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2F3C8C" w14:textId="094AE608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6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(477)</w:t>
            </w:r>
          </w:p>
        </w:tc>
        <w:tc>
          <w:tcPr>
            <w:tcW w:w="93" w:type="pct"/>
            <w:tcBorders>
              <w:bottom w:val="nil"/>
            </w:tcBorders>
          </w:tcPr>
          <w:p w14:paraId="1032AF3D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3796B9D" w14:textId="2FDD514D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4221F34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C13FE70" w14:textId="7A2BEEA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(50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</w:tcPr>
          <w:p w14:paraId="7614BB6B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66E292" w14:textId="0B105D96" w:rsidR="0044007B" w:rsidRPr="005A7FEB" w:rsidRDefault="0044007B" w:rsidP="00A0689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A0EC7B1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40FA42C" w14:textId="5732105F" w:rsidR="0044007B" w:rsidRPr="005A7FEB" w:rsidRDefault="0044007B" w:rsidP="00A0689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71A01C7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nil"/>
            </w:tcBorders>
          </w:tcPr>
          <w:p w14:paraId="1BC3084F" w14:textId="55834A32" w:rsidR="0044007B" w:rsidRPr="005A7FEB" w:rsidRDefault="0044007B" w:rsidP="00A0689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4229073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D0C45C5" w14:textId="3EF001C2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4007B" w:rsidRPr="005A7FEB" w14:paraId="1E6EB3AE" w14:textId="77777777" w:rsidTr="00447B5D">
        <w:tc>
          <w:tcPr>
            <w:tcW w:w="820" w:type="pct"/>
          </w:tcPr>
          <w:p w14:paraId="5F923065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06578184" w14:textId="0D30329A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66104ADD" w14:textId="77777777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1A14FD0B" w14:textId="03031DF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93" w:type="pct"/>
            <w:tcBorders>
              <w:top w:val="nil"/>
            </w:tcBorders>
          </w:tcPr>
          <w:p w14:paraId="323C530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4F4A310C" w14:textId="0F307992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6C487CB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33E54CC7" w14:textId="1995D5E4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7EBF2F1A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077EFD39" w14:textId="10D5BB0E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</w:tcBorders>
          </w:tcPr>
          <w:p w14:paraId="2DC52217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EB99089" w14:textId="280887BD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FEAE336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611B69CE" w14:textId="067BD7E3" w:rsidR="0044007B" w:rsidRPr="005A7FEB" w:rsidRDefault="0044007B" w:rsidP="00A0689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73B6DFD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</w:tcPr>
          <w:p w14:paraId="49B663C5" w14:textId="5758C41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(12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top w:val="nil"/>
            </w:tcBorders>
          </w:tcPr>
          <w:p w14:paraId="751E519B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14:paraId="272DADBB" w14:textId="2EFF514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5A7FEB" w14:paraId="3FDFE6AF" w14:textId="77777777" w:rsidTr="00447B5D">
        <w:tc>
          <w:tcPr>
            <w:tcW w:w="820" w:type="pct"/>
          </w:tcPr>
          <w:p w14:paraId="17EFDE66" w14:textId="02A3B59C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833ADC4" w14:textId="2C908BB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</w:tcPr>
          <w:p w14:paraId="219E39AE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E179D41" w14:textId="251B8A2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AF8A6AB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01EE914" w14:textId="7B27134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CE080F4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3BBFDE91" w14:textId="320EC1A1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ACA36EB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4AA9B1D5" w14:textId="432D0B13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" w:type="pct"/>
          </w:tcPr>
          <w:p w14:paraId="6B1817C3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16547673" w14:textId="02A30615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150CEC0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541885B3" w14:textId="3010769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BCDF7B9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37A549ED" w14:textId="117E29A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B11DB25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5710F04F" w14:textId="177F80D5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07B" w:rsidRPr="005A7FEB" w14:paraId="73FE3F83" w14:textId="77777777" w:rsidTr="00447B5D">
        <w:tc>
          <w:tcPr>
            <w:tcW w:w="820" w:type="pct"/>
          </w:tcPr>
          <w:p w14:paraId="0BA19534" w14:textId="4BEE28E0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340" w:type="pct"/>
          </w:tcPr>
          <w:p w14:paraId="50E5A642" w14:textId="4D098986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125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372</w:t>
            </w:r>
          </w:p>
        </w:tc>
        <w:tc>
          <w:tcPr>
            <w:tcW w:w="92" w:type="pct"/>
          </w:tcPr>
          <w:p w14:paraId="15281EED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F37219F" w14:textId="01EDB70B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D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408</w:t>
            </w:r>
            <w:r w:rsidRPr="00835D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5D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</w:tcPr>
          <w:p w14:paraId="41119B17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7A263" w14:textId="1793E0EA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159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3" w:type="pct"/>
          </w:tcPr>
          <w:p w14:paraId="179D926C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130706A3" w14:textId="1F28222A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116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93" w:type="pct"/>
          </w:tcPr>
          <w:p w14:paraId="0F96670C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7FBE3F2" w14:textId="61B375BB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41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988</w:t>
            </w:r>
          </w:p>
        </w:tc>
        <w:tc>
          <w:tcPr>
            <w:tcW w:w="81" w:type="pct"/>
          </w:tcPr>
          <w:p w14:paraId="35647150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95BDEF4" w14:textId="3CB863E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</w:tcPr>
          <w:p w14:paraId="04852F21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46DBB77" w14:textId="08DE182C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93" w:type="pct"/>
          </w:tcPr>
          <w:p w14:paraId="00BD79BC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</w:tcPr>
          <w:p w14:paraId="7FF3C8EE" w14:textId="4B5215BE" w:rsidR="0044007B" w:rsidRPr="005A7FEB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8,952</w:t>
            </w:r>
          </w:p>
        </w:tc>
        <w:tc>
          <w:tcPr>
            <w:tcW w:w="93" w:type="pct"/>
          </w:tcPr>
          <w:p w14:paraId="46705609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5EA17B26" w14:textId="2718F7FC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4007B" w:rsidRPr="005A7FEB" w14:paraId="0C9F4CA8" w14:textId="77777777" w:rsidTr="00447B5D">
        <w:tc>
          <w:tcPr>
            <w:tcW w:w="820" w:type="pct"/>
          </w:tcPr>
          <w:p w14:paraId="7BD77534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3B84C65" w14:textId="2C3E5111" w:rsidR="0044007B" w:rsidRPr="00CC5C93" w:rsidRDefault="00C81D42" w:rsidP="00C81D4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sz w:val="30"/>
                <w:szCs w:val="30"/>
                <w:lang w:val="en-US"/>
              </w:rPr>
              <w:t>44,000</w:t>
            </w:r>
          </w:p>
        </w:tc>
        <w:tc>
          <w:tcPr>
            <w:tcW w:w="92" w:type="pct"/>
          </w:tcPr>
          <w:p w14:paraId="205785F3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58BA8B26" w14:textId="20FC64E8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sz w:val="30"/>
                <w:szCs w:val="30"/>
                <w:lang w:val="en-US"/>
              </w:rPr>
              <w:t>1,360</w:t>
            </w:r>
          </w:p>
        </w:tc>
        <w:tc>
          <w:tcPr>
            <w:tcW w:w="93" w:type="pct"/>
          </w:tcPr>
          <w:p w14:paraId="077922C6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D37C3F8" w14:textId="441C0772" w:rsidR="0044007B" w:rsidRPr="00CC5C93" w:rsidRDefault="00C81D42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81D42"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93" w:type="pct"/>
          </w:tcPr>
          <w:p w14:paraId="6F65EA37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D73A1D" w14:textId="12E3D17D" w:rsidR="0044007B" w:rsidRPr="00CC5C93" w:rsidRDefault="00591A2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A2B">
              <w:rPr>
                <w:rFonts w:ascii="Angsana New" w:hAnsi="Angsana New"/>
                <w:sz w:val="30"/>
                <w:szCs w:val="30"/>
                <w:lang w:val="en-US"/>
              </w:rPr>
              <w:t>25,90</w:t>
            </w:r>
            <w:r w:rsidR="00B9448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</w:tcPr>
          <w:p w14:paraId="62DD475F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07E35F" w14:textId="1971FF9D" w:rsidR="0044007B" w:rsidRPr="00CC5C93" w:rsidRDefault="00591A2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A2B">
              <w:rPr>
                <w:rFonts w:ascii="Angsana New" w:hAnsi="Angsana New"/>
                <w:sz w:val="30"/>
                <w:szCs w:val="30"/>
                <w:lang w:val="en-US"/>
              </w:rPr>
              <w:t>2,393</w:t>
            </w:r>
          </w:p>
        </w:tc>
        <w:tc>
          <w:tcPr>
            <w:tcW w:w="81" w:type="pct"/>
          </w:tcPr>
          <w:p w14:paraId="6FAAA7DF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0F71997" w14:textId="361683E4" w:rsidR="0044007B" w:rsidRPr="00CC5C93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29D67D6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BA53624" w14:textId="107D9153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93" w:type="pct"/>
          </w:tcPr>
          <w:p w14:paraId="5C1AC74D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0A5CAA5B" w14:textId="086908B8" w:rsidR="0044007B" w:rsidRPr="00CC5C93" w:rsidRDefault="00591A2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A2B">
              <w:rPr>
                <w:rFonts w:ascii="Angsana New" w:hAnsi="Angsana New"/>
                <w:sz w:val="30"/>
                <w:szCs w:val="30"/>
                <w:lang w:val="en-US"/>
              </w:rPr>
              <w:t>11,175</w:t>
            </w:r>
          </w:p>
        </w:tc>
        <w:tc>
          <w:tcPr>
            <w:tcW w:w="93" w:type="pct"/>
          </w:tcPr>
          <w:p w14:paraId="20002AE5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417A51C2" w14:textId="76929B17" w:rsidR="0044007B" w:rsidRPr="00CC5C93" w:rsidRDefault="00B94487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94487">
              <w:rPr>
                <w:rFonts w:ascii="Angsana New" w:hAnsi="Angsana New"/>
                <w:sz w:val="30"/>
                <w:szCs w:val="30"/>
              </w:rPr>
              <w:t>86,080</w:t>
            </w:r>
          </w:p>
        </w:tc>
      </w:tr>
      <w:tr w:rsidR="0044007B" w:rsidRPr="005A7FEB" w14:paraId="1F87BC98" w14:textId="77777777" w:rsidTr="00447B5D">
        <w:tc>
          <w:tcPr>
            <w:tcW w:w="820" w:type="pct"/>
          </w:tcPr>
          <w:p w14:paraId="564C7FF4" w14:textId="77777777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</w:tcPr>
          <w:p w14:paraId="4FD592F3" w14:textId="08629161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4F734FEA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CDA378" w14:textId="486FDDA6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04F5CF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256B70E" w14:textId="32A8FEB4" w:rsidR="0044007B" w:rsidRPr="00CC5C93" w:rsidRDefault="00B94487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94487">
              <w:rPr>
                <w:rFonts w:ascii="Angsana New" w:hAnsi="Angsana New"/>
                <w:sz w:val="30"/>
                <w:szCs w:val="30"/>
              </w:rPr>
              <w:t>(6,64</w:t>
            </w:r>
            <w:r w:rsidR="00CC0949">
              <w:rPr>
                <w:rFonts w:ascii="Angsana New" w:hAnsi="Angsana New"/>
                <w:sz w:val="30"/>
                <w:szCs w:val="30"/>
              </w:rPr>
              <w:t>7</w:t>
            </w:r>
            <w:r w:rsidRPr="00B944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</w:tcPr>
          <w:p w14:paraId="23B9580C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8739489" w14:textId="00DB5B6F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sz w:val="30"/>
                <w:szCs w:val="30"/>
                <w:lang w:val="en-US"/>
              </w:rPr>
              <w:t>(2,704)</w:t>
            </w:r>
          </w:p>
        </w:tc>
        <w:tc>
          <w:tcPr>
            <w:tcW w:w="93" w:type="pct"/>
          </w:tcPr>
          <w:p w14:paraId="25160CE2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9F90E05" w14:textId="5A87A37D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sz w:val="30"/>
                <w:szCs w:val="30"/>
                <w:lang w:val="en-US"/>
              </w:rPr>
              <w:t>(637)</w:t>
            </w:r>
          </w:p>
        </w:tc>
        <w:tc>
          <w:tcPr>
            <w:tcW w:w="81" w:type="pct"/>
          </w:tcPr>
          <w:p w14:paraId="429BC071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C3274BB" w14:textId="2097D4DE" w:rsidR="0044007B" w:rsidRPr="00CC5C93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66B52749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EB11760" w14:textId="7BCE160C" w:rsidR="0044007B" w:rsidRPr="00A06892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68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ADAA160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306DE878" w14:textId="6195980D" w:rsidR="0044007B" w:rsidRPr="00CC5C93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37C2288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4C457434" w14:textId="497BA042" w:rsidR="0044007B" w:rsidRPr="00CC5C93" w:rsidRDefault="00B94487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94487">
              <w:rPr>
                <w:rFonts w:ascii="Angsana New" w:hAnsi="Angsana New"/>
                <w:sz w:val="30"/>
                <w:szCs w:val="30"/>
              </w:rPr>
              <w:t>(9,98</w:t>
            </w:r>
            <w:r w:rsidR="00CC0949">
              <w:rPr>
                <w:rFonts w:ascii="Angsana New" w:hAnsi="Angsana New"/>
                <w:sz w:val="30"/>
                <w:szCs w:val="30"/>
              </w:rPr>
              <w:t>8</w:t>
            </w:r>
            <w:r w:rsidRPr="00B944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07B" w:rsidRPr="005A7FEB" w14:paraId="1949D8C9" w14:textId="77777777" w:rsidTr="00447B5D">
        <w:tc>
          <w:tcPr>
            <w:tcW w:w="820" w:type="pct"/>
          </w:tcPr>
          <w:p w14:paraId="1FCE548D" w14:textId="05AEBC2B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</w:tcPr>
          <w:p w14:paraId="498E6D9A" w14:textId="0D2F58D4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780F989D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95EBFEA" w14:textId="01947A9E" w:rsidR="0044007B" w:rsidRPr="00950A13" w:rsidRDefault="00C81D42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sz w:val="30"/>
                <w:szCs w:val="30"/>
                <w:lang w:val="en-US"/>
              </w:rPr>
              <w:t>8,800</w:t>
            </w:r>
          </w:p>
        </w:tc>
        <w:tc>
          <w:tcPr>
            <w:tcW w:w="93" w:type="pct"/>
          </w:tcPr>
          <w:p w14:paraId="12F537AC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46575C8" w14:textId="3830ADEE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</w:tcPr>
          <w:p w14:paraId="2364719E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F678CD1" w14:textId="3E8D5595" w:rsidR="0044007B" w:rsidRPr="00CC5C93" w:rsidRDefault="00C81D42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29226A3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BE10697" w14:textId="4F191D6E" w:rsidR="0044007B" w:rsidRPr="00CC5C93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</w:tcPr>
          <w:p w14:paraId="62C6C4B7" w14:textId="77777777" w:rsidR="0044007B" w:rsidRPr="00CC5C93" w:rsidRDefault="0044007B" w:rsidP="00C8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E7595F7" w14:textId="118AD8CF" w:rsidR="0044007B" w:rsidRPr="00CC5C93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0071DBE" w14:textId="77777777" w:rsidR="0044007B" w:rsidRPr="00CC5C93" w:rsidRDefault="0044007B" w:rsidP="00C8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C0CC2FD" w14:textId="16AC3A7E" w:rsidR="0044007B" w:rsidRPr="00CC5C93" w:rsidRDefault="00C81D42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0A129E6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41D11055" w14:textId="43309C16" w:rsidR="0044007B" w:rsidRPr="00CC5C93" w:rsidRDefault="00F33B2F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3B2F">
              <w:rPr>
                <w:rFonts w:ascii="Angsana New" w:hAnsi="Angsana New"/>
                <w:sz w:val="30"/>
                <w:szCs w:val="30"/>
                <w:lang w:val="en-US"/>
              </w:rPr>
              <w:t>(8,800)</w:t>
            </w:r>
          </w:p>
        </w:tc>
        <w:tc>
          <w:tcPr>
            <w:tcW w:w="93" w:type="pct"/>
          </w:tcPr>
          <w:p w14:paraId="0C6C5411" w14:textId="77777777" w:rsidR="0044007B" w:rsidRPr="00CC5C93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32E1BE2F" w14:textId="5B6EE61D" w:rsidR="0044007B" w:rsidRPr="00A06892" w:rsidRDefault="00E81996" w:rsidP="00A0689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68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007B" w:rsidRPr="005A7FEB" w14:paraId="1FDB76DF" w14:textId="77777777" w:rsidTr="00447B5D">
        <w:tc>
          <w:tcPr>
            <w:tcW w:w="820" w:type="pct"/>
            <w:tcBorders>
              <w:top w:val="nil"/>
              <w:bottom w:val="nil"/>
            </w:tcBorders>
          </w:tcPr>
          <w:p w14:paraId="35EC40E5" w14:textId="29BAE6BF" w:rsidR="0044007B" w:rsidRPr="005A7FEB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438257EC" w14:textId="7B16119B" w:rsidR="0044007B" w:rsidRPr="004D4DC6" w:rsidRDefault="00C81D42" w:rsidP="0044007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A73E48E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4B140409" w14:textId="2B75409D" w:rsidR="0044007B" w:rsidRPr="001015A3" w:rsidRDefault="00C81D42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418,497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9EBAF33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41AD20E0" w14:textId="6A7447E0" w:rsidR="0044007B" w:rsidRPr="001015A3" w:rsidRDefault="00B94487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4487">
              <w:rPr>
                <w:rFonts w:ascii="Angsana New" w:hAnsi="Angsana New"/>
                <w:b/>
                <w:bCs/>
                <w:sz w:val="30"/>
                <w:szCs w:val="30"/>
              </w:rPr>
              <w:t>153,73</w:t>
            </w:r>
            <w:r w:rsidR="00CC094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9D31A0D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29B350C" w14:textId="2F1F825F" w:rsidR="0044007B" w:rsidRPr="001015A3" w:rsidRDefault="00B94487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44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139,817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74EDC69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676A73D2" w14:textId="3484A2A4" w:rsidR="0044007B" w:rsidRPr="001015A3" w:rsidRDefault="00591A2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A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43,744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9EA2AA8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7737A66" w14:textId="193ECCCE" w:rsidR="0044007B" w:rsidRPr="001015A3" w:rsidRDefault="00C81D42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13,593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42B6F34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6155D0B1" w14:textId="2AE22B35" w:rsidR="0044007B" w:rsidRPr="001015A3" w:rsidRDefault="00C81D42" w:rsidP="0044007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8,912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33F5FC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48709CAA" w14:textId="37D1103C" w:rsidR="0044007B" w:rsidRPr="001015A3" w:rsidRDefault="00591A2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A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11,327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36F09D" w14:textId="77777777" w:rsidR="0044007B" w:rsidRPr="005A7FEB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0DB97C1F" w14:textId="2B4E39D9" w:rsidR="0044007B" w:rsidRPr="001015A3" w:rsidRDefault="00465CF6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5CF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46107">
              <w:rPr>
                <w:rFonts w:ascii="Angsana New" w:hAnsi="Angsana New"/>
                <w:b/>
                <w:bCs/>
                <w:sz w:val="30"/>
                <w:szCs w:val="30"/>
              </w:rPr>
              <w:t>58,99</w:t>
            </w:r>
            <w:r w:rsidR="00CC094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2C05D003" w14:textId="7609D090" w:rsidR="00227B77" w:rsidRDefault="00227B77"/>
    <w:p w14:paraId="71931D78" w14:textId="77777777" w:rsidR="00227B77" w:rsidRDefault="00227B77"/>
    <w:tbl>
      <w:tblPr>
        <w:tblW w:w="14580" w:type="dxa"/>
        <w:tblInd w:w="99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5A7FEB" w14:paraId="7AD07580" w14:textId="77777777" w:rsidTr="00392DF4">
        <w:tc>
          <w:tcPr>
            <w:tcW w:w="818" w:type="pct"/>
          </w:tcPr>
          <w:p w14:paraId="45B4D31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2" w:type="pct"/>
            <w:gridSpan w:val="17"/>
          </w:tcPr>
          <w:p w14:paraId="4512BC59" w14:textId="77777777" w:rsidR="00B96A6F" w:rsidRPr="005A7FEB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5A7FEB" w14:paraId="101F5E24" w14:textId="77777777" w:rsidTr="00392DF4">
        <w:tc>
          <w:tcPr>
            <w:tcW w:w="818" w:type="pct"/>
          </w:tcPr>
          <w:p w14:paraId="2A38A1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98BB73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001064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25AECA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53647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E58F2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4F15C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602D8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2EAC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A6F12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7D90F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E2E8D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B039F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5083FC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882FE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47975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22AFC9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C080F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FFE44C1" w14:textId="77777777" w:rsidTr="00392DF4">
        <w:tc>
          <w:tcPr>
            <w:tcW w:w="818" w:type="pct"/>
          </w:tcPr>
          <w:p w14:paraId="1E6B549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1698B9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071C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7D27F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184D94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08FBCB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54705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0A358D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5948E8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2CC5B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3AAF3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48DC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63172A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08E9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E19D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C5D277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CBF971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D13E9D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BE85C96" w14:textId="77777777" w:rsidTr="00392DF4">
        <w:tc>
          <w:tcPr>
            <w:tcW w:w="818" w:type="pct"/>
          </w:tcPr>
          <w:p w14:paraId="68A078A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6F4279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43C69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CA0E9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3ABD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C899AA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5FE2E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33ED2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1EB4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07DB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657B88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F3809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CD8E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FD18BE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4F124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221F2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B6331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77704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20469D4" w14:textId="77777777" w:rsidTr="00392DF4">
        <w:trPr>
          <w:trHeight w:val="344"/>
        </w:trPr>
        <w:tc>
          <w:tcPr>
            <w:tcW w:w="818" w:type="pct"/>
          </w:tcPr>
          <w:p w14:paraId="2C34B4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CF763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9A722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BD444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963CB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9308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17BC181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5F5D2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2A97F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B7AFA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7E7C00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0BDF4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25CA2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6C5FB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4487A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B859D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00A14F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3DD290A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390A7A14" w14:textId="77777777" w:rsidTr="00392DF4">
        <w:tc>
          <w:tcPr>
            <w:tcW w:w="818" w:type="pct"/>
          </w:tcPr>
          <w:p w14:paraId="0E5CB9F8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16570B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2459694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27CC1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32CE44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E319B1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01804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67A9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47DF3BD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A078FE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6F297B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57C2F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282478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4113F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DA6BC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08FAE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73385F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4AAD71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395542AD" w14:textId="77777777" w:rsidTr="00392DF4">
        <w:tc>
          <w:tcPr>
            <w:tcW w:w="818" w:type="pct"/>
          </w:tcPr>
          <w:p w14:paraId="61FA1A3E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52CDB9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66EA458C" w14:textId="77777777" w:rsidTr="00392DF4">
        <w:tc>
          <w:tcPr>
            <w:tcW w:w="818" w:type="pct"/>
          </w:tcPr>
          <w:p w14:paraId="16EBAD8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6A6C12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16E3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C114B2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E7C0FE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87BAF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C17B2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161F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FBD5A8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E467B5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0F7202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3989CA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0BFA15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9E6B0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7D3AF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494B275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331DF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B5214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42D" w:rsidRPr="00CC073F" w14:paraId="1179F065" w14:textId="77777777" w:rsidTr="00392DF4">
        <w:tc>
          <w:tcPr>
            <w:tcW w:w="818" w:type="pct"/>
          </w:tcPr>
          <w:p w14:paraId="447B0924" w14:textId="3F1DA3C6" w:rsidR="00DA542D" w:rsidRPr="005A7FEB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0" w:type="pct"/>
          </w:tcPr>
          <w:p w14:paraId="3F1A7887" w14:textId="2045CCA4" w:rsidR="00DA542D" w:rsidRPr="00DA542D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2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58EB3B3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7E90C000" w14:textId="168C33B8" w:rsidR="00DA542D" w:rsidRPr="00DA542D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2D">
              <w:rPr>
                <w:rFonts w:ascii="Angsana New" w:hAnsi="Angsana New"/>
                <w:sz w:val="30"/>
                <w:szCs w:val="30"/>
                <w:lang w:val="en-US"/>
              </w:rPr>
              <w:t>235,096</w:t>
            </w:r>
          </w:p>
        </w:tc>
        <w:tc>
          <w:tcPr>
            <w:tcW w:w="93" w:type="pct"/>
          </w:tcPr>
          <w:p w14:paraId="1222C873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08E69" w14:textId="3A23A30F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A542D">
              <w:rPr>
                <w:rFonts w:ascii="Angsana New" w:hAnsi="Angsana New"/>
                <w:sz w:val="30"/>
                <w:szCs w:val="30"/>
              </w:rPr>
              <w:t>147,384</w:t>
            </w:r>
          </w:p>
        </w:tc>
        <w:tc>
          <w:tcPr>
            <w:tcW w:w="93" w:type="pct"/>
          </w:tcPr>
          <w:p w14:paraId="0814398D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AF07CD0" w14:textId="3F56FBA9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A542D">
              <w:rPr>
                <w:rFonts w:ascii="Angsana New" w:hAnsi="Angsana New"/>
                <w:sz w:val="30"/>
                <w:szCs w:val="30"/>
              </w:rPr>
              <w:t>99,869</w:t>
            </w:r>
          </w:p>
        </w:tc>
        <w:tc>
          <w:tcPr>
            <w:tcW w:w="93" w:type="pct"/>
          </w:tcPr>
          <w:p w14:paraId="46F0FFF1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97AC3A" w14:textId="57BE182E" w:rsidR="00DA542D" w:rsidRPr="00DA542D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542D">
              <w:rPr>
                <w:rFonts w:ascii="Angsana New" w:hAnsi="Angsana New"/>
                <w:sz w:val="30"/>
                <w:szCs w:val="30"/>
                <w:lang w:val="en-US"/>
              </w:rPr>
              <w:t>37,193</w:t>
            </w:r>
          </w:p>
        </w:tc>
        <w:tc>
          <w:tcPr>
            <w:tcW w:w="81" w:type="pct"/>
          </w:tcPr>
          <w:p w14:paraId="23B6E139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9EB0B5E" w14:textId="02895BC3" w:rsidR="00DA542D" w:rsidRPr="00DA542D" w:rsidRDefault="00DA542D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542D">
              <w:rPr>
                <w:rFonts w:ascii="Angsana New" w:hAnsi="Angsana New"/>
                <w:sz w:val="30"/>
                <w:szCs w:val="30"/>
                <w:lang w:val="en-US"/>
              </w:rPr>
              <w:t>11,996</w:t>
            </w:r>
          </w:p>
        </w:tc>
        <w:tc>
          <w:tcPr>
            <w:tcW w:w="93" w:type="pct"/>
          </w:tcPr>
          <w:p w14:paraId="091FEFD1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93FD029" w14:textId="7D746352" w:rsidR="00DA542D" w:rsidRPr="00DA542D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2D">
              <w:rPr>
                <w:rFonts w:ascii="Angsana New" w:hAnsi="Angsana New"/>
                <w:sz w:val="30"/>
                <w:szCs w:val="30"/>
                <w:lang w:val="en-US"/>
              </w:rPr>
              <w:t>6,196</w:t>
            </w:r>
          </w:p>
        </w:tc>
        <w:tc>
          <w:tcPr>
            <w:tcW w:w="93" w:type="pct"/>
          </w:tcPr>
          <w:p w14:paraId="10218752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15100C5" w14:textId="7E5DC5D8" w:rsidR="00DA542D" w:rsidRPr="00DA542D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2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4B97774F" w14:textId="77777777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CC8E15A" w14:textId="20988E69" w:rsidR="00DA542D" w:rsidRPr="00DA542D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A542D">
              <w:rPr>
                <w:rFonts w:ascii="Angsana New" w:hAnsi="Angsana New"/>
                <w:sz w:val="30"/>
                <w:szCs w:val="30"/>
              </w:rPr>
              <w:t>537,734</w:t>
            </w:r>
          </w:p>
        </w:tc>
      </w:tr>
      <w:tr w:rsidR="00DA542D" w:rsidRPr="005A7FEB" w14:paraId="5B8F4A03" w14:textId="77777777" w:rsidTr="00392DF4">
        <w:tc>
          <w:tcPr>
            <w:tcW w:w="818" w:type="pct"/>
          </w:tcPr>
          <w:p w14:paraId="0E081D19" w14:textId="77777777" w:rsidR="00DA542D" w:rsidRPr="005A7FEB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685109B8" w14:textId="59CF5C91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7EEB62F" w14:textId="77777777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</w:tcPr>
          <w:p w14:paraId="6BCFD07C" w14:textId="5A493842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252</w:t>
            </w:r>
          </w:p>
        </w:tc>
        <w:tc>
          <w:tcPr>
            <w:tcW w:w="93" w:type="pct"/>
          </w:tcPr>
          <w:p w14:paraId="1E7E13B8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5C73842" w14:textId="0DE44980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26C62195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03104C" w14:textId="18A8C981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3" w:type="pct"/>
          </w:tcPr>
          <w:p w14:paraId="0294EBCF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272085" w14:textId="2B5280AE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81" w:type="pct"/>
          </w:tcPr>
          <w:p w14:paraId="46174A43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88C2D0" w14:textId="26A27734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</w:tcPr>
          <w:p w14:paraId="47A64A34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1797FE9" w14:textId="12737A38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</w:tcPr>
          <w:p w14:paraId="3D2CF160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034C0A7" w14:textId="5AD0A2DC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2CF72CE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B73FBC9" w14:textId="7D4F11B6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DA542D" w:rsidRPr="005A7FEB" w14:paraId="64E7AC9B" w14:textId="77777777" w:rsidTr="00392DF4">
        <w:tc>
          <w:tcPr>
            <w:tcW w:w="818" w:type="pct"/>
          </w:tcPr>
          <w:p w14:paraId="231746C2" w14:textId="77777777" w:rsidR="00DA542D" w:rsidRPr="005A7FEB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F024902" w14:textId="660793CA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5B7A4F9" w14:textId="77777777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140B6BB" w14:textId="4622AD35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AAEE857" w14:textId="77777777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3144B97" w14:textId="46B8929F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93" w:type="pct"/>
          </w:tcPr>
          <w:p w14:paraId="5CA4AE9B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34CB467A" w14:textId="2312B286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</w:rPr>
              <w:t>(1,28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CC5C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</w:tcPr>
          <w:p w14:paraId="755B8BD0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540F8E11" w14:textId="7A5E47B5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(404)</w:t>
            </w:r>
          </w:p>
        </w:tc>
        <w:tc>
          <w:tcPr>
            <w:tcW w:w="81" w:type="pct"/>
          </w:tcPr>
          <w:p w14:paraId="73CA0467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817E8A4" w14:textId="12AA8361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3844B3EB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EB71E21" w14:textId="497563A8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73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120BB713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67B1AA2" w14:textId="52187AB1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1BB9A4AD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BEF42EF" w14:textId="5D180A30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C5C93">
              <w:rPr>
                <w:rFonts w:ascii="Angsana New" w:hAnsi="Angsana New"/>
                <w:sz w:val="30"/>
                <w:szCs w:val="30"/>
              </w:rPr>
              <w:t>2,16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</w:tr>
      <w:tr w:rsidR="00DA542D" w:rsidRPr="005A7FEB" w14:paraId="2D51E30E" w14:textId="77777777" w:rsidTr="00392DF4">
        <w:tc>
          <w:tcPr>
            <w:tcW w:w="818" w:type="pct"/>
          </w:tcPr>
          <w:p w14:paraId="26D591B9" w14:textId="540DF939" w:rsidR="00DA542D" w:rsidRPr="005A7FEB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A4430C2" w14:textId="6282EAE8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50F786A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D8B509A" w14:textId="6561583C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49FF278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725CD38" w14:textId="623D5135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03EBF46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423CC9C7" w14:textId="4230B930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115BFF8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2A725D6B" w14:textId="193FDDE7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" w:type="pct"/>
          </w:tcPr>
          <w:p w14:paraId="0076A0ED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62084969" w14:textId="2CB43AC8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" w:type="pct"/>
          </w:tcPr>
          <w:p w14:paraId="72F52C84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2B9B46C" w14:textId="79F7A650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694B5F6F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991B1D" w14:textId="0F458B24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0BB1EFB2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4453011" w14:textId="2B3E4764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542D" w:rsidRPr="005A7FEB" w14:paraId="17731D11" w14:textId="77777777" w:rsidTr="00392DF4">
        <w:tc>
          <w:tcPr>
            <w:tcW w:w="818" w:type="pct"/>
          </w:tcPr>
          <w:p w14:paraId="3980529F" w14:textId="36FC90FA" w:rsidR="00DA542D" w:rsidRPr="005A7FEB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0" w:type="pct"/>
          </w:tcPr>
          <w:p w14:paraId="0AEE82FE" w14:textId="162304EE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48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B240CF5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112062C" w14:textId="5880D741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256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348</w:t>
            </w:r>
          </w:p>
        </w:tc>
        <w:tc>
          <w:tcPr>
            <w:tcW w:w="93" w:type="pct"/>
          </w:tcPr>
          <w:p w14:paraId="1B838082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EE5A962" w14:textId="61CECCAD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150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3" w:type="pct"/>
          </w:tcPr>
          <w:p w14:paraId="6B9FEA3E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70EA3DF6" w14:textId="558EF08C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107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3" w:type="pct"/>
          </w:tcPr>
          <w:p w14:paraId="655806DE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7D0C6044" w14:textId="67AF13AF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1" w:type="pct"/>
          </w:tcPr>
          <w:p w14:paraId="5ED606F0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3D5174D" w14:textId="4292FED6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3" w:type="pct"/>
          </w:tcPr>
          <w:p w14:paraId="30EBD751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62AFF8F1" w14:textId="1C471E8D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</w:tcPr>
          <w:p w14:paraId="13EE3070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33C4E7F8" w14:textId="6F6BD3A6" w:rsidR="00DA542D" w:rsidRPr="005A7FEB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48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403E02D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43BBD1F9" w14:textId="16A36BA3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355</w:t>
            </w:r>
          </w:p>
        </w:tc>
      </w:tr>
      <w:tr w:rsidR="00DA542D" w:rsidRPr="005A7FEB" w14:paraId="7BBE248C" w14:textId="77777777" w:rsidTr="00392DF4">
        <w:tc>
          <w:tcPr>
            <w:tcW w:w="818" w:type="pct"/>
          </w:tcPr>
          <w:p w14:paraId="362EE653" w14:textId="77777777" w:rsidR="00DA542D" w:rsidRPr="00860FA7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4046CD21" w14:textId="2B72355B" w:rsidR="00DA542D" w:rsidRPr="00CC5C93" w:rsidRDefault="000C1EBB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7382FB2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18AAF28" w14:textId="498A69CD" w:rsidR="00DA542D" w:rsidRPr="00CC5C93" w:rsidRDefault="00E81996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1996">
              <w:rPr>
                <w:rFonts w:ascii="Angsana New" w:hAnsi="Angsana New"/>
                <w:sz w:val="30"/>
                <w:szCs w:val="30"/>
                <w:lang w:val="en-US"/>
              </w:rPr>
              <w:t>19,239</w:t>
            </w:r>
          </w:p>
        </w:tc>
        <w:tc>
          <w:tcPr>
            <w:tcW w:w="93" w:type="pct"/>
          </w:tcPr>
          <w:p w14:paraId="006E762A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8B7DA90" w14:textId="336EA4E5" w:rsidR="00DA542D" w:rsidRPr="00CC5C93" w:rsidRDefault="00E8199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81996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  <w:tc>
          <w:tcPr>
            <w:tcW w:w="93" w:type="pct"/>
          </w:tcPr>
          <w:p w14:paraId="30488DB9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A71B527" w14:textId="7575A0CF" w:rsidR="00DA542D" w:rsidRPr="00CC5C93" w:rsidRDefault="00465CF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65CF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65CF6">
              <w:rPr>
                <w:rFonts w:ascii="Angsana New" w:hAnsi="Angsana New"/>
                <w:sz w:val="30"/>
                <w:szCs w:val="30"/>
              </w:rPr>
              <w:t>,</w:t>
            </w:r>
            <w:r w:rsidRPr="00465CF6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="00CC09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3" w:type="pct"/>
          </w:tcPr>
          <w:p w14:paraId="273F918B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CBF40BC" w14:textId="7D7FE89B" w:rsidR="00DA542D" w:rsidRPr="00CC5C93" w:rsidRDefault="00E81996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19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819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1996">
              <w:rPr>
                <w:rFonts w:ascii="Angsana New" w:hAnsi="Angsana New"/>
                <w:sz w:val="30"/>
                <w:szCs w:val="30"/>
                <w:cs/>
                <w:lang w:val="en-US"/>
              </w:rPr>
              <w:t>60</w:t>
            </w:r>
            <w:r w:rsidR="00CC09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81" w:type="pct"/>
          </w:tcPr>
          <w:p w14:paraId="602351D3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606EA36" w14:textId="4A2D772D" w:rsidR="00DA542D" w:rsidRPr="00CC5C93" w:rsidRDefault="00E81996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1996">
              <w:rPr>
                <w:rFonts w:ascii="Angsana New" w:hAnsi="Angsana New"/>
                <w:sz w:val="30"/>
                <w:szCs w:val="30"/>
                <w:cs/>
                <w:lang w:val="en-US"/>
              </w:rPr>
              <w:t>322</w:t>
            </w:r>
          </w:p>
        </w:tc>
        <w:tc>
          <w:tcPr>
            <w:tcW w:w="93" w:type="pct"/>
          </w:tcPr>
          <w:p w14:paraId="1253FC4D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B02D1EA" w14:textId="73D0AD44" w:rsidR="00DA542D" w:rsidRPr="00CC5C93" w:rsidRDefault="00E81996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1996">
              <w:rPr>
                <w:rFonts w:ascii="Angsana New" w:hAnsi="Angsana New"/>
                <w:sz w:val="30"/>
                <w:szCs w:val="30"/>
                <w:cs/>
                <w:lang w:val="en-US"/>
              </w:rPr>
              <w:t>479</w:t>
            </w:r>
          </w:p>
        </w:tc>
        <w:tc>
          <w:tcPr>
            <w:tcW w:w="93" w:type="pct"/>
          </w:tcPr>
          <w:p w14:paraId="763BE3D5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2A05CCF" w14:textId="649434B3" w:rsidR="00DA542D" w:rsidRPr="00CC5C93" w:rsidRDefault="00E81996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1569EA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98CDB1A" w14:textId="42EE5172" w:rsidR="00DA542D" w:rsidRPr="00CC5C93" w:rsidRDefault="00617E91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17E91">
              <w:rPr>
                <w:rFonts w:ascii="Angsana New" w:hAnsi="Angsana New"/>
                <w:sz w:val="30"/>
                <w:szCs w:val="30"/>
              </w:rPr>
              <w:t>34,986</w:t>
            </w:r>
          </w:p>
        </w:tc>
      </w:tr>
      <w:tr w:rsidR="00DA542D" w:rsidRPr="005A7FEB" w14:paraId="33A1004F" w14:textId="77777777" w:rsidTr="00392DF4">
        <w:tc>
          <w:tcPr>
            <w:tcW w:w="818" w:type="pct"/>
            <w:tcBorders>
              <w:bottom w:val="nil"/>
            </w:tcBorders>
          </w:tcPr>
          <w:p w14:paraId="488D003A" w14:textId="77777777" w:rsidR="00DA542D" w:rsidRPr="00860FA7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44E842A" w14:textId="5775B01C" w:rsidR="00DA542D" w:rsidRPr="00CC5C93" w:rsidRDefault="000C1EBB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3129F5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02368A9" w14:textId="58F20A05" w:rsidR="00DA542D" w:rsidRPr="00CC5C93" w:rsidRDefault="000C1EBB" w:rsidP="00DA542D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972C7E6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36BBEB6" w14:textId="1009A53C" w:rsidR="00DA542D" w:rsidRPr="00CC5C93" w:rsidRDefault="000C1EB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C1EBB">
              <w:rPr>
                <w:rFonts w:ascii="Angsana New" w:hAnsi="Angsana New"/>
                <w:sz w:val="30"/>
                <w:szCs w:val="30"/>
              </w:rPr>
              <w:t>6,61</w:t>
            </w:r>
            <w:r w:rsidR="00CC094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07803386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5C454244" w14:textId="35B19AD3" w:rsidR="00DA542D" w:rsidRPr="00CC5C93" w:rsidRDefault="00617E91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CF6" w:rsidRPr="00465CF6">
              <w:rPr>
                <w:rFonts w:ascii="Angsana New" w:hAnsi="Angsana New"/>
                <w:sz w:val="30"/>
                <w:szCs w:val="30"/>
              </w:rPr>
              <w:t>2,682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80C1972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3391616" w14:textId="70BC1011" w:rsidR="00DA542D" w:rsidRPr="00CC5C93" w:rsidRDefault="000C1EBB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C1EBB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</w:tcPr>
          <w:p w14:paraId="30112482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1CB252E4" w14:textId="30B30D0C" w:rsidR="00DA542D" w:rsidRPr="00CC5C93" w:rsidRDefault="000C1EBB" w:rsidP="00CC0949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022A922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CBF2896" w14:textId="60086527" w:rsidR="00DA542D" w:rsidRPr="00CC5C93" w:rsidRDefault="000C1EBB" w:rsidP="00CC0949">
            <w:pPr>
              <w:pStyle w:val="3"/>
              <w:tabs>
                <w:tab w:val="clear" w:pos="360"/>
                <w:tab w:val="clear" w:pos="720"/>
                <w:tab w:val="decimal" w:pos="73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C84D4EA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EE8F5BD" w14:textId="3D1D7EEB" w:rsidR="00DA542D" w:rsidRPr="00CC5C93" w:rsidRDefault="000C1EBB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A28409A" w14:textId="77777777" w:rsidR="00DA542D" w:rsidRPr="00CC5C9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5435857" w14:textId="1CA8F174" w:rsidR="00DA542D" w:rsidRPr="00CC5C93" w:rsidRDefault="00617E91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17E91">
              <w:rPr>
                <w:rFonts w:ascii="Angsana New" w:hAnsi="Angsana New"/>
                <w:sz w:val="30"/>
                <w:szCs w:val="30"/>
              </w:rPr>
              <w:t>9,88</w:t>
            </w:r>
            <w:r w:rsidR="00CC094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542D" w:rsidRPr="005A7FEB" w14:paraId="535EB47E" w14:textId="77777777" w:rsidTr="00392DF4">
        <w:tc>
          <w:tcPr>
            <w:tcW w:w="818" w:type="pct"/>
            <w:tcBorders>
              <w:bottom w:val="nil"/>
            </w:tcBorders>
          </w:tcPr>
          <w:p w14:paraId="4295B688" w14:textId="0848F54B" w:rsidR="00DA542D" w:rsidRPr="00860FA7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F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4886576" w14:textId="1EB49CDC" w:rsidR="00DA542D" w:rsidRPr="00484851" w:rsidRDefault="000C1EBB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FA9227A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169C8E85" w14:textId="1568671A" w:rsidR="00DA542D" w:rsidRPr="001015A3" w:rsidRDefault="000C1EBB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275,587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F1442E3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756A548" w14:textId="7DF24E75" w:rsidR="00DA542D" w:rsidRPr="001015A3" w:rsidRDefault="000C1EB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</w:rPr>
              <w:t>145,96</w:t>
            </w:r>
            <w:r w:rsidR="00CC094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20F7213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5984893" w14:textId="72C5D893" w:rsidR="00DA542D" w:rsidRPr="001015A3" w:rsidRDefault="00617E91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E91">
              <w:rPr>
                <w:rFonts w:ascii="Angsana New" w:hAnsi="Angsana New"/>
                <w:b/>
                <w:bCs/>
                <w:sz w:val="30"/>
                <w:szCs w:val="30"/>
              </w:rPr>
              <w:t>115,56</w:t>
            </w:r>
            <w:r w:rsidR="00CC09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E250B0A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E255E17" w14:textId="64CEED9D" w:rsidR="00DA542D" w:rsidRPr="001015A3" w:rsidRDefault="000C1EBB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40,69</w:t>
            </w:r>
            <w:r w:rsidR="00CC09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A9781ED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1605EC1" w14:textId="61890ECC" w:rsidR="00DA542D" w:rsidRPr="001015A3" w:rsidRDefault="000C1EBB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12,474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1FDD1F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26729AEC" w14:textId="2324096F" w:rsidR="00DA542D" w:rsidRPr="001015A3" w:rsidRDefault="000C1EBB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5AE0D1B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1396F38" w14:textId="104B7D77" w:rsidR="00DA542D" w:rsidRPr="00484851" w:rsidRDefault="000C1EBB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6C89D8" w14:textId="77777777" w:rsidR="00DA542D" w:rsidRPr="005A7FEB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5F0D66C" w14:textId="78B3772F" w:rsidR="00DA542D" w:rsidRPr="001015A3" w:rsidRDefault="00617E91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E91">
              <w:rPr>
                <w:rFonts w:ascii="Angsana New" w:hAnsi="Angsana New"/>
                <w:b/>
                <w:bCs/>
                <w:sz w:val="30"/>
                <w:szCs w:val="30"/>
              </w:rPr>
              <w:t>597,45</w:t>
            </w:r>
            <w:r w:rsidR="00CC094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3DE79DC" w14:textId="78F5AABC" w:rsidR="00227B77" w:rsidRDefault="00227B77"/>
    <w:p w14:paraId="03A3E8E2" w14:textId="4229DFDF" w:rsidR="00227B77" w:rsidRDefault="00227B77"/>
    <w:p w14:paraId="5B7E4993" w14:textId="22573F99" w:rsidR="00227B77" w:rsidRDefault="00227B77"/>
    <w:p w14:paraId="082F8EA0" w14:textId="77777777" w:rsidR="00227B77" w:rsidRDefault="00227B77"/>
    <w:p w14:paraId="3EC289C1" w14:textId="77777777" w:rsidR="00227B77" w:rsidRDefault="00227B77"/>
    <w:p w14:paraId="2D006C86" w14:textId="77777777" w:rsidR="00227B77" w:rsidRDefault="00227B77"/>
    <w:tbl>
      <w:tblPr>
        <w:tblW w:w="1449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902"/>
        <w:gridCol w:w="272"/>
        <w:gridCol w:w="898"/>
        <w:gridCol w:w="272"/>
        <w:gridCol w:w="1078"/>
        <w:gridCol w:w="272"/>
        <w:gridCol w:w="1078"/>
        <w:gridCol w:w="272"/>
        <w:gridCol w:w="1348"/>
        <w:gridCol w:w="270"/>
        <w:gridCol w:w="1081"/>
        <w:gridCol w:w="272"/>
        <w:gridCol w:w="1171"/>
        <w:gridCol w:w="270"/>
        <w:gridCol w:w="1350"/>
        <w:gridCol w:w="272"/>
        <w:gridCol w:w="1162"/>
      </w:tblGrid>
      <w:tr w:rsidR="00B96A6F" w:rsidRPr="00950A13" w14:paraId="300BDCF9" w14:textId="77777777" w:rsidTr="009D0665">
        <w:tc>
          <w:tcPr>
            <w:tcW w:w="776" w:type="pct"/>
          </w:tcPr>
          <w:p w14:paraId="5E6960BF" w14:textId="77777777" w:rsidR="00B96A6F" w:rsidRPr="00950A13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0"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4" w:type="pct"/>
            <w:gridSpan w:val="17"/>
          </w:tcPr>
          <w:p w14:paraId="0BB168B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665" w:rsidRPr="00950A13" w14:paraId="664298DF" w14:textId="77777777" w:rsidTr="009D0665">
        <w:tc>
          <w:tcPr>
            <w:tcW w:w="776" w:type="pct"/>
          </w:tcPr>
          <w:p w14:paraId="52290CC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0BDC23B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752A26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582E41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18D3EE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22B2384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A24A20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5A69B7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C1260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20DD659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88F13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53E8C73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30410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6A3CA4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37B057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118D731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</w:tcPr>
          <w:p w14:paraId="7A85BA9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753D5EB" w14:textId="77777777" w:rsidR="00B96A6F" w:rsidRPr="00950A13" w:rsidRDefault="00B96A6F" w:rsidP="009D0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950A13" w14:paraId="5EDC062F" w14:textId="77777777" w:rsidTr="009D0665">
        <w:tc>
          <w:tcPr>
            <w:tcW w:w="776" w:type="pct"/>
          </w:tcPr>
          <w:p w14:paraId="23EF90A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388C66B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D4DB92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29C5B16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0330C1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6163A22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464F825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734704F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697342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71B898B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1C717B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5DE6B2A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660C0A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78CCB16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BE55F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3F4E2B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</w:tcPr>
          <w:p w14:paraId="04A93A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6B3156CE" w14:textId="77777777" w:rsidR="00B96A6F" w:rsidRPr="00950A13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950A13" w14:paraId="55ABCF44" w14:textId="77777777" w:rsidTr="009D0665">
        <w:tc>
          <w:tcPr>
            <w:tcW w:w="776" w:type="pct"/>
          </w:tcPr>
          <w:p w14:paraId="39E621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4CAF52D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D08E2B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58EF12B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6AE278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422F94E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6711FF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2CE5093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99FA12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2BF6400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3" w:type="pct"/>
          </w:tcPr>
          <w:p w14:paraId="2102B40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7FC1D49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A06D4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0319762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2D7257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12C60C6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52D6635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5ACEA79" w14:textId="77777777" w:rsidR="00B96A6F" w:rsidRPr="00950A13" w:rsidRDefault="00B96A6F" w:rsidP="0044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950A13" w14:paraId="3B31C8FF" w14:textId="77777777" w:rsidTr="009D0665">
        <w:trPr>
          <w:trHeight w:val="344"/>
        </w:trPr>
        <w:tc>
          <w:tcPr>
            <w:tcW w:w="776" w:type="pct"/>
          </w:tcPr>
          <w:p w14:paraId="3B3B3D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pct"/>
          </w:tcPr>
          <w:p w14:paraId="6AA38FF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FD602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</w:tcPr>
          <w:p w14:paraId="7031261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88F6DF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217A715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715A59C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32327B2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5ABAE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364BD5E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93" w:type="pct"/>
          </w:tcPr>
          <w:p w14:paraId="165B109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3E9901E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EEA842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55DBF34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7211C0D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E1FD93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16DCD60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310C2D4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950A13" w14:paraId="62D45D8F" w14:textId="77777777" w:rsidTr="009D0665">
        <w:tc>
          <w:tcPr>
            <w:tcW w:w="776" w:type="pct"/>
          </w:tcPr>
          <w:p w14:paraId="7FF8AE0F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1" w:type="pct"/>
          </w:tcPr>
          <w:p w14:paraId="023A63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4" w:type="pct"/>
          </w:tcPr>
          <w:p w14:paraId="1519F7F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" w:type="pct"/>
          </w:tcPr>
          <w:p w14:paraId="204979A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4" w:type="pct"/>
          </w:tcPr>
          <w:p w14:paraId="3DCD90E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123CCA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412FAA7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5CAC824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4" w:type="pct"/>
          </w:tcPr>
          <w:p w14:paraId="610DF9B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7030BB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93" w:type="pct"/>
          </w:tcPr>
          <w:p w14:paraId="1890C43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04C52F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</w:tcPr>
          <w:p w14:paraId="1BCB7F4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14:paraId="68DF39E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56BE6FE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62D892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</w:tcPr>
          <w:p w14:paraId="2973EDA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5F6FE5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950A13" w14:paraId="665D10AA" w14:textId="77777777" w:rsidTr="009D0665">
        <w:tc>
          <w:tcPr>
            <w:tcW w:w="776" w:type="pct"/>
          </w:tcPr>
          <w:p w14:paraId="08161417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4" w:type="pct"/>
            <w:gridSpan w:val="17"/>
          </w:tcPr>
          <w:p w14:paraId="520D61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0665" w:rsidRPr="00950A13" w14:paraId="1CB5F649" w14:textId="77777777" w:rsidTr="009D0665">
        <w:tc>
          <w:tcPr>
            <w:tcW w:w="776" w:type="pct"/>
          </w:tcPr>
          <w:p w14:paraId="1B552878" w14:textId="77777777" w:rsidR="00B96A6F" w:rsidRPr="00142DBC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11" w:type="pct"/>
            <w:tcBorders>
              <w:bottom w:val="nil"/>
            </w:tcBorders>
          </w:tcPr>
          <w:p w14:paraId="2CFE4DD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2FD57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nil"/>
            </w:tcBorders>
          </w:tcPr>
          <w:p w14:paraId="3C21D2C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89F9C9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1E47429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2ED19C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A6617D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9AD026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nil"/>
            </w:tcBorders>
          </w:tcPr>
          <w:p w14:paraId="7D41C9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FDB905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nil"/>
            </w:tcBorders>
          </w:tcPr>
          <w:p w14:paraId="053DEC1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3962F6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  <w:tcBorders>
              <w:bottom w:val="nil"/>
            </w:tcBorders>
          </w:tcPr>
          <w:p w14:paraId="23A64DF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3E0A407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nil"/>
            </w:tcBorders>
          </w:tcPr>
          <w:p w14:paraId="2A5719F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6A8C470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228D2AF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665" w:rsidRPr="00950A13" w14:paraId="3ED4BD91" w14:textId="77777777" w:rsidTr="009D0665">
        <w:tc>
          <w:tcPr>
            <w:tcW w:w="776" w:type="pct"/>
          </w:tcPr>
          <w:p w14:paraId="2FD49CF3" w14:textId="0F603A31" w:rsidR="00DA542D" w:rsidRPr="00142DBC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1" w:type="pct"/>
            <w:tcBorders>
              <w:bottom w:val="double" w:sz="4" w:space="0" w:color="auto"/>
            </w:tcBorders>
          </w:tcPr>
          <w:p w14:paraId="0A95DD50" w14:textId="7DD0DF1F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125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372</w:t>
            </w:r>
          </w:p>
        </w:tc>
        <w:tc>
          <w:tcPr>
            <w:tcW w:w="94" w:type="pct"/>
            <w:tcBorders>
              <w:bottom w:val="nil"/>
            </w:tcBorders>
          </w:tcPr>
          <w:p w14:paraId="32580108" w14:textId="77777777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</w:tcPr>
          <w:p w14:paraId="752C67DF" w14:textId="6D00F67A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151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94" w:type="pct"/>
            <w:tcBorders>
              <w:bottom w:val="nil"/>
            </w:tcBorders>
          </w:tcPr>
          <w:p w14:paraId="4399B94B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7B663FA5" w14:textId="6C1ABC0D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2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4B2C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B2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94" w:type="pct"/>
            <w:tcBorders>
              <w:bottom w:val="nil"/>
            </w:tcBorders>
          </w:tcPr>
          <w:p w14:paraId="1CA48F22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7013DE4B" w14:textId="0922FE1F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4" w:type="pct"/>
            <w:tcBorders>
              <w:bottom w:val="nil"/>
            </w:tcBorders>
          </w:tcPr>
          <w:p w14:paraId="4543E65F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double" w:sz="4" w:space="0" w:color="auto"/>
            </w:tcBorders>
          </w:tcPr>
          <w:p w14:paraId="58E99F8E" w14:textId="088B1E91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  <w:tcBorders>
              <w:bottom w:val="nil"/>
            </w:tcBorders>
          </w:tcPr>
          <w:p w14:paraId="159AEAA6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73289088" w14:textId="60827FBE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441</w:t>
            </w:r>
          </w:p>
        </w:tc>
        <w:tc>
          <w:tcPr>
            <w:tcW w:w="94" w:type="pct"/>
            <w:tcBorders>
              <w:bottom w:val="nil"/>
            </w:tcBorders>
          </w:tcPr>
          <w:p w14:paraId="763DB461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  <w:tcBorders>
              <w:bottom w:val="double" w:sz="4" w:space="0" w:color="auto"/>
            </w:tcBorders>
          </w:tcPr>
          <w:p w14:paraId="383DDA8F" w14:textId="7C307E76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042</w:t>
            </w:r>
          </w:p>
        </w:tc>
        <w:tc>
          <w:tcPr>
            <w:tcW w:w="93" w:type="pct"/>
            <w:tcBorders>
              <w:bottom w:val="nil"/>
            </w:tcBorders>
          </w:tcPr>
          <w:p w14:paraId="37F67A63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double" w:sz="4" w:space="0" w:color="auto"/>
            </w:tcBorders>
          </w:tcPr>
          <w:p w14:paraId="05C20B06" w14:textId="5222FDE9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94" w:type="pct"/>
            <w:tcBorders>
              <w:bottom w:val="nil"/>
            </w:tcBorders>
          </w:tcPr>
          <w:p w14:paraId="002D9D9B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14:paraId="7103EE2A" w14:textId="2ABE9E18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310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9D0665" w:rsidRPr="00950A13" w14:paraId="5DADB807" w14:textId="77777777" w:rsidTr="009D0665">
        <w:trPr>
          <w:trHeight w:val="80"/>
        </w:trPr>
        <w:tc>
          <w:tcPr>
            <w:tcW w:w="776" w:type="pct"/>
            <w:tcBorders>
              <w:top w:val="nil"/>
              <w:bottom w:val="nil"/>
            </w:tcBorders>
          </w:tcPr>
          <w:p w14:paraId="027932BB" w14:textId="4DC5C573" w:rsidR="00DA542D" w:rsidRPr="00142DBC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11" w:type="pct"/>
            <w:tcBorders>
              <w:top w:val="double" w:sz="4" w:space="0" w:color="auto"/>
              <w:bottom w:val="double" w:sz="4" w:space="0" w:color="auto"/>
            </w:tcBorders>
          </w:tcPr>
          <w:p w14:paraId="7E9BD53F" w14:textId="1A4DB465" w:rsidR="00DA542D" w:rsidRPr="00950A13" w:rsidRDefault="000C1EBB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B50BD43" w14:textId="77777777" w:rsidR="00DA542D" w:rsidRPr="00950A13" w:rsidRDefault="00DA542D" w:rsidP="00DA54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0" w:type="pct"/>
            <w:tcBorders>
              <w:top w:val="double" w:sz="4" w:space="0" w:color="auto"/>
              <w:bottom w:val="double" w:sz="4" w:space="0" w:color="auto"/>
            </w:tcBorders>
          </w:tcPr>
          <w:p w14:paraId="237988FC" w14:textId="57794936" w:rsidR="00DA542D" w:rsidRPr="00950A13" w:rsidRDefault="000C1EBB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142,910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888F6A1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096A321E" w14:textId="53F9C5C7" w:rsidR="00DA542D" w:rsidRPr="00950A13" w:rsidRDefault="00617E91" w:rsidP="00DA542D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7E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7,76</w:t>
            </w:r>
            <w:r w:rsidR="00E27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A116225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17EEF697" w14:textId="4E24EB27" w:rsidR="00DA542D" w:rsidRPr="00950A13" w:rsidRDefault="00591A2B" w:rsidP="00DA542D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91A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24,25</w:t>
            </w:r>
            <w:r w:rsidR="006045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576CDD4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double" w:sz="4" w:space="0" w:color="auto"/>
              <w:bottom w:val="double" w:sz="4" w:space="0" w:color="auto"/>
            </w:tcBorders>
          </w:tcPr>
          <w:p w14:paraId="79C32916" w14:textId="2AEFD22E" w:rsidR="00DA542D" w:rsidRPr="00950A13" w:rsidRDefault="00591A2B" w:rsidP="00DA542D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91A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</w:t>
            </w:r>
            <w:r w:rsidR="006045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F0C207C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</w:tcBorders>
          </w:tcPr>
          <w:p w14:paraId="1F4719AE" w14:textId="587B2A32" w:rsidR="00DA542D" w:rsidRPr="00950A13" w:rsidRDefault="000C1EBB" w:rsidP="00DA542D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1,119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5B0D985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double" w:sz="4" w:space="0" w:color="auto"/>
              <w:bottom w:val="double" w:sz="4" w:space="0" w:color="auto"/>
            </w:tcBorders>
          </w:tcPr>
          <w:p w14:paraId="6C95645B" w14:textId="51FC0CDA" w:rsidR="00DA542D" w:rsidRPr="00950A13" w:rsidRDefault="000C1EBB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E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A37FB3C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double" w:sz="4" w:space="0" w:color="auto"/>
              <w:bottom w:val="double" w:sz="4" w:space="0" w:color="auto"/>
            </w:tcBorders>
          </w:tcPr>
          <w:p w14:paraId="10ADF029" w14:textId="47397309" w:rsidR="00DA542D" w:rsidRPr="00950A13" w:rsidRDefault="00591A2B" w:rsidP="00DA542D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A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11,327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BE313AE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double" w:sz="4" w:space="0" w:color="auto"/>
            </w:tcBorders>
          </w:tcPr>
          <w:p w14:paraId="517702A8" w14:textId="3D94303F" w:rsidR="00DA542D" w:rsidRPr="00950A13" w:rsidRDefault="00617E91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E91">
              <w:rPr>
                <w:rFonts w:ascii="Angsana New" w:hAnsi="Angsana New"/>
                <w:b/>
                <w:bCs/>
                <w:sz w:val="30"/>
                <w:szCs w:val="30"/>
              </w:rPr>
              <w:t>361,54</w:t>
            </w:r>
            <w:r w:rsidR="0004610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4492ED5A" w14:textId="77777777" w:rsidR="00EC54F7" w:rsidRPr="001D703D" w:rsidRDefault="00EC54F7" w:rsidP="00EC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14400"/>
        </w:tabs>
        <w:spacing w:line="240" w:lineRule="auto"/>
        <w:ind w:left="540" w:right="9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0B9C7EEF" w14:textId="77777777" w:rsidR="00212099" w:rsidRDefault="00212099" w:rsidP="00212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803FA7" w14:textId="77777777" w:rsidR="00604515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</w:pPr>
    </w:p>
    <w:p w14:paraId="7DB45054" w14:textId="77777777" w:rsidR="00604515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</w:pPr>
    </w:p>
    <w:p w14:paraId="2498E95C" w14:textId="0016973B" w:rsidR="00604515" w:rsidRPr="0056751D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  <w:sectPr w:rsidR="00604515" w:rsidRPr="0056751D" w:rsidSect="0056751D">
          <w:headerReference w:type="default" r:id="rId14"/>
          <w:footerReference w:type="default" r:id="rId15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</w:p>
    <w:p w14:paraId="11337E48" w14:textId="77777777" w:rsidR="00AD239D" w:rsidRPr="00685396" w:rsidRDefault="00AD239D" w:rsidP="00AD239D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539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7F8056BC" w14:textId="77777777" w:rsidR="00AD239D" w:rsidRPr="00C67985" w:rsidRDefault="00AD239D" w:rsidP="00AD239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AD239D" w:rsidRPr="00C67985" w14:paraId="4250E938" w14:textId="77777777" w:rsidTr="00E56F0F">
        <w:trPr>
          <w:tblHeader/>
        </w:trPr>
        <w:tc>
          <w:tcPr>
            <w:tcW w:w="4050" w:type="dxa"/>
          </w:tcPr>
          <w:p w14:paraId="798C6E8B" w14:textId="77777777" w:rsidR="00AD239D" w:rsidRPr="00C67985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color w:val="0000FF"/>
                <w:sz w:val="30"/>
                <w:szCs w:val="30"/>
              </w:rPr>
            </w:pPr>
            <w:r w:rsidRPr="00C679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</w:tcPr>
          <w:p w14:paraId="1B79BB44" w14:textId="77777777" w:rsidR="00AD239D" w:rsidRPr="00C67985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79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11E16B" w14:textId="77777777" w:rsidR="00AD239D" w:rsidRPr="00C67985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10184CF" w14:textId="77777777" w:rsidR="00AD239D" w:rsidRPr="00C67985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798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449F8" w:rsidRPr="00950A13" w14:paraId="0F31E437" w14:textId="77777777" w:rsidTr="00E56F0F">
        <w:trPr>
          <w:tblHeader/>
        </w:trPr>
        <w:tc>
          <w:tcPr>
            <w:tcW w:w="4050" w:type="dxa"/>
          </w:tcPr>
          <w:p w14:paraId="350FD206" w14:textId="4283C366" w:rsidR="003449F8" w:rsidRPr="00775B55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5B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75B5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75B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775B5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75B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AF9115D" w14:textId="3297525E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4" w:type="dxa"/>
          </w:tcPr>
          <w:p w14:paraId="001BE6D2" w14:textId="77777777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72A516" w14:textId="1241EB69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E340992" w14:textId="77777777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00054" w14:textId="03BF0026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40" w:type="dxa"/>
          </w:tcPr>
          <w:p w14:paraId="26F96BA3" w14:textId="77777777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9A30CE1" w14:textId="1F4E11BF" w:rsidR="003449F8" w:rsidRPr="00950A13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449F8" w:rsidRPr="00950A13" w14:paraId="487B5625" w14:textId="77777777" w:rsidTr="00E56F0F">
        <w:tc>
          <w:tcPr>
            <w:tcW w:w="4050" w:type="dxa"/>
          </w:tcPr>
          <w:p w14:paraId="080CC89B" w14:textId="77777777" w:rsidR="003449F8" w:rsidRPr="000B4511" w:rsidRDefault="003449F8" w:rsidP="003449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6D78A5BE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9F8" w:rsidRPr="00950A13" w14:paraId="0DB47963" w14:textId="77777777" w:rsidTr="00E56F0F">
        <w:tc>
          <w:tcPr>
            <w:tcW w:w="4050" w:type="dxa"/>
          </w:tcPr>
          <w:p w14:paraId="3EA4A77A" w14:textId="77777777" w:rsidR="003449F8" w:rsidRPr="00950A13" w:rsidRDefault="003449F8" w:rsidP="003449F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4DB9CB96" w14:textId="17F9B9A1" w:rsidR="003449F8" w:rsidRPr="003F371B" w:rsidRDefault="002A6811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49129D">
              <w:rPr>
                <w:rFonts w:ascii="Angsana New" w:hAnsi="Angsana New"/>
                <w:sz w:val="30"/>
                <w:szCs w:val="30"/>
                <w:lang w:val="en-US" w:bidi="th-TH"/>
              </w:rPr>
              <w:t>2,839</w:t>
            </w:r>
          </w:p>
        </w:tc>
        <w:tc>
          <w:tcPr>
            <w:tcW w:w="264" w:type="dxa"/>
          </w:tcPr>
          <w:p w14:paraId="6BC41248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FE375C" w14:textId="4B66EF8A" w:rsidR="003449F8" w:rsidRPr="00950A13" w:rsidRDefault="003449F8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EE6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14:paraId="429EB125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EA16C" w14:textId="12B3284D" w:rsidR="003449F8" w:rsidRPr="0049129D" w:rsidRDefault="0049129D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29D">
              <w:rPr>
                <w:rFonts w:ascii="Angsana New" w:hAnsi="Angsana New"/>
                <w:sz w:val="30"/>
                <w:szCs w:val="30"/>
                <w:lang w:val="en-US" w:bidi="th-TH"/>
              </w:rPr>
              <w:t>2,839</w:t>
            </w:r>
          </w:p>
        </w:tc>
        <w:tc>
          <w:tcPr>
            <w:tcW w:w="265" w:type="dxa"/>
            <w:gridSpan w:val="2"/>
          </w:tcPr>
          <w:p w14:paraId="2F8382EE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29E01" w14:textId="4EEA9BB4" w:rsidR="003449F8" w:rsidRPr="00950A13" w:rsidRDefault="003449F8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615035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</w:tr>
      <w:tr w:rsidR="003449F8" w:rsidRPr="00950A13" w14:paraId="76EB95C5" w14:textId="77777777" w:rsidTr="00E56F0F">
        <w:tc>
          <w:tcPr>
            <w:tcW w:w="4050" w:type="dxa"/>
          </w:tcPr>
          <w:p w14:paraId="5FA18974" w14:textId="77777777" w:rsidR="003449F8" w:rsidRPr="00950A13" w:rsidRDefault="003449F8" w:rsidP="003449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313B6" w14:textId="4241754B" w:rsidR="003449F8" w:rsidRPr="003F371B" w:rsidRDefault="002A6811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49129D">
              <w:rPr>
                <w:rFonts w:ascii="Angsana New" w:hAnsi="Angsana New"/>
                <w:sz w:val="30"/>
                <w:szCs w:val="30"/>
                <w:lang w:val="en-US" w:bidi="th-TH"/>
              </w:rPr>
              <w:t>4,260</w:t>
            </w:r>
          </w:p>
        </w:tc>
        <w:tc>
          <w:tcPr>
            <w:tcW w:w="264" w:type="dxa"/>
          </w:tcPr>
          <w:p w14:paraId="03B80E87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12099D" w14:textId="763E36A4" w:rsidR="003449F8" w:rsidRPr="00950A13" w:rsidRDefault="003449F8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EE6">
              <w:rPr>
                <w:rFonts w:ascii="Angsana New" w:hAnsi="Angsana New"/>
                <w:sz w:val="30"/>
                <w:szCs w:val="30"/>
                <w:lang w:val="en-US" w:bidi="th-TH"/>
              </w:rPr>
              <w:t>6,361</w:t>
            </w:r>
          </w:p>
        </w:tc>
        <w:tc>
          <w:tcPr>
            <w:tcW w:w="270" w:type="dxa"/>
          </w:tcPr>
          <w:p w14:paraId="1A07AB32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F6ADE" w14:textId="04FF5DE3" w:rsidR="003449F8" w:rsidRPr="0049129D" w:rsidRDefault="0049129D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29D">
              <w:rPr>
                <w:rFonts w:ascii="Angsana New" w:hAnsi="Angsana New"/>
                <w:sz w:val="30"/>
                <w:szCs w:val="30"/>
                <w:lang w:val="en-US" w:bidi="th-TH"/>
              </w:rPr>
              <w:t>4,260</w:t>
            </w:r>
          </w:p>
        </w:tc>
        <w:tc>
          <w:tcPr>
            <w:tcW w:w="265" w:type="dxa"/>
            <w:gridSpan w:val="2"/>
          </w:tcPr>
          <w:p w14:paraId="22F387FD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3B4B75E" w14:textId="348A2030" w:rsidR="003449F8" w:rsidRPr="00950A13" w:rsidRDefault="003449F8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035">
              <w:rPr>
                <w:rFonts w:ascii="Angsana New" w:hAnsi="Angsana New"/>
                <w:sz w:val="30"/>
                <w:szCs w:val="30"/>
                <w:lang w:val="en-US" w:bidi="th-TH"/>
              </w:rPr>
              <w:t>6,361</w:t>
            </w:r>
          </w:p>
        </w:tc>
      </w:tr>
      <w:tr w:rsidR="003449F8" w:rsidRPr="00950A13" w14:paraId="752C043D" w14:textId="77777777" w:rsidTr="00E56F0F">
        <w:tc>
          <w:tcPr>
            <w:tcW w:w="4050" w:type="dxa"/>
          </w:tcPr>
          <w:p w14:paraId="4A9738BB" w14:textId="77777777" w:rsidR="003449F8" w:rsidRPr="00950A13" w:rsidRDefault="003449F8" w:rsidP="003449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84975" w14:textId="0B0B751E" w:rsidR="003449F8" w:rsidRPr="003F371B" w:rsidRDefault="002A6811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912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7,099</w:t>
            </w:r>
          </w:p>
        </w:tc>
        <w:tc>
          <w:tcPr>
            <w:tcW w:w="264" w:type="dxa"/>
          </w:tcPr>
          <w:p w14:paraId="09D6DA16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92389" w14:textId="53170A15" w:rsidR="003449F8" w:rsidRPr="00950A13" w:rsidRDefault="003449F8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13,561</w:t>
            </w:r>
          </w:p>
        </w:tc>
        <w:tc>
          <w:tcPr>
            <w:tcW w:w="270" w:type="dxa"/>
          </w:tcPr>
          <w:p w14:paraId="4C54F252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10C6D" w14:textId="6A7BB1DD" w:rsidR="003449F8" w:rsidRPr="003F371B" w:rsidRDefault="0049129D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912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7,099</w:t>
            </w:r>
          </w:p>
        </w:tc>
        <w:tc>
          <w:tcPr>
            <w:tcW w:w="265" w:type="dxa"/>
            <w:gridSpan w:val="2"/>
          </w:tcPr>
          <w:p w14:paraId="61A6AD3A" w14:textId="77777777" w:rsidR="003449F8" w:rsidRPr="00950A13" w:rsidRDefault="003449F8" w:rsidP="0034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07F2F" w14:textId="03278A5E" w:rsidR="003449F8" w:rsidRPr="00950A13" w:rsidRDefault="003449F8" w:rsidP="003449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13,561</w:t>
            </w:r>
          </w:p>
        </w:tc>
      </w:tr>
    </w:tbl>
    <w:p w14:paraId="34AB9405" w14:textId="77777777" w:rsidR="00AD239D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55A4109" w14:textId="62EBC998" w:rsidR="00AD239D" w:rsidRPr="00484851" w:rsidRDefault="00430FA4" w:rsidP="00AD239D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กลุ่มบริษัทและบริษัทไม่มีสินทรัพย์สิทธิการใช้เพิ่มขึ้น</w:t>
      </w:r>
      <w:r w:rsidR="00E60903">
        <w:rPr>
          <w:rFonts w:ascii="Angsana New" w:hAnsi="Angsana New"/>
          <w:sz w:val="30"/>
          <w:szCs w:val="30"/>
        </w:rPr>
        <w:t xml:space="preserve"> </w:t>
      </w:r>
      <w:r w:rsidR="00604515" w:rsidRPr="00424E9A">
        <w:rPr>
          <w:rFonts w:ascii="Angsana New" w:hAnsi="Angsana New" w:hint="cs"/>
          <w:sz w:val="30"/>
          <w:szCs w:val="30"/>
          <w:cs/>
        </w:rPr>
        <w:t>ใน</w:t>
      </w:r>
      <w:r w:rsidR="00604515">
        <w:rPr>
          <w:rFonts w:ascii="Angsana New" w:hAnsi="Angsana New" w:hint="cs"/>
          <w:sz w:val="30"/>
          <w:szCs w:val="30"/>
          <w:cs/>
        </w:rPr>
        <w:t>ระหว่าง</w:t>
      </w:r>
      <w:r w:rsidR="00604515" w:rsidRPr="00424E9A">
        <w:rPr>
          <w:rFonts w:ascii="Angsana New" w:hAnsi="Angsana New" w:hint="cs"/>
          <w:sz w:val="30"/>
          <w:szCs w:val="30"/>
          <w:cs/>
        </w:rPr>
        <w:t xml:space="preserve">ปี </w:t>
      </w:r>
      <w:r w:rsidR="00604515">
        <w:rPr>
          <w:rFonts w:ascii="Angsana New" w:hAnsi="Angsana New"/>
          <w:sz w:val="30"/>
          <w:szCs w:val="30"/>
        </w:rPr>
        <w:t>2565</w:t>
      </w:r>
      <w:r w:rsidR="00604515" w:rsidRPr="00424E9A">
        <w:rPr>
          <w:rFonts w:ascii="Angsana New" w:hAnsi="Angsana New" w:hint="cs"/>
          <w:sz w:val="30"/>
          <w:szCs w:val="30"/>
        </w:rPr>
        <w:t xml:space="preserve"> </w:t>
      </w:r>
      <w:r w:rsidR="00E60903" w:rsidRPr="00484851">
        <w:rPr>
          <w:rFonts w:ascii="Angsana New" w:hAnsi="Angsana New"/>
          <w:i/>
          <w:iCs/>
          <w:sz w:val="30"/>
          <w:szCs w:val="30"/>
        </w:rPr>
        <w:t>(256</w:t>
      </w:r>
      <w:r w:rsidR="00DA542D">
        <w:rPr>
          <w:rFonts w:ascii="Angsana New" w:hAnsi="Angsana New"/>
          <w:i/>
          <w:iCs/>
          <w:sz w:val="30"/>
          <w:szCs w:val="30"/>
        </w:rPr>
        <w:t>4</w:t>
      </w:r>
      <w:r w:rsidR="00E60903" w:rsidRPr="00484851">
        <w:rPr>
          <w:rFonts w:ascii="Angsana New" w:hAnsi="Angsana New"/>
          <w:i/>
          <w:iCs/>
          <w:sz w:val="30"/>
          <w:szCs w:val="30"/>
        </w:rPr>
        <w:t xml:space="preserve">: </w:t>
      </w:r>
      <w:r w:rsidR="00DA542D">
        <w:rPr>
          <w:rFonts w:ascii="Angsana New" w:hAnsi="Angsana New"/>
          <w:i/>
          <w:iCs/>
          <w:sz w:val="30"/>
          <w:szCs w:val="30"/>
        </w:rPr>
        <w:t>8.41</w:t>
      </w:r>
      <w:r w:rsidR="00E60903" w:rsidRPr="00484851">
        <w:rPr>
          <w:rFonts w:ascii="Angsana New" w:hAnsi="Angsana New"/>
          <w:i/>
          <w:iCs/>
          <w:sz w:val="30"/>
          <w:szCs w:val="30"/>
        </w:rPr>
        <w:t xml:space="preserve"> </w:t>
      </w:r>
      <w:r w:rsidR="00E60903" w:rsidRPr="00484851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DA542D">
        <w:rPr>
          <w:rFonts w:ascii="Angsana New" w:hAnsi="Angsana New"/>
          <w:i/>
          <w:iCs/>
          <w:sz w:val="30"/>
          <w:szCs w:val="30"/>
        </w:rPr>
        <w:t>9.05</w:t>
      </w:r>
      <w:r w:rsidR="00E60903" w:rsidRPr="00484851">
        <w:rPr>
          <w:rFonts w:ascii="Angsana New" w:hAnsi="Angsana New"/>
          <w:i/>
          <w:iCs/>
          <w:sz w:val="30"/>
          <w:szCs w:val="30"/>
        </w:rPr>
        <w:t xml:space="preserve"> </w:t>
      </w:r>
      <w:r w:rsidR="00E60903" w:rsidRPr="0048485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4851" w:rsidRPr="00484851">
        <w:rPr>
          <w:rFonts w:ascii="Angsana New" w:hAnsi="Angsana New"/>
          <w:i/>
          <w:iCs/>
          <w:sz w:val="30"/>
          <w:szCs w:val="30"/>
        </w:rPr>
        <w:t xml:space="preserve"> </w:t>
      </w:r>
      <w:r w:rsidR="00E60903" w:rsidRPr="0048485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60903" w:rsidRPr="00484851">
        <w:rPr>
          <w:rFonts w:ascii="Angsana New" w:hAnsi="Angsana New"/>
          <w:i/>
          <w:iCs/>
          <w:sz w:val="30"/>
          <w:szCs w:val="30"/>
        </w:rPr>
        <w:t>)</w:t>
      </w:r>
    </w:p>
    <w:p w14:paraId="627DB91B" w14:textId="77777777" w:rsidR="00AD239D" w:rsidRPr="00424E9A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331B8D" w14:textId="0B0A8CE5" w:rsidR="00AD239D" w:rsidRPr="00424E9A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4E9A">
        <w:rPr>
          <w:rFonts w:ascii="Angsana New" w:hAnsi="Angsana New" w:hint="cs"/>
          <w:sz w:val="30"/>
          <w:szCs w:val="30"/>
          <w:cs/>
        </w:rPr>
        <w:t>กลุ่มบริษัทเช่า</w:t>
      </w:r>
      <w:r w:rsidRPr="00424E9A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Pr="00424E9A">
        <w:rPr>
          <w:rFonts w:ascii="Angsana New" w:hAnsi="Angsana New" w:hint="cs"/>
          <w:sz w:val="30"/>
          <w:szCs w:val="30"/>
          <w:cs/>
        </w:rPr>
        <w:t>หลายแห่งเป็นระยะเวลา</w:t>
      </w:r>
      <w:r w:rsidRPr="00424E9A">
        <w:rPr>
          <w:rFonts w:ascii="Angsana New" w:hAnsi="Angsana New"/>
          <w:sz w:val="30"/>
          <w:szCs w:val="30"/>
        </w:rPr>
        <w:t xml:space="preserve"> 1 - 3 </w:t>
      </w:r>
      <w:r w:rsidRPr="00424E9A">
        <w:rPr>
          <w:rFonts w:ascii="Angsana New" w:hAnsi="Angsana New" w:hint="cs"/>
          <w:sz w:val="30"/>
          <w:szCs w:val="30"/>
          <w:cs/>
        </w:rPr>
        <w:t>ปี</w:t>
      </w:r>
      <w:r w:rsidRPr="00424E9A">
        <w:rPr>
          <w:rFonts w:ascii="Angsana New" w:hAnsi="Angsana New" w:hint="cs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6643346" w14:textId="77777777" w:rsidR="00AD239D" w:rsidRPr="00782609" w:rsidRDefault="00AD239D" w:rsidP="00AD239D">
      <w:pPr>
        <w:tabs>
          <w:tab w:val="clear" w:pos="454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D71FB2" w14:textId="0AA1C8D4" w:rsidR="0084259D" w:rsidRPr="00782609" w:rsidRDefault="00AD239D" w:rsidP="00604515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609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7DCAB8F" w14:textId="75BC0377" w:rsidR="00AD239D" w:rsidRDefault="00AD239D" w:rsidP="00AD239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2609">
        <w:rPr>
          <w:rFonts w:ascii="Angsana New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84259D">
        <w:rPr>
          <w:rFonts w:ascii="Angsana New" w:hAnsi="Angsana New"/>
          <w:sz w:val="30"/>
          <w:szCs w:val="30"/>
        </w:rPr>
        <w:t xml:space="preserve">                  </w:t>
      </w:r>
      <w:r w:rsidRPr="00782609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7AE844F" w14:textId="655D8554" w:rsidR="00AD239D" w:rsidRDefault="00AD239D" w:rsidP="00AD2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4"/>
        <w:gridCol w:w="1350"/>
        <w:gridCol w:w="178"/>
        <w:gridCol w:w="1262"/>
        <w:gridCol w:w="180"/>
        <w:gridCol w:w="1260"/>
        <w:gridCol w:w="180"/>
        <w:gridCol w:w="1260"/>
      </w:tblGrid>
      <w:tr w:rsidR="00AD239D" w:rsidRPr="005A6746" w14:paraId="61FC6F26" w14:textId="77777777" w:rsidTr="00E56F0F">
        <w:trPr>
          <w:cantSplit/>
          <w:tblHeader/>
        </w:trPr>
        <w:tc>
          <w:tcPr>
            <w:tcW w:w="3504" w:type="dxa"/>
            <w:shd w:val="clear" w:color="auto" w:fill="auto"/>
            <w:vAlign w:val="bottom"/>
          </w:tcPr>
          <w:p w14:paraId="0D16B21B" w14:textId="77777777" w:rsidR="00AD239D" w:rsidRPr="005A6746" w:rsidRDefault="00AD239D" w:rsidP="00E56F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  <w:bookmarkStart w:id="2" w:name="_Hlk95508787"/>
          </w:p>
        </w:tc>
        <w:tc>
          <w:tcPr>
            <w:tcW w:w="2790" w:type="dxa"/>
            <w:gridSpan w:val="3"/>
          </w:tcPr>
          <w:p w14:paraId="3ABB5C66" w14:textId="77777777" w:rsidR="00AD239D" w:rsidRPr="005A6746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D47D70" w14:textId="77777777" w:rsidR="00AD239D" w:rsidRPr="005A6746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2DCF6FF" w14:textId="77777777" w:rsidR="00AD239D" w:rsidRPr="005A6746" w:rsidRDefault="00AD239D" w:rsidP="00E56F0F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542D" w:rsidRPr="005A6746" w14:paraId="6F70E686" w14:textId="77777777" w:rsidTr="00161A0D">
        <w:trPr>
          <w:cantSplit/>
          <w:tblHeader/>
        </w:trPr>
        <w:tc>
          <w:tcPr>
            <w:tcW w:w="3504" w:type="dxa"/>
          </w:tcPr>
          <w:p w14:paraId="2C40EED4" w14:textId="77777777" w:rsidR="00DA542D" w:rsidRPr="005A6746" w:rsidRDefault="00DA542D" w:rsidP="00DA542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521715AE" w14:textId="2853A5A8" w:rsidR="00DA542D" w:rsidRPr="00CC073F" w:rsidRDefault="00DA542D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AA785CE" w14:textId="77777777" w:rsidR="00DA542D" w:rsidRPr="00CC073F" w:rsidRDefault="00DA542D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C5289E" w14:textId="20718DEE" w:rsidR="00DA542D" w:rsidRPr="00CC073F" w:rsidRDefault="00DA542D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1B42E1C" w14:textId="77777777" w:rsidR="00DA542D" w:rsidRPr="00CC073F" w:rsidRDefault="00DA542D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B38D" w14:textId="43F4A29B" w:rsidR="00DA542D" w:rsidRPr="00CC073F" w:rsidRDefault="00DA542D" w:rsidP="00DA542D">
            <w:pPr>
              <w:pStyle w:val="acctmergecolhdg"/>
              <w:spacing w:line="240" w:lineRule="atLeast"/>
              <w:ind w:left="-80" w:right="-8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449F7B9" w14:textId="77777777" w:rsidR="00DA542D" w:rsidRPr="00CC073F" w:rsidRDefault="00DA542D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14356" w14:textId="28376971" w:rsidR="00DA542D" w:rsidRPr="00CC073F" w:rsidRDefault="00DA542D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</w:tr>
      <w:tr w:rsidR="00AD239D" w:rsidRPr="005A6746" w14:paraId="0F294C79" w14:textId="77777777" w:rsidTr="00E56F0F">
        <w:trPr>
          <w:cantSplit/>
          <w:tblHeader/>
        </w:trPr>
        <w:tc>
          <w:tcPr>
            <w:tcW w:w="3504" w:type="dxa"/>
          </w:tcPr>
          <w:p w14:paraId="594889EE" w14:textId="77777777" w:rsidR="00AD239D" w:rsidRPr="005A6746" w:rsidRDefault="00AD239D" w:rsidP="00E56F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E054FD" w14:textId="77777777" w:rsidR="00AD239D" w:rsidRPr="005A6746" w:rsidRDefault="00AD239D" w:rsidP="00E56F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D239D" w:rsidRPr="005A6746" w14:paraId="1037AF88" w14:textId="77777777" w:rsidTr="00161A0D">
        <w:trPr>
          <w:cantSplit/>
        </w:trPr>
        <w:tc>
          <w:tcPr>
            <w:tcW w:w="3504" w:type="dxa"/>
          </w:tcPr>
          <w:p w14:paraId="3E677A46" w14:textId="77777777" w:rsidR="00AD239D" w:rsidRPr="005A6746" w:rsidRDefault="00AD239D" w:rsidP="00E56F0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2CAB1BD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115F20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7B22B3" w14:textId="77777777" w:rsidR="00AD239D" w:rsidRPr="005A6746" w:rsidRDefault="00AD239D" w:rsidP="00035A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EED8DD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0253BA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52DE4F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7716F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A76" w:rsidRPr="005A6746" w14:paraId="0B585CFA" w14:textId="77777777" w:rsidTr="00161A0D">
        <w:trPr>
          <w:cantSplit/>
        </w:trPr>
        <w:tc>
          <w:tcPr>
            <w:tcW w:w="3504" w:type="dxa"/>
          </w:tcPr>
          <w:p w14:paraId="67EADA72" w14:textId="3A072EAF" w:rsidR="00CF3A76" w:rsidRPr="005A6746" w:rsidRDefault="00CF3A76" w:rsidP="00CF3A7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609">
              <w:rPr>
                <w:rFonts w:ascii="Angsana New" w:hAnsi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782609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350" w:type="dxa"/>
          </w:tcPr>
          <w:p w14:paraId="37CB387B" w14:textId="069A9423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(647)</w:t>
            </w:r>
          </w:p>
        </w:tc>
        <w:tc>
          <w:tcPr>
            <w:tcW w:w="178" w:type="dxa"/>
          </w:tcPr>
          <w:p w14:paraId="0A42A433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9A1E004" w14:textId="26FC3109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5089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0890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1BC8BB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06827" w14:textId="44657570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(647)</w:t>
            </w:r>
          </w:p>
        </w:tc>
        <w:tc>
          <w:tcPr>
            <w:tcW w:w="180" w:type="dxa"/>
          </w:tcPr>
          <w:p w14:paraId="77D87F2D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3C77A" w14:textId="058A5F3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(</w:t>
            </w:r>
            <w:r w:rsidRPr="0075089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0890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3A76" w:rsidRPr="005A6746" w14:paraId="67771367" w14:textId="77777777" w:rsidTr="00184B04">
        <w:trPr>
          <w:cantSplit/>
        </w:trPr>
        <w:tc>
          <w:tcPr>
            <w:tcW w:w="3504" w:type="dxa"/>
          </w:tcPr>
          <w:p w14:paraId="3C1B3AAF" w14:textId="77777777" w:rsidR="00CF3A76" w:rsidRPr="005A6746" w:rsidRDefault="00CF3A76" w:rsidP="00CF3A7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BA71FDE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7E7A36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235F7A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12C0D0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7B97D9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80" w:right="-108" w:firstLine="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7D20B7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5D1839" w14:textId="77777777" w:rsidR="00CF3A76" w:rsidRPr="005A674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3A76" w:rsidRPr="005A6746" w14:paraId="3BEC5038" w14:textId="77777777" w:rsidTr="00161A0D">
        <w:trPr>
          <w:cantSplit/>
        </w:trPr>
        <w:tc>
          <w:tcPr>
            <w:tcW w:w="3504" w:type="dxa"/>
          </w:tcPr>
          <w:p w14:paraId="5E30484F" w14:textId="77777777" w:rsidR="00CF3A76" w:rsidRPr="005A6746" w:rsidRDefault="00CF3A76" w:rsidP="00CF3A7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7D52DC22" w14:textId="7331C613" w:rsidR="00CF3A76" w:rsidRPr="00973AE9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29D"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  <w:tc>
          <w:tcPr>
            <w:tcW w:w="178" w:type="dxa"/>
            <w:vAlign w:val="bottom"/>
          </w:tcPr>
          <w:p w14:paraId="6ED3F198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3E84E20" w14:textId="6579A9A9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  <w:tc>
          <w:tcPr>
            <w:tcW w:w="180" w:type="dxa"/>
            <w:vAlign w:val="bottom"/>
          </w:tcPr>
          <w:p w14:paraId="120A0FD9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0EB2BA" w14:textId="385C4570" w:rsidR="00CF3A76" w:rsidRPr="0049129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49129D"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  <w:tc>
          <w:tcPr>
            <w:tcW w:w="180" w:type="dxa"/>
            <w:vAlign w:val="bottom"/>
          </w:tcPr>
          <w:p w14:paraId="79EB5A91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FE5413" w14:textId="711F1479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</w:tr>
      <w:tr w:rsidR="00CF3A76" w:rsidRPr="005A6746" w14:paraId="02A0313F" w14:textId="77777777" w:rsidTr="00161A0D">
        <w:trPr>
          <w:cantSplit/>
        </w:trPr>
        <w:tc>
          <w:tcPr>
            <w:tcW w:w="3504" w:type="dxa"/>
          </w:tcPr>
          <w:p w14:paraId="73CE3CB9" w14:textId="77777777" w:rsidR="00CF3A76" w:rsidRPr="005A6746" w:rsidRDefault="00CF3A76" w:rsidP="00CF3A7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49FC70E1" w14:textId="5788AC0E" w:rsidR="00CF3A76" w:rsidRPr="00973AE9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29D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78" w:type="dxa"/>
            <w:vAlign w:val="bottom"/>
          </w:tcPr>
          <w:p w14:paraId="74834253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A945B24" w14:textId="3CA70306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180" w:type="dxa"/>
            <w:vAlign w:val="bottom"/>
          </w:tcPr>
          <w:p w14:paraId="587970FB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F04585" w14:textId="5410BE03" w:rsidR="00CF3A76" w:rsidRPr="0049129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49129D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80" w:type="dxa"/>
            <w:vAlign w:val="bottom"/>
          </w:tcPr>
          <w:p w14:paraId="2DA7CE38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9EF816" w14:textId="43346918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</w:tr>
      <w:tr w:rsidR="00CF3A76" w:rsidRPr="005A6746" w14:paraId="219E3D3B" w14:textId="77777777" w:rsidTr="00161A0D">
        <w:trPr>
          <w:cantSplit/>
        </w:trPr>
        <w:tc>
          <w:tcPr>
            <w:tcW w:w="3504" w:type="dxa"/>
          </w:tcPr>
          <w:p w14:paraId="568DFBC7" w14:textId="77777777" w:rsidR="00CF3A76" w:rsidRPr="005A6746" w:rsidRDefault="00CF3A76" w:rsidP="00CF3A7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2000DC7C" w14:textId="313D7751" w:rsidR="00CF3A76" w:rsidRPr="00973AE9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C174DB2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50C9EE7" w14:textId="2188DC24" w:rsidR="00CF3A76" w:rsidRPr="0081263D" w:rsidRDefault="00CF3A76" w:rsidP="00CF3A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38B359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453659" w14:textId="21564AD7" w:rsidR="00CF3A76" w:rsidRPr="0049129D" w:rsidRDefault="00CF3A76" w:rsidP="00CF3A7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 w:rsidRPr="004912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42C614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B5CD9F" w14:textId="2C404B4E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6031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CF3A76" w:rsidRPr="005A6746" w14:paraId="394F8CAF" w14:textId="77777777" w:rsidTr="00161A0D">
        <w:trPr>
          <w:cantSplit/>
        </w:trPr>
        <w:tc>
          <w:tcPr>
            <w:tcW w:w="3504" w:type="dxa"/>
          </w:tcPr>
          <w:p w14:paraId="4E9FCC8F" w14:textId="77777777" w:rsidR="00CF3A76" w:rsidRPr="005A6746" w:rsidRDefault="00CF3A76" w:rsidP="00CF3A7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637778C4" w14:textId="1E173D4A" w:rsidR="00CF3A76" w:rsidRPr="00E93761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78" w:type="dxa"/>
            <w:vAlign w:val="bottom"/>
          </w:tcPr>
          <w:p w14:paraId="7960E9D7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5F7D9DD" w14:textId="23144E09" w:rsidR="00CF3A76" w:rsidRPr="0081263D" w:rsidRDefault="00CF3A76" w:rsidP="00CF3A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E937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6DB765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17BCD" w14:textId="1B256987" w:rsidR="00CF3A76" w:rsidRPr="00FD173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80" w:type="dxa"/>
            <w:vAlign w:val="bottom"/>
          </w:tcPr>
          <w:p w14:paraId="5B9746B5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0627F" w14:textId="41707F3D" w:rsidR="00CF3A76" w:rsidRPr="0081263D" w:rsidRDefault="00CF3A76" w:rsidP="00CF3A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A76" w:rsidRPr="005A6746" w14:paraId="59A5AEAC" w14:textId="77777777" w:rsidTr="00161A0D">
        <w:trPr>
          <w:cantSplit/>
        </w:trPr>
        <w:tc>
          <w:tcPr>
            <w:tcW w:w="3504" w:type="dxa"/>
          </w:tcPr>
          <w:p w14:paraId="3BD4FAA7" w14:textId="77777777" w:rsidR="00CF3A76" w:rsidRPr="005A6746" w:rsidRDefault="00CF3A76" w:rsidP="00CF3A7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</w:tcPr>
          <w:p w14:paraId="74A0B3C7" w14:textId="7C96F1B5" w:rsidR="00CF3A76" w:rsidRPr="00E93761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6,623</w:t>
            </w:r>
          </w:p>
        </w:tc>
        <w:tc>
          <w:tcPr>
            <w:tcW w:w="178" w:type="dxa"/>
            <w:vAlign w:val="bottom"/>
          </w:tcPr>
          <w:p w14:paraId="541DD4B3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75B72A" w14:textId="43366128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80" w:type="dxa"/>
            <w:vAlign w:val="bottom"/>
          </w:tcPr>
          <w:p w14:paraId="1A007B76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D0FFF" w14:textId="77679DB7" w:rsidR="00CF3A76" w:rsidRPr="00FD1736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6,623</w:t>
            </w:r>
          </w:p>
        </w:tc>
        <w:tc>
          <w:tcPr>
            <w:tcW w:w="180" w:type="dxa"/>
            <w:vAlign w:val="bottom"/>
          </w:tcPr>
          <w:p w14:paraId="01AB70F9" w14:textId="77777777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9B0F0" w14:textId="62CF9175" w:rsidR="00CF3A76" w:rsidRPr="0081263D" w:rsidRDefault="00CF3A76" w:rsidP="00CF3A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</w:tr>
    </w:tbl>
    <w:bookmarkEnd w:id="2"/>
    <w:p w14:paraId="479B1043" w14:textId="001D4C89" w:rsidR="00723B5C" w:rsidRPr="0056751D" w:rsidRDefault="00AD239D" w:rsidP="0056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5D83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Pr="00782609">
        <w:rPr>
          <w:rFonts w:ascii="Angsana New" w:hAnsi="Angsana New" w:hint="cs"/>
          <w:sz w:val="30"/>
          <w:szCs w:val="30"/>
          <w:cs/>
        </w:rPr>
        <w:t>ปี</w:t>
      </w:r>
      <w:r w:rsidR="00346472">
        <w:rPr>
          <w:rFonts w:ascii="Angsana New" w:hAnsi="Angsana New"/>
          <w:sz w:val="30"/>
          <w:szCs w:val="30"/>
        </w:rPr>
        <w:t xml:space="preserve"> 256</w:t>
      </w:r>
      <w:r w:rsidR="00DA542D">
        <w:rPr>
          <w:rFonts w:ascii="Angsana New" w:hAnsi="Angsana New"/>
          <w:sz w:val="30"/>
          <w:szCs w:val="30"/>
        </w:rPr>
        <w:t>5</w:t>
      </w:r>
      <w:r w:rsidR="00346472">
        <w:rPr>
          <w:rFonts w:ascii="Angsana New" w:hAnsi="Angsana New"/>
          <w:sz w:val="30"/>
          <w:szCs w:val="30"/>
        </w:rPr>
        <w:t xml:space="preserve"> </w:t>
      </w:r>
      <w:r w:rsidRPr="00782609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Pr="00A65294">
        <w:rPr>
          <w:rFonts w:ascii="Angsana New" w:hAnsi="Angsana New" w:hint="cs"/>
          <w:sz w:val="30"/>
          <w:szCs w:val="30"/>
          <w:cs/>
        </w:rPr>
        <w:t>และบริษัทมีจำนวน</w:t>
      </w:r>
      <w:r w:rsidR="00604515">
        <w:rPr>
          <w:rFonts w:ascii="Angsana New" w:hAnsi="Angsana New" w:hint="cs"/>
          <w:sz w:val="30"/>
          <w:szCs w:val="30"/>
          <w:cs/>
        </w:rPr>
        <w:t xml:space="preserve"> </w:t>
      </w:r>
      <w:r w:rsidR="00604515">
        <w:rPr>
          <w:rFonts w:ascii="Angsana New" w:hAnsi="Angsana New"/>
          <w:sz w:val="30"/>
          <w:szCs w:val="30"/>
        </w:rPr>
        <w:t>6.24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A65294">
        <w:rPr>
          <w:rFonts w:ascii="Angsana New" w:hAnsi="Angsana New" w:hint="cs"/>
          <w:sz w:val="30"/>
          <w:szCs w:val="30"/>
          <w:cs/>
        </w:rPr>
        <w:t>ล้านบาท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782609">
        <w:rPr>
          <w:rFonts w:ascii="Angsana New" w:hAnsi="Angsana New"/>
          <w:i/>
          <w:iCs/>
          <w:sz w:val="30"/>
          <w:szCs w:val="30"/>
        </w:rPr>
        <w:t>(256</w:t>
      </w:r>
      <w:r w:rsidR="00DA542D">
        <w:rPr>
          <w:rFonts w:ascii="Angsana New" w:hAnsi="Angsana New"/>
          <w:i/>
          <w:iCs/>
          <w:sz w:val="30"/>
          <w:szCs w:val="30"/>
        </w:rPr>
        <w:t>4</w:t>
      </w:r>
      <w:r w:rsidRPr="00782609">
        <w:rPr>
          <w:rFonts w:ascii="Angsana New" w:hAnsi="Angsana New"/>
          <w:i/>
          <w:iCs/>
          <w:sz w:val="30"/>
          <w:szCs w:val="30"/>
        </w:rPr>
        <w:t xml:space="preserve">: </w:t>
      </w:r>
      <w:r w:rsidR="00DA542D">
        <w:rPr>
          <w:rFonts w:ascii="Angsana New" w:hAnsi="Angsana New"/>
          <w:i/>
          <w:iCs/>
          <w:sz w:val="30"/>
          <w:szCs w:val="30"/>
        </w:rPr>
        <w:t>8.40</w:t>
      </w:r>
      <w:r w:rsidRPr="00782609">
        <w:rPr>
          <w:rFonts w:ascii="Angsana New" w:hAnsi="Angsana New"/>
          <w:i/>
          <w:iCs/>
          <w:sz w:val="30"/>
          <w:szCs w:val="30"/>
        </w:rPr>
        <w:t xml:space="preserve"> </w:t>
      </w:r>
      <w:r w:rsidRPr="0078260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A542D">
        <w:rPr>
          <w:rFonts w:ascii="Angsana New" w:hAnsi="Angsana New"/>
          <w:i/>
          <w:iCs/>
          <w:sz w:val="30"/>
          <w:szCs w:val="30"/>
        </w:rPr>
        <w:t>8.54</w:t>
      </w:r>
      <w:r w:rsidRPr="00782609">
        <w:rPr>
          <w:rFonts w:ascii="Angsana New" w:hAnsi="Angsana New"/>
          <w:i/>
          <w:iCs/>
          <w:sz w:val="30"/>
          <w:szCs w:val="30"/>
        </w:rPr>
        <w:t xml:space="preserve"> </w:t>
      </w:r>
      <w:r w:rsidRPr="0078260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864B37F" w14:textId="77777777" w:rsidR="00AD239D" w:rsidRPr="0056751D" w:rsidRDefault="00AD239D" w:rsidP="00AD239D">
      <w:pPr>
        <w:rPr>
          <w:rFonts w:ascii="Angsana New" w:hAnsi="Angsana New"/>
          <w:sz w:val="30"/>
          <w:szCs w:val="30"/>
        </w:rPr>
      </w:pPr>
    </w:p>
    <w:p w14:paraId="0A250D17" w14:textId="494A4232" w:rsidR="00624FD5" w:rsidRPr="00685396" w:rsidRDefault="00624FD5" w:rsidP="00624FD5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F6E9266" w14:textId="0FF32F25" w:rsidR="00782609" w:rsidRDefault="00782609" w:rsidP="00FF75CC">
      <w:pPr>
        <w:pStyle w:val="block"/>
        <w:spacing w:after="0" w:line="240" w:lineRule="auto"/>
        <w:ind w:left="547" w:right="108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3"/>
        <w:gridCol w:w="2341"/>
        <w:gridCol w:w="1620"/>
        <w:gridCol w:w="270"/>
        <w:gridCol w:w="1440"/>
      </w:tblGrid>
      <w:tr w:rsidR="00604515" w:rsidRPr="005A6746" w14:paraId="4015D387" w14:textId="77777777" w:rsidTr="004A1ED3">
        <w:trPr>
          <w:cantSplit/>
          <w:tblHeader/>
        </w:trPr>
        <w:tc>
          <w:tcPr>
            <w:tcW w:w="3503" w:type="dxa"/>
            <w:shd w:val="clear" w:color="auto" w:fill="auto"/>
            <w:vAlign w:val="bottom"/>
          </w:tcPr>
          <w:p w14:paraId="02BF6E3F" w14:textId="77777777" w:rsidR="00604515" w:rsidRPr="005A6746" w:rsidRDefault="00604515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1" w:type="dxa"/>
          </w:tcPr>
          <w:p w14:paraId="498CC8B2" w14:textId="77777777" w:rsidR="00604515" w:rsidRPr="005A6746" w:rsidRDefault="006045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38FC3F51" w14:textId="2C2C8A65" w:rsidR="00604515" w:rsidRPr="005A6746" w:rsidRDefault="004A1ED3" w:rsidP="003E0CE4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5131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1315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5131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515" w:rsidRPr="005A6746" w14:paraId="1FEB6D10" w14:textId="77777777" w:rsidTr="004A1ED3">
        <w:trPr>
          <w:cantSplit/>
          <w:tblHeader/>
        </w:trPr>
        <w:tc>
          <w:tcPr>
            <w:tcW w:w="3503" w:type="dxa"/>
          </w:tcPr>
          <w:p w14:paraId="2060B85D" w14:textId="4C0659ED" w:rsidR="00604515" w:rsidRPr="005A6746" w:rsidRDefault="00604515" w:rsidP="00DA542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1" w:type="dxa"/>
          </w:tcPr>
          <w:p w14:paraId="609E15DC" w14:textId="77777777" w:rsidR="00604515" w:rsidRPr="00CC073F" w:rsidRDefault="00604515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B994A1" w14:textId="0A357B95" w:rsidR="00604515" w:rsidRPr="00CC073F" w:rsidRDefault="00604515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87BA0F" w14:textId="77777777" w:rsidR="00604515" w:rsidRPr="00CC073F" w:rsidRDefault="00604515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F9958F" w14:textId="6EB429FA" w:rsidR="00604515" w:rsidRPr="00CC073F" w:rsidRDefault="00604515" w:rsidP="00DA542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</w:tr>
      <w:tr w:rsidR="00604515" w:rsidRPr="005A6746" w14:paraId="0531C5DB" w14:textId="77777777" w:rsidTr="004A1ED3">
        <w:trPr>
          <w:cantSplit/>
          <w:tblHeader/>
        </w:trPr>
        <w:tc>
          <w:tcPr>
            <w:tcW w:w="3503" w:type="dxa"/>
          </w:tcPr>
          <w:p w14:paraId="6AB3747A" w14:textId="77777777" w:rsidR="00604515" w:rsidRPr="005A6746" w:rsidRDefault="00604515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1" w:type="dxa"/>
          </w:tcPr>
          <w:p w14:paraId="2A91360D" w14:textId="77777777" w:rsidR="00604515" w:rsidRPr="00CC073F" w:rsidRDefault="00604515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D360C0" w14:textId="76D86413" w:rsidR="00604515" w:rsidRPr="00410615" w:rsidRDefault="006045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06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0B3358EE" w14:textId="77777777" w:rsidR="00604515" w:rsidRPr="00CC073F" w:rsidRDefault="00604515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75842" w14:textId="53F6975D" w:rsidR="00604515" w:rsidRPr="00410615" w:rsidRDefault="006045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</w:tr>
      <w:tr w:rsidR="00136C7F" w:rsidRPr="005A6746" w14:paraId="316A5984" w14:textId="77777777" w:rsidTr="00CE0F4D">
        <w:trPr>
          <w:cantSplit/>
          <w:tblHeader/>
        </w:trPr>
        <w:tc>
          <w:tcPr>
            <w:tcW w:w="3503" w:type="dxa"/>
          </w:tcPr>
          <w:p w14:paraId="419A875D" w14:textId="77777777" w:rsidR="00136C7F" w:rsidRPr="005A6746" w:rsidRDefault="00136C7F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1" w:type="dxa"/>
          </w:tcPr>
          <w:p w14:paraId="6047D23A" w14:textId="77777777" w:rsidR="00136C7F" w:rsidRPr="00CC073F" w:rsidRDefault="00136C7F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C075C3D" w14:textId="2A0C93D0" w:rsidR="00136C7F" w:rsidRPr="006D3D33" w:rsidRDefault="00136C7F" w:rsidP="003E0CE4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D3D33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6D3D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D3D33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04515" w:rsidRPr="005A6746" w14:paraId="50B52476" w14:textId="77777777" w:rsidTr="004A1ED3">
        <w:trPr>
          <w:cantSplit/>
        </w:trPr>
        <w:tc>
          <w:tcPr>
            <w:tcW w:w="3503" w:type="dxa"/>
          </w:tcPr>
          <w:p w14:paraId="4EBE15A5" w14:textId="72A1557C" w:rsidR="00604515" w:rsidRPr="00410615" w:rsidRDefault="00604515" w:rsidP="006045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341" w:type="dxa"/>
          </w:tcPr>
          <w:p w14:paraId="727105AE" w14:textId="77777777" w:rsidR="00604515" w:rsidRPr="005A6746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3CA2F" w14:textId="111AE4E8" w:rsidR="00604515" w:rsidRPr="005A6746" w:rsidRDefault="00604515" w:rsidP="004A1ED3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47A07585" w14:textId="77777777" w:rsidR="00604515" w:rsidRPr="005A6746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C94050" w14:textId="5591C016" w:rsidR="00604515" w:rsidRPr="005A6746" w:rsidRDefault="00604515" w:rsidP="004A1E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0615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604515" w:rsidRPr="005A6746" w14:paraId="5DBF57CB" w14:textId="77777777" w:rsidTr="004A1ED3">
        <w:trPr>
          <w:cantSplit/>
        </w:trPr>
        <w:tc>
          <w:tcPr>
            <w:tcW w:w="3503" w:type="dxa"/>
          </w:tcPr>
          <w:p w14:paraId="5044B62E" w14:textId="51B0D920" w:rsidR="00604515" w:rsidRPr="00410615" w:rsidRDefault="00604515" w:rsidP="006045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061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41" w:type="dxa"/>
            <w:vAlign w:val="bottom"/>
          </w:tcPr>
          <w:p w14:paraId="7A25FADE" w14:textId="77777777" w:rsidR="00604515" w:rsidRPr="005A6746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161A86" w14:textId="6DB969AB" w:rsidR="00604515" w:rsidRPr="004A1ED3" w:rsidRDefault="00604515" w:rsidP="004A1ED3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A1ED3">
              <w:rPr>
                <w:rFonts w:ascii="Angsana New" w:hAnsi="Angsana New"/>
                <w:sz w:val="30"/>
                <w:szCs w:val="30"/>
              </w:rPr>
              <w:t>4,652,283</w:t>
            </w:r>
          </w:p>
        </w:tc>
        <w:tc>
          <w:tcPr>
            <w:tcW w:w="270" w:type="dxa"/>
            <w:vAlign w:val="bottom"/>
          </w:tcPr>
          <w:p w14:paraId="51045488" w14:textId="77777777" w:rsidR="00604515" w:rsidRPr="005A6746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BB4AF" w14:textId="633305F5" w:rsidR="00604515" w:rsidRPr="005A6746" w:rsidRDefault="00604515" w:rsidP="004A1ED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615">
              <w:rPr>
                <w:rFonts w:ascii="Angsana New" w:hAnsi="Angsana New"/>
                <w:sz w:val="30"/>
                <w:szCs w:val="30"/>
                <w:lang w:val="en-US"/>
              </w:rPr>
              <w:t>2,876,08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604515" w:rsidRPr="005A6746" w14:paraId="0C209902" w14:textId="77777777" w:rsidTr="004A1ED3">
        <w:trPr>
          <w:cantSplit/>
        </w:trPr>
        <w:tc>
          <w:tcPr>
            <w:tcW w:w="3503" w:type="dxa"/>
          </w:tcPr>
          <w:p w14:paraId="5EAD49BB" w14:textId="7F9688EA" w:rsidR="00604515" w:rsidRPr="00A17270" w:rsidRDefault="00604515" w:rsidP="006045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727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341" w:type="dxa"/>
            <w:vAlign w:val="bottom"/>
          </w:tcPr>
          <w:p w14:paraId="0AD0A052" w14:textId="77777777" w:rsidR="00604515" w:rsidRPr="005A6746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A31733" w14:textId="12F9FE7D" w:rsidR="00604515" w:rsidRPr="004A1ED3" w:rsidRDefault="00604515" w:rsidP="004A1ED3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A1ED3">
              <w:rPr>
                <w:rFonts w:ascii="Angsana New" w:hAnsi="Angsana New"/>
                <w:sz w:val="30"/>
                <w:szCs w:val="30"/>
              </w:rPr>
              <w:t>905,533</w:t>
            </w:r>
          </w:p>
        </w:tc>
        <w:tc>
          <w:tcPr>
            <w:tcW w:w="270" w:type="dxa"/>
            <w:vAlign w:val="bottom"/>
          </w:tcPr>
          <w:p w14:paraId="0BBDB5DB" w14:textId="77777777" w:rsidR="00604515" w:rsidRPr="005A6746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63A20" w14:textId="48E67C55" w:rsidR="00604515" w:rsidRPr="00B56FEC" w:rsidRDefault="00604515" w:rsidP="004A1E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B56F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4515" w:rsidRPr="005A6746" w14:paraId="408403B4" w14:textId="77777777" w:rsidTr="004A1ED3">
        <w:trPr>
          <w:cantSplit/>
        </w:trPr>
        <w:tc>
          <w:tcPr>
            <w:tcW w:w="3503" w:type="dxa"/>
          </w:tcPr>
          <w:p w14:paraId="1097E5C2" w14:textId="6422A800" w:rsidR="00604515" w:rsidRPr="00410615" w:rsidRDefault="00604515" w:rsidP="006045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41" w:type="dxa"/>
            <w:vAlign w:val="bottom"/>
          </w:tcPr>
          <w:p w14:paraId="7EC90F9E" w14:textId="77777777" w:rsidR="00604515" w:rsidRPr="0081263D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69106C" w14:textId="183DBFD4" w:rsidR="00604515" w:rsidRPr="004A1ED3" w:rsidRDefault="00604515" w:rsidP="004A1ED3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7,381</w:t>
            </w:r>
          </w:p>
        </w:tc>
        <w:tc>
          <w:tcPr>
            <w:tcW w:w="270" w:type="dxa"/>
            <w:vAlign w:val="bottom"/>
          </w:tcPr>
          <w:p w14:paraId="13A7A1A1" w14:textId="77777777" w:rsidR="00604515" w:rsidRPr="0081263D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05F48" w14:textId="24423F9F" w:rsidR="00604515" w:rsidRPr="0081263D" w:rsidRDefault="00604515" w:rsidP="004A1E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</w:tr>
      <w:tr w:rsidR="00604515" w:rsidRPr="005A6746" w14:paraId="5F9C9345" w14:textId="77777777" w:rsidTr="004A1ED3">
        <w:trPr>
          <w:cantSplit/>
        </w:trPr>
        <w:tc>
          <w:tcPr>
            <w:tcW w:w="3503" w:type="dxa"/>
          </w:tcPr>
          <w:p w14:paraId="238EF339" w14:textId="31B153EA" w:rsidR="00604515" w:rsidRPr="00410615" w:rsidRDefault="00604515" w:rsidP="006045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0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341" w:type="dxa"/>
            <w:vAlign w:val="bottom"/>
          </w:tcPr>
          <w:p w14:paraId="30843A26" w14:textId="77777777" w:rsidR="00604515" w:rsidRPr="004638E4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7E66" w14:textId="37B1531D" w:rsidR="00604515" w:rsidRPr="004638E4" w:rsidRDefault="00604515" w:rsidP="004A1ED3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B697A">
              <w:rPr>
                <w:rFonts w:ascii="Angsana New" w:hAnsi="Angsana New"/>
                <w:b/>
                <w:bCs/>
                <w:sz w:val="30"/>
                <w:szCs w:val="30"/>
              </w:rPr>
              <w:t>5,56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5,463</w:t>
            </w:r>
          </w:p>
        </w:tc>
        <w:tc>
          <w:tcPr>
            <w:tcW w:w="270" w:type="dxa"/>
            <w:vAlign w:val="bottom"/>
          </w:tcPr>
          <w:p w14:paraId="2978EA8B" w14:textId="77777777" w:rsidR="00604515" w:rsidRPr="004638E4" w:rsidRDefault="00604515" w:rsidP="0060451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AA805" w14:textId="45EE2C31" w:rsidR="00604515" w:rsidRPr="004638E4" w:rsidRDefault="00604515" w:rsidP="004A1ED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8E4">
              <w:rPr>
                <w:rFonts w:ascii="Angsana New" w:hAnsi="Angsana New"/>
                <w:b/>
                <w:bCs/>
                <w:sz w:val="30"/>
                <w:szCs w:val="30"/>
              </w:rPr>
              <w:t>2,891,477</w:t>
            </w:r>
          </w:p>
        </w:tc>
      </w:tr>
    </w:tbl>
    <w:p w14:paraId="64B36795" w14:textId="77777777" w:rsidR="00212099" w:rsidRDefault="00212099" w:rsidP="004A1ED3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9AEB60" w14:textId="6B45F69C" w:rsidR="00A56F0D" w:rsidRPr="00A65294" w:rsidRDefault="00A56F0D" w:rsidP="001774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950A13">
        <w:rPr>
          <w:rFonts w:ascii="Angsana New" w:hAnsi="Angsana New"/>
          <w:spacing w:val="-2"/>
          <w:sz w:val="30"/>
          <w:szCs w:val="30"/>
        </w:rPr>
        <w:t xml:space="preserve">31 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5E40" w:rsidRPr="00950A13">
        <w:rPr>
          <w:rFonts w:ascii="Angsana New" w:hAnsi="Angsana New"/>
          <w:spacing w:val="-2"/>
          <w:sz w:val="30"/>
          <w:szCs w:val="30"/>
        </w:rPr>
        <w:t>256</w:t>
      </w:r>
      <w:r w:rsidR="00DA542D">
        <w:rPr>
          <w:rFonts w:ascii="Angsana New" w:hAnsi="Angsana New" w:hint="cs"/>
          <w:spacing w:val="-2"/>
          <w:sz w:val="30"/>
          <w:szCs w:val="30"/>
          <w:cs/>
        </w:rPr>
        <w:t>5</w:t>
      </w:r>
      <w:r w:rsidR="00CC073F">
        <w:rPr>
          <w:rFonts w:ascii="Angsana New" w:hAnsi="Angsana New"/>
          <w:spacing w:val="-2"/>
          <w:sz w:val="30"/>
          <w:szCs w:val="30"/>
        </w:rPr>
        <w:t xml:space="preserve"> </w:t>
      </w:r>
      <w:r w:rsidRPr="00950A13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Pr="00A65294">
        <w:rPr>
          <w:rFonts w:ascii="Angsana New" w:hAnsi="Angsana New"/>
          <w:spacing w:val="-2"/>
          <w:sz w:val="30"/>
          <w:szCs w:val="30"/>
          <w:cs/>
        </w:rPr>
        <w:t>เงินรวม</w:t>
      </w:r>
      <w:r w:rsidR="00B57EDC">
        <w:rPr>
          <w:rFonts w:ascii="Angsana New" w:hAnsi="Angsana New"/>
          <w:spacing w:val="-2"/>
          <w:sz w:val="30"/>
          <w:szCs w:val="30"/>
        </w:rPr>
        <w:t xml:space="preserve"> </w:t>
      </w:r>
      <w:r w:rsidR="000F0043">
        <w:rPr>
          <w:rFonts w:ascii="Angsana New" w:hAnsi="Angsana New"/>
          <w:spacing w:val="-2"/>
          <w:sz w:val="30"/>
          <w:szCs w:val="30"/>
        </w:rPr>
        <w:t>3,</w:t>
      </w:r>
      <w:r w:rsidR="00DE2B7F">
        <w:rPr>
          <w:rFonts w:ascii="Angsana New" w:hAnsi="Angsana New"/>
          <w:spacing w:val="-2"/>
          <w:sz w:val="30"/>
          <w:szCs w:val="30"/>
        </w:rPr>
        <w:t>171</w:t>
      </w:r>
      <w:r w:rsidR="00B57EDC">
        <w:rPr>
          <w:rFonts w:ascii="Angsana New" w:hAnsi="Angsana New"/>
          <w:spacing w:val="-2"/>
          <w:sz w:val="30"/>
          <w:szCs w:val="30"/>
        </w:rPr>
        <w:t xml:space="preserve"> </w:t>
      </w:r>
      <w:r w:rsidRPr="00A6529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65294">
        <w:rPr>
          <w:rFonts w:ascii="Angsana New" w:hAnsi="Angsana New"/>
          <w:sz w:val="30"/>
          <w:szCs w:val="30"/>
        </w:rPr>
        <w:t xml:space="preserve"> </w:t>
      </w:r>
      <w:r w:rsidR="00117FF5" w:rsidRPr="00430FA4">
        <w:rPr>
          <w:rFonts w:ascii="Angsana New" w:hAnsi="Angsana New" w:hint="cs"/>
          <w:sz w:val="30"/>
          <w:szCs w:val="30"/>
          <w:cs/>
        </w:rPr>
        <w:t xml:space="preserve">และ </w:t>
      </w:r>
      <w:r w:rsidR="00430FA4" w:rsidRPr="00430FA4">
        <w:rPr>
          <w:rFonts w:ascii="Angsana New" w:hAnsi="Angsana New"/>
          <w:sz w:val="30"/>
          <w:szCs w:val="30"/>
        </w:rPr>
        <w:t>3,</w:t>
      </w:r>
      <w:r w:rsidR="00DE2B7F">
        <w:rPr>
          <w:rFonts w:ascii="Angsana New" w:hAnsi="Angsana New"/>
          <w:sz w:val="30"/>
          <w:szCs w:val="30"/>
        </w:rPr>
        <w:t>121</w:t>
      </w:r>
      <w:r w:rsidR="00430FA4" w:rsidRPr="00430FA4">
        <w:rPr>
          <w:rFonts w:ascii="Angsana New" w:hAnsi="Angsana New"/>
          <w:sz w:val="30"/>
          <w:szCs w:val="30"/>
        </w:rPr>
        <w:t xml:space="preserve"> </w:t>
      </w:r>
      <w:r w:rsidR="00117FF5" w:rsidRPr="00430FA4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117FF5">
        <w:rPr>
          <w:rFonts w:ascii="Angsana New" w:hAnsi="Angsana New" w:hint="cs"/>
          <w:sz w:val="30"/>
          <w:szCs w:val="30"/>
          <w:cs/>
        </w:rPr>
        <w:t xml:space="preserve"> </w:t>
      </w:r>
      <w:r w:rsidRPr="00A65294">
        <w:rPr>
          <w:rFonts w:ascii="Angsana New" w:hAnsi="Angsana New"/>
          <w:i/>
          <w:iCs/>
          <w:sz w:val="30"/>
          <w:szCs w:val="30"/>
        </w:rPr>
        <w:t>(</w:t>
      </w:r>
      <w:r w:rsidR="004B5E40" w:rsidRPr="00A65294">
        <w:rPr>
          <w:rFonts w:ascii="Angsana New" w:hAnsi="Angsana New"/>
          <w:i/>
          <w:iCs/>
          <w:sz w:val="30"/>
          <w:szCs w:val="30"/>
        </w:rPr>
        <w:t>256</w:t>
      </w:r>
      <w:r w:rsidR="00DA542D">
        <w:rPr>
          <w:rFonts w:ascii="Angsana New" w:hAnsi="Angsana New"/>
          <w:i/>
          <w:iCs/>
          <w:sz w:val="30"/>
          <w:szCs w:val="30"/>
        </w:rPr>
        <w:t>4</w:t>
      </w:r>
      <w:r w:rsidRPr="00A65294">
        <w:rPr>
          <w:rFonts w:ascii="Angsana New" w:hAnsi="Angsana New"/>
          <w:i/>
          <w:iCs/>
          <w:sz w:val="30"/>
          <w:szCs w:val="30"/>
        </w:rPr>
        <w:t xml:space="preserve">: </w:t>
      </w:r>
      <w:r w:rsidR="00DA542D">
        <w:rPr>
          <w:rFonts w:ascii="Angsana New" w:hAnsi="Angsana New"/>
          <w:i/>
          <w:iCs/>
          <w:sz w:val="30"/>
          <w:szCs w:val="30"/>
        </w:rPr>
        <w:t xml:space="preserve">7,249 </w:t>
      </w:r>
      <w:r w:rsidR="00DA542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CC073F" w:rsidRPr="00A65294">
        <w:rPr>
          <w:rFonts w:ascii="Angsana New" w:hAnsi="Angsana New"/>
          <w:i/>
          <w:iCs/>
          <w:sz w:val="30"/>
          <w:szCs w:val="30"/>
        </w:rPr>
        <w:t>7,</w:t>
      </w:r>
      <w:r w:rsidR="00DA542D">
        <w:rPr>
          <w:rFonts w:ascii="Angsana New" w:hAnsi="Angsana New"/>
          <w:i/>
          <w:iCs/>
          <w:sz w:val="30"/>
          <w:szCs w:val="30"/>
        </w:rPr>
        <w:t>139</w:t>
      </w:r>
      <w:r w:rsidR="00B53B45" w:rsidRPr="00A6529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6529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23B5C">
        <w:rPr>
          <w:rFonts w:ascii="Angsana New" w:hAnsi="Angsana New"/>
          <w:i/>
          <w:iCs/>
          <w:sz w:val="30"/>
          <w:szCs w:val="30"/>
        </w:rPr>
        <w:t xml:space="preserve"> </w:t>
      </w:r>
      <w:r w:rsidR="00723B5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65294">
        <w:rPr>
          <w:rFonts w:ascii="Angsana New" w:hAnsi="Angsana New"/>
          <w:i/>
          <w:iCs/>
          <w:sz w:val="30"/>
          <w:szCs w:val="30"/>
        </w:rPr>
        <w:t>)</w:t>
      </w:r>
    </w:p>
    <w:p w14:paraId="15448324" w14:textId="77777777" w:rsidR="0000293E" w:rsidRPr="00A65294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067B793" w14:textId="0F0EBA17" w:rsidR="00087D01" w:rsidRPr="00A65294" w:rsidRDefault="00250A2A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65294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ประกอบด้วยเจ้าหนี้ทรัสต์</w:t>
      </w:r>
      <w:r w:rsidR="009F3D95" w:rsidRPr="00A65294">
        <w:rPr>
          <w:rFonts w:ascii="Angsana New" w:hAnsi="Angsana New" w:hint="cs"/>
          <w:sz w:val="30"/>
          <w:szCs w:val="30"/>
          <w:cs/>
          <w:lang w:val="en-US" w:bidi="th-TH"/>
        </w:rPr>
        <w:t>รีซี</w:t>
      </w:r>
      <w:r w:rsidR="00FE1E8C" w:rsidRPr="00A65294">
        <w:rPr>
          <w:rFonts w:ascii="Angsana New" w:hAnsi="Angsana New"/>
          <w:sz w:val="30"/>
          <w:szCs w:val="30"/>
          <w:cs/>
          <w:lang w:val="en-US" w:bidi="th-TH"/>
        </w:rPr>
        <w:t>ท</w:t>
      </w:r>
      <w:r w:rsidR="00420896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E1E8C" w:rsidRPr="00A65294">
        <w:rPr>
          <w:rFonts w:ascii="Angsana New" w:hAnsi="Angsana New"/>
          <w:sz w:val="30"/>
          <w:szCs w:val="30"/>
          <w:cs/>
          <w:lang w:val="en-US" w:bidi="th-TH"/>
        </w:rPr>
        <w:t>และตั๋วสัญญาใช้เงินที่มีอายุ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A65294">
        <w:rPr>
          <w:rFonts w:ascii="Angsana New" w:hAnsi="Angsana New"/>
          <w:sz w:val="30"/>
          <w:szCs w:val="30"/>
          <w:lang w:val="en-US" w:bidi="th-TH"/>
        </w:rPr>
        <w:t>1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="00842202" w:rsidRPr="00A65294">
        <w:rPr>
          <w:rFonts w:ascii="Angsana New" w:hAnsi="Angsana New"/>
          <w:sz w:val="30"/>
          <w:szCs w:val="30"/>
          <w:lang w:val="en-US" w:bidi="th-TH"/>
        </w:rPr>
        <w:t>6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A65294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="002E399A" w:rsidRPr="00A65294">
        <w:rPr>
          <w:rFonts w:ascii="Angsana New" w:hAnsi="Angsana New"/>
          <w:sz w:val="30"/>
          <w:szCs w:val="30"/>
          <w:cs/>
          <w:lang w:val="en-US" w:bidi="th-TH"/>
        </w:rPr>
        <w:t>โดยมี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ดอกเบี้ย</w:t>
      </w:r>
      <w:r w:rsidR="002E399A" w:rsidRPr="00A65294">
        <w:rPr>
          <w:rFonts w:ascii="Angsana New" w:hAnsi="Angsana New"/>
          <w:sz w:val="30"/>
          <w:szCs w:val="30"/>
          <w:cs/>
          <w:lang w:val="en-US" w:bidi="th-TH"/>
        </w:rPr>
        <w:t>ในอัตรา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ร้อยละ</w:t>
      </w:r>
      <w:r w:rsidR="00A169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77EEE">
        <w:rPr>
          <w:rFonts w:ascii="Angsana New" w:hAnsi="Angsana New"/>
          <w:sz w:val="30"/>
          <w:szCs w:val="30"/>
          <w:lang w:val="en-US" w:bidi="th-TH"/>
        </w:rPr>
        <w:t>0.55</w:t>
      </w:r>
      <w:r w:rsidR="00723B5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77EEE">
        <w:rPr>
          <w:rFonts w:ascii="Angsana New" w:hAnsi="Angsana New"/>
          <w:sz w:val="30"/>
          <w:szCs w:val="30"/>
          <w:lang w:val="en-US" w:bidi="th-TH"/>
        </w:rPr>
        <w:t>-</w:t>
      </w:r>
      <w:r w:rsidR="00723B5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77EEE">
        <w:rPr>
          <w:rFonts w:ascii="Angsana New" w:hAnsi="Angsana New"/>
          <w:sz w:val="30"/>
          <w:szCs w:val="30"/>
          <w:lang w:val="en-US" w:bidi="th-TH"/>
        </w:rPr>
        <w:t>1.67</w:t>
      </w:r>
      <w:r w:rsidR="008074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7E10FE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9B4964" w:rsidRPr="00A6529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9B4964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DA542D">
        <w:rPr>
          <w:rFonts w:ascii="Angsana New" w:hAnsi="Angsana New"/>
          <w:i/>
          <w:iCs/>
          <w:sz w:val="30"/>
          <w:szCs w:val="30"/>
          <w:lang w:val="en-US" w:bidi="th-TH"/>
        </w:rPr>
        <w:t>4</w:t>
      </w:r>
      <w:r w:rsidR="009B4964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9B4964" w:rsidRPr="00A6529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DA542D">
        <w:rPr>
          <w:rFonts w:ascii="Angsana New" w:hAnsi="Angsana New"/>
          <w:i/>
          <w:iCs/>
          <w:sz w:val="30"/>
          <w:szCs w:val="30"/>
          <w:lang w:val="en-US" w:bidi="th-TH"/>
        </w:rPr>
        <w:t>0.55</w:t>
      </w:r>
      <w:r w:rsidR="00723B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DA542D">
        <w:rPr>
          <w:rFonts w:ascii="Angsana New" w:hAnsi="Angsana New"/>
          <w:i/>
          <w:iCs/>
          <w:sz w:val="30"/>
          <w:szCs w:val="30"/>
          <w:lang w:val="en-US" w:bidi="th-TH"/>
        </w:rPr>
        <w:t>-</w:t>
      </w:r>
      <w:r w:rsidR="00723B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DA542D">
        <w:rPr>
          <w:rFonts w:ascii="Angsana New" w:hAnsi="Angsana New"/>
          <w:i/>
          <w:iCs/>
          <w:sz w:val="30"/>
          <w:szCs w:val="30"/>
          <w:lang w:val="en-US" w:bidi="th-TH"/>
        </w:rPr>
        <w:t>1.00</w:t>
      </w:r>
      <w:r w:rsidR="009B4964" w:rsidRPr="00A6529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="009B4964" w:rsidRPr="00A6529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41BE775F" w14:textId="77777777" w:rsidR="00C67985" w:rsidRPr="00A65294" w:rsidRDefault="00C67985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C4C12B8" w14:textId="29E03688" w:rsidR="00B517AE" w:rsidRPr="00B517AE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17AE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430FA4">
        <w:rPr>
          <w:rFonts w:ascii="Angsana New" w:hAnsi="Angsana New"/>
          <w:sz w:val="30"/>
          <w:szCs w:val="30"/>
        </w:rPr>
        <w:t>2565</w:t>
      </w:r>
      <w:r w:rsidRPr="00B517AE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>
        <w:rPr>
          <w:rFonts w:ascii="Angsana New" w:hAnsi="Angsana New"/>
          <w:sz w:val="30"/>
          <w:szCs w:val="30"/>
        </w:rPr>
        <w:t xml:space="preserve">500 </w:t>
      </w:r>
      <w:r w:rsidRPr="00B517AE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1B5301">
        <w:rPr>
          <w:rFonts w:ascii="Angsana New" w:hAnsi="Angsana New"/>
          <w:sz w:val="30"/>
          <w:szCs w:val="30"/>
        </w:rPr>
        <w:t>3.67</w:t>
      </w:r>
      <w:r w:rsidRPr="00B517AE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="001B5301">
        <w:rPr>
          <w:rFonts w:ascii="Angsana New" w:hAnsi="Angsana New"/>
          <w:sz w:val="30"/>
          <w:szCs w:val="30"/>
        </w:rPr>
        <w:t>10.41</w:t>
      </w:r>
      <w:r w:rsidRPr="00B517AE">
        <w:rPr>
          <w:rFonts w:ascii="Angsana New" w:hAnsi="Angsana New"/>
          <w:sz w:val="30"/>
          <w:szCs w:val="30"/>
          <w:cs/>
        </w:rPr>
        <w:t xml:space="preserve"> ล้านบาท โดยเริ่มชำระงวดแรกตั้งแต่เดือนสิงหาคม </w:t>
      </w:r>
      <w:r w:rsidR="001B5301">
        <w:rPr>
          <w:rFonts w:ascii="Angsana New" w:hAnsi="Angsana New"/>
          <w:sz w:val="30"/>
          <w:szCs w:val="30"/>
        </w:rPr>
        <w:t>2565</w:t>
      </w:r>
      <w:r w:rsidRPr="00B517AE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>
        <w:rPr>
          <w:rFonts w:ascii="Angsana New" w:hAnsi="Angsana New"/>
          <w:sz w:val="30"/>
          <w:szCs w:val="30"/>
        </w:rPr>
        <w:t>4</w:t>
      </w:r>
      <w:r w:rsidRPr="00B517AE">
        <w:rPr>
          <w:rFonts w:ascii="Angsana New" w:hAnsi="Angsana New"/>
          <w:sz w:val="30"/>
          <w:szCs w:val="30"/>
          <w:cs/>
        </w:rPr>
        <w:t xml:space="preserve"> ปี นับจากเดือนที่เบิกใช้เงินกู้งวดแรก</w:t>
      </w:r>
    </w:p>
    <w:p w14:paraId="68CD6B0B" w14:textId="77777777" w:rsidR="004A1ED3" w:rsidRDefault="004A1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2E2AF2" w14:textId="6BBDBB75" w:rsidR="00B517AE" w:rsidRPr="004A1ED3" w:rsidRDefault="00B517AE" w:rsidP="00B517AE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A1ED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ในเดือนกันยายน </w:t>
      </w:r>
      <w:r w:rsidR="001B5301" w:rsidRPr="004A1ED3">
        <w:rPr>
          <w:rFonts w:ascii="Angsana New" w:hAnsi="Angsana New"/>
          <w:spacing w:val="-2"/>
          <w:sz w:val="30"/>
          <w:szCs w:val="30"/>
        </w:rPr>
        <w:t>2565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4A1ED3">
        <w:rPr>
          <w:rFonts w:ascii="Angsana New" w:hAnsi="Angsana New"/>
          <w:spacing w:val="-2"/>
          <w:sz w:val="30"/>
          <w:szCs w:val="30"/>
        </w:rPr>
        <w:t>13.89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ล้านดอลลาร์สหรัฐอเมริกาซึ่งเทียบเท่ากับ </w:t>
      </w:r>
      <w:r w:rsidR="001B5301" w:rsidRPr="004A1ED3">
        <w:rPr>
          <w:rFonts w:ascii="Angsana New" w:hAnsi="Angsana New"/>
          <w:spacing w:val="-2"/>
          <w:sz w:val="30"/>
          <w:szCs w:val="30"/>
        </w:rPr>
        <w:t>500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ล้านบาท เงินกู้ยืมดังกล่าวมีอัตราดอกเบี้ยในอัตรา </w:t>
      </w:r>
      <w:r w:rsidRPr="004A1ED3">
        <w:rPr>
          <w:rFonts w:ascii="Angsana New" w:hAnsi="Angsana New"/>
          <w:spacing w:val="-2"/>
          <w:sz w:val="30"/>
          <w:szCs w:val="30"/>
        </w:rPr>
        <w:t xml:space="preserve">SOFR NCCR 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บวกเพิ่มร้อยละ </w:t>
      </w:r>
      <w:r w:rsidR="001B5301" w:rsidRPr="004A1ED3">
        <w:rPr>
          <w:rFonts w:ascii="Angsana New" w:hAnsi="Angsana New"/>
          <w:spacing w:val="-2"/>
          <w:sz w:val="30"/>
          <w:szCs w:val="30"/>
        </w:rPr>
        <w:t>1.40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ต่อปี และมีกำหนดชำระคืนเป็นงวดรายไตรมาส งวดละ </w:t>
      </w:r>
      <w:r w:rsidR="001B5301" w:rsidRPr="004A1ED3">
        <w:rPr>
          <w:rFonts w:ascii="Angsana New" w:hAnsi="Angsana New"/>
          <w:spacing w:val="-2"/>
          <w:sz w:val="30"/>
          <w:szCs w:val="30"/>
        </w:rPr>
        <w:t>25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โดยเริ่มชำระงวดแรกตั้งแต่เดือนธันวาคม </w:t>
      </w:r>
      <w:r w:rsidR="001B5301" w:rsidRPr="004A1ED3">
        <w:rPr>
          <w:rFonts w:ascii="Angsana New" w:hAnsi="Angsana New"/>
          <w:spacing w:val="-2"/>
          <w:sz w:val="30"/>
          <w:szCs w:val="30"/>
        </w:rPr>
        <w:t>2565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4A1ED3">
        <w:rPr>
          <w:rFonts w:ascii="Angsana New" w:hAnsi="Angsana New"/>
          <w:spacing w:val="-2"/>
          <w:sz w:val="30"/>
          <w:szCs w:val="30"/>
        </w:rPr>
        <w:t>5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ปี บริษัทได้ทำสัญญาแลกเปลี่ยนเงินตราต่างประเทศกับสถาบันการเงินในประเทศแห่งหนึ่ง มูลค่าตามสัญญาจำนวน </w:t>
      </w:r>
      <w:r w:rsidR="001B5301" w:rsidRPr="004A1ED3">
        <w:rPr>
          <w:rFonts w:ascii="Angsana New" w:hAnsi="Angsana New"/>
          <w:spacing w:val="-2"/>
          <w:sz w:val="30"/>
          <w:szCs w:val="30"/>
        </w:rPr>
        <w:t>500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โดยแลกเปลี่ยนการชำระคืนเงินต้นจากจำนวน </w:t>
      </w:r>
      <w:r w:rsidR="001B5301" w:rsidRPr="004A1ED3">
        <w:rPr>
          <w:rFonts w:ascii="Angsana New" w:hAnsi="Angsana New"/>
          <w:spacing w:val="-2"/>
          <w:sz w:val="30"/>
          <w:szCs w:val="30"/>
        </w:rPr>
        <w:t>13.89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ล้านดอลล่าร์สหรัฐอเมริกาเป็นจำนวน </w:t>
      </w:r>
      <w:r w:rsidR="001B5301" w:rsidRPr="004A1ED3">
        <w:rPr>
          <w:rFonts w:ascii="Angsana New" w:hAnsi="Angsana New"/>
          <w:spacing w:val="-2"/>
          <w:sz w:val="30"/>
          <w:szCs w:val="30"/>
        </w:rPr>
        <w:t>500</w:t>
      </w:r>
      <w:r w:rsidRPr="004A1ED3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และแลกเปลี่ยนอัตราดอกเบี้ยลอยตัวเป็นอัตราดอกเบี้ยคงที่</w:t>
      </w:r>
    </w:p>
    <w:p w14:paraId="30324ED2" w14:textId="77777777" w:rsidR="00B517AE" w:rsidRPr="00B517AE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069E04" w14:textId="17FB6912" w:rsidR="00B517AE" w:rsidRPr="00B517AE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17AE">
        <w:rPr>
          <w:rFonts w:ascii="Angsana New" w:hAnsi="Angsana New"/>
          <w:sz w:val="30"/>
          <w:szCs w:val="30"/>
          <w:cs/>
        </w:rPr>
        <w:t>ภายใต้สัญญาเงินกู้ยืมระยะยาว บริษัทมีภาระผูกพันที่จะต้องปฏิบัติตามเงื่อนไขและข้อกำหนดในสัญญาเงินกู้ยืม โดยมีเงื่อนไขที่สำคัญได้แก่ บริษัท</w:t>
      </w:r>
      <w:r w:rsidR="004A1ED3">
        <w:rPr>
          <w:rFonts w:ascii="Angsana New" w:hAnsi="Angsana New" w:hint="cs"/>
          <w:sz w:val="30"/>
          <w:szCs w:val="30"/>
          <w:cs/>
        </w:rPr>
        <w:t>ห้ามนำที่ดินพร้อมสิ่งปลูกสร้างของบริษัทไปก่อให้เกิดภาระผูกพัน (</w:t>
      </w:r>
      <w:r w:rsidR="004A1ED3">
        <w:rPr>
          <w:rFonts w:ascii="Angsana New" w:hAnsi="Angsana New"/>
          <w:sz w:val="30"/>
          <w:szCs w:val="30"/>
        </w:rPr>
        <w:t xml:space="preserve">Negative pledge) </w:t>
      </w:r>
      <w:r w:rsidR="004A1ED3">
        <w:rPr>
          <w:rFonts w:ascii="Angsana New" w:hAnsi="Angsana New" w:hint="cs"/>
          <w:sz w:val="30"/>
          <w:szCs w:val="30"/>
          <w:cs/>
        </w:rPr>
        <w:t>และการ</w:t>
      </w:r>
      <w:r w:rsidRPr="00B517AE">
        <w:rPr>
          <w:rFonts w:ascii="Angsana New" w:hAnsi="Angsana New"/>
          <w:sz w:val="30"/>
          <w:szCs w:val="30"/>
          <w:cs/>
        </w:rPr>
        <w:t>ดำรงอัตราส่วนทางการเงิน</w:t>
      </w:r>
    </w:p>
    <w:p w14:paraId="39E8BD1F" w14:textId="77777777" w:rsidR="00B517AE" w:rsidRPr="00B517AE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B2FF0E" w14:textId="42A46F7F" w:rsidR="0051315A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1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5301">
        <w:rPr>
          <w:rFonts w:ascii="Angsana New" w:hAnsi="Angsana New"/>
          <w:sz w:val="30"/>
          <w:szCs w:val="30"/>
        </w:rPr>
        <w:t xml:space="preserve">31 </w:t>
      </w:r>
      <w:r w:rsidR="001B5301">
        <w:rPr>
          <w:rFonts w:ascii="Angsana New" w:hAnsi="Angsana New" w:hint="cs"/>
          <w:sz w:val="30"/>
          <w:szCs w:val="30"/>
          <w:cs/>
        </w:rPr>
        <w:t>ธันวาคม</w:t>
      </w:r>
      <w:r w:rsidRPr="00B517AE">
        <w:rPr>
          <w:rFonts w:ascii="Angsana New" w:hAnsi="Angsana New"/>
          <w:sz w:val="30"/>
          <w:szCs w:val="30"/>
          <w:cs/>
        </w:rPr>
        <w:t xml:space="preserve"> </w:t>
      </w:r>
      <w:r w:rsidR="001B5301">
        <w:rPr>
          <w:rFonts w:ascii="Angsana New" w:hAnsi="Angsana New"/>
          <w:sz w:val="30"/>
          <w:szCs w:val="30"/>
        </w:rPr>
        <w:t>2565</w:t>
      </w:r>
      <w:r w:rsidRPr="00B517AE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บริษัทมีเงินกู้ยืมระยะยาวจากสถาบันการเงินจำนวน </w:t>
      </w:r>
      <w:r w:rsidR="001B5301">
        <w:rPr>
          <w:rFonts w:ascii="Angsana New" w:hAnsi="Angsana New"/>
          <w:sz w:val="30"/>
          <w:szCs w:val="30"/>
        </w:rPr>
        <w:t xml:space="preserve">447.95 </w:t>
      </w:r>
      <w:r w:rsidRPr="00B517AE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B5301">
        <w:rPr>
          <w:rFonts w:ascii="Angsana New" w:hAnsi="Angsana New"/>
          <w:sz w:val="30"/>
          <w:szCs w:val="30"/>
        </w:rPr>
        <w:t>13.19</w:t>
      </w:r>
      <w:r w:rsidRPr="00B517AE">
        <w:rPr>
          <w:rFonts w:ascii="Angsana New" w:hAnsi="Angsana New"/>
          <w:sz w:val="30"/>
          <w:szCs w:val="30"/>
          <w:cs/>
        </w:rPr>
        <w:t xml:space="preserve"> ล้านดอลลาร์สหรัฐอเมริกา</w:t>
      </w:r>
    </w:p>
    <w:p w14:paraId="263745D4" w14:textId="77777777" w:rsidR="00B517AE" w:rsidRPr="00B517AE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182307" w14:textId="5836AF28" w:rsidR="003E6A5C" w:rsidRPr="00A65294" w:rsidRDefault="00152BD8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14:paraId="41581639" w14:textId="77777777" w:rsidR="0051315A" w:rsidRPr="0051315A" w:rsidRDefault="0051315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01"/>
        <w:gridCol w:w="1082"/>
        <w:gridCol w:w="272"/>
        <w:gridCol w:w="1081"/>
        <w:gridCol w:w="274"/>
        <w:gridCol w:w="1073"/>
        <w:gridCol w:w="265"/>
        <w:gridCol w:w="1084"/>
      </w:tblGrid>
      <w:tr w:rsidR="00E0351E" w:rsidRPr="00950A13" w14:paraId="25CB7710" w14:textId="77777777" w:rsidTr="0017740E">
        <w:tc>
          <w:tcPr>
            <w:tcW w:w="1745" w:type="pct"/>
          </w:tcPr>
          <w:p w14:paraId="52F15777" w14:textId="77777777" w:rsidR="00E0351E" w:rsidRPr="00950A13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FB547FA" w14:textId="77777777" w:rsidR="00E0351E" w:rsidRPr="00950A13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896E9D5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10956A12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4F12F846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A542D" w:rsidRPr="00950A13" w14:paraId="488695C7" w14:textId="77777777" w:rsidTr="00CC073F">
        <w:tc>
          <w:tcPr>
            <w:tcW w:w="1745" w:type="pct"/>
          </w:tcPr>
          <w:p w14:paraId="09A36E4B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DCADFAD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4AF3E509" w14:textId="45128E29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9A66769" w14:textId="77777777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D9D227" w14:textId="25B184DF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260060B" w14:textId="77777777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D4D911" w14:textId="2FD911FB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89851CB" w14:textId="3E525ACE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86B2D0" w14:textId="77E3A712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75CA" w:rsidRPr="00950A13" w14:paraId="745F1A75" w14:textId="77777777" w:rsidTr="0017740E">
        <w:tc>
          <w:tcPr>
            <w:tcW w:w="1745" w:type="pct"/>
          </w:tcPr>
          <w:p w14:paraId="6E2CC051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5DAD923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77C8FB56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812" w:rsidRPr="00950A13" w14:paraId="50833114" w14:textId="77777777" w:rsidTr="00372A92">
        <w:tc>
          <w:tcPr>
            <w:tcW w:w="1745" w:type="pct"/>
          </w:tcPr>
          <w:p w14:paraId="7F870365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799A347F" w14:textId="1DFDB590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4" w:type="pct"/>
            <w:vAlign w:val="bottom"/>
          </w:tcPr>
          <w:p w14:paraId="2BDCE140" w14:textId="218ED370" w:rsidR="003E5812" w:rsidRPr="00950A13" w:rsidRDefault="003E5812" w:rsidP="003E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147" w:type="pct"/>
          </w:tcPr>
          <w:p w14:paraId="53BA2A7E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7FD003D" w14:textId="5DB6CE20" w:rsidR="003E5812" w:rsidRPr="00950A13" w:rsidRDefault="003E5812" w:rsidP="003E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  <w:tc>
          <w:tcPr>
            <w:tcW w:w="148" w:type="pct"/>
          </w:tcPr>
          <w:p w14:paraId="2FFEDD2F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F781051" w14:textId="1D2F25EC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21,620</w:t>
            </w:r>
          </w:p>
        </w:tc>
        <w:tc>
          <w:tcPr>
            <w:tcW w:w="143" w:type="pct"/>
          </w:tcPr>
          <w:p w14:paraId="1C16CEC4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06F8CA" w14:textId="2AF68B82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D0349"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</w:tr>
      <w:tr w:rsidR="003E5812" w:rsidRPr="00950A13" w14:paraId="6A4589B6" w14:textId="77777777" w:rsidTr="0017740E">
        <w:tc>
          <w:tcPr>
            <w:tcW w:w="1745" w:type="pct"/>
          </w:tcPr>
          <w:p w14:paraId="53FEA1FC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6A991297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6B2717" w14:textId="57C79BAD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2,493,330</w:t>
            </w:r>
          </w:p>
        </w:tc>
        <w:tc>
          <w:tcPr>
            <w:tcW w:w="147" w:type="pct"/>
          </w:tcPr>
          <w:p w14:paraId="62C756F9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608273" w14:textId="500A2335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3,321,076</w:t>
            </w:r>
          </w:p>
        </w:tc>
        <w:tc>
          <w:tcPr>
            <w:tcW w:w="148" w:type="pct"/>
          </w:tcPr>
          <w:p w14:paraId="55793025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38E864" w14:textId="75C450FA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86513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490,939</w:t>
            </w:r>
          </w:p>
        </w:tc>
        <w:tc>
          <w:tcPr>
            <w:tcW w:w="143" w:type="pct"/>
          </w:tcPr>
          <w:p w14:paraId="1337FBDA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C5A486" w14:textId="34B0239A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3,321,015</w:t>
            </w:r>
          </w:p>
        </w:tc>
      </w:tr>
      <w:tr w:rsidR="003E5812" w:rsidRPr="00950A13" w14:paraId="24D62D13" w14:textId="77777777" w:rsidTr="0017740E">
        <w:tc>
          <w:tcPr>
            <w:tcW w:w="1745" w:type="pct"/>
          </w:tcPr>
          <w:p w14:paraId="08C0ED94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6C66EDCD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3BDC3AA" w14:textId="09596133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2,514,905</w:t>
            </w:r>
          </w:p>
        </w:tc>
        <w:tc>
          <w:tcPr>
            <w:tcW w:w="147" w:type="pct"/>
          </w:tcPr>
          <w:p w14:paraId="620823B4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4E8D26" w14:textId="77DA6C68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7C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,336,528</w:t>
            </w:r>
          </w:p>
        </w:tc>
        <w:tc>
          <w:tcPr>
            <w:tcW w:w="148" w:type="pct"/>
          </w:tcPr>
          <w:p w14:paraId="7989E60F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A4BC602" w14:textId="1167D5AF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2,512,559</w:t>
            </w:r>
          </w:p>
        </w:tc>
        <w:tc>
          <w:tcPr>
            <w:tcW w:w="143" w:type="pct"/>
          </w:tcPr>
          <w:p w14:paraId="07F81E9C" w14:textId="77777777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4BAFF04" w14:textId="51ADE302" w:rsidR="003E5812" w:rsidRPr="00950A13" w:rsidRDefault="003E5812" w:rsidP="003E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7C5">
              <w:rPr>
                <w:rFonts w:ascii="Angsana New" w:hAnsi="Angsana New"/>
                <w:b/>
                <w:bCs/>
                <w:sz w:val="30"/>
                <w:szCs w:val="30"/>
              </w:rPr>
              <w:t>3,336,46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753367E" w14:textId="749A3089" w:rsidR="00E46D05" w:rsidRDefault="00E46D05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A44F25A" w14:textId="221246D5" w:rsidR="00555585" w:rsidRDefault="00555585" w:rsidP="00555585"/>
    <w:p w14:paraId="32340E94" w14:textId="12201C42" w:rsidR="00555585" w:rsidRDefault="00555585" w:rsidP="00555585"/>
    <w:p w14:paraId="74E8D74E" w14:textId="2398C88B" w:rsidR="00555585" w:rsidRDefault="00555585" w:rsidP="00555585"/>
    <w:p w14:paraId="3752440E" w14:textId="6A099278" w:rsidR="00555585" w:rsidRDefault="00555585" w:rsidP="00555585"/>
    <w:p w14:paraId="0C44E714" w14:textId="4A61A9CE" w:rsidR="00555585" w:rsidRDefault="00555585" w:rsidP="00555585"/>
    <w:p w14:paraId="1FBC1EE0" w14:textId="0EF94574" w:rsidR="00555585" w:rsidRDefault="00555585" w:rsidP="00555585"/>
    <w:p w14:paraId="0BEA30F6" w14:textId="3264FB39" w:rsidR="00555585" w:rsidRDefault="00555585" w:rsidP="00555585"/>
    <w:p w14:paraId="670699D7" w14:textId="0348A8AC" w:rsidR="00555585" w:rsidRDefault="00555585" w:rsidP="00555585"/>
    <w:p w14:paraId="157B809D" w14:textId="3E01CE5F" w:rsidR="00555585" w:rsidRDefault="00555585" w:rsidP="00555585"/>
    <w:p w14:paraId="6656D9FE" w14:textId="2CF5CA0E" w:rsidR="00555585" w:rsidRDefault="00555585" w:rsidP="00555585"/>
    <w:p w14:paraId="6C553A53" w14:textId="1CAB67AF" w:rsidR="00555585" w:rsidRDefault="00555585" w:rsidP="00555585"/>
    <w:p w14:paraId="76B55CD8" w14:textId="77777777" w:rsidR="00555585" w:rsidRPr="00555585" w:rsidRDefault="00555585" w:rsidP="00555585"/>
    <w:p w14:paraId="5CF42B85" w14:textId="2C7B358A" w:rsidR="00B15BAA" w:rsidRPr="00A65294" w:rsidRDefault="00B15B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เจ้าหนี้อื่น</w:t>
      </w:r>
    </w:p>
    <w:p w14:paraId="1E3680B5" w14:textId="77777777" w:rsidR="00B15BAA" w:rsidRPr="00950A13" w:rsidRDefault="00B15BA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3"/>
        <w:gridCol w:w="1081"/>
        <w:gridCol w:w="237"/>
        <w:gridCol w:w="1112"/>
        <w:gridCol w:w="265"/>
        <w:gridCol w:w="1085"/>
        <w:gridCol w:w="265"/>
        <w:gridCol w:w="1085"/>
      </w:tblGrid>
      <w:tr w:rsidR="00B15BAA" w:rsidRPr="00950A13" w14:paraId="3D5F8FD2" w14:textId="77777777" w:rsidTr="001454A3">
        <w:tc>
          <w:tcPr>
            <w:tcW w:w="1746" w:type="pct"/>
          </w:tcPr>
          <w:p w14:paraId="2BF46F1B" w14:textId="77777777" w:rsidR="00B15BAA" w:rsidRPr="00950A13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5B571FFF" w14:textId="77777777" w:rsidR="00B15BAA" w:rsidRPr="00950A13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735487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B7E7F2F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EE1F421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A542D" w:rsidRPr="00950A13" w14:paraId="3A8C83B9" w14:textId="77777777" w:rsidTr="00CC073F">
        <w:tc>
          <w:tcPr>
            <w:tcW w:w="1746" w:type="pct"/>
          </w:tcPr>
          <w:p w14:paraId="161D529E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DF73D61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10FAA51B" w14:textId="5AC38C6E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7A9CC1D0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6AC453ED" w14:textId="66CEE633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8D4A59C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0E2048C" w14:textId="13C5672B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9D55583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83E5695" w14:textId="6809D888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75CA" w:rsidRPr="00950A13" w14:paraId="5C93EC36" w14:textId="77777777" w:rsidTr="001454A3">
        <w:tc>
          <w:tcPr>
            <w:tcW w:w="1746" w:type="pct"/>
          </w:tcPr>
          <w:p w14:paraId="3BA611C5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D0489EE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622C67B8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42D" w:rsidRPr="00950A13" w14:paraId="48DF224C" w14:textId="77777777" w:rsidTr="001454A3">
        <w:tc>
          <w:tcPr>
            <w:tcW w:w="1746" w:type="pct"/>
          </w:tcPr>
          <w:p w14:paraId="31D9C2D0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14:paraId="0A136E52" w14:textId="764D046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3" w:type="pct"/>
            <w:vAlign w:val="bottom"/>
          </w:tcPr>
          <w:p w14:paraId="267C0194" w14:textId="262F8DFD" w:rsidR="00DA542D" w:rsidRPr="00950A13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28" w:type="pct"/>
          </w:tcPr>
          <w:p w14:paraId="7E5550AC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04C262" w14:textId="500DFCC8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4,752</w:t>
            </w:r>
          </w:p>
        </w:tc>
        <w:tc>
          <w:tcPr>
            <w:tcW w:w="143" w:type="pct"/>
          </w:tcPr>
          <w:p w14:paraId="13A1F2A9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E6F4B1" w14:textId="6B37C1DD" w:rsidR="00DA542D" w:rsidRPr="00950A13" w:rsidRDefault="0055201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3,193</w:t>
            </w:r>
          </w:p>
        </w:tc>
        <w:tc>
          <w:tcPr>
            <w:tcW w:w="143" w:type="pct"/>
          </w:tcPr>
          <w:p w14:paraId="25460617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646764" w14:textId="42BDECD1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</w:tr>
      <w:tr w:rsidR="00DA542D" w:rsidRPr="00950A13" w14:paraId="0641E826" w14:textId="77777777" w:rsidTr="001454A3">
        <w:tc>
          <w:tcPr>
            <w:tcW w:w="1746" w:type="pct"/>
          </w:tcPr>
          <w:p w14:paraId="33339594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7" w:type="pct"/>
          </w:tcPr>
          <w:p w14:paraId="5CFE0BAE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1305E7" w14:textId="50260E37" w:rsidR="00DA542D" w:rsidRPr="00950A13" w:rsidRDefault="002A0A8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402,174</w:t>
            </w:r>
          </w:p>
        </w:tc>
        <w:tc>
          <w:tcPr>
            <w:tcW w:w="128" w:type="pct"/>
          </w:tcPr>
          <w:p w14:paraId="09D633C8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8D305B" w14:textId="090BC6DA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57EDC">
              <w:rPr>
                <w:rFonts w:ascii="Angsana New" w:hAnsi="Angsana New"/>
                <w:sz w:val="30"/>
                <w:szCs w:val="30"/>
              </w:rPr>
              <w:t>344,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3" w:type="pct"/>
          </w:tcPr>
          <w:p w14:paraId="388515CF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4A27EB0" w14:textId="0E586C75" w:rsidR="00DA542D" w:rsidRPr="00950A13" w:rsidRDefault="002A0A8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399,287</w:t>
            </w:r>
          </w:p>
        </w:tc>
        <w:tc>
          <w:tcPr>
            <w:tcW w:w="143" w:type="pct"/>
          </w:tcPr>
          <w:p w14:paraId="48E313A2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7504B1" w14:textId="3806BD80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75A2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40,133</w:t>
            </w:r>
          </w:p>
        </w:tc>
      </w:tr>
      <w:tr w:rsidR="00DA542D" w:rsidRPr="00950A13" w14:paraId="7DEF4E50" w14:textId="77777777" w:rsidTr="001454A3">
        <w:tc>
          <w:tcPr>
            <w:tcW w:w="1746" w:type="pct"/>
          </w:tcPr>
          <w:p w14:paraId="2973B839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76F21F2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D762671" w14:textId="52AD4436" w:rsidR="00DA542D" w:rsidRPr="00950A13" w:rsidRDefault="006F11B6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A0A8B">
              <w:rPr>
                <w:rFonts w:ascii="Angsana New" w:hAnsi="Angsana New"/>
                <w:b/>
                <w:bCs/>
                <w:sz w:val="30"/>
                <w:szCs w:val="30"/>
              </w:rPr>
              <w:t>03,739</w:t>
            </w:r>
          </w:p>
        </w:tc>
        <w:tc>
          <w:tcPr>
            <w:tcW w:w="128" w:type="pct"/>
          </w:tcPr>
          <w:p w14:paraId="18AD9B9D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737925A" w14:textId="3D7AC33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EDC">
              <w:rPr>
                <w:rFonts w:ascii="Angsana New" w:hAnsi="Angsana New"/>
                <w:b/>
                <w:bCs/>
                <w:sz w:val="30"/>
                <w:szCs w:val="30"/>
              </w:rPr>
              <w:t>348,93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9F66901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D270AD4" w14:textId="01B84539" w:rsidR="00DA542D" w:rsidRPr="00950A13" w:rsidRDefault="002A0A8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402,480</w:t>
            </w:r>
          </w:p>
        </w:tc>
        <w:tc>
          <w:tcPr>
            <w:tcW w:w="143" w:type="pct"/>
          </w:tcPr>
          <w:p w14:paraId="6DD73B15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5028D30" w14:textId="30476DB6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28A">
              <w:rPr>
                <w:rFonts w:ascii="Angsana New" w:hAnsi="Angsana New"/>
                <w:b/>
                <w:bCs/>
                <w:sz w:val="30"/>
                <w:szCs w:val="30"/>
              </w:rPr>
              <w:t>343,834</w:t>
            </w:r>
          </w:p>
        </w:tc>
      </w:tr>
      <w:tr w:rsidR="00DA542D" w:rsidRPr="00950A13" w14:paraId="7CDE2B54" w14:textId="77777777" w:rsidTr="001454A3">
        <w:tc>
          <w:tcPr>
            <w:tcW w:w="1746" w:type="pct"/>
          </w:tcPr>
          <w:p w14:paraId="609C5835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8F0E0EA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F14DEA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471333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8B87BD9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73F219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1B80C1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270D28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309558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42D" w:rsidRPr="00950A13" w14:paraId="3E67C265" w14:textId="77777777" w:rsidTr="001454A3">
        <w:tc>
          <w:tcPr>
            <w:tcW w:w="1746" w:type="pct"/>
          </w:tcPr>
          <w:p w14:paraId="723137F7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7" w:type="pct"/>
          </w:tcPr>
          <w:p w14:paraId="653CE1B5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ABDB01" w14:textId="54137870" w:rsidR="00DA542D" w:rsidRPr="00950A13" w:rsidRDefault="006F11B6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369,71</w:t>
            </w:r>
            <w:r w:rsidR="002A0A8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AFDB80A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28A2915" w14:textId="771E2585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318,030</w:t>
            </w:r>
          </w:p>
        </w:tc>
        <w:tc>
          <w:tcPr>
            <w:tcW w:w="143" w:type="pct"/>
          </w:tcPr>
          <w:p w14:paraId="7956CF1C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546620" w14:textId="514614E6" w:rsidR="00DA542D" w:rsidRPr="00950A13" w:rsidRDefault="006F11B6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368,554</w:t>
            </w:r>
          </w:p>
        </w:tc>
        <w:tc>
          <w:tcPr>
            <w:tcW w:w="143" w:type="pct"/>
          </w:tcPr>
          <w:p w14:paraId="4ADEA454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530806" w14:textId="610C81C8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312,926</w:t>
            </w:r>
          </w:p>
        </w:tc>
      </w:tr>
      <w:tr w:rsidR="00DA542D" w:rsidRPr="00950A13" w14:paraId="163935EC" w14:textId="77777777" w:rsidTr="001454A3">
        <w:tc>
          <w:tcPr>
            <w:tcW w:w="1746" w:type="pct"/>
          </w:tcPr>
          <w:p w14:paraId="2D996BF8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7" w:type="pct"/>
          </w:tcPr>
          <w:p w14:paraId="71CFC34F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84B312" w14:textId="379D3805" w:rsidR="00DA542D" w:rsidRPr="00950A13" w:rsidRDefault="002A0A8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34,021</w:t>
            </w:r>
          </w:p>
        </w:tc>
        <w:tc>
          <w:tcPr>
            <w:tcW w:w="128" w:type="pct"/>
          </w:tcPr>
          <w:p w14:paraId="5FD69FAA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7B82CB3" w14:textId="3A257D22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128BD">
              <w:rPr>
                <w:rFonts w:ascii="Angsana New" w:hAnsi="Angsana New"/>
                <w:sz w:val="30"/>
                <w:szCs w:val="30"/>
              </w:rPr>
              <w:t>30,908</w:t>
            </w:r>
          </w:p>
        </w:tc>
        <w:tc>
          <w:tcPr>
            <w:tcW w:w="143" w:type="pct"/>
          </w:tcPr>
          <w:p w14:paraId="7F97B719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A5845BF" w14:textId="70A96D3B" w:rsidR="00DA542D" w:rsidRPr="00950A13" w:rsidRDefault="002A0A8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33,926</w:t>
            </w:r>
          </w:p>
        </w:tc>
        <w:tc>
          <w:tcPr>
            <w:tcW w:w="143" w:type="pct"/>
          </w:tcPr>
          <w:p w14:paraId="2778A068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AE7E89" w14:textId="04B70C7B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128BD">
              <w:rPr>
                <w:rFonts w:ascii="Angsana New" w:hAnsi="Angsana New"/>
                <w:sz w:val="30"/>
                <w:szCs w:val="30"/>
              </w:rPr>
              <w:t>30,908</w:t>
            </w:r>
          </w:p>
        </w:tc>
      </w:tr>
      <w:tr w:rsidR="00DA542D" w:rsidRPr="00950A13" w14:paraId="04C43538" w14:textId="77777777" w:rsidTr="001454A3">
        <w:tc>
          <w:tcPr>
            <w:tcW w:w="1746" w:type="pct"/>
          </w:tcPr>
          <w:p w14:paraId="2BD664A5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ADFD379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7C0B860" w14:textId="682F8B80" w:rsidR="00DA542D" w:rsidRPr="00950A13" w:rsidRDefault="002A0A8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403,739</w:t>
            </w:r>
          </w:p>
        </w:tc>
        <w:tc>
          <w:tcPr>
            <w:tcW w:w="128" w:type="pct"/>
          </w:tcPr>
          <w:p w14:paraId="176E188A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5B01B8E" w14:textId="31E9DC39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117">
              <w:rPr>
                <w:rFonts w:ascii="Angsana New" w:hAnsi="Angsana New"/>
                <w:b/>
                <w:bCs/>
                <w:sz w:val="30"/>
                <w:szCs w:val="30"/>
              </w:rPr>
              <w:t>348,93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01E03FC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8B9585" w14:textId="242EB33C" w:rsidR="00DA542D" w:rsidRPr="00950A13" w:rsidRDefault="002A0A8B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402,480</w:t>
            </w:r>
          </w:p>
        </w:tc>
        <w:tc>
          <w:tcPr>
            <w:tcW w:w="143" w:type="pct"/>
          </w:tcPr>
          <w:p w14:paraId="77F3C0EB" w14:textId="77777777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3CE904" w14:textId="60C633C5" w:rsidR="00DA542D" w:rsidRPr="00950A13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117">
              <w:rPr>
                <w:rFonts w:ascii="Angsana New" w:hAnsi="Angsana New"/>
                <w:b/>
                <w:bCs/>
                <w:sz w:val="30"/>
                <w:szCs w:val="30"/>
              </w:rPr>
              <w:t>343,834</w:t>
            </w:r>
          </w:p>
        </w:tc>
      </w:tr>
    </w:tbl>
    <w:p w14:paraId="5F47EE9D" w14:textId="6599F67E" w:rsidR="00B517AE" w:rsidRPr="00B21AF9" w:rsidRDefault="00B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DBA88F" w14:textId="6E63E2C3" w:rsidR="00B15BAA" w:rsidRPr="00A65294" w:rsidRDefault="00B15B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t>ค่าใช้จ่ายค้างจ่าย</w:t>
      </w:r>
      <w:r w:rsidRPr="00A65294">
        <w:rPr>
          <w:rFonts w:ascii="Angsana New" w:hAnsi="Angsana New"/>
          <w:sz w:val="30"/>
          <w:szCs w:val="30"/>
          <w:u w:val="none"/>
          <w:lang w:val="th-TH"/>
        </w:rPr>
        <w:t xml:space="preserve">  </w:t>
      </w:r>
    </w:p>
    <w:p w14:paraId="23DE3B69" w14:textId="77777777" w:rsidR="00B15BAA" w:rsidRPr="004F45E6" w:rsidRDefault="00B15BAA" w:rsidP="000267B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6"/>
        <w:gridCol w:w="1085"/>
        <w:gridCol w:w="266"/>
        <w:gridCol w:w="993"/>
        <w:gridCol w:w="263"/>
        <w:gridCol w:w="1081"/>
        <w:gridCol w:w="277"/>
        <w:gridCol w:w="1075"/>
      </w:tblGrid>
      <w:tr w:rsidR="00F913CA" w:rsidRPr="004F45E6" w14:paraId="6D691488" w14:textId="77777777" w:rsidTr="007B3AAA">
        <w:tc>
          <w:tcPr>
            <w:tcW w:w="4136" w:type="dxa"/>
            <w:vMerge w:val="restart"/>
            <w:shd w:val="clear" w:color="auto" w:fill="auto"/>
          </w:tcPr>
          <w:p w14:paraId="1F99ED3C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6F2ED236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72436364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E48E43F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A542D" w:rsidRPr="004F45E6" w14:paraId="509E3ED7" w14:textId="77777777" w:rsidTr="007B3AAA">
        <w:tc>
          <w:tcPr>
            <w:tcW w:w="4136" w:type="dxa"/>
            <w:vMerge/>
            <w:shd w:val="clear" w:color="auto" w:fill="auto"/>
          </w:tcPr>
          <w:p w14:paraId="7345A8D4" w14:textId="77777777" w:rsidR="00DA542D" w:rsidRPr="004F45E6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6ABDEF" w14:textId="39A75910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64054979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39E08405" w14:textId="687A5AFD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75357E38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0381259" w14:textId="0AA15ACF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2224984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F3B61C" w14:textId="17B646C9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542D" w:rsidRPr="004F45E6" w14:paraId="41B4E7EB" w14:textId="77777777" w:rsidTr="007B3AAA">
        <w:tc>
          <w:tcPr>
            <w:tcW w:w="4136" w:type="dxa"/>
          </w:tcPr>
          <w:p w14:paraId="61DDA2E2" w14:textId="77777777" w:rsidR="00DA542D" w:rsidRPr="004F45E6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EBE9DB5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42D" w:rsidRPr="004F45E6" w14:paraId="45EA7FA6" w14:textId="77777777" w:rsidTr="007B3AAA">
        <w:tc>
          <w:tcPr>
            <w:tcW w:w="4136" w:type="dxa"/>
          </w:tcPr>
          <w:p w14:paraId="543200E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085" w:type="dxa"/>
            <w:vAlign w:val="bottom"/>
          </w:tcPr>
          <w:p w14:paraId="1D5A8D25" w14:textId="0E99609E" w:rsidR="00DA542D" w:rsidRPr="004F45E6" w:rsidRDefault="00BB788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BB788D">
              <w:rPr>
                <w:rFonts w:ascii="Angsana New" w:hAnsi="Angsana New"/>
                <w:sz w:val="30"/>
                <w:szCs w:val="30"/>
              </w:rPr>
              <w:t>455,458</w:t>
            </w:r>
          </w:p>
        </w:tc>
        <w:tc>
          <w:tcPr>
            <w:tcW w:w="266" w:type="dxa"/>
          </w:tcPr>
          <w:p w14:paraId="35E58063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07B156E" w14:textId="24965A45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3933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63" w:type="dxa"/>
          </w:tcPr>
          <w:p w14:paraId="4CF1F108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8B89219" w14:textId="312421BF" w:rsidR="00DA542D" w:rsidRPr="004F45E6" w:rsidRDefault="0055201B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397,938</w:t>
            </w:r>
          </w:p>
        </w:tc>
        <w:tc>
          <w:tcPr>
            <w:tcW w:w="277" w:type="dxa"/>
          </w:tcPr>
          <w:p w14:paraId="5BC9D340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8BA15FD" w14:textId="6954404A" w:rsidR="00DA542D" w:rsidRPr="004F45E6" w:rsidRDefault="00DA542D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34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DF43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</w:p>
        </w:tc>
      </w:tr>
      <w:tr w:rsidR="00DA542D" w:rsidRPr="004F45E6" w14:paraId="54ADC79E" w14:textId="77777777" w:rsidTr="007B3AAA">
        <w:tc>
          <w:tcPr>
            <w:tcW w:w="4136" w:type="dxa"/>
          </w:tcPr>
          <w:p w14:paraId="502FDCF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5" w:type="dxa"/>
            <w:vAlign w:val="bottom"/>
          </w:tcPr>
          <w:p w14:paraId="573DE65F" w14:textId="48D74891" w:rsidR="00DA542D" w:rsidRPr="004F45E6" w:rsidRDefault="001C4439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74,613</w:t>
            </w:r>
          </w:p>
        </w:tc>
        <w:tc>
          <w:tcPr>
            <w:tcW w:w="266" w:type="dxa"/>
          </w:tcPr>
          <w:p w14:paraId="7CBBAC24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6C7D4EB" w14:textId="414F5194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98,935</w:t>
            </w:r>
          </w:p>
        </w:tc>
        <w:tc>
          <w:tcPr>
            <w:tcW w:w="263" w:type="dxa"/>
          </w:tcPr>
          <w:p w14:paraId="7B400E50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72162F" w14:textId="18995E29" w:rsidR="00DA542D" w:rsidRPr="004F45E6" w:rsidRDefault="0055201B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59,681</w:t>
            </w:r>
          </w:p>
        </w:tc>
        <w:tc>
          <w:tcPr>
            <w:tcW w:w="277" w:type="dxa"/>
          </w:tcPr>
          <w:p w14:paraId="2ACA047C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31AC2BE" w14:textId="2C223E5B" w:rsidR="00DA542D" w:rsidRPr="004F45E6" w:rsidRDefault="00DA542D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434E">
              <w:rPr>
                <w:rFonts w:ascii="Angsana New" w:hAnsi="Angsana New"/>
                <w:sz w:val="30"/>
                <w:szCs w:val="30"/>
              </w:rPr>
              <w:t>88,864</w:t>
            </w:r>
          </w:p>
        </w:tc>
      </w:tr>
      <w:tr w:rsidR="00DA542D" w:rsidRPr="004F45E6" w14:paraId="010A1534" w14:textId="77777777" w:rsidTr="007B3AAA">
        <w:tc>
          <w:tcPr>
            <w:tcW w:w="4136" w:type="dxa"/>
          </w:tcPr>
          <w:p w14:paraId="29CFD503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85" w:type="dxa"/>
            <w:vAlign w:val="bottom"/>
          </w:tcPr>
          <w:p w14:paraId="252B9B0D" w14:textId="1E84250E" w:rsidR="00DA542D" w:rsidRPr="004F45E6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17,877</w:t>
            </w:r>
          </w:p>
        </w:tc>
        <w:tc>
          <w:tcPr>
            <w:tcW w:w="266" w:type="dxa"/>
          </w:tcPr>
          <w:p w14:paraId="14E7F5BA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1CA964C" w14:textId="6E827569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29,742</w:t>
            </w:r>
          </w:p>
        </w:tc>
        <w:tc>
          <w:tcPr>
            <w:tcW w:w="263" w:type="dxa"/>
          </w:tcPr>
          <w:p w14:paraId="73F49E26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A640F05" w14:textId="7A01EBF2" w:rsidR="00DA542D" w:rsidRPr="004F45E6" w:rsidRDefault="0055201B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7" w:type="dxa"/>
          </w:tcPr>
          <w:p w14:paraId="3BA0E5F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A41D70" w14:textId="113B561C" w:rsidR="00DA542D" w:rsidRPr="004F45E6" w:rsidRDefault="00DA542D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434E">
              <w:rPr>
                <w:rFonts w:ascii="Angsana New" w:hAnsi="Angsana New"/>
                <w:sz w:val="30"/>
                <w:szCs w:val="30"/>
              </w:rPr>
              <w:t>14,878</w:t>
            </w:r>
          </w:p>
        </w:tc>
      </w:tr>
      <w:tr w:rsidR="00DA542D" w:rsidRPr="004F45E6" w14:paraId="14B1EFBC" w14:textId="77777777" w:rsidTr="007B3AAA">
        <w:tc>
          <w:tcPr>
            <w:tcW w:w="4136" w:type="dxa"/>
          </w:tcPr>
          <w:p w14:paraId="7ADC1240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7B52174" w14:textId="3E7F1A93" w:rsidR="00DA542D" w:rsidRPr="004F45E6" w:rsidRDefault="009F5405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6,160</w:t>
            </w:r>
          </w:p>
        </w:tc>
        <w:tc>
          <w:tcPr>
            <w:tcW w:w="266" w:type="dxa"/>
          </w:tcPr>
          <w:p w14:paraId="2AD13C6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0800E8" w14:textId="15617230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263" w:type="dxa"/>
          </w:tcPr>
          <w:p w14:paraId="26179FEC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35ED9D4" w14:textId="02BC7031" w:rsidR="00DA542D" w:rsidRPr="004F45E6" w:rsidRDefault="004255D4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84,885</w:t>
            </w:r>
          </w:p>
        </w:tc>
        <w:tc>
          <w:tcPr>
            <w:tcW w:w="277" w:type="dxa"/>
          </w:tcPr>
          <w:p w14:paraId="18D78398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E00F26" w14:textId="76383C7C" w:rsidR="00DA542D" w:rsidRPr="004F45E6" w:rsidRDefault="00DA542D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434E">
              <w:rPr>
                <w:rFonts w:ascii="Angsana New" w:hAnsi="Angsana New"/>
                <w:sz w:val="30"/>
                <w:szCs w:val="30"/>
              </w:rPr>
              <w:t>1,91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A542D" w:rsidRPr="004F45E6" w14:paraId="78E15D6E" w14:textId="77777777" w:rsidTr="007B3AAA">
        <w:tc>
          <w:tcPr>
            <w:tcW w:w="4136" w:type="dxa"/>
          </w:tcPr>
          <w:p w14:paraId="0946CB5A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3FD2E" w14:textId="02379F76" w:rsidR="00DA542D" w:rsidRPr="004F45E6" w:rsidRDefault="009F5405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C4439">
              <w:rPr>
                <w:rFonts w:ascii="Angsana New" w:hAnsi="Angsana New"/>
                <w:b/>
                <w:bCs/>
                <w:sz w:val="30"/>
                <w:szCs w:val="30"/>
              </w:rPr>
              <w:t>54,108</w:t>
            </w:r>
          </w:p>
        </w:tc>
        <w:tc>
          <w:tcPr>
            <w:tcW w:w="266" w:type="dxa"/>
          </w:tcPr>
          <w:p w14:paraId="5A44C479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22C0D" w14:textId="31C82C52" w:rsidR="00DA542D" w:rsidRPr="007B3AAA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653,140</w:t>
            </w:r>
          </w:p>
        </w:tc>
        <w:tc>
          <w:tcPr>
            <w:tcW w:w="263" w:type="dxa"/>
          </w:tcPr>
          <w:p w14:paraId="6ED0BD3F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0183" w14:textId="141C8DB4" w:rsidR="00DA542D" w:rsidRPr="004F45E6" w:rsidRDefault="004255D4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543,304</w:t>
            </w:r>
          </w:p>
        </w:tc>
        <w:tc>
          <w:tcPr>
            <w:tcW w:w="277" w:type="dxa"/>
          </w:tcPr>
          <w:p w14:paraId="63BBE085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37AB" w14:textId="405463AB" w:rsidR="00DA542D" w:rsidRPr="004F45E6" w:rsidRDefault="00DA542D" w:rsidP="00DA54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43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DF43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</w:tbl>
    <w:p w14:paraId="748A25CE" w14:textId="77777777" w:rsidR="0030046A" w:rsidRPr="004F45E6" w:rsidRDefault="0030046A" w:rsidP="0030046A">
      <w:pPr>
        <w:rPr>
          <w:sz w:val="30"/>
          <w:szCs w:val="30"/>
        </w:rPr>
      </w:pPr>
    </w:p>
    <w:p w14:paraId="78CA3BA5" w14:textId="52237084" w:rsidR="00F1547B" w:rsidRPr="001C5760" w:rsidRDefault="0023764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C5760">
        <w:rPr>
          <w:rFonts w:ascii="Angsana New" w:hAnsi="Angsana New"/>
          <w:sz w:val="30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="00F1547B" w:rsidRPr="001C5760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ผลประโยชน์พนักงาน </w:t>
      </w:r>
    </w:p>
    <w:p w14:paraId="2A787982" w14:textId="6ADA3276" w:rsidR="00CE45C8" w:rsidRDefault="00CE45C8" w:rsidP="00253CC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477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18"/>
        <w:gridCol w:w="1067"/>
        <w:gridCol w:w="279"/>
        <w:gridCol w:w="986"/>
        <w:gridCol w:w="267"/>
        <w:gridCol w:w="1074"/>
        <w:gridCol w:w="267"/>
        <w:gridCol w:w="1074"/>
      </w:tblGrid>
      <w:tr w:rsidR="00590E9F" w:rsidRPr="004F45E6" w14:paraId="1602B673" w14:textId="77777777" w:rsidTr="007B3AAA">
        <w:tc>
          <w:tcPr>
            <w:tcW w:w="2255" w:type="pct"/>
            <w:noWrap/>
          </w:tcPr>
          <w:p w14:paraId="391C54D0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EE7B8B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F45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6" w:type="pct"/>
          </w:tcPr>
          <w:p w14:paraId="6E06497A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023DC031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A542D" w:rsidRPr="004F45E6" w14:paraId="061A347B" w14:textId="77777777" w:rsidTr="00DA542D">
        <w:tc>
          <w:tcPr>
            <w:tcW w:w="2255" w:type="pct"/>
            <w:noWrap/>
          </w:tcPr>
          <w:p w14:paraId="011E186D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9BAC04" w14:textId="60712AC5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41230BEB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</w:tcPr>
          <w:p w14:paraId="788CFC20" w14:textId="5F73D912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3B15BF3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56214AB9" w14:textId="21CCF438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63C860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6AEFA1AC" w14:textId="7B492232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542D" w:rsidRPr="004F45E6" w14:paraId="661E74E0" w14:textId="77777777" w:rsidTr="007B3AAA">
        <w:tc>
          <w:tcPr>
            <w:tcW w:w="2255" w:type="pct"/>
            <w:noWrap/>
          </w:tcPr>
          <w:p w14:paraId="365C02DD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02E6AA43" w14:textId="77777777" w:rsidR="00DA542D" w:rsidRPr="004F45E6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F45E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A542D" w:rsidRPr="004F45E6" w14:paraId="1B1397B6" w14:textId="77777777" w:rsidTr="00DA542D">
        <w:tc>
          <w:tcPr>
            <w:tcW w:w="2255" w:type="pct"/>
            <w:noWrap/>
            <w:vAlign w:val="bottom"/>
          </w:tcPr>
          <w:p w14:paraId="3976997B" w14:textId="4037CC0B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5EAE7F1" w14:textId="19079792" w:rsidR="00DA542D" w:rsidRPr="005320EF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0EF">
              <w:rPr>
                <w:rFonts w:ascii="Angsana New" w:hAnsi="Angsana New"/>
                <w:b/>
                <w:bCs/>
                <w:sz w:val="30"/>
                <w:szCs w:val="30"/>
              </w:rPr>
              <w:t>47,776</w:t>
            </w:r>
          </w:p>
        </w:tc>
        <w:tc>
          <w:tcPr>
            <w:tcW w:w="153" w:type="pct"/>
            <w:vAlign w:val="bottom"/>
          </w:tcPr>
          <w:p w14:paraId="6FD0BD5F" w14:textId="77777777" w:rsidR="00DA542D" w:rsidRPr="005320E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35FDE7E3" w14:textId="0A9EC52D" w:rsidR="00DA542D" w:rsidRPr="005320E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0EF">
              <w:rPr>
                <w:rFonts w:ascii="Angsana New" w:hAnsi="Angsana New"/>
                <w:b/>
                <w:bCs/>
                <w:sz w:val="30"/>
                <w:szCs w:val="30"/>
              </w:rPr>
              <w:t>44,851</w:t>
            </w:r>
          </w:p>
        </w:tc>
        <w:tc>
          <w:tcPr>
            <w:tcW w:w="146" w:type="pct"/>
            <w:vAlign w:val="bottom"/>
          </w:tcPr>
          <w:p w14:paraId="68B5CB66" w14:textId="77777777" w:rsidR="00DA542D" w:rsidRPr="005320E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1490364" w14:textId="75885222" w:rsidR="00DA542D" w:rsidRPr="005320EF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EF">
              <w:rPr>
                <w:rFonts w:ascii="Angsana New" w:hAnsi="Angsana New"/>
                <w:b/>
                <w:bCs/>
                <w:sz w:val="30"/>
                <w:szCs w:val="30"/>
              </w:rPr>
              <w:t>44,716</w:t>
            </w:r>
          </w:p>
        </w:tc>
        <w:tc>
          <w:tcPr>
            <w:tcW w:w="146" w:type="pct"/>
            <w:vAlign w:val="bottom"/>
          </w:tcPr>
          <w:p w14:paraId="0913C60F" w14:textId="77777777" w:rsidR="00DA542D" w:rsidRPr="005320E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56A1DFCD" w14:textId="44822BAC" w:rsidR="00DA542D" w:rsidRPr="005320E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EF">
              <w:rPr>
                <w:rFonts w:ascii="Angsana New" w:hAnsi="Angsana New"/>
                <w:b/>
                <w:bCs/>
                <w:sz w:val="30"/>
                <w:szCs w:val="30"/>
              </w:rPr>
              <w:t>42,137</w:t>
            </w:r>
          </w:p>
        </w:tc>
      </w:tr>
    </w:tbl>
    <w:p w14:paraId="37503858" w14:textId="295C53FB" w:rsidR="00E46D05" w:rsidRDefault="00E46D05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60E9A0D" w14:textId="77777777" w:rsidR="00220551" w:rsidRDefault="00220551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EAB868F" w14:textId="7D193335" w:rsidR="00DA542D" w:rsidRPr="003F6A2B" w:rsidRDefault="00133F11" w:rsidP="00B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3F6A2B"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  <w:lastRenderedPageBreak/>
        <w:t>โครงการ</w:t>
      </w:r>
      <w:r w:rsidR="00600905" w:rsidRPr="003F6A2B"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  <w:t>ผลประโยชน์ที่กำหนดไว้</w:t>
      </w:r>
    </w:p>
    <w:p w14:paraId="219CE20E" w14:textId="38304375" w:rsidR="00BB79AA" w:rsidRDefault="00796F3C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</w:rPr>
      </w:pPr>
      <w:r w:rsidRPr="00796F3C">
        <w:rPr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="00CE45C8">
        <w:rPr>
          <w:rFonts w:hint="cs"/>
          <w:sz w:val="30"/>
          <w:szCs w:val="30"/>
          <w:cs/>
        </w:rPr>
        <w:t xml:space="preserve"> </w:t>
      </w:r>
      <w:r w:rsidR="00CE45C8" w:rsidRPr="00CE45C8">
        <w:rPr>
          <w:rFonts w:ascii="Angsana New" w:hAnsi="Angsana New"/>
          <w:sz w:val="30"/>
          <w:szCs w:val="30"/>
        </w:rPr>
        <w:t>2541</w:t>
      </w:r>
      <w:r w:rsidRPr="00796F3C">
        <w:rPr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9C34BE" w14:textId="5652E892" w:rsidR="00897362" w:rsidRDefault="00897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477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26"/>
        <w:gridCol w:w="1087"/>
        <w:gridCol w:w="236"/>
        <w:gridCol w:w="1007"/>
        <w:gridCol w:w="280"/>
        <w:gridCol w:w="1043"/>
        <w:gridCol w:w="261"/>
        <w:gridCol w:w="1096"/>
      </w:tblGrid>
      <w:tr w:rsidR="005412FB" w:rsidRPr="004F45E6" w14:paraId="4C5478B7" w14:textId="77777777" w:rsidTr="00B42C12">
        <w:trPr>
          <w:trHeight w:val="420"/>
        </w:trPr>
        <w:tc>
          <w:tcPr>
            <w:tcW w:w="2258" w:type="pct"/>
            <w:noWrap/>
          </w:tcPr>
          <w:p w14:paraId="6F35A200" w14:textId="77777777" w:rsidR="00A74FBD" w:rsidRPr="004F45E6" w:rsidRDefault="006E2752" w:rsidP="008E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275" w:type="pct"/>
            <w:gridSpan w:val="3"/>
          </w:tcPr>
          <w:p w14:paraId="7794BA81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4F45E6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3" w:type="pct"/>
          </w:tcPr>
          <w:p w14:paraId="1FC3E545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393F4C07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DA542D" w:rsidRPr="004F45E6" w14:paraId="44C02533" w14:textId="77777777" w:rsidTr="00CC073F">
        <w:trPr>
          <w:trHeight w:val="420"/>
        </w:trPr>
        <w:tc>
          <w:tcPr>
            <w:tcW w:w="2258" w:type="pct"/>
            <w:noWrap/>
          </w:tcPr>
          <w:p w14:paraId="5FA7EBF4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4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95" w:type="pct"/>
          </w:tcPr>
          <w:p w14:paraId="4813E9EC" w14:textId="54E377C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F01ED5C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</w:tcPr>
          <w:p w14:paraId="47FBA81B" w14:textId="311A2C28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1C6CEAC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19788FE5" w14:textId="714B4F56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134FA5D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2875A824" w14:textId="47837DFE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542D" w:rsidRPr="004F45E6" w14:paraId="10E23AF3" w14:textId="77777777" w:rsidTr="005412FB">
        <w:trPr>
          <w:trHeight w:val="420"/>
        </w:trPr>
        <w:tc>
          <w:tcPr>
            <w:tcW w:w="2258" w:type="pct"/>
          </w:tcPr>
          <w:p w14:paraId="1A5FF13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DB69796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F45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A542D" w:rsidRPr="004F45E6" w14:paraId="7CF4E2BC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51FC2DA8" w14:textId="77777777" w:rsidR="00DA542D" w:rsidRPr="004F45E6" w:rsidRDefault="00DA542D" w:rsidP="00DA54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45E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5" w:type="pct"/>
          </w:tcPr>
          <w:p w14:paraId="52705468" w14:textId="7782C63E" w:rsidR="00DA542D" w:rsidRPr="00CC073F" w:rsidRDefault="00B049B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44,851</w:t>
            </w:r>
          </w:p>
        </w:tc>
        <w:tc>
          <w:tcPr>
            <w:tcW w:w="129" w:type="pct"/>
          </w:tcPr>
          <w:p w14:paraId="3A62F379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01232CB2" w14:textId="50596256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C073F">
              <w:rPr>
                <w:rFonts w:ascii="Angsana New" w:hAnsi="Angsana New"/>
                <w:color w:val="000000"/>
                <w:sz w:val="30"/>
                <w:szCs w:val="30"/>
              </w:rPr>
              <w:t>42,578</w:t>
            </w:r>
          </w:p>
        </w:tc>
        <w:tc>
          <w:tcPr>
            <w:tcW w:w="153" w:type="pct"/>
          </w:tcPr>
          <w:p w14:paraId="3D7663EF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E4954E" w14:textId="79F02FAC" w:rsidR="00DA542D" w:rsidRPr="00CC073F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42,137</w:t>
            </w:r>
          </w:p>
        </w:tc>
        <w:tc>
          <w:tcPr>
            <w:tcW w:w="143" w:type="pct"/>
          </w:tcPr>
          <w:p w14:paraId="3940893C" w14:textId="77777777" w:rsidR="00DA542D" w:rsidRPr="00CC073F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BDD899A" w14:textId="57561BCE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C073F">
              <w:rPr>
                <w:rFonts w:ascii="Angsana New" w:hAnsi="Angsana New"/>
                <w:color w:val="000000"/>
                <w:sz w:val="30"/>
                <w:szCs w:val="30"/>
              </w:rPr>
              <w:t>41,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C073F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</w:tr>
      <w:tr w:rsidR="00DA542D" w:rsidRPr="004F45E6" w14:paraId="0B0FBBCF" w14:textId="77777777" w:rsidTr="00827F73">
        <w:tblPrEx>
          <w:tblBorders>
            <w:bottom w:val="double" w:sz="4" w:space="0" w:color="auto"/>
          </w:tblBorders>
        </w:tblPrEx>
        <w:trPr>
          <w:trHeight w:val="218"/>
        </w:trPr>
        <w:tc>
          <w:tcPr>
            <w:tcW w:w="2258" w:type="pct"/>
          </w:tcPr>
          <w:p w14:paraId="59AB47FF" w14:textId="77777777" w:rsidR="00DA542D" w:rsidRPr="004F45E6" w:rsidRDefault="00DA542D" w:rsidP="00DA54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AF5EBAA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5E8D0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31564A0C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66380C8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504B01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5A30B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280CB886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A542D" w:rsidRPr="004F45E6" w14:paraId="698D63D0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5A4A07B" w14:textId="77777777" w:rsidR="00DA542D" w:rsidRPr="003F6A2B" w:rsidRDefault="00DA542D" w:rsidP="00DA542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3F6A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595" w:type="pct"/>
          </w:tcPr>
          <w:p w14:paraId="47AD75EF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2375A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58625641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4F93DE4B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3C58D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7E980D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9BFED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A542D" w:rsidRPr="004F45E6" w14:paraId="7DC56C5F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03B023E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95" w:type="pct"/>
          </w:tcPr>
          <w:p w14:paraId="22D20301" w14:textId="5E5A560A" w:rsidR="00DA542D" w:rsidRPr="001C5760" w:rsidRDefault="00B049B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3,878</w:t>
            </w:r>
          </w:p>
        </w:tc>
        <w:tc>
          <w:tcPr>
            <w:tcW w:w="129" w:type="pct"/>
          </w:tcPr>
          <w:p w14:paraId="6DCA0837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AAA116D" w14:textId="797DB596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3,926</w:t>
            </w:r>
          </w:p>
        </w:tc>
        <w:tc>
          <w:tcPr>
            <w:tcW w:w="153" w:type="pct"/>
          </w:tcPr>
          <w:p w14:paraId="696B6EB8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8366E1" w14:textId="5577A0BD" w:rsidR="00DA542D" w:rsidRPr="004F45E6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3,639</w:t>
            </w:r>
          </w:p>
        </w:tc>
        <w:tc>
          <w:tcPr>
            <w:tcW w:w="143" w:type="pct"/>
          </w:tcPr>
          <w:p w14:paraId="210E9E02" w14:textId="77777777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D06527" w14:textId="40758E6F" w:rsidR="00DA542D" w:rsidRPr="004F45E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3</w:t>
            </w: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1D48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70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</w:t>
            </w:r>
          </w:p>
        </w:tc>
      </w:tr>
      <w:tr w:rsidR="00DA542D" w:rsidRPr="00950A13" w14:paraId="2981620F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34C5E251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688116C" w14:textId="0D43CA07" w:rsidR="00DA542D" w:rsidRPr="00950A13" w:rsidRDefault="00B049B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727</w:t>
            </w:r>
          </w:p>
        </w:tc>
        <w:tc>
          <w:tcPr>
            <w:tcW w:w="129" w:type="pct"/>
            <w:tcBorders>
              <w:bottom w:val="nil"/>
            </w:tcBorders>
          </w:tcPr>
          <w:p w14:paraId="4D112776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623C1CB" w14:textId="7949E419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</w:t>
            </w:r>
          </w:p>
        </w:tc>
        <w:tc>
          <w:tcPr>
            <w:tcW w:w="153" w:type="pct"/>
            <w:tcBorders>
              <w:bottom w:val="nil"/>
            </w:tcBorders>
          </w:tcPr>
          <w:p w14:paraId="44CE601D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4A0A6F" w14:textId="717767C2" w:rsidR="00DA542D" w:rsidRPr="00950A13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670</w:t>
            </w:r>
          </w:p>
        </w:tc>
        <w:tc>
          <w:tcPr>
            <w:tcW w:w="143" w:type="pct"/>
            <w:tcBorders>
              <w:bottom w:val="nil"/>
            </w:tcBorders>
          </w:tcPr>
          <w:p w14:paraId="7F7F0C40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0601D7" w14:textId="2DBB2246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474</w:t>
            </w:r>
          </w:p>
        </w:tc>
      </w:tr>
      <w:tr w:rsidR="00DA542D" w:rsidRPr="00950A13" w14:paraId="24B92A11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4967A71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BE423E1" w14:textId="7F818995" w:rsidR="00DA542D" w:rsidRPr="00950A13" w:rsidRDefault="00B049B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4,605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A415EFA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38E5A0EB" w14:textId="4DA06EB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38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5B3A33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2D4A6C5" w14:textId="35585187" w:rsidR="00DA542D" w:rsidRPr="00950A13" w:rsidRDefault="0055201B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4,309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30EB127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AEF9FE" w14:textId="583B6D76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4,17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</w:t>
            </w:r>
          </w:p>
        </w:tc>
      </w:tr>
      <w:tr w:rsidR="00DA542D" w:rsidRPr="00950A13" w14:paraId="7D8E26DB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0A53BBA" w14:textId="7B892951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3F6A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DF0F562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0028DE5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7D0A283C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B67FC9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3950F858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25415E4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ED8C870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DA542D" w:rsidRPr="00950A13" w14:paraId="510ED72D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4E62D11" w14:textId="051874D3" w:rsidR="00DA542D" w:rsidRPr="003F6A2B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A2B">
              <w:rPr>
                <w:rFonts w:ascii="Angsana New" w:hAnsi="Angsana New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D5B89F8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BC8A9B1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C22A06D" w14:textId="6DFFF6EF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771471F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5FC23BB7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979B1F3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0CAC8249" w14:textId="77777777" w:rsidR="00DA542D" w:rsidRPr="00950A13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55201B" w:rsidRPr="00950A13" w14:paraId="700F2DF3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A0AD761" w14:textId="61AA6CBD" w:rsidR="0055201B" w:rsidRPr="003F6A2B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F6A2B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3F6A2B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CF5498D" w14:textId="2C17B5DF" w:rsidR="0055201B" w:rsidRPr="00B049BB" w:rsidRDefault="0055201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049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9139198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0EC5593A" w14:textId="6B926D35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(133)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3FCB3DA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508C8B5C" w14:textId="183C8B40" w:rsidR="0055201B" w:rsidRPr="00B049BB" w:rsidRDefault="0055201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049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ACB281B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ECE6BED" w14:textId="773D66AA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(463)</w:t>
            </w:r>
          </w:p>
        </w:tc>
      </w:tr>
      <w:tr w:rsidR="0055201B" w:rsidRPr="00950A13" w14:paraId="3FDB2A8B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1EED7AA2" w14:textId="465E170A" w:rsidR="0055201B" w:rsidRPr="003F6A2B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F6A2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3F6A2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178654A6" w14:textId="24A8F285" w:rsidR="0055201B" w:rsidRPr="00B049BB" w:rsidRDefault="0055201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049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76A15D6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5BD468B0" w14:textId="6C3C125C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5,401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EC11FBF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51EBCD3C" w14:textId="65B6DC9B" w:rsidR="0055201B" w:rsidRPr="00B049BB" w:rsidRDefault="0055201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049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E2D5189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0B9DCD57" w14:textId="3909D81E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5,032</w:t>
            </w:r>
          </w:p>
        </w:tc>
      </w:tr>
      <w:tr w:rsidR="0055201B" w:rsidRPr="00950A13" w14:paraId="51FD78F0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2D7A9C54" w14:textId="7F5B6591" w:rsidR="0055201B" w:rsidRPr="003F6A2B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F6A2B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53CBFF0F" w14:textId="006CAF3D" w:rsidR="0055201B" w:rsidRPr="00B049BB" w:rsidRDefault="0055201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049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404B34C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535F4413" w14:textId="3029F2E0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(5,300)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8C36219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4A9720B7" w14:textId="333A15A7" w:rsidR="0055201B" w:rsidRPr="00B049BB" w:rsidRDefault="0055201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049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2CED8D6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746140BD" w14:textId="393FCE41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(5,728)</w:t>
            </w:r>
          </w:p>
        </w:tc>
      </w:tr>
      <w:tr w:rsidR="0055201B" w:rsidRPr="00950A13" w14:paraId="0D83DCAD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6E2F829A" w14:textId="77777777" w:rsidR="0055201B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FB237D2" w14:textId="278825B2" w:rsidR="0055201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63144017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AEB932A" w14:textId="30A7479E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(32)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A797FCF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022901F8" w14:textId="2D1AEE37" w:rsidR="0055201B" w:rsidRPr="003C1C49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A3D2B6E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7B81ED7" w14:textId="0C92B0D3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(1,159)</w:t>
            </w:r>
          </w:p>
        </w:tc>
      </w:tr>
      <w:tr w:rsidR="0055201B" w:rsidRPr="00950A13" w14:paraId="3A2872D7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18168319" w14:textId="14FC964E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2B0261B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AB2B359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497397F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88580A5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14A52D09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FBD65BF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3FF5220F" w14:textId="77777777" w:rsidR="0055201B" w:rsidRPr="00950A13" w:rsidRDefault="0055201B" w:rsidP="005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B049BB" w:rsidRPr="00950A13" w14:paraId="789B722F" w14:textId="77777777" w:rsidTr="00827F73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5175AC46" w14:textId="74A391A5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จากการโอน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ไปยัง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A5ED811" w14:textId="53AFD4C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393C777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757D80E" w14:textId="0D18B781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00850EC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0A1564A6" w14:textId="0CC3C723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(50)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1C2F1F8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5EC9A3BD" w14:textId="0B484895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(92)</w:t>
            </w:r>
          </w:p>
        </w:tc>
      </w:tr>
      <w:tr w:rsidR="00B049BB" w:rsidRPr="00950A13" w14:paraId="410E915C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7E785DD2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6AB43F17" w14:textId="085A3D86" w:rsidR="00B049BB" w:rsidRPr="0032454F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(1,680)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FE554A9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3BEDA22C" w14:textId="456729AF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2454F">
              <w:rPr>
                <w:rFonts w:ascii="Angsana New" w:hAnsi="Angsana New"/>
                <w:color w:val="000000"/>
                <w:sz w:val="30"/>
                <w:szCs w:val="30"/>
              </w:rPr>
              <w:t>2,133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6735677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31C8DCF6" w14:textId="65F64144" w:rsidR="00B049BB" w:rsidRPr="00121FC0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(1,680)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1D19905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60E80B83" w14:textId="1D933F2B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121FC0">
              <w:rPr>
                <w:rFonts w:ascii="Angsana New" w:hAnsi="Angsana New"/>
                <w:color w:val="000000"/>
                <w:sz w:val="30"/>
                <w:szCs w:val="30"/>
              </w:rPr>
              <w:t>2,133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049BB" w:rsidRPr="00950A13" w14:paraId="7AA96C71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6EB4F0F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C44EE14" w14:textId="016FA4B0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(1,680)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B6E6A3B" w14:textId="77777777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5EE21BD" w14:textId="05E00F9A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352D7">
              <w:rPr>
                <w:rFonts w:ascii="Angsana New" w:hAnsi="Angsana New"/>
                <w:color w:val="000000"/>
                <w:sz w:val="30"/>
                <w:szCs w:val="30"/>
              </w:rPr>
              <w:t>(2,133)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B91345D" w14:textId="77777777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C92B26B" w14:textId="069179E5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(1,730)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2D39C85" w14:textId="77777777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B2878A7" w14:textId="3ADE5382" w:rsidR="00B049BB" w:rsidRPr="00C352D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352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(2,</w:t>
            </w:r>
            <w:r w:rsidRPr="00C352D7">
              <w:rPr>
                <w:rFonts w:ascii="Angsana New" w:hAnsi="Angsana New"/>
                <w:color w:val="000000"/>
                <w:sz w:val="30"/>
                <w:szCs w:val="30"/>
              </w:rPr>
              <w:t>225)</w:t>
            </w:r>
          </w:p>
        </w:tc>
      </w:tr>
      <w:tr w:rsidR="00B049BB" w:rsidRPr="00950A13" w14:paraId="77F647E6" w14:textId="77777777" w:rsidTr="00827F73">
        <w:tblPrEx>
          <w:tblBorders>
            <w:bottom w:val="double" w:sz="4" w:space="0" w:color="auto"/>
          </w:tblBorders>
        </w:tblPrEx>
        <w:trPr>
          <w:trHeight w:val="226"/>
        </w:trPr>
        <w:tc>
          <w:tcPr>
            <w:tcW w:w="2258" w:type="pct"/>
          </w:tcPr>
          <w:p w14:paraId="50B219B8" w14:textId="77777777" w:rsidR="00B049BB" w:rsidRPr="00F43FB7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5B918C9F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9CC955C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388AF650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61839B2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A6A4B51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AD81A3F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5F73C916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B049BB" w:rsidRPr="00950A13" w14:paraId="3DEDB8BA" w14:textId="77777777" w:rsidTr="00827F73">
        <w:trPr>
          <w:trHeight w:val="420"/>
        </w:trPr>
        <w:tc>
          <w:tcPr>
            <w:tcW w:w="2258" w:type="pct"/>
          </w:tcPr>
          <w:p w14:paraId="3E314CDF" w14:textId="77777777" w:rsidR="00B049BB" w:rsidRPr="00950A13" w:rsidRDefault="00B049BB" w:rsidP="00B049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45EECD8" w14:textId="530DCA0C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47,776</w:t>
            </w:r>
          </w:p>
        </w:tc>
        <w:tc>
          <w:tcPr>
            <w:tcW w:w="129" w:type="pct"/>
          </w:tcPr>
          <w:p w14:paraId="48B0C82D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0FC388B" w14:textId="0112227C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489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44,851</w:t>
            </w:r>
          </w:p>
        </w:tc>
        <w:tc>
          <w:tcPr>
            <w:tcW w:w="153" w:type="pct"/>
          </w:tcPr>
          <w:p w14:paraId="2712104D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B0831B6" w14:textId="728BAA9B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44,716</w:t>
            </w:r>
          </w:p>
        </w:tc>
        <w:tc>
          <w:tcPr>
            <w:tcW w:w="143" w:type="pct"/>
          </w:tcPr>
          <w:p w14:paraId="046807DC" w14:textId="77777777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6023666" w14:textId="0B8D267D" w:rsidR="00B049BB" w:rsidRPr="00950A13" w:rsidRDefault="00B049BB" w:rsidP="00B0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489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42,137</w:t>
            </w:r>
          </w:p>
        </w:tc>
      </w:tr>
    </w:tbl>
    <w:p w14:paraId="7EACE7E0" w14:textId="60D7A55A" w:rsidR="006C4F32" w:rsidRDefault="006C4F32" w:rsidP="004F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BEF52FF" w14:textId="77777777" w:rsidR="006C4F32" w:rsidRDefault="006C4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01" w:type="dxa"/>
        <w:tblInd w:w="450" w:type="dxa"/>
        <w:tblLook w:val="01E0" w:firstRow="1" w:lastRow="1" w:firstColumn="1" w:lastColumn="1" w:noHBand="0" w:noVBand="0"/>
      </w:tblPr>
      <w:tblGrid>
        <w:gridCol w:w="4140"/>
        <w:gridCol w:w="990"/>
        <w:gridCol w:w="326"/>
        <w:gridCol w:w="1024"/>
        <w:gridCol w:w="270"/>
        <w:gridCol w:w="990"/>
        <w:gridCol w:w="270"/>
        <w:gridCol w:w="1091"/>
      </w:tblGrid>
      <w:tr w:rsidR="00694C23" w:rsidRPr="00CB63F6" w14:paraId="7A175AC6" w14:textId="77777777" w:rsidTr="006C4F32">
        <w:tc>
          <w:tcPr>
            <w:tcW w:w="4140" w:type="dxa"/>
          </w:tcPr>
          <w:p w14:paraId="1BC5C1F9" w14:textId="77777777" w:rsidR="00694C23" w:rsidRPr="00CB63F6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ข้อสมมติในการประมาณการตาม</w:t>
            </w:r>
          </w:p>
        </w:tc>
        <w:tc>
          <w:tcPr>
            <w:tcW w:w="2340" w:type="dxa"/>
            <w:gridSpan w:val="3"/>
          </w:tcPr>
          <w:p w14:paraId="0CAF3983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B63F6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3E1814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1E2E87AB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63F6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DA542D" w:rsidRPr="00CB63F6" w14:paraId="6EA1BCF3" w14:textId="77777777" w:rsidTr="006C4F32">
        <w:trPr>
          <w:trHeight w:val="326"/>
        </w:trPr>
        <w:tc>
          <w:tcPr>
            <w:tcW w:w="4140" w:type="dxa"/>
          </w:tcPr>
          <w:p w14:paraId="6D024BD9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</w:rPr>
              <w:t xml:space="preserve">    </w:t>
            </w: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0C24AFA8" w14:textId="03125EB1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6" w:type="dxa"/>
          </w:tcPr>
          <w:p w14:paraId="76738231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567A8D" w14:textId="62B874BC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A84AAA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534A0" w14:textId="4DB3029C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00A1F0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851366D" w14:textId="7F3F9F05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542D" w:rsidRPr="00CB63F6" w14:paraId="259691EC" w14:textId="77777777" w:rsidTr="006C4F32">
        <w:trPr>
          <w:trHeight w:val="344"/>
        </w:trPr>
        <w:tc>
          <w:tcPr>
            <w:tcW w:w="4140" w:type="dxa"/>
          </w:tcPr>
          <w:p w14:paraId="4DDAAFCF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14:paraId="59978A04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A542D" w:rsidRPr="00CB63F6" w14:paraId="018613D0" w14:textId="77777777" w:rsidTr="006C4F32">
        <w:tc>
          <w:tcPr>
            <w:tcW w:w="4140" w:type="dxa"/>
          </w:tcPr>
          <w:p w14:paraId="1C68D5BD" w14:textId="77777777" w:rsidR="00DA542D" w:rsidRPr="00CB63F6" w:rsidRDefault="00DA542D" w:rsidP="00DA54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7CDC86AD" w14:textId="5CF3D378" w:rsidR="00DA542D" w:rsidRPr="00CB63F6" w:rsidRDefault="005B3FD5" w:rsidP="00DA542D">
            <w:pPr>
              <w:pStyle w:val="acctfourfigures"/>
              <w:tabs>
                <w:tab w:val="clear" w:pos="765"/>
              </w:tabs>
              <w:spacing w:line="380" w:lineRule="exact"/>
              <w:ind w:left="-110" w:right="-110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3FD5">
              <w:rPr>
                <w:rFonts w:ascii="Angsana New" w:hAnsi="Angsana New"/>
                <w:sz w:val="30"/>
                <w:szCs w:val="30"/>
                <w:lang w:val="en-US" w:bidi="th-TH"/>
              </w:rPr>
              <w:t>1.84 - 2.11</w:t>
            </w:r>
          </w:p>
        </w:tc>
        <w:tc>
          <w:tcPr>
            <w:tcW w:w="326" w:type="dxa"/>
          </w:tcPr>
          <w:p w14:paraId="3327A4F1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EF8267" w14:textId="3BD4484C" w:rsidR="00DA542D" w:rsidRPr="00CB63F6" w:rsidRDefault="00DA542D" w:rsidP="00DA542D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1.59 - 2.09</w:t>
            </w:r>
          </w:p>
        </w:tc>
        <w:tc>
          <w:tcPr>
            <w:tcW w:w="270" w:type="dxa"/>
          </w:tcPr>
          <w:p w14:paraId="096A5C86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C2F82" w14:textId="4F4DA9EB" w:rsidR="00DA542D" w:rsidRPr="00CB63F6" w:rsidRDefault="005B3FD5" w:rsidP="00DA542D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3FD5">
              <w:rPr>
                <w:rFonts w:ascii="Angsana New" w:hAnsi="Angsana New"/>
                <w:sz w:val="30"/>
                <w:szCs w:val="30"/>
                <w:lang w:val="en-US" w:bidi="th-TH"/>
              </w:rPr>
              <w:t>1.84</w:t>
            </w:r>
          </w:p>
        </w:tc>
        <w:tc>
          <w:tcPr>
            <w:tcW w:w="270" w:type="dxa"/>
          </w:tcPr>
          <w:p w14:paraId="61677C38" w14:textId="77777777" w:rsidR="00DA542D" w:rsidRPr="00CB63F6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A15630F" w14:textId="692F8AD7" w:rsidR="00DA542D" w:rsidRPr="00CB63F6" w:rsidRDefault="00DA542D" w:rsidP="00DA542D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1.59</w:t>
            </w:r>
          </w:p>
        </w:tc>
      </w:tr>
      <w:tr w:rsidR="005B3FD5" w:rsidRPr="00CB63F6" w14:paraId="7324E887" w14:textId="77777777" w:rsidTr="006C4F32">
        <w:tc>
          <w:tcPr>
            <w:tcW w:w="4140" w:type="dxa"/>
          </w:tcPr>
          <w:p w14:paraId="0FB2D27B" w14:textId="77777777" w:rsidR="005B3FD5" w:rsidRPr="00CB63F6" w:rsidRDefault="005B3FD5" w:rsidP="005B3F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14:paraId="5A4169D6" w14:textId="01A46585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3F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6" w:type="dxa"/>
          </w:tcPr>
          <w:p w14:paraId="1A862214" w14:textId="77777777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627A4" w14:textId="78920A24" w:rsidR="005B3FD5" w:rsidRPr="00CB63F6" w:rsidRDefault="005B3FD5" w:rsidP="005B3FD5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BB9845" w14:textId="77777777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D52CD" w14:textId="3F096A7E" w:rsidR="005B3FD5" w:rsidRPr="00CB63F6" w:rsidRDefault="005B3FD5" w:rsidP="005B3FD5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3FD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AEE641B" w14:textId="77777777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8338C1" w14:textId="539E764E" w:rsidR="005B3FD5" w:rsidRPr="00CB63F6" w:rsidRDefault="005B3FD5" w:rsidP="005B3FD5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B3FD5" w:rsidRPr="00CB63F6" w14:paraId="716602C5" w14:textId="77777777" w:rsidTr="006C4F32">
        <w:tc>
          <w:tcPr>
            <w:tcW w:w="4140" w:type="dxa"/>
          </w:tcPr>
          <w:p w14:paraId="69F96785" w14:textId="77777777" w:rsidR="005B3FD5" w:rsidRPr="00CB63F6" w:rsidRDefault="005B3FD5" w:rsidP="005B3F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2005497D" w14:textId="1AD76022" w:rsidR="005B3FD5" w:rsidRPr="00CB63F6" w:rsidRDefault="005B3FD5" w:rsidP="005B3FD5">
            <w:pPr>
              <w:pStyle w:val="acctfourfigures"/>
              <w:tabs>
                <w:tab w:val="clear" w:pos="765"/>
                <w:tab w:val="decimal" w:pos="-110"/>
              </w:tabs>
              <w:spacing w:line="380" w:lineRule="exact"/>
              <w:ind w:left="-110" w:right="-110" w:firstLine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26" w:type="dxa"/>
          </w:tcPr>
          <w:p w14:paraId="05E0F0AB" w14:textId="77777777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7D82B3" w14:textId="1E853ED5" w:rsidR="005B3FD5" w:rsidRPr="00CB63F6" w:rsidRDefault="005B3FD5" w:rsidP="005B3FD5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70BD7CE" w14:textId="77777777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2DE50" w14:textId="725E68E0" w:rsidR="005B3FD5" w:rsidRPr="00CB63F6" w:rsidRDefault="005B3FD5" w:rsidP="005B3FD5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7F79329" w14:textId="77777777" w:rsidR="005B3FD5" w:rsidRPr="00CB63F6" w:rsidRDefault="005B3FD5" w:rsidP="005B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D5352E" w14:textId="471C0B58" w:rsidR="005B3FD5" w:rsidRPr="00CB63F6" w:rsidRDefault="005B3FD5" w:rsidP="005B3FD5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BFF483E" w14:textId="77777777" w:rsidR="00E81DF2" w:rsidRDefault="00E81DF2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9C14F5" w14:textId="35A1D1ED" w:rsidR="00D02D87" w:rsidRPr="004F45E6" w:rsidRDefault="00D02D87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F45E6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7DCBA06" w14:textId="77777777" w:rsidR="00D02D87" w:rsidRPr="004F45E6" w:rsidRDefault="00D02D87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7"/>
          <w:sz w:val="30"/>
          <w:szCs w:val="30"/>
        </w:rPr>
      </w:pPr>
    </w:p>
    <w:p w14:paraId="39D92271" w14:textId="01463CDE" w:rsidR="00694C23" w:rsidRPr="00897362" w:rsidRDefault="00694C23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7"/>
          <w:sz w:val="30"/>
          <w:szCs w:val="30"/>
        </w:rPr>
      </w:pP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ณ วันที่ </w:t>
      </w:r>
      <w:r w:rsidRPr="004F45E6">
        <w:rPr>
          <w:rFonts w:ascii="Angsana New" w:hAnsi="Angsana New" w:hint="cs"/>
          <w:spacing w:val="-7"/>
          <w:sz w:val="30"/>
          <w:szCs w:val="30"/>
        </w:rPr>
        <w:t xml:space="preserve">31 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ธันวาคม </w:t>
      </w:r>
      <w:r w:rsidRPr="004F45E6">
        <w:rPr>
          <w:rFonts w:ascii="Angsana New" w:hAnsi="Angsana New" w:hint="cs"/>
          <w:spacing w:val="-7"/>
          <w:sz w:val="30"/>
          <w:szCs w:val="30"/>
        </w:rPr>
        <w:t>25</w:t>
      </w:r>
      <w:r w:rsidR="00DE3CD5" w:rsidRPr="004F45E6">
        <w:rPr>
          <w:rFonts w:ascii="Angsana New" w:hAnsi="Angsana New" w:hint="cs"/>
          <w:spacing w:val="-7"/>
          <w:sz w:val="30"/>
          <w:szCs w:val="30"/>
        </w:rPr>
        <w:t>6</w:t>
      </w:r>
      <w:r w:rsidR="00AC0811">
        <w:rPr>
          <w:rFonts w:ascii="Angsana New" w:hAnsi="Angsana New"/>
          <w:spacing w:val="-7"/>
          <w:sz w:val="30"/>
          <w:szCs w:val="30"/>
        </w:rPr>
        <w:t>5</w:t>
      </w:r>
      <w:r w:rsidR="00CC073F">
        <w:rPr>
          <w:rFonts w:ascii="Angsana New" w:hAnsi="Angsana New"/>
          <w:spacing w:val="-7"/>
          <w:sz w:val="30"/>
          <w:szCs w:val="30"/>
        </w:rPr>
        <w:t xml:space="preserve"> 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>ระยะเวลาถัวเฉลี่ยถ่วงน้ำหนักของภาระ</w:t>
      </w:r>
      <w:r w:rsidR="00E94663" w:rsidRPr="004F45E6">
        <w:rPr>
          <w:rFonts w:ascii="Angsana New" w:hAnsi="Angsana New" w:hint="cs"/>
          <w:spacing w:val="-7"/>
          <w:sz w:val="30"/>
          <w:szCs w:val="30"/>
          <w:cs/>
        </w:rPr>
        <w:t>ผูกพันผลประโยชน์ที่กำหนดไว้</w:t>
      </w:r>
      <w:r w:rsidR="00E94663" w:rsidRPr="00897362">
        <w:rPr>
          <w:rFonts w:ascii="Angsana New" w:hAnsi="Angsana New" w:hint="cs"/>
          <w:spacing w:val="-7"/>
          <w:sz w:val="30"/>
          <w:szCs w:val="30"/>
          <w:cs/>
        </w:rPr>
        <w:t>เป็น</w:t>
      </w:r>
      <w:r w:rsidR="00533D34" w:rsidRPr="00897362">
        <w:rPr>
          <w:rFonts w:ascii="Angsana New" w:hAnsi="Angsana New" w:hint="cs"/>
          <w:spacing w:val="-7"/>
          <w:sz w:val="30"/>
          <w:szCs w:val="30"/>
        </w:rPr>
        <w:t xml:space="preserve"> </w:t>
      </w:r>
      <w:r w:rsidR="00507ACB">
        <w:rPr>
          <w:rFonts w:ascii="Angsana New" w:hAnsi="Angsana New"/>
          <w:spacing w:val="-7"/>
          <w:sz w:val="30"/>
          <w:szCs w:val="30"/>
        </w:rPr>
        <w:t>1</w:t>
      </w:r>
      <w:r w:rsidR="00AF5493">
        <w:rPr>
          <w:rFonts w:ascii="Angsana New" w:hAnsi="Angsana New"/>
          <w:spacing w:val="-7"/>
          <w:sz w:val="30"/>
          <w:szCs w:val="30"/>
        </w:rPr>
        <w:t>2</w:t>
      </w:r>
      <w:r w:rsidR="00507ACB">
        <w:rPr>
          <w:rFonts w:ascii="Angsana New" w:hAnsi="Angsana New"/>
          <w:spacing w:val="-7"/>
          <w:sz w:val="30"/>
          <w:szCs w:val="30"/>
        </w:rPr>
        <w:t>.86</w:t>
      </w:r>
      <w:r w:rsidR="00EE67C5">
        <w:rPr>
          <w:rFonts w:ascii="Angsana New" w:hAnsi="Angsana New"/>
          <w:spacing w:val="-7"/>
          <w:sz w:val="30"/>
          <w:szCs w:val="30"/>
        </w:rPr>
        <w:t xml:space="preserve"> </w:t>
      </w:r>
      <w:r w:rsidR="005E342A" w:rsidRPr="00897362">
        <w:rPr>
          <w:rFonts w:ascii="Angsana New" w:hAnsi="Angsana New" w:hint="cs"/>
          <w:spacing w:val="-7"/>
          <w:sz w:val="30"/>
          <w:szCs w:val="30"/>
        </w:rPr>
        <w:t xml:space="preserve"> </w:t>
      </w:r>
      <w:r w:rsidR="00D26E15" w:rsidRPr="00897362">
        <w:rPr>
          <w:rFonts w:ascii="Angsana New" w:hAnsi="Angsana New" w:hint="cs"/>
          <w:spacing w:val="-7"/>
          <w:sz w:val="30"/>
          <w:szCs w:val="30"/>
          <w:cs/>
        </w:rPr>
        <w:t>ปี</w:t>
      </w:r>
      <w:r w:rsidRPr="00897362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EE67C5">
        <w:rPr>
          <w:rFonts w:ascii="Angsana New" w:hAnsi="Angsana New"/>
          <w:spacing w:val="-7"/>
          <w:sz w:val="30"/>
          <w:szCs w:val="30"/>
        </w:rPr>
        <w:t xml:space="preserve">                  </w:t>
      </w:r>
      <w:r w:rsidRPr="00897362">
        <w:rPr>
          <w:rFonts w:ascii="Angsana New" w:hAnsi="Angsana New" w:hint="cs"/>
          <w:i/>
          <w:iCs/>
          <w:spacing w:val="-7"/>
          <w:sz w:val="30"/>
          <w:szCs w:val="30"/>
          <w:cs/>
        </w:rPr>
        <w:t>(</w:t>
      </w:r>
      <w:r w:rsidR="003D51A2" w:rsidRPr="00897362">
        <w:rPr>
          <w:rFonts w:ascii="Angsana New" w:hAnsi="Angsana New" w:hint="cs"/>
          <w:i/>
          <w:iCs/>
          <w:spacing w:val="-7"/>
          <w:sz w:val="30"/>
          <w:szCs w:val="30"/>
        </w:rPr>
        <w:t>2</w:t>
      </w:r>
      <w:r w:rsidR="0035533A" w:rsidRPr="00897362">
        <w:rPr>
          <w:rFonts w:ascii="Angsana New" w:hAnsi="Angsana New" w:hint="cs"/>
          <w:i/>
          <w:iCs/>
          <w:spacing w:val="-7"/>
          <w:sz w:val="30"/>
          <w:szCs w:val="30"/>
        </w:rPr>
        <w:t>5</w:t>
      </w:r>
      <w:r w:rsidR="0035533A" w:rsidRPr="00897362">
        <w:rPr>
          <w:rFonts w:ascii="Angsana New" w:hAnsi="Angsana New" w:hint="cs"/>
          <w:i/>
          <w:iCs/>
          <w:spacing w:val="-7"/>
          <w:sz w:val="30"/>
          <w:szCs w:val="30"/>
          <w:cs/>
        </w:rPr>
        <w:t>6</w:t>
      </w:r>
      <w:r w:rsidR="00AC0811">
        <w:rPr>
          <w:rFonts w:ascii="Angsana New" w:hAnsi="Angsana New"/>
          <w:i/>
          <w:iCs/>
          <w:spacing w:val="-7"/>
          <w:sz w:val="30"/>
          <w:szCs w:val="30"/>
        </w:rPr>
        <w:t>4</w:t>
      </w:r>
      <w:r w:rsidR="003D51A2" w:rsidRPr="00897362">
        <w:rPr>
          <w:rFonts w:ascii="Angsana New" w:hAnsi="Angsana New" w:hint="cs"/>
          <w:i/>
          <w:iCs/>
          <w:spacing w:val="-7"/>
          <w:sz w:val="30"/>
          <w:szCs w:val="30"/>
        </w:rPr>
        <w:t xml:space="preserve">: </w:t>
      </w:r>
      <w:r w:rsidR="00AC0811">
        <w:rPr>
          <w:rFonts w:ascii="Angsana New" w:hAnsi="Angsana New"/>
          <w:i/>
          <w:iCs/>
          <w:spacing w:val="-7"/>
          <w:sz w:val="30"/>
          <w:szCs w:val="30"/>
        </w:rPr>
        <w:t>13.86</w:t>
      </w:r>
      <w:r w:rsidRPr="00897362">
        <w:rPr>
          <w:rFonts w:ascii="Angsana New" w:hAnsi="Angsana New" w:hint="cs"/>
          <w:i/>
          <w:iCs/>
          <w:spacing w:val="-7"/>
          <w:sz w:val="30"/>
          <w:szCs w:val="30"/>
        </w:rPr>
        <w:t xml:space="preserve"> </w:t>
      </w:r>
      <w:r w:rsidRPr="00897362">
        <w:rPr>
          <w:rFonts w:ascii="Angsana New" w:hAnsi="Angsana New" w:hint="cs"/>
          <w:i/>
          <w:iCs/>
          <w:spacing w:val="-7"/>
          <w:sz w:val="30"/>
          <w:szCs w:val="30"/>
          <w:cs/>
        </w:rPr>
        <w:t>ปี)</w:t>
      </w:r>
    </w:p>
    <w:p w14:paraId="5A0B0D9C" w14:textId="77777777" w:rsidR="00D02D87" w:rsidRPr="00897362" w:rsidRDefault="00D02D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7E85FE" w14:textId="62D594D0" w:rsidR="00AC0811" w:rsidRPr="00897362" w:rsidRDefault="00694C23" w:rsidP="00B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A194E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14EA108C" w14:textId="2F9B1B54" w:rsidR="00373514" w:rsidRDefault="00842648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97362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694C23" w:rsidRPr="00897362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97362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694C23" w:rsidRPr="00897362">
        <w:rPr>
          <w:rFonts w:ascii="Angsana New" w:hAnsi="Angsana New" w:hint="cs"/>
          <w:sz w:val="30"/>
          <w:szCs w:val="30"/>
          <w:cs/>
        </w:rPr>
        <w:t xml:space="preserve">อื่นๆ คงที่ </w:t>
      </w:r>
    </w:p>
    <w:p w14:paraId="6C742C05" w14:textId="77777777" w:rsidR="00897362" w:rsidRPr="00897362" w:rsidRDefault="00897362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897362" w14:paraId="63DE472F" w14:textId="77777777" w:rsidTr="005E342A">
        <w:trPr>
          <w:trHeight w:val="389"/>
        </w:trPr>
        <w:tc>
          <w:tcPr>
            <w:tcW w:w="4392" w:type="dxa"/>
          </w:tcPr>
          <w:p w14:paraId="1F16E28C" w14:textId="77777777" w:rsidR="00716398" w:rsidRPr="00897362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FDD4EC" w14:textId="77777777" w:rsidR="00716398" w:rsidRPr="00897362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5B87" w:rsidRPr="00897362" w14:paraId="2CAD9298" w14:textId="77777777" w:rsidTr="005E342A">
        <w:trPr>
          <w:trHeight w:val="389"/>
        </w:trPr>
        <w:tc>
          <w:tcPr>
            <w:tcW w:w="4392" w:type="dxa"/>
          </w:tcPr>
          <w:p w14:paraId="615DD407" w14:textId="77777777" w:rsidR="00DA5B87" w:rsidRPr="00897362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79BF758" w14:textId="5A7163F9" w:rsidR="00DA5B87" w:rsidRPr="00897362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F6C2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656CCCE6" w14:textId="77777777" w:rsidR="00DA5B87" w:rsidRPr="00897362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19FD7CE8" w14:textId="72C2D70F" w:rsidR="00DA5B87" w:rsidRPr="00897362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ข้อสมมติลดลงร้อยละ </w:t>
            </w:r>
            <w:r w:rsidR="00EF6C2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AC0811" w:rsidRPr="00897362" w14:paraId="3EFA0291" w14:textId="77777777" w:rsidTr="00CC073F">
        <w:tc>
          <w:tcPr>
            <w:tcW w:w="4392" w:type="dxa"/>
          </w:tcPr>
          <w:p w14:paraId="19DDA18B" w14:textId="77777777" w:rsidR="00AC0811" w:rsidRPr="00897362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736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68B208B" w14:textId="4D826EDD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6C668B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68125" w14:textId="05D43792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75B52715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41A93BC7" w14:textId="548C5B82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-13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1467118B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18C994" w14:textId="2CB594F2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7AF1" w:rsidRPr="00897362" w14:paraId="58B79775" w14:textId="77777777" w:rsidTr="005E342A">
        <w:trPr>
          <w:trHeight w:val="236"/>
        </w:trPr>
        <w:tc>
          <w:tcPr>
            <w:tcW w:w="4392" w:type="dxa"/>
          </w:tcPr>
          <w:p w14:paraId="18413950" w14:textId="77777777" w:rsidR="00677AF1" w:rsidRPr="00897362" w:rsidRDefault="00677AF1" w:rsidP="000F4D5A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1940743A" w14:textId="77777777" w:rsidR="00677AF1" w:rsidRPr="00897362" w:rsidRDefault="00677AF1" w:rsidP="000F4D5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73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973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C0811" w:rsidRPr="00897362" w14:paraId="4BAF13A4" w14:textId="77777777" w:rsidTr="005E342A">
        <w:tc>
          <w:tcPr>
            <w:tcW w:w="4392" w:type="dxa"/>
          </w:tcPr>
          <w:p w14:paraId="163A3ACC" w14:textId="77777777" w:rsidR="00AC0811" w:rsidRPr="00897362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8973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2EE6F09" w14:textId="046C4A88" w:rsidR="00AC0811" w:rsidRPr="002A194E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(4,975)</w:t>
            </w:r>
          </w:p>
        </w:tc>
        <w:tc>
          <w:tcPr>
            <w:tcW w:w="270" w:type="dxa"/>
            <w:shd w:val="clear" w:color="auto" w:fill="auto"/>
          </w:tcPr>
          <w:p w14:paraId="20269EB0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A2876E" w14:textId="2D54C44C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(4,338)</w:t>
            </w:r>
          </w:p>
        </w:tc>
        <w:tc>
          <w:tcPr>
            <w:tcW w:w="268" w:type="dxa"/>
          </w:tcPr>
          <w:p w14:paraId="6A3230FE" w14:textId="77777777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228E7CA8" w14:textId="1B261C69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5,766</w:t>
            </w:r>
          </w:p>
        </w:tc>
        <w:tc>
          <w:tcPr>
            <w:tcW w:w="268" w:type="dxa"/>
          </w:tcPr>
          <w:p w14:paraId="4F510096" w14:textId="77777777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190663D" w14:textId="5CAC7D00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5,045</w:t>
            </w:r>
          </w:p>
        </w:tc>
      </w:tr>
      <w:tr w:rsidR="00AC0811" w:rsidRPr="00897362" w14:paraId="7E66579D" w14:textId="77777777" w:rsidTr="005E342A">
        <w:tc>
          <w:tcPr>
            <w:tcW w:w="4392" w:type="dxa"/>
          </w:tcPr>
          <w:p w14:paraId="1691608F" w14:textId="77777777" w:rsidR="00AC0811" w:rsidRPr="00897362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73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2320997" w14:textId="760F012E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5,524</w:t>
            </w:r>
          </w:p>
        </w:tc>
        <w:tc>
          <w:tcPr>
            <w:tcW w:w="270" w:type="dxa"/>
            <w:shd w:val="clear" w:color="auto" w:fill="auto"/>
          </w:tcPr>
          <w:p w14:paraId="34A6D62D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33A89" w14:textId="14A50D9D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4,400</w:t>
            </w:r>
          </w:p>
        </w:tc>
        <w:tc>
          <w:tcPr>
            <w:tcW w:w="268" w:type="dxa"/>
          </w:tcPr>
          <w:p w14:paraId="029990D6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85606FB" w14:textId="5DB97B58" w:rsidR="00AC0811" w:rsidRPr="00897362" w:rsidRDefault="005B3FD5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3FD5">
              <w:rPr>
                <w:rFonts w:ascii="Angsana New" w:hAnsi="Angsana New"/>
                <w:sz w:val="30"/>
                <w:szCs w:val="30"/>
                <w:lang w:bidi="th-TH"/>
              </w:rPr>
              <w:t>(4,863)</w:t>
            </w:r>
          </w:p>
        </w:tc>
        <w:tc>
          <w:tcPr>
            <w:tcW w:w="268" w:type="dxa"/>
          </w:tcPr>
          <w:p w14:paraId="7756AF96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9B0D9E" w14:textId="1CA8C8A3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B3FD5">
              <w:rPr>
                <w:rFonts w:ascii="Angsana New" w:hAnsi="Angsana New"/>
                <w:sz w:val="30"/>
                <w:szCs w:val="30"/>
              </w:rPr>
              <w:t>(3,884)</w:t>
            </w:r>
          </w:p>
        </w:tc>
      </w:tr>
      <w:tr w:rsidR="00AC0811" w:rsidRPr="00897362" w14:paraId="6B8F78A2" w14:textId="77777777" w:rsidTr="005E342A">
        <w:tc>
          <w:tcPr>
            <w:tcW w:w="4392" w:type="dxa"/>
          </w:tcPr>
          <w:p w14:paraId="373C0D7C" w14:textId="77777777" w:rsidR="00AC0811" w:rsidRPr="00897362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15DE13CF" w14:textId="432DE879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(565)</w:t>
            </w:r>
          </w:p>
        </w:tc>
        <w:tc>
          <w:tcPr>
            <w:tcW w:w="270" w:type="dxa"/>
            <w:shd w:val="clear" w:color="auto" w:fill="auto"/>
          </w:tcPr>
          <w:p w14:paraId="03AAA3CD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A9A68" w14:textId="3BF424CA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(451)</w:t>
            </w:r>
          </w:p>
        </w:tc>
        <w:tc>
          <w:tcPr>
            <w:tcW w:w="268" w:type="dxa"/>
          </w:tcPr>
          <w:p w14:paraId="62E264B1" w14:textId="77777777" w:rsidR="00AC0811" w:rsidRPr="0089736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23DBD22" w14:textId="30BB1D45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770</w:t>
            </w:r>
          </w:p>
        </w:tc>
        <w:tc>
          <w:tcPr>
            <w:tcW w:w="268" w:type="dxa"/>
          </w:tcPr>
          <w:p w14:paraId="358D8B3B" w14:textId="77777777" w:rsidR="00AC0811" w:rsidRPr="00897362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2233406" w14:textId="349FD82F" w:rsidR="00AC0811" w:rsidRPr="00897362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616</w:t>
            </w:r>
          </w:p>
        </w:tc>
      </w:tr>
    </w:tbl>
    <w:p w14:paraId="4B91D3AD" w14:textId="77777777" w:rsidR="005412FB" w:rsidRPr="00897362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897362" w14:paraId="0380940E" w14:textId="77777777" w:rsidTr="00436F9B">
        <w:trPr>
          <w:trHeight w:val="389"/>
        </w:trPr>
        <w:tc>
          <w:tcPr>
            <w:tcW w:w="4392" w:type="dxa"/>
          </w:tcPr>
          <w:p w14:paraId="0FE169B1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55A058EE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73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897362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398" w:rsidRPr="004F45E6" w14:paraId="031B4191" w14:textId="77777777" w:rsidTr="00436F9B">
        <w:trPr>
          <w:trHeight w:val="389"/>
        </w:trPr>
        <w:tc>
          <w:tcPr>
            <w:tcW w:w="4392" w:type="dxa"/>
          </w:tcPr>
          <w:p w14:paraId="76BC9EA5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9736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3D1F1DAC" w14:textId="1D45A530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736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F6C2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6DC22187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4B8D3446" w14:textId="55786C96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7362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</w:t>
            </w:r>
            <w:r w:rsidRPr="00897362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Pr="0089736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EF6C2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AC0811" w:rsidRPr="004F45E6" w14:paraId="1853C4B9" w14:textId="77777777" w:rsidTr="00CC073F">
        <w:tc>
          <w:tcPr>
            <w:tcW w:w="4392" w:type="dxa"/>
          </w:tcPr>
          <w:p w14:paraId="47AF0CE0" w14:textId="77777777" w:rsidR="00AC0811" w:rsidRPr="004F45E6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18DC5DF" w14:textId="729B1E53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ECB3FB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9852" w14:textId="190BDF4C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AFD7076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37D01D35" w14:textId="55E4A784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-13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45FD58E3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2347E61E" w14:textId="28058AAD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0811" w:rsidRPr="004F45E6" w14:paraId="0C85293D" w14:textId="77777777" w:rsidTr="00436F9B">
        <w:trPr>
          <w:trHeight w:val="236"/>
        </w:trPr>
        <w:tc>
          <w:tcPr>
            <w:tcW w:w="4392" w:type="dxa"/>
          </w:tcPr>
          <w:p w14:paraId="60AEAD0B" w14:textId="77777777" w:rsidR="00AC0811" w:rsidRPr="004F45E6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83175E9" w14:textId="77777777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F45E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C0811" w:rsidRPr="004F45E6" w14:paraId="7EAAB10C" w14:textId="77777777" w:rsidTr="00436F9B">
        <w:tc>
          <w:tcPr>
            <w:tcW w:w="4392" w:type="dxa"/>
          </w:tcPr>
          <w:p w14:paraId="6B8BC879" w14:textId="77777777" w:rsidR="00AC0811" w:rsidRPr="004F45E6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C96B673" w14:textId="187244DB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(4,590)</w:t>
            </w:r>
          </w:p>
        </w:tc>
        <w:tc>
          <w:tcPr>
            <w:tcW w:w="270" w:type="dxa"/>
            <w:shd w:val="clear" w:color="auto" w:fill="auto"/>
          </w:tcPr>
          <w:p w14:paraId="6CE25A94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B9C2E5" w14:textId="33B9E974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(3,972)</w:t>
            </w:r>
          </w:p>
        </w:tc>
        <w:tc>
          <w:tcPr>
            <w:tcW w:w="268" w:type="dxa"/>
          </w:tcPr>
          <w:p w14:paraId="6B76B104" w14:textId="77777777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4371E0E3" w14:textId="2C8449A4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5,347</w:t>
            </w:r>
          </w:p>
        </w:tc>
        <w:tc>
          <w:tcPr>
            <w:tcW w:w="268" w:type="dxa"/>
          </w:tcPr>
          <w:p w14:paraId="02CD36D1" w14:textId="77777777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5BC94F1" w14:textId="28D697EB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4,646</w:t>
            </w:r>
          </w:p>
        </w:tc>
      </w:tr>
      <w:tr w:rsidR="00AC0811" w:rsidRPr="004F45E6" w14:paraId="6C1AFBE8" w14:textId="77777777" w:rsidTr="00436F9B">
        <w:tc>
          <w:tcPr>
            <w:tcW w:w="4392" w:type="dxa"/>
          </w:tcPr>
          <w:p w14:paraId="755725D9" w14:textId="77777777" w:rsidR="00AC0811" w:rsidRPr="004F45E6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B53E5DA" w14:textId="0B2376A8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5,108</w:t>
            </w:r>
          </w:p>
        </w:tc>
        <w:tc>
          <w:tcPr>
            <w:tcW w:w="270" w:type="dxa"/>
            <w:shd w:val="clear" w:color="auto" w:fill="auto"/>
          </w:tcPr>
          <w:p w14:paraId="4CA5A4F3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5E66E" w14:textId="73400F0E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4,032</w:t>
            </w:r>
          </w:p>
        </w:tc>
        <w:tc>
          <w:tcPr>
            <w:tcW w:w="268" w:type="dxa"/>
          </w:tcPr>
          <w:p w14:paraId="2255CFDF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114638B" w14:textId="45FE8E5D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B3FD5">
              <w:rPr>
                <w:rFonts w:ascii="Angsana New" w:hAnsi="Angsana New"/>
                <w:sz w:val="30"/>
                <w:szCs w:val="30"/>
              </w:rPr>
              <w:t>(4,477)</w:t>
            </w:r>
          </w:p>
        </w:tc>
        <w:tc>
          <w:tcPr>
            <w:tcW w:w="268" w:type="dxa"/>
          </w:tcPr>
          <w:p w14:paraId="163BBAEB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7E80AC" w14:textId="5A99EF0D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sz w:val="30"/>
                <w:szCs w:val="30"/>
              </w:rPr>
              <w:t>(3,541)</w:t>
            </w:r>
          </w:p>
        </w:tc>
      </w:tr>
      <w:tr w:rsidR="00AC0811" w:rsidRPr="004F45E6" w14:paraId="0A5FA00C" w14:textId="77777777" w:rsidTr="00436F9B">
        <w:tc>
          <w:tcPr>
            <w:tcW w:w="4392" w:type="dxa"/>
          </w:tcPr>
          <w:p w14:paraId="623EE0AD" w14:textId="77777777" w:rsidR="00AC0811" w:rsidRPr="004F45E6" w:rsidRDefault="00AC0811" w:rsidP="00AC0811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213E2E2F" w14:textId="63485A7A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(515)</w:t>
            </w:r>
          </w:p>
        </w:tc>
        <w:tc>
          <w:tcPr>
            <w:tcW w:w="270" w:type="dxa"/>
            <w:shd w:val="clear" w:color="auto" w:fill="auto"/>
          </w:tcPr>
          <w:p w14:paraId="697E72AD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023A21" w14:textId="29A3440E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</w:rPr>
              <w:t>(408)</w:t>
            </w:r>
          </w:p>
        </w:tc>
        <w:tc>
          <w:tcPr>
            <w:tcW w:w="268" w:type="dxa"/>
          </w:tcPr>
          <w:p w14:paraId="777CD150" w14:textId="77777777" w:rsidR="00AC0811" w:rsidRPr="004F45E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0A76D54A" w14:textId="21189EAD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720</w:t>
            </w:r>
          </w:p>
        </w:tc>
        <w:tc>
          <w:tcPr>
            <w:tcW w:w="268" w:type="dxa"/>
          </w:tcPr>
          <w:p w14:paraId="0BE128AA" w14:textId="77777777" w:rsidR="00AC0811" w:rsidRPr="004F45E6" w:rsidRDefault="00AC0811" w:rsidP="00AC0811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7E1BEC0" w14:textId="07D71945" w:rsidR="00AC0811" w:rsidRPr="004F45E6" w:rsidRDefault="005B3FD5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B3FD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566</w:t>
            </w:r>
          </w:p>
        </w:tc>
      </w:tr>
    </w:tbl>
    <w:p w14:paraId="118BAD1A" w14:textId="0593A5A5" w:rsidR="004F45E6" w:rsidRPr="004F45E6" w:rsidRDefault="004F45E6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ECB56" w14:textId="1EDB94B3" w:rsidR="00A512D9" w:rsidRPr="00897362" w:rsidRDefault="00A512D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9736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สำรอง</w:t>
      </w:r>
      <w:r w:rsidR="00B849E3" w:rsidRPr="00897362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2E0B7530" w14:textId="77777777" w:rsidR="004428D3" w:rsidRPr="00095ADE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7737283C" w14:textId="77777777" w:rsidR="00A512D9" w:rsidRPr="00095ADE" w:rsidRDefault="00A512D9" w:rsidP="00897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5AD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95ADE">
        <w:rPr>
          <w:rFonts w:ascii="Angsana New" w:hAnsi="Angsana New"/>
          <w:sz w:val="30"/>
          <w:szCs w:val="30"/>
        </w:rPr>
        <w:t>2535</w:t>
      </w:r>
      <w:r w:rsidRPr="00095ADE">
        <w:rPr>
          <w:rFonts w:ascii="Angsana New" w:hAnsi="Angsana New"/>
          <w:sz w:val="30"/>
          <w:szCs w:val="30"/>
          <w:cs/>
        </w:rPr>
        <w:t xml:space="preserve"> มาตรา </w:t>
      </w:r>
      <w:r w:rsidRPr="00095ADE">
        <w:rPr>
          <w:rFonts w:ascii="Angsana New" w:hAnsi="Angsana New"/>
          <w:sz w:val="30"/>
          <w:szCs w:val="30"/>
        </w:rPr>
        <w:t>116</w:t>
      </w:r>
      <w:r w:rsidRPr="00095AD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95ADE">
        <w:rPr>
          <w:rFonts w:ascii="Angsana New" w:hAnsi="Angsana New"/>
          <w:sz w:val="30"/>
          <w:szCs w:val="30"/>
        </w:rPr>
        <w:t>“</w:t>
      </w:r>
      <w:r w:rsidRPr="00095AD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95ADE">
        <w:rPr>
          <w:rFonts w:ascii="Angsana New" w:hAnsi="Angsana New"/>
          <w:sz w:val="30"/>
          <w:szCs w:val="30"/>
        </w:rPr>
        <w:t>”</w:t>
      </w:r>
      <w:r w:rsidRPr="00095AD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95ADE">
        <w:rPr>
          <w:rFonts w:ascii="Angsana New" w:hAnsi="Angsana New"/>
          <w:sz w:val="30"/>
          <w:szCs w:val="30"/>
        </w:rPr>
        <w:t xml:space="preserve">5 </w:t>
      </w:r>
      <w:r w:rsidRPr="00095AD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95ADE">
        <w:rPr>
          <w:rFonts w:ascii="Angsana New" w:hAnsi="Angsana New"/>
          <w:sz w:val="30"/>
          <w:szCs w:val="30"/>
        </w:rPr>
        <w:t xml:space="preserve">10 </w:t>
      </w:r>
      <w:r w:rsidRPr="00095AD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87671A" w14:textId="639C24D7" w:rsidR="00A2544E" w:rsidRDefault="00A2544E" w:rsidP="0009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B91CAF" w14:textId="68E462ED" w:rsidR="00B96FE1" w:rsidRPr="00897362" w:rsidRDefault="0042089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67985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C67985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05ECE6A" w14:textId="77777777" w:rsidR="00AE4790" w:rsidRDefault="00AE479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7D6135" w14:textId="3322100C" w:rsidR="00B96FE1" w:rsidRDefault="0065103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B96FE1" w:rsidRPr="00950A13">
        <w:rPr>
          <w:rFonts w:ascii="Angsana New" w:hAnsi="Angsana New"/>
          <w:sz w:val="30"/>
          <w:szCs w:val="30"/>
          <w:cs/>
        </w:rPr>
        <w:t>กลุ่มบริษัทมี</w:t>
      </w:r>
      <w:r w:rsidR="00994EC2">
        <w:rPr>
          <w:rFonts w:ascii="Angsana New" w:hAnsi="Angsana New"/>
          <w:sz w:val="30"/>
          <w:szCs w:val="30"/>
        </w:rPr>
        <w:t xml:space="preserve"> </w:t>
      </w:r>
      <w:r w:rsidR="00745EAC">
        <w:rPr>
          <w:rFonts w:ascii="Angsana New" w:hAnsi="Angsana New"/>
          <w:sz w:val="30"/>
          <w:szCs w:val="30"/>
        </w:rPr>
        <w:t>2</w:t>
      </w:r>
      <w:r w:rsidR="00934A67" w:rsidRPr="00950A13">
        <w:rPr>
          <w:rFonts w:ascii="Angsana New" w:hAnsi="Angsana New"/>
          <w:sz w:val="30"/>
          <w:szCs w:val="30"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</w:t>
      </w:r>
      <w:r w:rsidR="002517B5" w:rsidRPr="00950A13">
        <w:rPr>
          <w:rFonts w:ascii="Angsana New" w:hAnsi="Angsana New"/>
          <w:sz w:val="30"/>
          <w:szCs w:val="30"/>
          <w:cs/>
        </w:rPr>
        <w:t>ัทที่</w:t>
      </w:r>
      <w:r w:rsidRPr="00950A13">
        <w:rPr>
          <w:rFonts w:ascii="Angsana New" w:hAnsi="Angsana New" w:hint="cs"/>
          <w:sz w:val="30"/>
          <w:szCs w:val="30"/>
          <w:cs/>
        </w:rPr>
        <w:t>มี</w:t>
      </w:r>
      <w:r w:rsidR="00B96FE1" w:rsidRPr="00950A13">
        <w:rPr>
          <w:rFonts w:ascii="Angsana New" w:hAnsi="Angsana New"/>
          <w:sz w:val="30"/>
          <w:szCs w:val="30"/>
          <w:cs/>
        </w:rPr>
        <w:t>สินค้าและ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="00B96FE1" w:rsidRPr="00950A1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DA8701E" w14:textId="77777777" w:rsidR="00897362" w:rsidRPr="00950A13" w:rsidRDefault="00897362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FB76C6" w14:textId="48F8633B" w:rsidR="00B96FE1" w:rsidRPr="00E96C75" w:rsidRDefault="00B96FE1" w:rsidP="00C45563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1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="00420897" w:rsidRPr="00E96C75">
        <w:rPr>
          <w:rFonts w:ascii="Angsana New" w:hAnsi="Angsana New"/>
          <w:sz w:val="30"/>
          <w:szCs w:val="30"/>
          <w:cs/>
        </w:rPr>
        <w:t>ขายอุปกรณ์คอมพิวเตอร์</w:t>
      </w:r>
      <w:r w:rsidR="00A80181" w:rsidRPr="00E96C75">
        <w:rPr>
          <w:rFonts w:ascii="Angsana New" w:hAnsi="Angsana New" w:hint="cs"/>
          <w:sz w:val="30"/>
          <w:szCs w:val="30"/>
          <w:cs/>
        </w:rPr>
        <w:t xml:space="preserve"> </w:t>
      </w:r>
      <w:r w:rsidR="00A131F2" w:rsidRPr="00E96C75">
        <w:rPr>
          <w:rFonts w:ascii="Angsana New" w:hAnsi="Angsana New" w:hint="cs"/>
          <w:sz w:val="30"/>
          <w:szCs w:val="30"/>
          <w:cs/>
        </w:rPr>
        <w:t>อุปกรณ์สื่อสาร</w:t>
      </w:r>
      <w:r w:rsidR="00A80181" w:rsidRPr="00E96C75">
        <w:rPr>
          <w:rFonts w:ascii="Angsana New" w:hAnsi="Angsana New" w:hint="cs"/>
          <w:sz w:val="30"/>
          <w:szCs w:val="30"/>
          <w:cs/>
        </w:rPr>
        <w:t xml:space="preserve"> และให้บริการ</w:t>
      </w:r>
    </w:p>
    <w:p w14:paraId="61084F50" w14:textId="7A2BAA4B" w:rsidR="00420897" w:rsidRPr="00E96C75" w:rsidRDefault="00B96FE1" w:rsidP="00C45563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2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="00420897" w:rsidRPr="00E96C75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 w:rsidR="00E96C75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16D7918C" w14:textId="77777777" w:rsidR="000267B0" w:rsidRPr="00950A13" w:rsidRDefault="000267B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736F2B44" w14:textId="4A605E6B" w:rsidR="00B96FE1" w:rsidRDefault="00B96FE1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ผลการดำเนินงาน</w:t>
      </w:r>
      <w:r w:rsidR="00651030" w:rsidRPr="00950A13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50A1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950A13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="00630330"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="00651030" w:rsidRPr="00950A1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98539EA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2B58861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DEBB64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85C8EDC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F76766" w14:textId="31C7C851" w:rsidR="00CE45C8" w:rsidRPr="00950A13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CE45C8" w:rsidRPr="00950A13" w:rsidSect="00897362">
          <w:headerReference w:type="default" r:id="rId16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AE7502" w:rsidRPr="00950A13" w14:paraId="6BC64599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D2E7E2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" w:name="_Hlk96272280"/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5C16A50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E7502" w:rsidRPr="00950A13" w14:paraId="5B2519D1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68FE0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1298BAA8" w14:textId="0D85643D" w:rsidR="00AE7502" w:rsidRPr="00745EAC" w:rsidRDefault="00745EAC" w:rsidP="00745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83D8565" w14:textId="0CAF1FC2" w:rsidR="00AE7502" w:rsidRPr="00745EAC" w:rsidRDefault="00745EAC" w:rsidP="00745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33164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91AFB3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AC0811" w:rsidRPr="00950A13" w14:paraId="6B4DB14D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395C4BC8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</w:tcBorders>
          </w:tcPr>
          <w:p w14:paraId="24D3FDDE" w14:textId="04B8B961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3BEE8B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DF1AD3B" w14:textId="1BA48A61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3B8FB608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4725A7" w14:textId="45F55379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2B7C3BD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810FF46" w14:textId="08123818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F1DFB8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47D88A" w14:textId="7344A475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4B4B063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395A66" w14:textId="0673C892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AE7502" w:rsidRPr="00950A13" w14:paraId="532E5BA1" w14:textId="77777777" w:rsidTr="00246E3A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1E97C44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3F524BA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E7502" w:rsidRPr="00950A13" w14:paraId="2180309D" w14:textId="77777777" w:rsidTr="00246E3A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47E0E4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548" w:type="dxa"/>
            <w:gridSpan w:val="11"/>
            <w:shd w:val="clear" w:color="auto" w:fill="auto"/>
          </w:tcPr>
          <w:p w14:paraId="62F664A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267AC" w:rsidRPr="00950A13" w14:paraId="5BADEDE8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4DD5B79F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1AF23EA2" w14:textId="473516C9" w:rsidR="00E267AC" w:rsidRPr="00950A13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59879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7B3BBA5" w14:textId="370ACA40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532723A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B54C0E8" w14:textId="3410718E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797A11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84CCCB2" w14:textId="3B2658EB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559F81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0D505B5" w14:textId="2BF84036" w:rsidR="00E267AC" w:rsidRPr="00950A13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39,061,055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748D5AF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03A67D4" w14:textId="5483FF10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37,085,387</w:t>
            </w:r>
          </w:p>
        </w:tc>
      </w:tr>
      <w:tr w:rsidR="00E267AC" w:rsidRPr="00950A13" w14:paraId="6871A4A8" w14:textId="77777777" w:rsidTr="00246E3A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8CB879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BDFE" w14:textId="1D2C2789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BE906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715DD" w14:textId="29368672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CE9394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007BDE" w14:textId="75E12654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29,848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9CCB1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80A39" w14:textId="049D3FE2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1CF084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3E08E" w14:textId="0858873F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47,269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0A70F0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BA0B9" w14:textId="4191421E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40,649</w:t>
            </w:r>
          </w:p>
        </w:tc>
      </w:tr>
      <w:tr w:rsidR="00E267AC" w:rsidRPr="00950A13" w14:paraId="069CD15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C6BDD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E9249" w14:textId="688860A8" w:rsidR="00E267AC" w:rsidRPr="00950A13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38,996,379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F3FA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A885" w14:textId="7BCEE80F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7C2F7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F76F8" w14:textId="59886B3C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B7AD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A2870" w14:textId="1A3CFE15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69,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1A31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FAAE8" w14:textId="7746CAD3" w:rsidR="00E267AC" w:rsidRPr="00950A13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39,108,324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6FB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63C1B" w14:textId="7AD6E81F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37,126,036</w:t>
            </w:r>
          </w:p>
        </w:tc>
      </w:tr>
      <w:tr w:rsidR="00E267AC" w:rsidRPr="00950A13" w14:paraId="4449870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17E84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68DF6" w14:textId="00181CC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(17,421)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E99E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EFE4F" w14:textId="424FDD35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11D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EC2CB" w14:textId="6186CD6A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(29,848)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B47F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0424D" w14:textId="6E1E98B8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7FD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0CB85" w14:textId="607C53FF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(47,269)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8F8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BCCB9" w14:textId="42184AD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(40,649)</w:t>
            </w:r>
          </w:p>
        </w:tc>
      </w:tr>
      <w:tr w:rsidR="00E267AC" w:rsidRPr="00950A13" w14:paraId="738D5F63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3617" w14:textId="60C9042A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DF7AF" w14:textId="06AC8D0A" w:rsidR="00E267AC" w:rsidRPr="00950A13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F54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13BA8F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8CC74" w14:textId="71B1CD7C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13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20DEF" w14:textId="0B833593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4D887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8A316" w14:textId="703ABB5E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15276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5A542" w14:textId="7FEE1629" w:rsidR="00E267AC" w:rsidRPr="00582F88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39,061,055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F1C526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F310" w14:textId="35E6EFC9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</w:tr>
      <w:tr w:rsidR="00E267AC" w:rsidRPr="00950A13" w14:paraId="28DC84F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914A1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D4D271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9EA5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C06C7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DEF0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983C5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505437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B7DB3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D20CF4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7B51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FB4C5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AD3BD0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67AC" w:rsidRPr="00950A13" w14:paraId="219570F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A883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B7E669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32366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05EB456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391EAF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65AF871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F9CADD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84286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4CD809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708A470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994E5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15FC1A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67AC" w:rsidRPr="00950A13" w14:paraId="4650EF25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1BCE9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ED1FB7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A887C0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6CBF33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EFB0F6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64B85E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01B050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D5AF73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8A611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C7CB7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D586A5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9B4FC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67AC" w:rsidRPr="00950A13" w14:paraId="4465D72C" w14:textId="77777777" w:rsidTr="00E916A1">
        <w:trPr>
          <w:trHeight w:val="299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F33476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305A6C" w14:textId="466D8766" w:rsidR="00E267AC" w:rsidRPr="00E916A1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9CCFB" w14:textId="77777777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99AD1" w14:textId="1D3C917E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37,035,380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851167" w14:textId="77777777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96F37" w14:textId="2E6E0E1E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2C5FCF" w14:textId="77777777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643EF9" w14:textId="7464AD46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50,00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D0A7D6" w14:textId="77777777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35F66" w14:textId="4F4768FB" w:rsidR="00E267AC" w:rsidRPr="00E916A1" w:rsidRDefault="009F5405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39,061,055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2F930D" w14:textId="77777777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92464" w14:textId="78A71366" w:rsidR="00E267AC" w:rsidRPr="00E916A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37,085,387</w:t>
            </w:r>
          </w:p>
        </w:tc>
      </w:tr>
      <w:tr w:rsidR="00A13BC7" w:rsidRPr="00950A13" w14:paraId="433FD5AC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9615" w14:textId="36BAE7D3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64C64" w14:textId="28ACC8B0" w:rsidR="00A13BC7" w:rsidRPr="00950A13" w:rsidRDefault="009F5405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F54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7D6AF9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DB9B6" w14:textId="003A0393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4A3A22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4FAFA" w14:textId="4F205842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3D246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99C18" w14:textId="39B56E8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D60C2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C0570" w14:textId="37D21F44" w:rsidR="00A13BC7" w:rsidRPr="00E65D90" w:rsidRDefault="009F5405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39,061,055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895D0D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C37A84" w14:textId="65CD43BA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</w:tr>
      <w:tr w:rsidR="00A13BC7" w:rsidRPr="00950A13" w14:paraId="13E91FE7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F4F86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EAA53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11D5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5FE58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4F61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916AA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B57F8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E954F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EB272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0AA4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50A6E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20C31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29BAC2B4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798C8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F10E5F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232B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71042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B92C4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6E5618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DB9D4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2CDAAD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CDCF5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97910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26B6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FFA71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4D400055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8BB99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D5C5ECD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DC319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22941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98E41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73321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55F0E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70899F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08CD0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AEC6C9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CD1C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D99BF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13BC94FD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CC2B9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FB0FC2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C7065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4C0A9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3EC61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41BFD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9550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4EFB0C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5CB35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5887D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0134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D0724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4FEFDFCF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AC722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6A4C7A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8CC21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FFA7F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DB182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3B5CB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601DA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5EC60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E0722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8934E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BFC58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D0ABC8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31536F6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69F4C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BE00AF9" w14:textId="5DEDE145" w:rsidR="00A13BC7" w:rsidRPr="002558B9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38,958,263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11D165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9AC87D" w14:textId="7298B2DC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36,979,273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0A311D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0AE6E0" w14:textId="5AC092EE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47E1D7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AFBAA4" w14:textId="4453D95C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7EEA2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AA9A83" w14:textId="20066149" w:rsidR="00A13BC7" w:rsidRPr="002558B9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38,958,263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F66F61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1BA346" w14:textId="4AED866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36,979,273</w:t>
            </w:r>
          </w:p>
        </w:tc>
      </w:tr>
      <w:tr w:rsidR="00A13BC7" w:rsidRPr="00950A13" w14:paraId="75CCBA9B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8E5740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0C719" w14:textId="5DCBC4E2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20,695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2D768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E9C01" w14:textId="4DC91B11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83A96F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7BD59" w14:textId="28D1A082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F7D7C0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CA11E" w14:textId="5A4B87AB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50,00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5DB07F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8E59C" w14:textId="2AA69D82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102,792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9D539D" w14:textId="77777777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D5B83" w14:textId="52040C1F" w:rsidR="00A13BC7" w:rsidRPr="002558B9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106,114</w:t>
            </w:r>
          </w:p>
        </w:tc>
      </w:tr>
      <w:tr w:rsidR="00A13BC7" w:rsidRPr="00950A13" w14:paraId="15EC5E80" w14:textId="77777777" w:rsidTr="00246E3A">
        <w:trPr>
          <w:trHeight w:val="4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BCA0" w14:textId="3B5C5196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42AC1" w14:textId="5D7816DF" w:rsidR="00A13BC7" w:rsidRPr="00950A13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3905C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F9111" w14:textId="68935826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8CF0A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7ED7D" w14:textId="0D077239" w:rsidR="00A13BC7" w:rsidRPr="00A61B0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5E9333" w14:textId="77777777" w:rsidR="00A13BC7" w:rsidRPr="00254C06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1ED9C" w14:textId="10EB4E1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454A9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B89A6" w14:textId="1098EDD8" w:rsidR="00A13BC7" w:rsidRPr="00582F88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39,061,055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EC9CD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8CCFA" w14:textId="609F96FC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</w:tr>
      <w:tr w:rsidR="00A13BC7" w:rsidRPr="00950A13" w14:paraId="067F5E81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F2198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C9753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32C9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F202E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7442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AE179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CAAAC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7833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1C1C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B3BF3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C801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8AF90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0D05574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5924B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9E3A1D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C4382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AC016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BF555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3AB569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4E7B2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834E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726DA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E5F43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D7AE1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3D76D9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04928CE3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0F1D66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8BAC2D8" w14:textId="730D1CDA" w:rsidR="00A13BC7" w:rsidRPr="00246E3A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0EBF">
              <w:rPr>
                <w:rFonts w:ascii="Angsana New" w:hAnsi="Angsana New"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D1D6B9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0275399" w14:textId="42CC41D2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37,035,380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BEC6A3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D71B93" w14:textId="6F45F57A" w:rsidR="00A13BC7" w:rsidRPr="00246E3A" w:rsidRDefault="00A13BC7" w:rsidP="0053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49D7BA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E5E830" w14:textId="0C3CC542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50,00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096FC0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10EB53" w14:textId="3A4C04E2" w:rsidR="00A13BC7" w:rsidRPr="00246E3A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208912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37610A" w14:textId="1B418938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37,085,387</w:t>
            </w:r>
          </w:p>
        </w:tc>
      </w:tr>
      <w:tr w:rsidR="00A13BC7" w:rsidRPr="00950A13" w14:paraId="20ABA0F3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BBB0E" w14:textId="5163FA48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17AE">
              <w:rPr>
                <w:rFonts w:ascii="Angsana New" w:hAnsi="Angsana New" w:hint="cs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613F615" w14:textId="7633E4D0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D44FFB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0D2D8B" w14:textId="34CFA97F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9913C5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986A86" w14:textId="6991E4B3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3B571F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89FBD5" w14:textId="0C79D3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8EDD5D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CF2177" w14:textId="04FC0EA6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437C30" w14:textId="77777777" w:rsidR="00A13BC7" w:rsidRPr="00246E3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60032DA" w14:textId="41D652E2" w:rsidR="00A13BC7" w:rsidRPr="00246E3A" w:rsidRDefault="005320EF" w:rsidP="0053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13BC7" w:rsidRPr="00950A13" w14:paraId="3020DE75" w14:textId="77777777" w:rsidTr="00A61B0A">
        <w:trPr>
          <w:trHeight w:val="31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338230" w14:textId="022C1506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614E0" w14:textId="25325079" w:rsidR="00A13BC7" w:rsidRPr="00A61B0A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38,978,958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2B9A01" w14:textId="77777777" w:rsidR="00A13BC7" w:rsidRPr="00A61B0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02740" w14:textId="4CB08B47" w:rsidR="00A13BC7" w:rsidRPr="00A61B0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37,035,380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AEAB1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5D629" w14:textId="1CFF9746" w:rsidR="00A13BC7" w:rsidRPr="00A61B0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55D010" w14:textId="77777777" w:rsidR="00A13BC7" w:rsidRPr="00A61B0A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BE89A" w14:textId="3F860B9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B7404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99F95" w14:textId="328EC3BB" w:rsidR="00A13BC7" w:rsidRPr="00E65D90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39,061,055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DC1562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D2CEB" w14:textId="1742E323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</w:tr>
      <w:tr w:rsidR="00A13BC7" w:rsidRPr="00950A13" w14:paraId="63E83647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02F2FC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30AE8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A32F3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6BB6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602C4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F225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25443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B5C47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3E2F8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B2B114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400DF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5151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415CC954" w14:textId="77777777" w:rsidTr="00846E0B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730E9" w14:textId="3294EF5E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</w:tcPr>
          <w:p w14:paraId="1D9C42CC" w14:textId="60C85EB3" w:rsidR="00A13BC7" w:rsidRPr="00950A13" w:rsidRDefault="00176884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986,683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520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43464F5A" w14:textId="7794572B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980,374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F8B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0579BB6A" w14:textId="10E10243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(6,522)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71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63A60599" w14:textId="30A9D2B3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97A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0947A33" w14:textId="3C5CCCFD" w:rsidR="00A13BC7" w:rsidRPr="00950A13" w:rsidRDefault="00176884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980,161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D2C3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54273AE" w14:textId="3A789D46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972,051</w:t>
            </w:r>
          </w:p>
        </w:tc>
      </w:tr>
      <w:tr w:rsidR="00A13BC7" w:rsidRPr="00950A13" w14:paraId="29303AF2" w14:textId="77777777" w:rsidTr="00A61B0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FA483A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55BFD0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06E17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03751B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B06A77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1F15961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ECBB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3D9C70D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B637E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D8C893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77ED92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E1F2E6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3BC7" w:rsidRPr="00950A13" w14:paraId="75009144" w14:textId="77777777" w:rsidTr="00A61B0A">
        <w:trPr>
          <w:trHeight w:val="7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4EDB833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5645D628" w14:textId="71AE41A3" w:rsidR="00A13BC7" w:rsidRPr="00950A13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9,932,031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359C1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3B1025B" w14:textId="680B9252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9,2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8B4302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3A832DE" w14:textId="6B64FBEA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21,863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6B43B4E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B53CBD8" w14:textId="579AB5CF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47,012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8BFF342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6E42A5B" w14:textId="78D027E1" w:rsidR="00A13BC7" w:rsidRPr="00950A13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9,953,894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A39B6C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326DD32" w14:textId="2AD33186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9,285,728</w:t>
            </w:r>
          </w:p>
        </w:tc>
      </w:tr>
      <w:tr w:rsidR="00A13BC7" w:rsidRPr="00950A13" w14:paraId="653B974D" w14:textId="77777777" w:rsidTr="00A61B0A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2A149CE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73D5486D" w14:textId="08543572" w:rsidR="00A13BC7" w:rsidRPr="00950A13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8,759,232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486200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6BE4831F" w14:textId="5B1B6B58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6,9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8873665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63E9D87" w14:textId="1C211E32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2E1FE8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538AD548" w14:textId="097EE24E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5,985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025085F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7BED67C" w14:textId="110408D7" w:rsidR="00A13BC7" w:rsidRPr="00950A13" w:rsidRDefault="00D20EBF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8,759,718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37592A" w14:textId="77777777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964A5DB" w14:textId="6F30DF9D" w:rsidR="00A13BC7" w:rsidRPr="00950A13" w:rsidRDefault="00A13BC7" w:rsidP="00A13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6,980,239</w:t>
            </w:r>
          </w:p>
        </w:tc>
      </w:tr>
      <w:bookmarkEnd w:id="3"/>
    </w:tbl>
    <w:p w14:paraId="5F08FEBE" w14:textId="77777777" w:rsidR="00AE7502" w:rsidRPr="00950A13" w:rsidRDefault="00AE7502" w:rsidP="00AE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rPr>
          <w:rFonts w:ascii="Angsana New" w:hAnsi="Angsana New"/>
          <w:sz w:val="24"/>
          <w:szCs w:val="24"/>
        </w:rPr>
      </w:pPr>
    </w:p>
    <w:p w14:paraId="34B0DC2C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  <w:sectPr w:rsidR="00722B8B" w:rsidRPr="00950A13" w:rsidSect="009418B1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5FD2F8F" w14:textId="77777777" w:rsidR="002558B9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สินทรัพย์และหนี้สินของส่วนงานที่รายงาน</w:t>
      </w:r>
    </w:p>
    <w:p w14:paraId="4D164655" w14:textId="77777777" w:rsidR="002558B9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030"/>
        <w:gridCol w:w="535"/>
        <w:gridCol w:w="1242"/>
        <w:gridCol w:w="242"/>
        <w:gridCol w:w="1242"/>
        <w:gridCol w:w="242"/>
        <w:gridCol w:w="1242"/>
        <w:gridCol w:w="242"/>
        <w:gridCol w:w="1212"/>
      </w:tblGrid>
      <w:tr w:rsidR="002558B9" w:rsidRPr="00950A13" w14:paraId="2AD607F4" w14:textId="77777777" w:rsidTr="00176884">
        <w:trPr>
          <w:tblHeader/>
        </w:trPr>
        <w:tc>
          <w:tcPr>
            <w:tcW w:w="3030" w:type="dxa"/>
            <w:shd w:val="clear" w:color="auto" w:fill="auto"/>
          </w:tcPr>
          <w:p w14:paraId="6A950C5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5" w:type="dxa"/>
          </w:tcPr>
          <w:p w14:paraId="73080B52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</w:tcPr>
          <w:p w14:paraId="16A74A31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558B9" w:rsidRPr="00950A13" w14:paraId="318B6B5F" w14:textId="77777777" w:rsidTr="00176884">
        <w:trPr>
          <w:tblHeader/>
        </w:trPr>
        <w:tc>
          <w:tcPr>
            <w:tcW w:w="3030" w:type="dxa"/>
            <w:shd w:val="clear" w:color="auto" w:fill="auto"/>
          </w:tcPr>
          <w:p w14:paraId="6FFBE06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5" w:type="dxa"/>
          </w:tcPr>
          <w:p w14:paraId="2CDD85B3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495EDE3F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2" w:type="dxa"/>
          </w:tcPr>
          <w:p w14:paraId="5780F5E5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09663853" w14:textId="717E7AB5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F7484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ก่อนภาษีเงินได้</w:t>
            </w:r>
          </w:p>
        </w:tc>
      </w:tr>
      <w:tr w:rsidR="00AC0811" w:rsidRPr="00950A13" w14:paraId="70B1BDB8" w14:textId="77777777" w:rsidTr="00176884">
        <w:trPr>
          <w:tblHeader/>
        </w:trPr>
        <w:tc>
          <w:tcPr>
            <w:tcW w:w="3030" w:type="dxa"/>
          </w:tcPr>
          <w:p w14:paraId="4CA2DD3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" w:type="dxa"/>
          </w:tcPr>
          <w:p w14:paraId="1F0DB903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C7F71BE" w14:textId="462C64C1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03B7511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06EE82" w14:textId="24AF9551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08F8C94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4E1FF3" w14:textId="68975CB8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0F2C9CD9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D89F611" w14:textId="7C95ACBD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558B9" w:rsidRPr="00950A13" w14:paraId="399BFA9F" w14:textId="77777777" w:rsidTr="00176884">
        <w:trPr>
          <w:tblHeader/>
        </w:trPr>
        <w:tc>
          <w:tcPr>
            <w:tcW w:w="3030" w:type="dxa"/>
          </w:tcPr>
          <w:p w14:paraId="6DC829F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5" w:type="dxa"/>
          </w:tcPr>
          <w:p w14:paraId="32FFA95A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</w:tcPr>
          <w:p w14:paraId="15109E77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7AC" w:rsidRPr="00950A13" w14:paraId="788A4A0C" w14:textId="77777777" w:rsidTr="00176884">
        <w:trPr>
          <w:trHeight w:val="227"/>
        </w:trPr>
        <w:tc>
          <w:tcPr>
            <w:tcW w:w="3030" w:type="dxa"/>
          </w:tcPr>
          <w:p w14:paraId="2FEA72DD" w14:textId="77777777" w:rsidR="00E267AC" w:rsidRPr="00950A13" w:rsidRDefault="00E267AC" w:rsidP="00E267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535" w:type="dxa"/>
          </w:tcPr>
          <w:p w14:paraId="50455E9A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4B1D61" w14:textId="7087B433" w:rsidR="00E267AC" w:rsidRPr="005D3A41" w:rsidRDefault="00D20EBF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39,108,32</w:t>
            </w:r>
            <w:r w:rsidR="005320EF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2CB2C724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18E6CB2" w14:textId="7062F825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5D3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,126,036</w:t>
            </w:r>
          </w:p>
        </w:tc>
        <w:tc>
          <w:tcPr>
            <w:tcW w:w="242" w:type="dxa"/>
            <w:shd w:val="clear" w:color="auto" w:fill="auto"/>
          </w:tcPr>
          <w:p w14:paraId="2FECC07B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8A10407" w14:textId="70442888" w:rsidR="00E267AC" w:rsidRPr="000E4084" w:rsidRDefault="00D20EBF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176884">
              <w:rPr>
                <w:rFonts w:ascii="Angsana New" w:hAnsi="Angsana New"/>
                <w:sz w:val="30"/>
                <w:szCs w:val="30"/>
                <w:lang w:val="en-US" w:bidi="th-TH"/>
              </w:rPr>
              <w:t>80,161</w:t>
            </w:r>
          </w:p>
        </w:tc>
        <w:tc>
          <w:tcPr>
            <w:tcW w:w="242" w:type="dxa"/>
          </w:tcPr>
          <w:p w14:paraId="4424561C" w14:textId="77777777" w:rsidR="00E267AC" w:rsidRPr="000E4084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085AA5" w14:textId="155E66F0" w:rsidR="00E267AC" w:rsidRPr="000E4084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972,05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267AC" w:rsidRPr="00950A13" w14:paraId="18D2FD50" w14:textId="77777777" w:rsidTr="00176884">
        <w:trPr>
          <w:trHeight w:val="182"/>
        </w:trPr>
        <w:tc>
          <w:tcPr>
            <w:tcW w:w="3030" w:type="dxa"/>
          </w:tcPr>
          <w:p w14:paraId="6C47B3F4" w14:textId="77777777" w:rsidR="00E267AC" w:rsidRPr="00950A13" w:rsidRDefault="00E267AC" w:rsidP="00E267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35" w:type="dxa"/>
          </w:tcPr>
          <w:p w14:paraId="15CF92C0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73D9402" w14:textId="06B4CD8D" w:rsidR="00E267AC" w:rsidRPr="005D3A41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063FCC5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46E50EEC" w14:textId="077C0C43" w:rsidR="00E267AC" w:rsidRPr="005D3A41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7A493A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581993" w14:textId="2DE1EBC9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(11,512)</w:t>
            </w:r>
          </w:p>
        </w:tc>
        <w:tc>
          <w:tcPr>
            <w:tcW w:w="242" w:type="dxa"/>
          </w:tcPr>
          <w:p w14:paraId="00D9FEA3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60A6BB6" w14:textId="470648BB" w:rsidR="00E267AC" w:rsidRPr="005D3A41" w:rsidRDefault="00E267AC" w:rsidP="00E267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(57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5D3A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67AC" w:rsidRPr="00950A13" w14:paraId="590146FF" w14:textId="77777777" w:rsidTr="00176884">
        <w:trPr>
          <w:trHeight w:val="299"/>
        </w:trPr>
        <w:tc>
          <w:tcPr>
            <w:tcW w:w="3030" w:type="dxa"/>
          </w:tcPr>
          <w:p w14:paraId="714C9CFB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535" w:type="dxa"/>
          </w:tcPr>
          <w:p w14:paraId="232F4EDC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8F10332" w14:textId="365D9674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(47,2</w:t>
            </w:r>
            <w:r w:rsidR="005320EF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</w:tcPr>
          <w:p w14:paraId="011474A0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08CAE157" w14:textId="3C6D90B6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(40,649)</w:t>
            </w:r>
          </w:p>
        </w:tc>
        <w:tc>
          <w:tcPr>
            <w:tcW w:w="242" w:type="dxa"/>
          </w:tcPr>
          <w:p w14:paraId="6A337775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37AB954" w14:textId="4F1F4A98" w:rsidR="00E267AC" w:rsidRPr="005D3A41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624AA60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2" w:type="dxa"/>
          </w:tcPr>
          <w:p w14:paraId="67A8FD10" w14:textId="2B75CE9C" w:rsidR="00E267AC" w:rsidRPr="005D3A41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7AC" w:rsidRPr="00950A13" w14:paraId="00174BD3" w14:textId="77777777" w:rsidTr="00176884">
        <w:trPr>
          <w:trHeight w:val="281"/>
        </w:trPr>
        <w:tc>
          <w:tcPr>
            <w:tcW w:w="3030" w:type="dxa"/>
          </w:tcPr>
          <w:p w14:paraId="210D8BF7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35" w:type="dxa"/>
          </w:tcPr>
          <w:p w14:paraId="1FBF48B7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085560FC" w14:textId="77777777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E76687B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F9314B8" w14:textId="77777777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88EAF1C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4E09DF6" w14:textId="77777777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</w:tcPr>
          <w:p w14:paraId="4818C992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2" w:type="dxa"/>
          </w:tcPr>
          <w:p w14:paraId="79F9D2C2" w14:textId="77777777" w:rsidR="00E267AC" w:rsidRPr="005D3A41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267AC" w:rsidRPr="00950A13" w14:paraId="38472387" w14:textId="77777777" w:rsidTr="00176884">
        <w:trPr>
          <w:trHeight w:val="227"/>
        </w:trPr>
        <w:tc>
          <w:tcPr>
            <w:tcW w:w="3030" w:type="dxa"/>
          </w:tcPr>
          <w:p w14:paraId="18C48E22" w14:textId="77777777" w:rsidR="00E267AC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47B">
              <w:rPr>
                <w:rFonts w:ascii="Angsana New" w:hAnsi="Angsana New"/>
                <w:sz w:val="30"/>
                <w:szCs w:val="30"/>
                <w:cs/>
              </w:rPr>
              <w:t>- ส่วนแบ่งกำไรในเงินลงทุนใน</w:t>
            </w:r>
          </w:p>
          <w:p w14:paraId="478D75D6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747B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35" w:type="dxa"/>
          </w:tcPr>
          <w:p w14:paraId="18EE5ED1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7A3D42" w14:textId="77777777" w:rsidR="00E267AC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  <w:p w14:paraId="3451957C" w14:textId="0B8CC819" w:rsidR="00E267AC" w:rsidRPr="005D3A41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A1B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8E096C8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F76210D" w14:textId="77777777" w:rsidR="00E267AC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30B2B0C" w14:textId="61DECAD5" w:rsidR="00E267AC" w:rsidRPr="005D3A41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7F35B0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E7D9B7B" w14:textId="77777777" w:rsidR="00E267AC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F5E98C" w14:textId="33C2BDF6" w:rsidR="00E267AC" w:rsidRPr="000E4084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38,106</w:t>
            </w:r>
          </w:p>
        </w:tc>
        <w:tc>
          <w:tcPr>
            <w:tcW w:w="242" w:type="dxa"/>
          </w:tcPr>
          <w:p w14:paraId="0F0D93A1" w14:textId="77777777" w:rsidR="00E267AC" w:rsidRPr="000E4084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F020B3A" w14:textId="77777777" w:rsidR="00E267AC" w:rsidRDefault="00E267AC" w:rsidP="00E267A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72B22BCC" w14:textId="2C756A84" w:rsidR="00E267AC" w:rsidRPr="000E4084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76,550</w:t>
            </w:r>
          </w:p>
        </w:tc>
      </w:tr>
      <w:tr w:rsidR="00E267AC" w:rsidRPr="00950A13" w14:paraId="66FE6E25" w14:textId="77777777" w:rsidTr="00176884">
        <w:tc>
          <w:tcPr>
            <w:tcW w:w="3030" w:type="dxa"/>
          </w:tcPr>
          <w:p w14:paraId="1C2AB39C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dxa"/>
          </w:tcPr>
          <w:p w14:paraId="2D3918AD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476C0" w14:textId="794504C7" w:rsidR="00E267AC" w:rsidRPr="00CE6499" w:rsidRDefault="00D20EBF" w:rsidP="006E10D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20EBF">
              <w:rPr>
                <w:rFonts w:ascii="Angsana New" w:hAnsi="Angsana New"/>
                <w:b/>
                <w:bCs/>
                <w:sz w:val="30"/>
                <w:szCs w:val="30"/>
              </w:rPr>
              <w:t>39,061,055</w:t>
            </w:r>
          </w:p>
        </w:tc>
        <w:tc>
          <w:tcPr>
            <w:tcW w:w="242" w:type="dxa"/>
            <w:shd w:val="clear" w:color="auto" w:fill="auto"/>
          </w:tcPr>
          <w:p w14:paraId="48FC4551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C1CA8" w14:textId="2DAD2714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085,387</w:t>
            </w:r>
          </w:p>
        </w:tc>
        <w:tc>
          <w:tcPr>
            <w:tcW w:w="242" w:type="dxa"/>
            <w:shd w:val="clear" w:color="auto" w:fill="auto"/>
          </w:tcPr>
          <w:p w14:paraId="32E4168C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D791" w14:textId="1CD5D2EA" w:rsidR="00E267AC" w:rsidRPr="00CE6499" w:rsidRDefault="00176884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1,006,755</w:t>
            </w:r>
          </w:p>
        </w:tc>
        <w:tc>
          <w:tcPr>
            <w:tcW w:w="242" w:type="dxa"/>
          </w:tcPr>
          <w:p w14:paraId="3FF7C64B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F7F0563" w14:textId="798689A0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048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</w:tr>
    </w:tbl>
    <w:p w14:paraId="49D470B6" w14:textId="77777777" w:rsidR="002558B9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2558B9" w:rsidRPr="00950A13" w14:paraId="0C2047E3" w14:textId="77777777" w:rsidTr="00B40DA0">
        <w:trPr>
          <w:tblHeader/>
        </w:trPr>
        <w:tc>
          <w:tcPr>
            <w:tcW w:w="2880" w:type="dxa"/>
            <w:shd w:val="clear" w:color="auto" w:fill="auto"/>
          </w:tcPr>
          <w:p w14:paraId="75F4C5D7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56AD22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A3CDE12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558B9" w:rsidRPr="00950A13" w14:paraId="095BB5DD" w14:textId="77777777" w:rsidTr="00B40DA0">
        <w:trPr>
          <w:tblHeader/>
        </w:trPr>
        <w:tc>
          <w:tcPr>
            <w:tcW w:w="2880" w:type="dxa"/>
            <w:shd w:val="clear" w:color="auto" w:fill="auto"/>
          </w:tcPr>
          <w:p w14:paraId="4D727FF1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3CA32E65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5B37BD78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046C8A33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52FE85B1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C0811" w:rsidRPr="00950A13" w14:paraId="4B6705FD" w14:textId="77777777" w:rsidTr="00B40DA0">
        <w:trPr>
          <w:tblHeader/>
        </w:trPr>
        <w:tc>
          <w:tcPr>
            <w:tcW w:w="2880" w:type="dxa"/>
          </w:tcPr>
          <w:p w14:paraId="1E5C9B9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61CA4540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7CF8E14" w14:textId="2A659C0D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608A6955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F7DA70" w14:textId="53E63C2C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1783DE7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FB5F84" w14:textId="74DC7940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1E8C1955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FB48534" w14:textId="166CFB16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0811" w:rsidRPr="00950A13" w14:paraId="5777B870" w14:textId="77777777" w:rsidTr="00B40DA0">
        <w:trPr>
          <w:tblHeader/>
        </w:trPr>
        <w:tc>
          <w:tcPr>
            <w:tcW w:w="2880" w:type="dxa"/>
          </w:tcPr>
          <w:p w14:paraId="4A5D9C8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44B4DF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57FB1C4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7AC" w:rsidRPr="00950A13" w14:paraId="684E4CE1" w14:textId="77777777" w:rsidTr="00B40DA0">
        <w:trPr>
          <w:trHeight w:val="227"/>
        </w:trPr>
        <w:tc>
          <w:tcPr>
            <w:tcW w:w="2880" w:type="dxa"/>
          </w:tcPr>
          <w:p w14:paraId="26EB7DD3" w14:textId="77777777" w:rsidR="00E267AC" w:rsidRPr="00950A13" w:rsidRDefault="00E267AC" w:rsidP="00E267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3346D907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009F0F" w14:textId="2EBC0856" w:rsidR="00E267AC" w:rsidRPr="005D3A41" w:rsidRDefault="00D20EBF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9,953,894</w:t>
            </w:r>
          </w:p>
        </w:tc>
        <w:tc>
          <w:tcPr>
            <w:tcW w:w="242" w:type="dxa"/>
            <w:shd w:val="clear" w:color="auto" w:fill="auto"/>
          </w:tcPr>
          <w:p w14:paraId="72E2E128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4E4AC27" w14:textId="67C7E0EB" w:rsidR="00E267AC" w:rsidRPr="005D3A41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285</w:t>
            </w: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42" w:type="dxa"/>
            <w:shd w:val="clear" w:color="auto" w:fill="auto"/>
          </w:tcPr>
          <w:p w14:paraId="53AD07F1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30169619" w14:textId="30BD6377" w:rsidR="00E267AC" w:rsidRPr="000E4084" w:rsidRDefault="00D20EBF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8,759,718</w:t>
            </w:r>
          </w:p>
        </w:tc>
        <w:tc>
          <w:tcPr>
            <w:tcW w:w="242" w:type="dxa"/>
          </w:tcPr>
          <w:p w14:paraId="6D8905FC" w14:textId="77777777" w:rsidR="00E267AC" w:rsidRPr="000E4084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CB78AA2" w14:textId="19135C7B" w:rsidR="00E267AC" w:rsidRPr="000E4084" w:rsidRDefault="00E267AC" w:rsidP="00E267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E267AC" w:rsidRPr="00950A13" w14:paraId="6169F145" w14:textId="77777777" w:rsidTr="00B40DA0">
        <w:trPr>
          <w:trHeight w:val="182"/>
        </w:trPr>
        <w:tc>
          <w:tcPr>
            <w:tcW w:w="2880" w:type="dxa"/>
          </w:tcPr>
          <w:p w14:paraId="1EE84063" w14:textId="77777777" w:rsidR="00E267AC" w:rsidRPr="00950A13" w:rsidRDefault="00E267AC" w:rsidP="00E267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4EFAD7FA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3C6CA3" w14:textId="1BB63101" w:rsidR="00E267AC" w:rsidRPr="005D3A41" w:rsidRDefault="008E652F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102,127</w:t>
            </w:r>
          </w:p>
        </w:tc>
        <w:tc>
          <w:tcPr>
            <w:tcW w:w="242" w:type="dxa"/>
            <w:shd w:val="clear" w:color="auto" w:fill="auto"/>
          </w:tcPr>
          <w:p w14:paraId="11206263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26B3A25" w14:textId="4F33FEAE" w:rsidR="00E267AC" w:rsidRPr="005D3A41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4,996</w:t>
            </w:r>
          </w:p>
        </w:tc>
        <w:tc>
          <w:tcPr>
            <w:tcW w:w="242" w:type="dxa"/>
            <w:shd w:val="clear" w:color="auto" w:fill="auto"/>
          </w:tcPr>
          <w:p w14:paraId="06A2708A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0C42278" w14:textId="2D2F7702" w:rsidR="00E267AC" w:rsidRPr="00F03365" w:rsidRDefault="008E652F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42" w:type="dxa"/>
          </w:tcPr>
          <w:p w14:paraId="1F6B223F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0D9DC1" w14:textId="348D610F" w:rsidR="00E267AC" w:rsidRPr="005D3A41" w:rsidRDefault="00E267AC" w:rsidP="00E267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</w:rPr>
            </w:pPr>
            <w:r w:rsidRPr="00F0336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E267AC" w:rsidRPr="00950A13" w14:paraId="5313D234" w14:textId="77777777" w:rsidTr="00B40DA0">
        <w:trPr>
          <w:trHeight w:val="281"/>
        </w:trPr>
        <w:tc>
          <w:tcPr>
            <w:tcW w:w="2880" w:type="dxa"/>
          </w:tcPr>
          <w:p w14:paraId="3859BD28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65BA803F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3ED6CD20" w14:textId="137395E7" w:rsidR="00E267AC" w:rsidRPr="000E4084" w:rsidRDefault="00D20EBF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A8499A">
              <w:rPr>
                <w:rFonts w:ascii="Angsana New" w:hAnsi="Angsana New"/>
                <w:sz w:val="30"/>
                <w:szCs w:val="30"/>
                <w:lang w:val="en-US" w:bidi="th-TH"/>
              </w:rPr>
              <w:t>189,371</w:t>
            </w:r>
          </w:p>
        </w:tc>
        <w:tc>
          <w:tcPr>
            <w:tcW w:w="242" w:type="dxa"/>
            <w:shd w:val="clear" w:color="auto" w:fill="auto"/>
          </w:tcPr>
          <w:p w14:paraId="51880F1A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B84769" w14:textId="528E58D8" w:rsidR="00E267AC" w:rsidRPr="00F03365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1,996,109</w:t>
            </w:r>
          </w:p>
        </w:tc>
        <w:tc>
          <w:tcPr>
            <w:tcW w:w="242" w:type="dxa"/>
            <w:shd w:val="clear" w:color="auto" w:fill="auto"/>
          </w:tcPr>
          <w:p w14:paraId="179887B9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19B925B" w14:textId="0798EC1E" w:rsidR="00E267AC" w:rsidRPr="00F03365" w:rsidRDefault="00176884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380,839</w:t>
            </w:r>
          </w:p>
        </w:tc>
        <w:tc>
          <w:tcPr>
            <w:tcW w:w="242" w:type="dxa"/>
          </w:tcPr>
          <w:p w14:paraId="584A9834" w14:textId="77777777" w:rsidR="00E267AC" w:rsidRPr="005D3A41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0BDF95A" w14:textId="2C9DEC73" w:rsidR="00E267AC" w:rsidRPr="00F03365" w:rsidRDefault="00E267AC" w:rsidP="00E267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365">
              <w:rPr>
                <w:rFonts w:ascii="Angsana New" w:hAnsi="Angsana New"/>
                <w:sz w:val="30"/>
                <w:szCs w:val="30"/>
                <w:lang w:val="en-US" w:bidi="th-TH"/>
              </w:rPr>
              <w:t>365,037</w:t>
            </w:r>
          </w:p>
        </w:tc>
      </w:tr>
      <w:tr w:rsidR="00E267AC" w:rsidRPr="00950A13" w14:paraId="2326C294" w14:textId="77777777" w:rsidTr="00B40DA0">
        <w:tc>
          <w:tcPr>
            <w:tcW w:w="2880" w:type="dxa"/>
          </w:tcPr>
          <w:p w14:paraId="3A73ECEF" w14:textId="77777777" w:rsidR="00E267AC" w:rsidRPr="00950A13" w:rsidRDefault="00E267AC" w:rsidP="00E2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C5550B6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61F53" w14:textId="229FE902" w:rsidR="00E267AC" w:rsidRPr="008E652F" w:rsidRDefault="004C6D55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A8499A">
              <w:rPr>
                <w:rFonts w:ascii="Angsana New" w:hAnsi="Angsana New"/>
                <w:b/>
                <w:bCs/>
                <w:sz w:val="30"/>
                <w:szCs w:val="30"/>
              </w:rPr>
              <w:t>245,392</w:t>
            </w:r>
          </w:p>
        </w:tc>
        <w:tc>
          <w:tcPr>
            <w:tcW w:w="242" w:type="dxa"/>
            <w:shd w:val="clear" w:color="auto" w:fill="auto"/>
          </w:tcPr>
          <w:p w14:paraId="45EC7863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4183" w14:textId="427CCDC4" w:rsidR="00E267AC" w:rsidRPr="00F03365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286,833</w:t>
            </w:r>
          </w:p>
        </w:tc>
        <w:tc>
          <w:tcPr>
            <w:tcW w:w="242" w:type="dxa"/>
            <w:shd w:val="clear" w:color="auto" w:fill="auto"/>
          </w:tcPr>
          <w:p w14:paraId="12850660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244CE" w14:textId="66CC358D" w:rsidR="00E267AC" w:rsidRPr="00CE6499" w:rsidRDefault="00176884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9,140,599</w:t>
            </w:r>
          </w:p>
        </w:tc>
        <w:tc>
          <w:tcPr>
            <w:tcW w:w="242" w:type="dxa"/>
          </w:tcPr>
          <w:p w14:paraId="33264198" w14:textId="77777777" w:rsidR="00E267AC" w:rsidRPr="00950A13" w:rsidRDefault="00E267AC" w:rsidP="00E267A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DAF24E1" w14:textId="1C53EFA3" w:rsidR="00E267AC" w:rsidRPr="00F03365" w:rsidRDefault="00E267AC" w:rsidP="00E267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</w:tr>
    </w:tbl>
    <w:p w14:paraId="1FB61202" w14:textId="77777777" w:rsidR="00752599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C980BF" w14:textId="1C3659CB" w:rsidR="00AC0811" w:rsidRPr="00984120" w:rsidRDefault="00752599" w:rsidP="00F7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84120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1BCF6148" w14:textId="77777777" w:rsidR="00752599" w:rsidRPr="00950A13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D3C3FF" w14:textId="77777777" w:rsidR="00752599" w:rsidRPr="00950A13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3447030" w14:textId="6C1F8F7E" w:rsidR="00AC0811" w:rsidRPr="00984120" w:rsidRDefault="00752599" w:rsidP="00F7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84120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331B647A" w14:textId="31F40532" w:rsidR="00752599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</w:t>
      </w:r>
      <w:r w:rsidRPr="00950A13">
        <w:rPr>
          <w:rFonts w:ascii="Angsana New" w:hAnsi="Angsana New"/>
          <w:color w:val="000000"/>
          <w:sz w:val="30"/>
          <w:szCs w:val="30"/>
          <w:cs/>
          <w:lang w:val="en-GB"/>
        </w:rPr>
        <w:t>จากลูกค้าภายนอก</w:t>
      </w:r>
      <w:r w:rsidRPr="00950A13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รายใหญ่จากรายได้รวมของกลุ่มบริษัท</w:t>
      </w:r>
      <w:r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97813B8" w14:textId="77777777" w:rsidR="00F7484A" w:rsidRDefault="00F7484A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C4A3B9" w14:textId="6F01E9D8" w:rsidR="007D4077" w:rsidRPr="00CE6499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E6499">
        <w:rPr>
          <w:rFonts w:ascii="Angsana New" w:hAnsi="Angsana New"/>
          <w:sz w:val="30"/>
          <w:szCs w:val="30"/>
          <w:u w:val="none"/>
          <w:cs/>
        </w:rPr>
        <w:lastRenderedPageBreak/>
        <w:t>ค่าใช้จ่ายตามลักษณะ</w:t>
      </w:r>
      <w:r w:rsidRPr="00CE6499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C58ACD6" w14:textId="5F056C1F" w:rsidR="00B42EA5" w:rsidRPr="00950A13" w:rsidRDefault="00B42EA5" w:rsidP="0071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3060"/>
        <w:gridCol w:w="900"/>
        <w:gridCol w:w="1242"/>
        <w:gridCol w:w="242"/>
        <w:gridCol w:w="1242"/>
        <w:gridCol w:w="242"/>
        <w:gridCol w:w="1242"/>
        <w:gridCol w:w="242"/>
        <w:gridCol w:w="1242"/>
      </w:tblGrid>
      <w:tr w:rsidR="006B1CEE" w:rsidRPr="00950A13" w14:paraId="78339DDA" w14:textId="77777777" w:rsidTr="00F331B4">
        <w:trPr>
          <w:tblHeader/>
        </w:trPr>
        <w:tc>
          <w:tcPr>
            <w:tcW w:w="3060" w:type="dxa"/>
            <w:shd w:val="clear" w:color="auto" w:fill="auto"/>
          </w:tcPr>
          <w:p w14:paraId="60EB51ED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B2D62D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6DCF5775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2" w:type="dxa"/>
          </w:tcPr>
          <w:p w14:paraId="465B1EE9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</w:tcPr>
          <w:p w14:paraId="30BDB0C7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C0811" w:rsidRPr="00950A13" w14:paraId="123C2CB9" w14:textId="77777777" w:rsidTr="00CC073F">
        <w:trPr>
          <w:tblHeader/>
        </w:trPr>
        <w:tc>
          <w:tcPr>
            <w:tcW w:w="3060" w:type="dxa"/>
          </w:tcPr>
          <w:p w14:paraId="6F3BB30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050C121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</w:tcPr>
          <w:p w14:paraId="150DECE0" w14:textId="74926BC3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524517B4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AB356C" w14:textId="2FC532B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262D52B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3CA1DB4" w14:textId="6DD6155A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6BE24E37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DF8D4A" w14:textId="56246571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0811" w:rsidRPr="00950A13" w14:paraId="2CFD747F" w14:textId="77777777" w:rsidTr="00F331B4">
        <w:trPr>
          <w:tblHeader/>
        </w:trPr>
        <w:tc>
          <w:tcPr>
            <w:tcW w:w="3060" w:type="dxa"/>
          </w:tcPr>
          <w:p w14:paraId="298C6AB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66FC2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4" w:type="dxa"/>
            <w:gridSpan w:val="7"/>
          </w:tcPr>
          <w:p w14:paraId="455A1C5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811" w:rsidRPr="00950A13" w14:paraId="7865D60A" w14:textId="77777777" w:rsidTr="00F331B4">
        <w:trPr>
          <w:trHeight w:val="227"/>
        </w:trPr>
        <w:tc>
          <w:tcPr>
            <w:tcW w:w="3060" w:type="dxa"/>
          </w:tcPr>
          <w:p w14:paraId="126AE589" w14:textId="77777777" w:rsidR="00AC0811" w:rsidRPr="00950A13" w:rsidRDefault="00AC0811" w:rsidP="00AC08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29F4717E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B2B582" w14:textId="62B3AC29" w:rsidR="00AC0811" w:rsidRPr="00D42B51" w:rsidRDefault="00D42B5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36,775,03</w:t>
            </w:r>
            <w:r w:rsidR="00522A1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  <w:shd w:val="clear" w:color="auto" w:fill="auto"/>
          </w:tcPr>
          <w:p w14:paraId="5FEA01A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4F7F07" w14:textId="47794868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34,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205</w:t>
            </w: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696</w:t>
            </w:r>
          </w:p>
        </w:tc>
        <w:tc>
          <w:tcPr>
            <w:tcW w:w="242" w:type="dxa"/>
            <w:shd w:val="clear" w:color="auto" w:fill="auto"/>
          </w:tcPr>
          <w:p w14:paraId="17C8EAF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ABAC8" w14:textId="432FE05E" w:rsidR="00AC0811" w:rsidRPr="00950A13" w:rsidRDefault="00D42B5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36,773,25</w:t>
            </w:r>
            <w:r w:rsidR="00522A1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750C553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2DC830" w14:textId="472E042C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34,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</w:tr>
      <w:tr w:rsidR="00AC0811" w:rsidRPr="00950A13" w14:paraId="176138D8" w14:textId="77777777" w:rsidTr="00F331B4">
        <w:trPr>
          <w:trHeight w:val="182"/>
        </w:trPr>
        <w:tc>
          <w:tcPr>
            <w:tcW w:w="3060" w:type="dxa"/>
          </w:tcPr>
          <w:p w14:paraId="75D14088" w14:textId="77777777" w:rsidR="00AC0811" w:rsidRPr="00950A13" w:rsidRDefault="00AC0811" w:rsidP="00AC08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7A587D5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458DBE9" w14:textId="1B81316E" w:rsidR="00AC0811" w:rsidRPr="00950A13" w:rsidRDefault="00D42B5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381,479</w:t>
            </w:r>
          </w:p>
        </w:tc>
        <w:tc>
          <w:tcPr>
            <w:tcW w:w="242" w:type="dxa"/>
            <w:shd w:val="clear" w:color="auto" w:fill="auto"/>
          </w:tcPr>
          <w:p w14:paraId="7FF931E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5FCC7A9" w14:textId="0F9EE60E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096,088</w:t>
            </w:r>
          </w:p>
        </w:tc>
        <w:tc>
          <w:tcPr>
            <w:tcW w:w="242" w:type="dxa"/>
            <w:shd w:val="clear" w:color="auto" w:fill="auto"/>
          </w:tcPr>
          <w:p w14:paraId="1D84565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F221EC" w14:textId="6075E879" w:rsidR="00AC0811" w:rsidRPr="00950A13" w:rsidRDefault="00D42B5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379,764</w:t>
            </w:r>
          </w:p>
        </w:tc>
        <w:tc>
          <w:tcPr>
            <w:tcW w:w="242" w:type="dxa"/>
          </w:tcPr>
          <w:p w14:paraId="7C0C496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68D931" w14:textId="2B656958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097</w:t>
            </w:r>
            <w:r w:rsidRPr="00CE64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AC0811" w:rsidRPr="00950A13" w14:paraId="765B6EB1" w14:textId="77777777" w:rsidTr="00F331B4">
        <w:trPr>
          <w:trHeight w:val="299"/>
        </w:trPr>
        <w:tc>
          <w:tcPr>
            <w:tcW w:w="3060" w:type="dxa"/>
          </w:tcPr>
          <w:p w14:paraId="615CE6BA" w14:textId="3492F143" w:rsidR="00AC0811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ขาดทุนจากค่าเผื่อ</w:t>
            </w:r>
          </w:p>
          <w:p w14:paraId="07CE7CAE" w14:textId="47FEEEC3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900" w:type="dxa"/>
          </w:tcPr>
          <w:p w14:paraId="6BD49FB5" w14:textId="77777777" w:rsidR="00AC0811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791DA42" w14:textId="56FFCB0E" w:rsidR="00AC0811" w:rsidRPr="00FE067C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067C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42" w:type="dxa"/>
            <w:shd w:val="clear" w:color="auto" w:fill="auto"/>
          </w:tcPr>
          <w:p w14:paraId="56E011B9" w14:textId="77777777" w:rsidR="00146366" w:rsidRDefault="0014636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6ECE8C" w14:textId="19B16FD7" w:rsidR="00D42B51" w:rsidRPr="00950A13" w:rsidRDefault="00D42B5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33,132</w:t>
            </w:r>
          </w:p>
        </w:tc>
        <w:tc>
          <w:tcPr>
            <w:tcW w:w="242" w:type="dxa"/>
            <w:shd w:val="clear" w:color="auto" w:fill="auto"/>
          </w:tcPr>
          <w:p w14:paraId="22F6B00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C85312" w14:textId="77777777" w:rsidR="00AC0811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B7D84" w14:textId="5327AFC8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(41,884)</w:t>
            </w:r>
          </w:p>
        </w:tc>
        <w:tc>
          <w:tcPr>
            <w:tcW w:w="242" w:type="dxa"/>
            <w:shd w:val="clear" w:color="auto" w:fill="auto"/>
          </w:tcPr>
          <w:p w14:paraId="559B18A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3E5089A" w14:textId="77777777" w:rsidR="00146366" w:rsidRDefault="0014636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DA77E" w14:textId="4D789EAC" w:rsidR="00D42B51" w:rsidRPr="00950A13" w:rsidRDefault="00D42B5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33,132</w:t>
            </w:r>
          </w:p>
        </w:tc>
        <w:tc>
          <w:tcPr>
            <w:tcW w:w="242" w:type="dxa"/>
          </w:tcPr>
          <w:p w14:paraId="38DF6B0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7162427" w14:textId="77777777" w:rsidR="00AC0811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19FF13" w14:textId="4775AC3B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(41,361)</w:t>
            </w:r>
          </w:p>
        </w:tc>
      </w:tr>
      <w:tr w:rsidR="00AC0811" w:rsidRPr="00950A13" w14:paraId="6B775C8D" w14:textId="77777777" w:rsidTr="00F331B4">
        <w:tc>
          <w:tcPr>
            <w:tcW w:w="3060" w:type="dxa"/>
          </w:tcPr>
          <w:p w14:paraId="2CB260A2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5231E2B8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ED38BB4" w14:textId="14C69D99" w:rsidR="00AC0811" w:rsidRPr="00950A13" w:rsidRDefault="00AD22CA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D22CA">
              <w:rPr>
                <w:rFonts w:ascii="Angsana New" w:hAnsi="Angsana New"/>
                <w:sz w:val="30"/>
                <w:szCs w:val="30"/>
              </w:rPr>
              <w:t>75,540</w:t>
            </w:r>
          </w:p>
        </w:tc>
        <w:tc>
          <w:tcPr>
            <w:tcW w:w="242" w:type="dxa"/>
          </w:tcPr>
          <w:p w14:paraId="74A3509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5735F4" w14:textId="7C9A2647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41,369</w:t>
            </w:r>
          </w:p>
        </w:tc>
        <w:tc>
          <w:tcPr>
            <w:tcW w:w="242" w:type="dxa"/>
          </w:tcPr>
          <w:p w14:paraId="04BD929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AE0A4A" w14:textId="2C2771B0" w:rsidR="00AC0811" w:rsidRPr="00950A13" w:rsidRDefault="00AD22CA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D22CA">
              <w:rPr>
                <w:rFonts w:ascii="Angsana New" w:hAnsi="Angsana New"/>
                <w:sz w:val="30"/>
                <w:szCs w:val="30"/>
              </w:rPr>
              <w:t>32,49</w:t>
            </w:r>
            <w:r w:rsidR="00522A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6ACDABB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42A9C2" w14:textId="7B5C340D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37,527</w:t>
            </w:r>
          </w:p>
        </w:tc>
      </w:tr>
      <w:tr w:rsidR="00AC0811" w:rsidRPr="00950A13" w14:paraId="162A6142" w14:textId="77777777" w:rsidTr="00F331B4">
        <w:trPr>
          <w:trHeight w:val="281"/>
        </w:trPr>
        <w:tc>
          <w:tcPr>
            <w:tcW w:w="3060" w:type="dxa"/>
          </w:tcPr>
          <w:p w14:paraId="5D268EC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B401E05" w14:textId="63F4558E" w:rsidR="00AC0811" w:rsidRPr="00950A13" w:rsidRDefault="00AC0811" w:rsidP="00AC081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55CC625C" w14:textId="4E8A9844" w:rsidR="00AC0811" w:rsidRPr="00950A13" w:rsidRDefault="00176884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442,220</w:t>
            </w:r>
          </w:p>
        </w:tc>
        <w:tc>
          <w:tcPr>
            <w:tcW w:w="242" w:type="dxa"/>
            <w:shd w:val="clear" w:color="auto" w:fill="auto"/>
          </w:tcPr>
          <w:p w14:paraId="1CE6344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701488" w14:textId="7361662D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473,973</w:t>
            </w:r>
          </w:p>
        </w:tc>
        <w:tc>
          <w:tcPr>
            <w:tcW w:w="242" w:type="dxa"/>
            <w:shd w:val="clear" w:color="auto" w:fill="auto"/>
          </w:tcPr>
          <w:p w14:paraId="54D07A9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CFC2D93" w14:textId="60C6EEAC" w:rsidR="00AC0811" w:rsidRPr="00950A13" w:rsidRDefault="00176884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421,79</w:t>
            </w:r>
            <w:r w:rsidR="00522A1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</w:tcPr>
          <w:p w14:paraId="516D531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1A8342" w14:textId="63445D65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438,754</w:t>
            </w:r>
          </w:p>
        </w:tc>
      </w:tr>
      <w:tr w:rsidR="00AC0811" w:rsidRPr="00950A13" w14:paraId="1BF5DB94" w14:textId="77777777" w:rsidTr="00F331B4">
        <w:trPr>
          <w:trHeight w:val="227"/>
        </w:trPr>
        <w:tc>
          <w:tcPr>
            <w:tcW w:w="3060" w:type="dxa"/>
          </w:tcPr>
          <w:p w14:paraId="72E1D22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5C471BD2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032D6B" w14:textId="1E09454F" w:rsidR="00AC0811" w:rsidRPr="00950A13" w:rsidRDefault="00FF753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5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160</w:t>
            </w:r>
            <w:r w:rsidRPr="00FF75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75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940</w:t>
            </w:r>
          </w:p>
        </w:tc>
        <w:tc>
          <w:tcPr>
            <w:tcW w:w="242" w:type="dxa"/>
            <w:shd w:val="clear" w:color="auto" w:fill="auto"/>
          </w:tcPr>
          <w:p w14:paraId="27F22B7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79C2DB" w14:textId="75F35574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42" w:type="dxa"/>
            <w:shd w:val="clear" w:color="auto" w:fill="auto"/>
          </w:tcPr>
          <w:p w14:paraId="2A350A8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09A27" w14:textId="249696DC" w:rsidR="00AC0811" w:rsidRPr="00950A13" w:rsidRDefault="0014636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63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152</w:t>
            </w:r>
            <w:r w:rsidRPr="001463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63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</w:t>
            </w:r>
            <w:r w:rsidR="00522A1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</w:tcPr>
          <w:p w14:paraId="7686B93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7C2DCD" w14:textId="6A5CC94E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</w:tr>
      <w:tr w:rsidR="00AC0811" w:rsidRPr="00950A13" w14:paraId="2198E642" w14:textId="77777777" w:rsidTr="00F331B4">
        <w:tc>
          <w:tcPr>
            <w:tcW w:w="3060" w:type="dxa"/>
          </w:tcPr>
          <w:p w14:paraId="41F588E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039181A7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0278996" w14:textId="2F8F4FE4" w:rsidR="00AC0811" w:rsidRPr="00950A13" w:rsidRDefault="00FF753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F7536">
              <w:rPr>
                <w:rFonts w:ascii="Angsana New" w:hAnsi="Angsana New"/>
                <w:sz w:val="30"/>
                <w:szCs w:val="30"/>
              </w:rPr>
              <w:t>81,465</w:t>
            </w:r>
          </w:p>
        </w:tc>
        <w:tc>
          <w:tcPr>
            <w:tcW w:w="242" w:type="dxa"/>
            <w:shd w:val="clear" w:color="auto" w:fill="auto"/>
          </w:tcPr>
          <w:p w14:paraId="07D5EF8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52ABB8" w14:textId="203A09DD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F22E8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3F92710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005DC4F" w14:textId="27ABF6A6" w:rsidR="00AC0811" w:rsidRPr="00950A13" w:rsidRDefault="0014636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46366">
              <w:rPr>
                <w:rFonts w:ascii="Angsana New" w:hAnsi="Angsana New"/>
                <w:sz w:val="30"/>
                <w:szCs w:val="30"/>
              </w:rPr>
              <w:t>79,00</w:t>
            </w:r>
            <w:r w:rsidR="00522A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2BE1B9F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A8D8FC" w14:textId="160B313B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F22E8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AC0811" w:rsidRPr="00950A13" w14:paraId="28BEF640" w14:textId="77777777" w:rsidTr="00F331B4">
        <w:tc>
          <w:tcPr>
            <w:tcW w:w="3060" w:type="dxa"/>
          </w:tcPr>
          <w:p w14:paraId="01C639F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0" w:type="dxa"/>
          </w:tcPr>
          <w:p w14:paraId="2CAB4161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F7EEFF" w14:textId="34518371" w:rsidR="00AC0811" w:rsidRPr="00CE6499" w:rsidRDefault="00FF753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5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 w:rsidRPr="00FF75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75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534</w:t>
            </w:r>
          </w:p>
        </w:tc>
        <w:tc>
          <w:tcPr>
            <w:tcW w:w="242" w:type="dxa"/>
            <w:shd w:val="clear" w:color="auto" w:fill="auto"/>
          </w:tcPr>
          <w:p w14:paraId="0298856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4389CE" w14:textId="24FCA929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676</w:t>
            </w:r>
          </w:p>
        </w:tc>
        <w:tc>
          <w:tcPr>
            <w:tcW w:w="242" w:type="dxa"/>
            <w:shd w:val="clear" w:color="auto" w:fill="auto"/>
          </w:tcPr>
          <w:p w14:paraId="2A0A6A3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98E025" w14:textId="35C5D7F6" w:rsidR="00AC0811" w:rsidRPr="00950A13" w:rsidRDefault="0014636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46366">
              <w:rPr>
                <w:rFonts w:ascii="Angsana New" w:hAnsi="Angsana New"/>
                <w:sz w:val="30"/>
                <w:szCs w:val="30"/>
              </w:rPr>
              <w:t>42,62</w:t>
            </w:r>
            <w:r w:rsidR="00522A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3FDBDF6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175FB1" w14:textId="4915CD8B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CE64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AC0811" w:rsidRPr="00950A13" w14:paraId="385F8287" w14:textId="77777777" w:rsidTr="00F331B4">
        <w:trPr>
          <w:trHeight w:val="101"/>
        </w:trPr>
        <w:tc>
          <w:tcPr>
            <w:tcW w:w="3060" w:type="dxa"/>
          </w:tcPr>
          <w:p w14:paraId="40F9ACE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900" w:type="dxa"/>
          </w:tcPr>
          <w:p w14:paraId="456BB200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9882CA" w14:textId="4202F89C" w:rsidR="00AC0811" w:rsidRPr="00950A13" w:rsidRDefault="00FF753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5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</w:t>
            </w:r>
            <w:r w:rsidRPr="00FF75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75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158</w:t>
            </w:r>
          </w:p>
        </w:tc>
        <w:tc>
          <w:tcPr>
            <w:tcW w:w="242" w:type="dxa"/>
            <w:shd w:val="clear" w:color="auto" w:fill="auto"/>
          </w:tcPr>
          <w:p w14:paraId="28DE629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790136" w14:textId="6A315443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42" w:type="dxa"/>
            <w:shd w:val="clear" w:color="auto" w:fill="auto"/>
          </w:tcPr>
          <w:p w14:paraId="1B3063F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77AB36" w14:textId="0AA4B7DE" w:rsidR="00AC0811" w:rsidRPr="00950A13" w:rsidRDefault="00146366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46366">
              <w:rPr>
                <w:rFonts w:ascii="Angsana New" w:hAnsi="Angsana New"/>
                <w:sz w:val="30"/>
                <w:szCs w:val="30"/>
              </w:rPr>
              <w:t>18,15</w:t>
            </w:r>
            <w:r w:rsidR="00522A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4BEFFE1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3E9DC" w14:textId="654D2CA4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F22E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AC0811" w:rsidRPr="00950A13" w14:paraId="0CCBAFC9" w14:textId="77777777" w:rsidTr="00F331B4">
        <w:trPr>
          <w:trHeight w:val="101"/>
        </w:trPr>
        <w:tc>
          <w:tcPr>
            <w:tcW w:w="3060" w:type="dxa"/>
          </w:tcPr>
          <w:p w14:paraId="6F7077F5" w14:textId="77777777" w:rsidR="00D5594D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84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431F3435" w14:textId="31905DF4" w:rsidR="00AC0811" w:rsidRPr="00CE6499" w:rsidRDefault="00D5594D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C0811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28828915" w14:textId="77777777" w:rsidR="00AC0811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F22B3D1" w14:textId="2CD7E7CD" w:rsidR="00AC0811" w:rsidRPr="0007004A" w:rsidRDefault="00AC0811" w:rsidP="00AC081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6, 25</w:t>
            </w:r>
          </w:p>
        </w:tc>
        <w:tc>
          <w:tcPr>
            <w:tcW w:w="1242" w:type="dxa"/>
            <w:shd w:val="clear" w:color="auto" w:fill="auto"/>
          </w:tcPr>
          <w:p w14:paraId="7C7D705C" w14:textId="77777777" w:rsidR="00AC0811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159153F" w14:textId="36BF6CFF" w:rsidR="00146366" w:rsidRPr="00950A13" w:rsidRDefault="00B7004A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3,976</w:t>
            </w:r>
          </w:p>
        </w:tc>
        <w:tc>
          <w:tcPr>
            <w:tcW w:w="242" w:type="dxa"/>
            <w:shd w:val="clear" w:color="auto" w:fill="auto"/>
          </w:tcPr>
          <w:p w14:paraId="2190CDD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5A43D34" w14:textId="77777777" w:rsidR="00AC0811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3523D8" w14:textId="18CCC7E4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54,971</w:t>
            </w:r>
          </w:p>
        </w:tc>
        <w:tc>
          <w:tcPr>
            <w:tcW w:w="242" w:type="dxa"/>
            <w:shd w:val="clear" w:color="auto" w:fill="auto"/>
          </w:tcPr>
          <w:p w14:paraId="50ACE98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64E0ABB" w14:textId="77777777" w:rsidR="00AC0811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882555" w14:textId="75B98E6A" w:rsidR="00146366" w:rsidRPr="00950A13" w:rsidRDefault="00B7004A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4,105</w:t>
            </w:r>
          </w:p>
        </w:tc>
        <w:tc>
          <w:tcPr>
            <w:tcW w:w="242" w:type="dxa"/>
          </w:tcPr>
          <w:p w14:paraId="460CEB52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9CDE7E" w14:textId="77777777" w:rsidR="00AC0811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AC8087" w14:textId="37105FE4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56,013</w:t>
            </w:r>
          </w:p>
        </w:tc>
      </w:tr>
      <w:tr w:rsidR="00AC0811" w:rsidRPr="00950A13" w14:paraId="2494751C" w14:textId="77777777" w:rsidTr="00F331B4">
        <w:trPr>
          <w:trHeight w:val="128"/>
        </w:trPr>
        <w:tc>
          <w:tcPr>
            <w:tcW w:w="3060" w:type="dxa"/>
          </w:tcPr>
          <w:p w14:paraId="7D23657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51F98ACF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D4F00BC" w14:textId="26EE021C" w:rsidR="00AC0811" w:rsidRPr="00CE6499" w:rsidRDefault="00B7004A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188,925</w:t>
            </w:r>
          </w:p>
        </w:tc>
        <w:tc>
          <w:tcPr>
            <w:tcW w:w="242" w:type="dxa"/>
            <w:shd w:val="clear" w:color="auto" w:fill="auto"/>
          </w:tcPr>
          <w:p w14:paraId="0ADC2ED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BFD1850" w14:textId="104DAC71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CE64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42" w:type="dxa"/>
            <w:shd w:val="clear" w:color="auto" w:fill="auto"/>
          </w:tcPr>
          <w:p w14:paraId="779A8FB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88A42A" w14:textId="19136BC6" w:rsidR="00AC0811" w:rsidRPr="00CE6499" w:rsidRDefault="00B7004A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195,700</w:t>
            </w:r>
          </w:p>
        </w:tc>
        <w:tc>
          <w:tcPr>
            <w:tcW w:w="242" w:type="dxa"/>
          </w:tcPr>
          <w:p w14:paraId="380ED81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85D04A" w14:textId="269196A9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</w:tr>
      <w:tr w:rsidR="00AC0811" w:rsidRPr="00950A13" w14:paraId="161D0A8D" w14:textId="77777777" w:rsidTr="00F331B4">
        <w:tc>
          <w:tcPr>
            <w:tcW w:w="3060" w:type="dxa"/>
          </w:tcPr>
          <w:p w14:paraId="56EAB7EF" w14:textId="114A19A5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9F2E49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BCF3D" w14:textId="48E0020F" w:rsidR="00AC0811" w:rsidRPr="00CE6499" w:rsidRDefault="00176884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38,206,40</w:t>
            </w:r>
            <w:r w:rsidR="00522A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33EA33EC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86882" w14:textId="56C8E89C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299,125</w:t>
            </w:r>
          </w:p>
        </w:tc>
        <w:tc>
          <w:tcPr>
            <w:tcW w:w="242" w:type="dxa"/>
            <w:shd w:val="clear" w:color="auto" w:fill="auto"/>
          </w:tcPr>
          <w:p w14:paraId="5EBE1F16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88A68" w14:textId="55F4AC88" w:rsidR="00AC0811" w:rsidRPr="00CE6499" w:rsidRDefault="00522A14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22A14">
              <w:rPr>
                <w:rFonts w:ascii="Angsana New" w:hAnsi="Angsana New"/>
                <w:b/>
                <w:bCs/>
                <w:sz w:val="30"/>
                <w:szCs w:val="30"/>
              </w:rPr>
              <w:t>38,132,255</w:t>
            </w:r>
          </w:p>
        </w:tc>
        <w:tc>
          <w:tcPr>
            <w:tcW w:w="242" w:type="dxa"/>
          </w:tcPr>
          <w:p w14:paraId="6CD2978A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6AAEB98" w14:textId="4DA6D163" w:rsidR="00AC0811" w:rsidRPr="00950A13" w:rsidRDefault="00AC0811" w:rsidP="00AC081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36,2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</w:tr>
    </w:tbl>
    <w:p w14:paraId="090466E4" w14:textId="77777777" w:rsidR="00943845" w:rsidRDefault="00943845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br w:type="page"/>
      </w:r>
    </w:p>
    <w:p w14:paraId="0DC4DD33" w14:textId="62C6851D" w:rsidR="007D4077" w:rsidRPr="00C07996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07996">
        <w:rPr>
          <w:rFonts w:ascii="Angsana New" w:hAnsi="Angsana New"/>
          <w:sz w:val="30"/>
          <w:szCs w:val="30"/>
          <w:u w:val="none"/>
          <w:cs/>
        </w:rPr>
        <w:lastRenderedPageBreak/>
        <w:t>ภาษีเงินได้</w:t>
      </w:r>
    </w:p>
    <w:p w14:paraId="0FAD42D9" w14:textId="3BA60ABB" w:rsidR="000E69B6" w:rsidRDefault="000E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950A13" w14:paraId="422223B6" w14:textId="77777777" w:rsidTr="00385576">
        <w:tc>
          <w:tcPr>
            <w:tcW w:w="1812" w:type="pct"/>
          </w:tcPr>
          <w:p w14:paraId="01D3A2AD" w14:textId="77777777" w:rsidR="00634C76" w:rsidRPr="00950A13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950A13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950A1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950A13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950A1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811" w:rsidRPr="00950A13" w14:paraId="452B4CFE" w14:textId="77777777" w:rsidTr="00CC073F">
        <w:tc>
          <w:tcPr>
            <w:tcW w:w="1812" w:type="pct"/>
          </w:tcPr>
          <w:p w14:paraId="32C0CAD2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F2C31F2" w14:textId="247FE952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D85158A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981617" w14:textId="1C1F8358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76944AB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20350EF" w14:textId="6435B059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4449D71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58CFDF" w14:textId="78AE3F91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0811" w:rsidRPr="00950A13" w14:paraId="1EE8A69C" w14:textId="77777777" w:rsidTr="00385576">
        <w:tc>
          <w:tcPr>
            <w:tcW w:w="1812" w:type="pct"/>
          </w:tcPr>
          <w:p w14:paraId="293581D8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AC0811" w:rsidRPr="00950A13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811" w:rsidRPr="00950A13" w14:paraId="6B2DA7D6" w14:textId="77777777" w:rsidTr="00631813">
        <w:tc>
          <w:tcPr>
            <w:tcW w:w="1812" w:type="pct"/>
          </w:tcPr>
          <w:p w14:paraId="5E4C835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AC0811" w:rsidRPr="00950A13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AC0811" w:rsidRPr="00950A13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AC0811" w:rsidRPr="00950A13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0811" w:rsidRPr="00950A13" w14:paraId="4547B943" w14:textId="77777777" w:rsidTr="00631813">
        <w:tc>
          <w:tcPr>
            <w:tcW w:w="1812" w:type="pct"/>
          </w:tcPr>
          <w:p w14:paraId="518CA42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91" w:type="pct"/>
          </w:tcPr>
          <w:p w14:paraId="1B81EC6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727F21A8" w:rsidR="00AC0811" w:rsidRPr="007670BB" w:rsidRDefault="00176884" w:rsidP="00AC08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94545D">
              <w:rPr>
                <w:rFonts w:ascii="Angsana New" w:hAnsi="Angsana New"/>
                <w:sz w:val="30"/>
                <w:szCs w:val="30"/>
                <w:lang w:val="en-US" w:bidi="th-TH"/>
              </w:rPr>
              <w:t>4,059</w:t>
            </w:r>
          </w:p>
        </w:tc>
        <w:tc>
          <w:tcPr>
            <w:tcW w:w="129" w:type="pct"/>
          </w:tcPr>
          <w:p w14:paraId="3154493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33DCF8D9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194,781</w:t>
            </w:r>
          </w:p>
        </w:tc>
        <w:tc>
          <w:tcPr>
            <w:tcW w:w="132" w:type="pct"/>
          </w:tcPr>
          <w:p w14:paraId="79AC1702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4041C2AD" w:rsidR="00AC0811" w:rsidRPr="00950A13" w:rsidRDefault="0065607C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203,656</w:t>
            </w:r>
          </w:p>
        </w:tc>
        <w:tc>
          <w:tcPr>
            <w:tcW w:w="147" w:type="pct"/>
          </w:tcPr>
          <w:p w14:paraId="2685C5D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0FC14A10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194,782</w:t>
            </w:r>
          </w:p>
        </w:tc>
      </w:tr>
      <w:tr w:rsidR="00AC0811" w:rsidRPr="00950A13" w14:paraId="0709515B" w14:textId="77777777" w:rsidTr="00631813">
        <w:tc>
          <w:tcPr>
            <w:tcW w:w="1812" w:type="pct"/>
          </w:tcPr>
          <w:p w14:paraId="6B9B0B8A" w14:textId="77777777" w:rsidR="00AC0811" w:rsidRPr="003C5044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616A2E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FFE5" w14:textId="28176ED4" w:rsidR="00AC0811" w:rsidRPr="00187EB3" w:rsidRDefault="0094545D" w:rsidP="00AC08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204,059</w:t>
            </w:r>
          </w:p>
        </w:tc>
        <w:tc>
          <w:tcPr>
            <w:tcW w:w="129" w:type="pct"/>
          </w:tcPr>
          <w:p w14:paraId="2C89A49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4219" w14:textId="18608ADA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  <w:r w:rsidRPr="00187E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32" w:type="pct"/>
          </w:tcPr>
          <w:p w14:paraId="35007B9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41A0" w14:textId="1B6C8FB1" w:rsidR="00AC0811" w:rsidRPr="007670BB" w:rsidRDefault="0065607C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203,656</w:t>
            </w:r>
          </w:p>
        </w:tc>
        <w:tc>
          <w:tcPr>
            <w:tcW w:w="147" w:type="pct"/>
          </w:tcPr>
          <w:p w14:paraId="2249802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0B4C" w14:textId="780ABC65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194,782</w:t>
            </w:r>
          </w:p>
        </w:tc>
      </w:tr>
      <w:tr w:rsidR="00AC0811" w:rsidRPr="00950A13" w14:paraId="1DC3D8AC" w14:textId="77777777" w:rsidTr="00631813">
        <w:tc>
          <w:tcPr>
            <w:tcW w:w="1812" w:type="pct"/>
          </w:tcPr>
          <w:p w14:paraId="0B82D585" w14:textId="77777777" w:rsidR="00AC0811" w:rsidRPr="003C5044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0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5C167E3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72BF91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01895B2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8FBC510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0811" w:rsidRPr="00950A13" w14:paraId="17A097FE" w14:textId="77777777" w:rsidTr="00631813">
        <w:tc>
          <w:tcPr>
            <w:tcW w:w="1812" w:type="pct"/>
          </w:tcPr>
          <w:p w14:paraId="7D5BFA80" w14:textId="77777777" w:rsidR="00AC0811" w:rsidRPr="003C5044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7933F889" w:rsidR="00AC0811" w:rsidRPr="00950A13" w:rsidRDefault="00176884" w:rsidP="00AC08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4545D">
              <w:rPr>
                <w:rFonts w:ascii="Angsana New" w:hAnsi="Angsana New"/>
                <w:sz w:val="30"/>
                <w:szCs w:val="30"/>
              </w:rPr>
              <w:t>3,482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BBEDC8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1746CC85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(3,282)</w:t>
            </w:r>
          </w:p>
        </w:tc>
        <w:tc>
          <w:tcPr>
            <w:tcW w:w="132" w:type="pct"/>
          </w:tcPr>
          <w:p w14:paraId="19E9691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3AFE8E1A" w:rsidR="00AC0811" w:rsidRPr="00950A13" w:rsidRDefault="0065607C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(3,448)</w:t>
            </w:r>
          </w:p>
        </w:tc>
        <w:tc>
          <w:tcPr>
            <w:tcW w:w="147" w:type="pct"/>
          </w:tcPr>
          <w:p w14:paraId="5020F1D2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0F65BEB4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(3,321)</w:t>
            </w:r>
          </w:p>
        </w:tc>
      </w:tr>
      <w:tr w:rsidR="00AC0811" w:rsidRPr="00950A13" w14:paraId="4FDD73FE" w14:textId="77777777" w:rsidTr="00E721D8">
        <w:tc>
          <w:tcPr>
            <w:tcW w:w="1812" w:type="pct"/>
          </w:tcPr>
          <w:p w14:paraId="06F3AD70" w14:textId="77777777" w:rsidR="00AC0811" w:rsidRPr="003C5044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D51641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0432" w14:textId="6CA991CF" w:rsidR="00AC0811" w:rsidRPr="00907032" w:rsidRDefault="00176884" w:rsidP="00AC081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4545D">
              <w:rPr>
                <w:rFonts w:ascii="Angsana New" w:hAnsi="Angsana New"/>
                <w:b/>
                <w:bCs/>
                <w:sz w:val="30"/>
                <w:szCs w:val="30"/>
              </w:rPr>
              <w:t>3,482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BA2BD18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0DC6" w14:textId="0EF55136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3,282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4A46266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CA746" w14:textId="02B3F0CA" w:rsidR="00AC0811" w:rsidRPr="007670BB" w:rsidRDefault="0065607C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(3,448)</w:t>
            </w:r>
          </w:p>
        </w:tc>
        <w:tc>
          <w:tcPr>
            <w:tcW w:w="147" w:type="pct"/>
          </w:tcPr>
          <w:p w14:paraId="31E9D81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8B8C" w14:textId="555E3CC1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67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</w:t>
            </w:r>
            <w:r w:rsidRPr="00767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C0811" w:rsidRPr="00950A13" w14:paraId="59DCDD5A" w14:textId="77777777" w:rsidTr="00E721D8">
        <w:tc>
          <w:tcPr>
            <w:tcW w:w="1812" w:type="pct"/>
          </w:tcPr>
          <w:p w14:paraId="4A634D4A" w14:textId="77777777" w:rsidR="00AC0811" w:rsidRPr="003C5044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E98DC88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146A4" w14:textId="77777777" w:rsidR="00AC0811" w:rsidRPr="00907032" w:rsidRDefault="00AC0811" w:rsidP="00AC081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E0FD75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3087" w14:textId="77777777" w:rsidR="00AC0811" w:rsidRPr="00907032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E407CC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031BE" w14:textId="77777777" w:rsidR="00AC0811" w:rsidRPr="00907032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181102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48E1E" w14:textId="77777777" w:rsidR="00AC0811" w:rsidRPr="00907032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C0811" w:rsidRPr="00950A13" w14:paraId="396F54B3" w14:textId="77777777" w:rsidTr="00E721D8">
        <w:tc>
          <w:tcPr>
            <w:tcW w:w="1812" w:type="pct"/>
          </w:tcPr>
          <w:p w14:paraId="7DB7B41B" w14:textId="6CD3E660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1" w:type="pct"/>
          </w:tcPr>
          <w:p w14:paraId="0B85720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3A4A6ED9" w:rsidR="00AC0811" w:rsidRPr="00950A13" w:rsidRDefault="0094545D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200,577</w:t>
            </w:r>
          </w:p>
        </w:tc>
        <w:tc>
          <w:tcPr>
            <w:tcW w:w="129" w:type="pct"/>
          </w:tcPr>
          <w:p w14:paraId="27FBA10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544BE9D1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191,499</w:t>
            </w:r>
          </w:p>
        </w:tc>
        <w:tc>
          <w:tcPr>
            <w:tcW w:w="132" w:type="pct"/>
          </w:tcPr>
          <w:p w14:paraId="3BC54D8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43FEEFEF" w:rsidR="00AC0811" w:rsidRPr="00950A13" w:rsidRDefault="0065607C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200,208</w:t>
            </w:r>
          </w:p>
        </w:tc>
        <w:tc>
          <w:tcPr>
            <w:tcW w:w="147" w:type="pct"/>
          </w:tcPr>
          <w:p w14:paraId="5869328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0C7751B3" w:rsidR="00AC0811" w:rsidRPr="00950A13" w:rsidRDefault="00AC0811" w:rsidP="00AC0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191,461</w:t>
            </w:r>
          </w:p>
        </w:tc>
      </w:tr>
    </w:tbl>
    <w:p w14:paraId="7F112A92" w14:textId="1719EBE6" w:rsidR="00345FD9" w:rsidRPr="000E69B6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7"/>
      </w:tblGrid>
      <w:tr w:rsidR="00D60464" w:rsidRPr="00950A13" w14:paraId="59A60EA5" w14:textId="77777777" w:rsidTr="00A05B7C">
        <w:trPr>
          <w:trHeight w:val="20"/>
        </w:trPr>
        <w:tc>
          <w:tcPr>
            <w:tcW w:w="2860" w:type="dxa"/>
          </w:tcPr>
          <w:p w14:paraId="509B112F" w14:textId="77777777" w:rsidR="00D60464" w:rsidRPr="00950A13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67EF1283" w14:textId="36EE741F" w:rsidR="00D60464" w:rsidRPr="001321DE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60464" w:rsidRPr="00950A13" w14:paraId="2FF4C935" w14:textId="77777777" w:rsidTr="00A05B7C">
        <w:trPr>
          <w:trHeight w:val="20"/>
        </w:trPr>
        <w:tc>
          <w:tcPr>
            <w:tcW w:w="2860" w:type="dxa"/>
            <w:vMerge w:val="restart"/>
            <w:vAlign w:val="bottom"/>
          </w:tcPr>
          <w:p w14:paraId="528CAEBA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7A17E6CA" w14:textId="58D1A2E2" w:rsidR="00D60464" w:rsidRPr="00950A13" w:rsidRDefault="00EF5143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1FDCFB1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011579F8" w14:textId="4D17B319" w:rsidR="00D60464" w:rsidRPr="00950A13" w:rsidRDefault="00EF5143" w:rsidP="00647726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0464" w:rsidRPr="00950A13" w14:paraId="69CDA37E" w14:textId="77777777" w:rsidTr="00A05B7C">
        <w:trPr>
          <w:trHeight w:val="20"/>
        </w:trPr>
        <w:tc>
          <w:tcPr>
            <w:tcW w:w="2860" w:type="dxa"/>
            <w:vMerge/>
          </w:tcPr>
          <w:p w14:paraId="5CD7C3DF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C8235F6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0C1400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D681093" w14:textId="4D337960" w:rsidR="002E3BCD" w:rsidRDefault="00A55B92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C44545" w14:textId="47F3DCF2" w:rsidR="0026734F" w:rsidRPr="00950A13" w:rsidRDefault="0026734F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1C50C9AC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FA34C9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379E46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440DB6F" w14:textId="77777777" w:rsidR="00345FD9" w:rsidRPr="00950A13" w:rsidRDefault="00D07D83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72F0FBD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7B740B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21F8E2F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950A13" w14:paraId="26FA422A" w14:textId="77777777" w:rsidTr="00A05B7C">
        <w:trPr>
          <w:trHeight w:val="20"/>
        </w:trPr>
        <w:tc>
          <w:tcPr>
            <w:tcW w:w="2860" w:type="dxa"/>
          </w:tcPr>
          <w:p w14:paraId="1106142F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314108C5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0464" w:rsidRPr="00950A13" w14:paraId="1CC6F6A8" w14:textId="77777777" w:rsidTr="00A05B7C">
        <w:trPr>
          <w:trHeight w:val="20"/>
        </w:trPr>
        <w:tc>
          <w:tcPr>
            <w:tcW w:w="2860" w:type="dxa"/>
          </w:tcPr>
          <w:p w14:paraId="69C8FB81" w14:textId="77777777" w:rsidR="00D60464" w:rsidRPr="00950A13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E6571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B3F26F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688EC6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A6D676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BEE7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E38F8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C6154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63EA8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6021B" w:rsidRPr="00950A13" w14:paraId="613863F8" w14:textId="77777777" w:rsidTr="00A05B7C">
        <w:trPr>
          <w:trHeight w:val="20"/>
        </w:trPr>
        <w:tc>
          <w:tcPr>
            <w:tcW w:w="2860" w:type="dxa"/>
          </w:tcPr>
          <w:p w14:paraId="56AF5B90" w14:textId="77777777" w:rsidR="0086021B" w:rsidRDefault="0086021B" w:rsidP="0086021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  <w:p w14:paraId="764BB9E8" w14:textId="74EA2BED" w:rsidR="0086021B" w:rsidRPr="00950A13" w:rsidRDefault="0086021B" w:rsidP="0086021B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ด้วยวิธีส่วนได้เสีย</w:t>
            </w:r>
          </w:p>
        </w:tc>
        <w:tc>
          <w:tcPr>
            <w:tcW w:w="871" w:type="dxa"/>
            <w:vAlign w:val="bottom"/>
          </w:tcPr>
          <w:p w14:paraId="5227FC7B" w14:textId="23125035" w:rsidR="0086021B" w:rsidRPr="00950A13" w:rsidRDefault="0026734F" w:rsidP="0086021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7,548</w:t>
            </w:r>
          </w:p>
        </w:tc>
        <w:tc>
          <w:tcPr>
            <w:tcW w:w="180" w:type="dxa"/>
            <w:vAlign w:val="bottom"/>
          </w:tcPr>
          <w:p w14:paraId="630DD69E" w14:textId="77777777" w:rsidR="0086021B" w:rsidRPr="00950A13" w:rsidRDefault="0086021B" w:rsidP="008602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4EF66BB" w14:textId="49994CC0" w:rsidR="0086021B" w:rsidRPr="00950A13" w:rsidRDefault="0026734F" w:rsidP="008602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(1,510)</w:t>
            </w:r>
          </w:p>
        </w:tc>
        <w:tc>
          <w:tcPr>
            <w:tcW w:w="180" w:type="dxa"/>
            <w:vAlign w:val="bottom"/>
          </w:tcPr>
          <w:p w14:paraId="0F44ED07" w14:textId="77777777" w:rsidR="0086021B" w:rsidRPr="00950A13" w:rsidRDefault="0086021B" w:rsidP="008602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245D7E5" w14:textId="377A288F" w:rsidR="0086021B" w:rsidRPr="00950A13" w:rsidRDefault="0026734F" w:rsidP="008602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6,038</w:t>
            </w:r>
          </w:p>
        </w:tc>
        <w:tc>
          <w:tcPr>
            <w:tcW w:w="180" w:type="dxa"/>
            <w:vAlign w:val="bottom"/>
          </w:tcPr>
          <w:p w14:paraId="2C78486E" w14:textId="77777777" w:rsidR="0086021B" w:rsidRPr="00950A13" w:rsidRDefault="0086021B" w:rsidP="008602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D7F6E71" w14:textId="56A41882" w:rsidR="0086021B" w:rsidRPr="00950A13" w:rsidRDefault="0086021B" w:rsidP="0086021B">
            <w:pPr>
              <w:pStyle w:val="acctfourfigures"/>
              <w:tabs>
                <w:tab w:val="clear" w:pos="765"/>
                <w:tab w:val="decimal" w:pos="12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BCADA8" w14:textId="77777777" w:rsidR="0086021B" w:rsidRPr="00950A13" w:rsidRDefault="0086021B" w:rsidP="008602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D5EE03F" w14:textId="3918DD6F" w:rsidR="0086021B" w:rsidRPr="00950A13" w:rsidRDefault="0086021B" w:rsidP="0086021B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CD9F0A" w14:textId="77777777" w:rsidR="0086021B" w:rsidRPr="00950A13" w:rsidRDefault="0086021B" w:rsidP="008602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0A5B076C" w14:textId="4D94AD9C" w:rsidR="0086021B" w:rsidRPr="00950A13" w:rsidRDefault="0086021B" w:rsidP="008602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0811" w:rsidRPr="00950A13" w14:paraId="6A4A4901" w14:textId="77777777" w:rsidTr="00A05B7C">
        <w:trPr>
          <w:trHeight w:val="20"/>
        </w:trPr>
        <w:tc>
          <w:tcPr>
            <w:tcW w:w="2860" w:type="dxa"/>
          </w:tcPr>
          <w:p w14:paraId="5D28BDCE" w14:textId="77777777" w:rsidR="00AC0811" w:rsidRPr="003C5044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F067D3F" w14:textId="77777777" w:rsidR="00AC0811" w:rsidRPr="003C5044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013F145A" w14:textId="5AE969D0" w:rsidR="00AC0811" w:rsidRPr="003C5044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BFC72E5" w14:textId="415FD0DF" w:rsidR="00AC0811" w:rsidRPr="00950A13" w:rsidRDefault="00B96E05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6021B">
              <w:rPr>
                <w:rFonts w:ascii="Angsana New" w:hAnsi="Angsana New"/>
                <w:sz w:val="30"/>
                <w:szCs w:val="30"/>
                <w:lang w:val="en-US" w:bidi="th-TH"/>
              </w:rPr>
              <w:t>69,08</w:t>
            </w:r>
            <w:r w:rsidR="0026734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D0AFDB" w14:textId="77777777" w:rsidR="00AC0811" w:rsidRPr="00950A13" w:rsidRDefault="00AC0811" w:rsidP="00AC081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F742E5" w14:textId="1545AF1B" w:rsidR="00AC0811" w:rsidRPr="00950A13" w:rsidRDefault="0086021B" w:rsidP="00AC08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13,816</w:t>
            </w:r>
          </w:p>
        </w:tc>
        <w:tc>
          <w:tcPr>
            <w:tcW w:w="180" w:type="dxa"/>
            <w:vAlign w:val="bottom"/>
          </w:tcPr>
          <w:p w14:paraId="46CE18F8" w14:textId="77777777" w:rsidR="00AC0811" w:rsidRPr="00950A13" w:rsidRDefault="00AC0811" w:rsidP="00AC081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BA0AA66" w14:textId="242A0397" w:rsidR="00AC0811" w:rsidRPr="00950A13" w:rsidRDefault="00D13A72" w:rsidP="00AC08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6021B">
              <w:rPr>
                <w:rFonts w:ascii="Angsana New" w:hAnsi="Angsana New"/>
                <w:sz w:val="30"/>
                <w:szCs w:val="30"/>
                <w:lang w:val="en-US" w:bidi="th-TH"/>
              </w:rPr>
              <w:t>55,26</w:t>
            </w:r>
            <w:r w:rsidR="0026734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B5EFC3" w14:textId="77777777" w:rsidR="00AC0811" w:rsidRPr="00950A13" w:rsidRDefault="00AC0811" w:rsidP="00AC081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BBC41D" w14:textId="09240A34" w:rsidR="00AC0811" w:rsidRPr="00950A13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104,304</w:t>
            </w:r>
          </w:p>
        </w:tc>
        <w:tc>
          <w:tcPr>
            <w:tcW w:w="180" w:type="dxa"/>
            <w:vAlign w:val="bottom"/>
          </w:tcPr>
          <w:p w14:paraId="195F4FD3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8860979" w14:textId="3C3BF8D2" w:rsidR="00AC0811" w:rsidRPr="00950A13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(19,955)</w:t>
            </w:r>
          </w:p>
        </w:tc>
        <w:tc>
          <w:tcPr>
            <w:tcW w:w="180" w:type="dxa"/>
            <w:vAlign w:val="bottom"/>
          </w:tcPr>
          <w:p w14:paraId="49264D29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D6AEE71" w14:textId="24CDA4F5" w:rsidR="00AC0811" w:rsidRPr="00950A13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84,349</w:t>
            </w:r>
          </w:p>
        </w:tc>
      </w:tr>
      <w:tr w:rsidR="00AC0811" w:rsidRPr="00950A13" w14:paraId="3305C954" w14:textId="77777777" w:rsidTr="00A05B7C">
        <w:trPr>
          <w:trHeight w:val="20"/>
        </w:trPr>
        <w:tc>
          <w:tcPr>
            <w:tcW w:w="2860" w:type="dxa"/>
          </w:tcPr>
          <w:p w14:paraId="4AEB2265" w14:textId="01DE4949" w:rsidR="00AC0811" w:rsidRPr="003C5044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</w:t>
            </w:r>
          </w:p>
          <w:p w14:paraId="19BED0E1" w14:textId="103B3BB3" w:rsidR="00AC0811" w:rsidRPr="003C5044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C504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485FF572" w14:textId="26478CF3" w:rsidR="00AC0811" w:rsidRPr="0065607C" w:rsidRDefault="0065607C" w:rsidP="0065607C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57E89D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B838C7A" w14:textId="21F71A0D" w:rsidR="00AC0811" w:rsidRPr="0065607C" w:rsidRDefault="0065607C" w:rsidP="005A12D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B0FC0F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C2C031" w14:textId="1FAF1B0C" w:rsidR="00AC0811" w:rsidRPr="00950A13" w:rsidRDefault="0065607C" w:rsidP="006560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53CB20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A474BA" w14:textId="6B01452C" w:rsidR="00AC0811" w:rsidRPr="0007004A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3F1ECA4E" w14:textId="77777777" w:rsidR="00AC0811" w:rsidRPr="0007004A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B43D7CC" w14:textId="47D240A8" w:rsidR="00AC0811" w:rsidRPr="0007004A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14BA6F33" w14:textId="77777777" w:rsidR="00AC0811" w:rsidRPr="0007004A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4F48B2F2" w14:textId="7CA66E9E" w:rsidR="00AC0811" w:rsidRPr="0007004A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AC0811" w:rsidRPr="00950A13" w14:paraId="279981F6" w14:textId="77777777" w:rsidTr="00A05B7C">
        <w:trPr>
          <w:trHeight w:val="20"/>
        </w:trPr>
        <w:tc>
          <w:tcPr>
            <w:tcW w:w="2860" w:type="dxa"/>
          </w:tcPr>
          <w:p w14:paraId="02145DE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078DD286" w:rsidR="00AC0811" w:rsidRPr="003A6F1B" w:rsidRDefault="00B96E05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6E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673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61,533</w:t>
            </w:r>
            <w:r w:rsidRPr="00B96E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2FD9A9" w14:textId="77777777" w:rsidR="00AC0811" w:rsidRPr="003A6F1B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64912C18" w:rsidR="00AC0811" w:rsidRPr="003A6F1B" w:rsidRDefault="0026734F" w:rsidP="005A12D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12,306</w:t>
            </w:r>
          </w:p>
        </w:tc>
        <w:tc>
          <w:tcPr>
            <w:tcW w:w="180" w:type="dxa"/>
            <w:vAlign w:val="bottom"/>
          </w:tcPr>
          <w:p w14:paraId="33C1FC7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4F185FEE" w:rsidR="00AC0811" w:rsidRPr="00950A13" w:rsidRDefault="00D13A72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673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49,227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4418F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372CD21B" w:rsidR="00AC0811" w:rsidRPr="000E69B6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104,336</w:t>
            </w:r>
          </w:p>
        </w:tc>
        <w:tc>
          <w:tcPr>
            <w:tcW w:w="180" w:type="dxa"/>
            <w:vAlign w:val="bottom"/>
          </w:tcPr>
          <w:p w14:paraId="35F7AB4E" w14:textId="77777777" w:rsidR="00AC0811" w:rsidRPr="000E69B6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09F1DFF0" w:rsidR="00AC0811" w:rsidRPr="000E69B6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(19,961)</w:t>
            </w:r>
          </w:p>
        </w:tc>
        <w:tc>
          <w:tcPr>
            <w:tcW w:w="180" w:type="dxa"/>
            <w:vAlign w:val="bottom"/>
          </w:tcPr>
          <w:p w14:paraId="653694A1" w14:textId="77777777" w:rsidR="00AC0811" w:rsidRPr="000E69B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757311BF" w:rsidR="00AC0811" w:rsidRPr="000E69B6" w:rsidRDefault="00AC0811" w:rsidP="00AC081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83,375</w:t>
            </w:r>
          </w:p>
        </w:tc>
      </w:tr>
    </w:tbl>
    <w:p w14:paraId="0E764F4D" w14:textId="1C49BB29" w:rsidR="0070610F" w:rsidRDefault="0070610F"/>
    <w:p w14:paraId="539DC81E" w14:textId="671317E3" w:rsidR="00F07117" w:rsidRDefault="00F07117"/>
    <w:p w14:paraId="62885C5E" w14:textId="7AD9F2C7" w:rsidR="00F07117" w:rsidRDefault="00F07117"/>
    <w:p w14:paraId="1643C33E" w14:textId="4E938643" w:rsidR="00104284" w:rsidRDefault="00104284">
      <w:r>
        <w:br w:type="page"/>
      </w: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870"/>
        <w:gridCol w:w="180"/>
        <w:gridCol w:w="873"/>
        <w:gridCol w:w="180"/>
        <w:gridCol w:w="873"/>
        <w:gridCol w:w="180"/>
        <w:gridCol w:w="977"/>
      </w:tblGrid>
      <w:tr w:rsidR="00F07117" w:rsidRPr="00950A13" w14:paraId="09546E42" w14:textId="77777777" w:rsidTr="00B072E7">
        <w:trPr>
          <w:trHeight w:val="20"/>
        </w:trPr>
        <w:tc>
          <w:tcPr>
            <w:tcW w:w="2880" w:type="dxa"/>
          </w:tcPr>
          <w:p w14:paraId="567412D1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3E02B7DD" w14:textId="2D53977F" w:rsidR="00F07117" w:rsidRPr="001321DE" w:rsidRDefault="00F07117" w:rsidP="007D150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07CB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F07117" w:rsidRPr="00950A13" w14:paraId="02DF0CB7" w14:textId="77777777" w:rsidTr="00B072E7">
        <w:trPr>
          <w:trHeight w:val="20"/>
        </w:trPr>
        <w:tc>
          <w:tcPr>
            <w:tcW w:w="2880" w:type="dxa"/>
            <w:vMerge w:val="restart"/>
            <w:vAlign w:val="bottom"/>
          </w:tcPr>
          <w:p w14:paraId="07168CB5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77" w:type="dxa"/>
            <w:gridSpan w:val="5"/>
          </w:tcPr>
          <w:p w14:paraId="0720AE1C" w14:textId="1F429D4A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BC41E0D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7DC17CD6" w14:textId="59022A4C" w:rsidR="00F07117" w:rsidRPr="00950A13" w:rsidRDefault="00F07117" w:rsidP="007D1509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07117" w:rsidRPr="00950A13" w14:paraId="528CCC8C" w14:textId="77777777" w:rsidTr="00104284">
        <w:trPr>
          <w:trHeight w:val="20"/>
        </w:trPr>
        <w:tc>
          <w:tcPr>
            <w:tcW w:w="2880" w:type="dxa"/>
            <w:vMerge/>
          </w:tcPr>
          <w:p w14:paraId="41F77C68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C76E7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1A5396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568E6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5961D5D" w14:textId="572ACB1A" w:rsidR="00F07117" w:rsidRPr="00950A13" w:rsidRDefault="004B3A98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F16282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5CFA62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EFE3D51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A8343B7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C97D8E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E25B4C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D53A9D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36883B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4150830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65E80196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91C3EB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315BB7A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3C61E7F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07117" w:rsidRPr="00950A13" w14:paraId="43659000" w14:textId="77777777" w:rsidTr="00B072E7">
        <w:trPr>
          <w:trHeight w:val="20"/>
        </w:trPr>
        <w:tc>
          <w:tcPr>
            <w:tcW w:w="2880" w:type="dxa"/>
          </w:tcPr>
          <w:p w14:paraId="7E8FEB9A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724E5D7E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07117" w:rsidRPr="00950A13" w14:paraId="7AF850D9" w14:textId="77777777" w:rsidTr="00104284">
        <w:trPr>
          <w:trHeight w:val="20"/>
        </w:trPr>
        <w:tc>
          <w:tcPr>
            <w:tcW w:w="2880" w:type="dxa"/>
          </w:tcPr>
          <w:p w14:paraId="2A523920" w14:textId="77777777" w:rsidR="00F07117" w:rsidRPr="00950A13" w:rsidRDefault="00F07117" w:rsidP="007D150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2F665465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C08362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B7CEE2B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C99780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AC5E5F7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3EDC0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894C15B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CA9B65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B85BA4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07645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5E63126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0811" w:rsidRPr="00950A13" w14:paraId="0F90FF92" w14:textId="77777777" w:rsidTr="00104284">
        <w:trPr>
          <w:trHeight w:val="20"/>
        </w:trPr>
        <w:tc>
          <w:tcPr>
            <w:tcW w:w="2880" w:type="dxa"/>
          </w:tcPr>
          <w:p w14:paraId="23429111" w14:textId="77777777" w:rsidR="00AC0811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</w:t>
            </w:r>
          </w:p>
          <w:p w14:paraId="4BC3F2F2" w14:textId="77777777" w:rsidR="00AC0811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374C097A" w14:textId="77777777" w:rsidR="00AC0811" w:rsidRPr="000E69B6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B1465CF" w14:textId="6328DA22" w:rsidR="00AC0811" w:rsidRPr="00950A13" w:rsidRDefault="004B3A98" w:rsidP="004B3A9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5607C">
              <w:rPr>
                <w:rFonts w:ascii="Angsana New" w:hAnsi="Angsana New"/>
                <w:sz w:val="30"/>
                <w:szCs w:val="30"/>
                <w:lang w:val="en-US" w:bidi="th-TH"/>
              </w:rPr>
              <w:t>69,</w:t>
            </w:r>
            <w:r w:rsidR="00583CA7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  <w:r w:rsidR="001616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892A3E5" w14:textId="77777777" w:rsidR="00AC0811" w:rsidRPr="00950A13" w:rsidRDefault="00AC0811" w:rsidP="00AC081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65F09" w14:textId="6AC01F86" w:rsidR="00AC0811" w:rsidRPr="00950A13" w:rsidRDefault="0065607C" w:rsidP="004B3A9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13,816</w:t>
            </w:r>
          </w:p>
        </w:tc>
        <w:tc>
          <w:tcPr>
            <w:tcW w:w="180" w:type="dxa"/>
            <w:vAlign w:val="bottom"/>
          </w:tcPr>
          <w:p w14:paraId="6598A3C0" w14:textId="77777777" w:rsidR="00AC0811" w:rsidRPr="00950A13" w:rsidRDefault="00AC0811" w:rsidP="00AC081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2BCEE188" w14:textId="5742B62E" w:rsidR="00AC0811" w:rsidRPr="00950A13" w:rsidRDefault="00C6089F" w:rsidP="00C6089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5607C">
              <w:rPr>
                <w:rFonts w:ascii="Angsana New" w:hAnsi="Angsana New"/>
                <w:sz w:val="30"/>
                <w:szCs w:val="30"/>
                <w:lang w:val="en-US" w:bidi="th-TH"/>
              </w:rPr>
              <w:t>55,26</w:t>
            </w:r>
            <w:r w:rsidR="001616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AEDDA5" w14:textId="77777777" w:rsidR="00AC0811" w:rsidRPr="00950A13" w:rsidRDefault="00AC0811" w:rsidP="00AC081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179E878" w14:textId="6946F7AF" w:rsidR="00AC0811" w:rsidRPr="00950A13" w:rsidRDefault="00AC0811" w:rsidP="00AC081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104,304</w:t>
            </w:r>
          </w:p>
        </w:tc>
        <w:tc>
          <w:tcPr>
            <w:tcW w:w="180" w:type="dxa"/>
            <w:vAlign w:val="bottom"/>
          </w:tcPr>
          <w:p w14:paraId="1CD82228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AA314DA" w14:textId="1EFF1E78" w:rsidR="00AC0811" w:rsidRPr="00950A13" w:rsidRDefault="00AC0811" w:rsidP="00AC08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(19,955)</w:t>
            </w:r>
          </w:p>
        </w:tc>
        <w:tc>
          <w:tcPr>
            <w:tcW w:w="180" w:type="dxa"/>
            <w:vAlign w:val="bottom"/>
          </w:tcPr>
          <w:p w14:paraId="4D63AB23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03A9438C" w14:textId="2A14F56A" w:rsidR="00AC0811" w:rsidRPr="00950A13" w:rsidRDefault="00AC0811" w:rsidP="00AC081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84,3</w:t>
            </w:r>
            <w:r w:rsidR="00583CA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AC0811" w:rsidRPr="00950A13" w14:paraId="7DBD1E89" w14:textId="77777777" w:rsidTr="00104284">
        <w:trPr>
          <w:trHeight w:val="20"/>
        </w:trPr>
        <w:tc>
          <w:tcPr>
            <w:tcW w:w="2880" w:type="dxa"/>
          </w:tcPr>
          <w:p w14:paraId="48A92FDF" w14:textId="6A6BDBA3" w:rsidR="00AC0811" w:rsidRPr="003C5044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</w:t>
            </w:r>
          </w:p>
          <w:p w14:paraId="1D9E61D2" w14:textId="77777777" w:rsidR="00AC0811" w:rsidRPr="000E69B6" w:rsidRDefault="00AC0811" w:rsidP="00AC081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C504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601B66AA" w14:textId="4738AB18" w:rsidR="00AC0811" w:rsidRPr="00950A13" w:rsidRDefault="0065607C" w:rsidP="0065607C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3E7C80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63AEDD3" w14:textId="54751A3A" w:rsidR="00AC0811" w:rsidRPr="00950A13" w:rsidRDefault="0065607C" w:rsidP="0065607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C2A1C0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3EC42462" w14:textId="74194465" w:rsidR="00AC0811" w:rsidRPr="00950A13" w:rsidRDefault="0065607C" w:rsidP="0065607C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B49115" w14:textId="77777777" w:rsidR="00AC0811" w:rsidRPr="00950A13" w:rsidRDefault="00AC0811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B2E7F0F" w14:textId="29793B84" w:rsidR="00AC0811" w:rsidRPr="0007004A" w:rsidRDefault="00AC0811" w:rsidP="00AC081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6A">
              <w:rPr>
                <w:rFonts w:ascii="Angsana New" w:hAnsi="Angsana New"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180" w:type="dxa"/>
            <w:vAlign w:val="bottom"/>
          </w:tcPr>
          <w:p w14:paraId="41CD57A3" w14:textId="77777777" w:rsidR="00AC0811" w:rsidRPr="0007004A" w:rsidRDefault="00AC0811" w:rsidP="00AC081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A7E559" w14:textId="61DE221C" w:rsidR="00AC0811" w:rsidRPr="0007004A" w:rsidRDefault="00AC0811" w:rsidP="00AC08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6A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BD1F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167F12" w14:textId="77777777" w:rsidR="00AC0811" w:rsidRPr="0007004A" w:rsidRDefault="00AC0811" w:rsidP="00AC08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3159334" w14:textId="2D8C0720" w:rsidR="00AC0811" w:rsidRPr="0007004A" w:rsidRDefault="00AC0811" w:rsidP="00AC081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928</w:t>
            </w:r>
          </w:p>
        </w:tc>
      </w:tr>
      <w:tr w:rsidR="00AC0811" w:rsidRPr="00F07117" w14:paraId="704C3732" w14:textId="77777777" w:rsidTr="00104284">
        <w:trPr>
          <w:trHeight w:val="20"/>
        </w:trPr>
        <w:tc>
          <w:tcPr>
            <w:tcW w:w="2880" w:type="dxa"/>
          </w:tcPr>
          <w:p w14:paraId="5B495625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AA455" w14:textId="47110060" w:rsidR="00AC0811" w:rsidRPr="00B072E7" w:rsidRDefault="00C6089F" w:rsidP="00C6089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560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</w:t>
            </w:r>
            <w:r w:rsidR="00583C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  <w:r w:rsidR="001616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6FF1105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CB2E0" w14:textId="26B2B89D" w:rsidR="00AC0811" w:rsidRPr="00F07117" w:rsidRDefault="0065607C" w:rsidP="00AC081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13,816</w:t>
            </w:r>
          </w:p>
        </w:tc>
        <w:tc>
          <w:tcPr>
            <w:tcW w:w="180" w:type="dxa"/>
            <w:vAlign w:val="bottom"/>
          </w:tcPr>
          <w:p w14:paraId="0DA70ED9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15BA5" w14:textId="6D24202F" w:rsidR="00AC0811" w:rsidRPr="00F07117" w:rsidRDefault="00C6089F" w:rsidP="00A77AD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560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55,26</w:t>
            </w:r>
            <w:r w:rsidR="001616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55A75A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1FC71" w14:textId="6839C3E8" w:rsidR="00AC0811" w:rsidRPr="00F07117" w:rsidRDefault="00AC0811" w:rsidP="00AC081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3E3F3D" w14:textId="77777777" w:rsidR="00AC0811" w:rsidRPr="00F07117" w:rsidRDefault="00AC0811" w:rsidP="00AC081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CC5E1" w14:textId="064ADF1B" w:rsidR="00AC0811" w:rsidRPr="00F07117" w:rsidRDefault="00AC0811" w:rsidP="00AC08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(20,187)</w:t>
            </w:r>
          </w:p>
        </w:tc>
        <w:tc>
          <w:tcPr>
            <w:tcW w:w="180" w:type="dxa"/>
            <w:vAlign w:val="bottom"/>
          </w:tcPr>
          <w:p w14:paraId="3E0FFD7D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C7975" w14:textId="0709E424" w:rsidR="00AC0811" w:rsidRPr="00F07117" w:rsidRDefault="00AC0811" w:rsidP="00AC081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85,277</w:t>
            </w:r>
          </w:p>
        </w:tc>
      </w:tr>
    </w:tbl>
    <w:p w14:paraId="69254925" w14:textId="77777777" w:rsidR="00F07117" w:rsidRPr="00F07117" w:rsidRDefault="00F07117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4"/>
        <w:gridCol w:w="1016"/>
        <w:gridCol w:w="238"/>
        <w:gridCol w:w="1053"/>
        <w:gridCol w:w="265"/>
        <w:gridCol w:w="1026"/>
        <w:gridCol w:w="265"/>
        <w:gridCol w:w="1110"/>
      </w:tblGrid>
      <w:tr w:rsidR="00C56FBD" w:rsidRPr="00950A13" w14:paraId="229265F1" w14:textId="77777777" w:rsidTr="00A65C20">
        <w:tc>
          <w:tcPr>
            <w:tcW w:w="2299" w:type="pct"/>
          </w:tcPr>
          <w:p w14:paraId="2B030F30" w14:textId="453D9569" w:rsidR="00C56FBD" w:rsidRPr="00950A13" w:rsidRDefault="00EC46A9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F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1" w:type="pct"/>
            <w:gridSpan w:val="7"/>
          </w:tcPr>
          <w:p w14:paraId="2F6A7835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6FBD" w:rsidRPr="00950A13" w14:paraId="112540AC" w14:textId="77777777" w:rsidTr="00A65C20">
        <w:tc>
          <w:tcPr>
            <w:tcW w:w="2299" w:type="pct"/>
          </w:tcPr>
          <w:p w14:paraId="655D9C79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5348CA90" w14:textId="1061CA92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A8FD2C7" w14:textId="77777777" w:rsidR="00C56FBD" w:rsidRPr="00950A13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A95D550" w14:textId="5E04F273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56FBD" w:rsidRPr="00950A13" w14:paraId="0E48C290" w14:textId="77777777" w:rsidTr="0022213D">
        <w:tc>
          <w:tcPr>
            <w:tcW w:w="2299" w:type="pct"/>
          </w:tcPr>
          <w:p w14:paraId="5D2EBB75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A6173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9175176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E9CEDEA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7EE8145B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14:paraId="2861DB20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63E07510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F7C0F4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0811" w:rsidRPr="00950A13" w14:paraId="001FE5C3" w14:textId="77777777" w:rsidTr="0022213D">
        <w:tc>
          <w:tcPr>
            <w:tcW w:w="2299" w:type="pct"/>
          </w:tcPr>
          <w:p w14:paraId="185CB7A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2" w:type="pct"/>
            <w:vAlign w:val="bottom"/>
          </w:tcPr>
          <w:p w14:paraId="37FF2584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EFF3C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BA2892C" w14:textId="124BA971" w:rsidR="00AC0811" w:rsidRPr="0024624E" w:rsidRDefault="005A44F4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1,006,755</w:t>
            </w:r>
          </w:p>
        </w:tc>
        <w:tc>
          <w:tcPr>
            <w:tcW w:w="144" w:type="pct"/>
          </w:tcPr>
          <w:p w14:paraId="657537C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CEA6CA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6C01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15385C" w14:textId="495A727C" w:rsidR="00AC0811" w:rsidRPr="00950A13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1,048,031</w:t>
            </w:r>
          </w:p>
        </w:tc>
      </w:tr>
      <w:tr w:rsidR="00AC0811" w:rsidRPr="00950A13" w14:paraId="037EFDCF" w14:textId="77777777" w:rsidTr="0022213D">
        <w:tc>
          <w:tcPr>
            <w:tcW w:w="2299" w:type="pct"/>
          </w:tcPr>
          <w:p w14:paraId="62BE102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14:paraId="307D94DD" w14:textId="3335A1AB" w:rsidR="00AC0811" w:rsidRPr="00606F35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5CC4A019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3ED9A9" w14:textId="51DDE6F1" w:rsidR="00AC0811" w:rsidRPr="00606F35" w:rsidRDefault="005A44F4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201,351</w:t>
            </w:r>
          </w:p>
        </w:tc>
        <w:tc>
          <w:tcPr>
            <w:tcW w:w="144" w:type="pct"/>
          </w:tcPr>
          <w:p w14:paraId="4C312EE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5E0BC78" w14:textId="0C5EDB23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AB00B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0464983" w14:textId="40DE61BF" w:rsidR="00AC0811" w:rsidRPr="00950A13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209,606</w:t>
            </w:r>
          </w:p>
        </w:tc>
      </w:tr>
      <w:tr w:rsidR="00AC0811" w:rsidRPr="00950A13" w14:paraId="398FE5C0" w14:textId="77777777" w:rsidTr="0022213D">
        <w:tc>
          <w:tcPr>
            <w:tcW w:w="2299" w:type="pct"/>
          </w:tcPr>
          <w:p w14:paraId="39DBB22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14:paraId="3C4E9F11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3936A7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F27897" w14:textId="702AC36A" w:rsidR="00AC0811" w:rsidRPr="000B72B1" w:rsidRDefault="005A44F4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  <w:tc>
          <w:tcPr>
            <w:tcW w:w="144" w:type="pct"/>
          </w:tcPr>
          <w:p w14:paraId="3108FD1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0E32D9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8841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CD16EAD" w14:textId="19570325" w:rsidR="00AC0811" w:rsidRPr="00950A13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0B72B1">
              <w:rPr>
                <w:rFonts w:ascii="Angsana New" w:hAnsi="Angsana New"/>
                <w:sz w:val="30"/>
                <w:szCs w:val="30"/>
              </w:rPr>
              <w:t>(2,441)</w:t>
            </w:r>
          </w:p>
        </w:tc>
      </w:tr>
      <w:tr w:rsidR="00B5512A" w:rsidRPr="00950A13" w14:paraId="3309B663" w14:textId="77777777" w:rsidTr="0022213D">
        <w:tc>
          <w:tcPr>
            <w:tcW w:w="2299" w:type="pct"/>
          </w:tcPr>
          <w:p w14:paraId="3F4ABC7A" w14:textId="4BE21F3C" w:rsidR="00B5512A" w:rsidRPr="00950A13" w:rsidRDefault="00B5512A" w:rsidP="00B5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61BE">
              <w:rPr>
                <w:rFonts w:ascii="Angsana New" w:hAnsi="Angsana New"/>
                <w:sz w:val="30"/>
                <w:szCs w:val="30"/>
                <w:cs/>
              </w:rPr>
              <w:t>ส่วนแบ่ง (กำไร) ขาดทุนของบริษัทร่วม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C61BE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52" w:type="pct"/>
            <w:vAlign w:val="bottom"/>
          </w:tcPr>
          <w:p w14:paraId="312D755B" w14:textId="77777777" w:rsidR="00B5512A" w:rsidRPr="00606F35" w:rsidRDefault="00B5512A" w:rsidP="00B5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FBE027" w14:textId="77777777" w:rsidR="00B5512A" w:rsidRPr="00606F35" w:rsidRDefault="00B5512A" w:rsidP="00B5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B2FF5BB" w14:textId="77777777" w:rsidR="00B5512A" w:rsidRDefault="00B5512A" w:rsidP="00B5512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  <w:p w14:paraId="54D30591" w14:textId="29B02705" w:rsidR="00B5512A" w:rsidRPr="000B72B1" w:rsidRDefault="00B5512A" w:rsidP="00B5512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(7,621)</w:t>
            </w:r>
          </w:p>
        </w:tc>
        <w:tc>
          <w:tcPr>
            <w:tcW w:w="144" w:type="pct"/>
          </w:tcPr>
          <w:p w14:paraId="3E897DDE" w14:textId="77777777" w:rsidR="00B5512A" w:rsidRPr="00950A13" w:rsidRDefault="00B5512A" w:rsidP="00B5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3BAE8098" w14:textId="77777777" w:rsidR="00B5512A" w:rsidRPr="00950A13" w:rsidRDefault="00B5512A" w:rsidP="00B5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8823FB" w14:textId="77777777" w:rsidR="00B5512A" w:rsidRPr="00950A13" w:rsidRDefault="00B5512A" w:rsidP="00B5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3E6753C5" w14:textId="77777777" w:rsidR="00B5512A" w:rsidRDefault="00B5512A" w:rsidP="00B5512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  <w:p w14:paraId="71D92913" w14:textId="70D1F796" w:rsidR="00B5512A" w:rsidRPr="000B72B1" w:rsidRDefault="00B5512A" w:rsidP="00B5512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0B72B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0B72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310</w:t>
            </w:r>
            <w:r w:rsidRPr="000B72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0811" w:rsidRPr="00950A13" w14:paraId="142AD3D8" w14:textId="77777777" w:rsidTr="0022213D">
        <w:tc>
          <w:tcPr>
            <w:tcW w:w="2299" w:type="pct"/>
          </w:tcPr>
          <w:p w14:paraId="606DB6D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14:paraId="6C0B2F03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17840C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3180E0" w14:textId="301E18D9" w:rsidR="00AC0811" w:rsidRPr="00F52649" w:rsidRDefault="00F52649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583CA7">
              <w:rPr>
                <w:rFonts w:ascii="Angsana New" w:hAnsi="Angsana New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144" w:type="pct"/>
          </w:tcPr>
          <w:p w14:paraId="2729D3E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AB376E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4321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A615C9D" w14:textId="46EF1E26" w:rsidR="00AC0811" w:rsidRPr="00950A13" w:rsidRDefault="00B5512A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3,15</w:t>
            </w:r>
            <w:r w:rsidR="00AC0811" w:rsidRPr="000B72B1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AC0811" w:rsidRPr="00950A13" w14:paraId="4D22A643" w14:textId="77777777" w:rsidTr="0022213D">
        <w:tc>
          <w:tcPr>
            <w:tcW w:w="2299" w:type="pct"/>
          </w:tcPr>
          <w:p w14:paraId="4A0DD30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2" w:type="pct"/>
            <w:vAlign w:val="bottom"/>
          </w:tcPr>
          <w:p w14:paraId="0F654095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6B5ED5" w14:textId="77777777" w:rsidR="00AC0811" w:rsidRPr="00606F35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21EEE4" w14:textId="221EECFD" w:rsidR="00AC0811" w:rsidRPr="000B72B1" w:rsidRDefault="005A44F4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52649">
              <w:rPr>
                <w:rFonts w:ascii="Angsana New" w:hAnsi="Angsana New"/>
                <w:sz w:val="30"/>
                <w:szCs w:val="30"/>
              </w:rPr>
              <w:t>4,467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4D66EA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160D87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5DEDA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72187F" w14:textId="4679BB96" w:rsidR="00AC0811" w:rsidRPr="00950A13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0B72B1">
              <w:rPr>
                <w:rFonts w:ascii="Angsana New" w:hAnsi="Angsana New"/>
                <w:sz w:val="30"/>
                <w:szCs w:val="30"/>
              </w:rPr>
              <w:t>(3,513)</w:t>
            </w:r>
          </w:p>
        </w:tc>
      </w:tr>
      <w:tr w:rsidR="000C61BE" w:rsidRPr="00950A13" w14:paraId="6391EA1F" w14:textId="77777777" w:rsidTr="0022213D">
        <w:tc>
          <w:tcPr>
            <w:tcW w:w="2299" w:type="pct"/>
          </w:tcPr>
          <w:p w14:paraId="683C2BB1" w14:textId="6B0257D1" w:rsidR="000C61BE" w:rsidRPr="00950A13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61BE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52" w:type="pct"/>
            <w:vAlign w:val="bottom"/>
          </w:tcPr>
          <w:p w14:paraId="67650F3F" w14:textId="77777777" w:rsidR="000C61BE" w:rsidRPr="00606F35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B06DDF2" w14:textId="77777777" w:rsidR="000C61BE" w:rsidRPr="00606F35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17D62A2" w14:textId="2590412A" w:rsidR="000C61BE" w:rsidRPr="000B72B1" w:rsidRDefault="00F52649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(1,379)</w:t>
            </w:r>
          </w:p>
        </w:tc>
        <w:tc>
          <w:tcPr>
            <w:tcW w:w="144" w:type="pct"/>
          </w:tcPr>
          <w:p w14:paraId="023DB2E7" w14:textId="77777777" w:rsidR="000C61BE" w:rsidRPr="00950A13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404F76D" w14:textId="77777777" w:rsidR="000C61BE" w:rsidRPr="00950A13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94CA39" w14:textId="77777777" w:rsidR="000C61BE" w:rsidRPr="00950A13" w:rsidRDefault="000C61BE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1EAAF8" w14:textId="06D9A55E" w:rsidR="000C61BE" w:rsidRPr="000B72B1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649" w:rsidRPr="00950A13" w14:paraId="10D523C9" w14:textId="77777777" w:rsidTr="0022213D">
        <w:tc>
          <w:tcPr>
            <w:tcW w:w="2299" w:type="pct"/>
          </w:tcPr>
          <w:p w14:paraId="5C551247" w14:textId="37A70F55" w:rsidR="00F52649" w:rsidRPr="00950A13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ภาษีเงินได้รอตัดบัญชี</w:t>
            </w:r>
          </w:p>
        </w:tc>
        <w:tc>
          <w:tcPr>
            <w:tcW w:w="552" w:type="pct"/>
            <w:vAlign w:val="bottom"/>
          </w:tcPr>
          <w:p w14:paraId="46AB065C" w14:textId="77777777" w:rsidR="00F52649" w:rsidRPr="00606F35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1FC5B9" w14:textId="77777777" w:rsidR="00F52649" w:rsidRPr="00606F35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5B12F25" w14:textId="77777777" w:rsidR="00F52649" w:rsidRDefault="00F52649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  <w:p w14:paraId="1FF11CEE" w14:textId="11495006" w:rsidR="00F52649" w:rsidRPr="00F52649" w:rsidRDefault="00F52649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5,006</w:t>
            </w:r>
          </w:p>
        </w:tc>
        <w:tc>
          <w:tcPr>
            <w:tcW w:w="144" w:type="pct"/>
          </w:tcPr>
          <w:p w14:paraId="7FEF9E50" w14:textId="77777777" w:rsidR="00F52649" w:rsidRPr="00950A13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6996AAF" w14:textId="77777777" w:rsidR="00F52649" w:rsidRPr="00950A13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9E8CB8" w14:textId="77777777" w:rsidR="00F52649" w:rsidRPr="00950A13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AE29B5" w14:textId="77777777" w:rsidR="00F52649" w:rsidRDefault="00F52649" w:rsidP="00F5264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B89642E" w14:textId="2C82EDCE" w:rsidR="00F52649" w:rsidRDefault="00F52649" w:rsidP="00F5264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811" w:rsidRPr="00F07117" w14:paraId="64FAB0DD" w14:textId="77777777" w:rsidTr="0022213D">
        <w:tc>
          <w:tcPr>
            <w:tcW w:w="2299" w:type="pct"/>
          </w:tcPr>
          <w:p w14:paraId="07B64F40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5D26A37A" w:rsidR="00AC0811" w:rsidRPr="00F07117" w:rsidRDefault="00F52649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19.92</w:t>
            </w:r>
          </w:p>
        </w:tc>
        <w:tc>
          <w:tcPr>
            <w:tcW w:w="129" w:type="pct"/>
          </w:tcPr>
          <w:p w14:paraId="5A8C0508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6C319FB7" w:rsidR="00AC0811" w:rsidRPr="00F07117" w:rsidRDefault="00F23942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F52649">
              <w:rPr>
                <w:rFonts w:ascii="Angsana New" w:hAnsi="Angsana New"/>
                <w:b/>
                <w:bCs/>
                <w:sz w:val="30"/>
                <w:szCs w:val="30"/>
              </w:rPr>
              <w:t>0,5</w:t>
            </w:r>
            <w:r w:rsidR="00583CA7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39D4A13B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233D489D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18.27</w:t>
            </w:r>
          </w:p>
        </w:tc>
        <w:tc>
          <w:tcPr>
            <w:tcW w:w="144" w:type="pct"/>
          </w:tcPr>
          <w:p w14:paraId="2864EF43" w14:textId="77777777" w:rsidR="00AC0811" w:rsidRPr="00F07117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3BB77B" w14:textId="7CD42319" w:rsidR="00AC0811" w:rsidRPr="00F0711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191,499</w:t>
            </w:r>
          </w:p>
        </w:tc>
      </w:tr>
    </w:tbl>
    <w:p w14:paraId="1758D6AB" w14:textId="32A1B565" w:rsidR="00A05B7C" w:rsidRDefault="00A05B7C">
      <w:pPr>
        <w:rPr>
          <w:rFonts w:ascii="Angsana New" w:hAnsi="Angsana New"/>
          <w:sz w:val="30"/>
          <w:szCs w:val="30"/>
        </w:rPr>
      </w:pPr>
    </w:p>
    <w:p w14:paraId="49AC4BA7" w14:textId="5E646AE6" w:rsidR="00F07117" w:rsidRDefault="00F07117">
      <w:pPr>
        <w:rPr>
          <w:rFonts w:ascii="Angsana New" w:hAnsi="Angsana New"/>
          <w:sz w:val="30"/>
          <w:szCs w:val="30"/>
        </w:rPr>
      </w:pPr>
    </w:p>
    <w:p w14:paraId="4D65E441" w14:textId="77777777" w:rsidR="00B5512A" w:rsidRDefault="00B5512A">
      <w:pPr>
        <w:rPr>
          <w:rFonts w:ascii="Angsana New" w:hAnsi="Angsana New"/>
          <w:sz w:val="30"/>
          <w:szCs w:val="30"/>
        </w:rPr>
      </w:pPr>
    </w:p>
    <w:p w14:paraId="7AE5355C" w14:textId="77777777" w:rsidR="002068C6" w:rsidRDefault="002068C6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15"/>
        <w:gridCol w:w="237"/>
        <w:gridCol w:w="1050"/>
        <w:gridCol w:w="263"/>
        <w:gridCol w:w="1032"/>
        <w:gridCol w:w="266"/>
        <w:gridCol w:w="1083"/>
      </w:tblGrid>
      <w:tr w:rsidR="00C56FBD" w:rsidRPr="00F07117" w14:paraId="02E1137A" w14:textId="77777777" w:rsidTr="00A65C20">
        <w:tc>
          <w:tcPr>
            <w:tcW w:w="2306" w:type="pct"/>
          </w:tcPr>
          <w:p w14:paraId="720BBABA" w14:textId="2BAD837A" w:rsidR="00C56FBD" w:rsidRPr="00F07117" w:rsidRDefault="001928E6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21FBB" w:rsidRPr="00831F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  <w:r w:rsidR="00D21FBB"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1FBB"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94" w:type="pct"/>
            <w:gridSpan w:val="7"/>
          </w:tcPr>
          <w:p w14:paraId="47076CAD" w14:textId="77777777" w:rsidR="00C56FBD" w:rsidRPr="00F07117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6FBD" w:rsidRPr="00950A13" w14:paraId="6130396B" w14:textId="77777777" w:rsidTr="00A65C20">
        <w:tc>
          <w:tcPr>
            <w:tcW w:w="2306" w:type="pct"/>
          </w:tcPr>
          <w:p w14:paraId="0FB4CEA5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26684093" w14:textId="29BFADE0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8820D77" w14:textId="77777777" w:rsidR="00C56FBD" w:rsidRPr="00950A13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04B3B57" w14:textId="3B428CB5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AC08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255F7" w:rsidRPr="00950A13" w14:paraId="5358EC40" w14:textId="77777777" w:rsidTr="00A65C20">
        <w:tc>
          <w:tcPr>
            <w:tcW w:w="2306" w:type="pct"/>
          </w:tcPr>
          <w:p w14:paraId="12179C49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D3594A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52F0DCCC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</w:tcPr>
          <w:p w14:paraId="03DD1A5F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54496B94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15D8E780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0811" w:rsidRPr="00950A13" w14:paraId="0C1311EB" w14:textId="77777777" w:rsidTr="00A65C20">
        <w:tc>
          <w:tcPr>
            <w:tcW w:w="2306" w:type="pct"/>
          </w:tcPr>
          <w:p w14:paraId="156C3DB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3" w:type="pct"/>
            <w:vAlign w:val="bottom"/>
          </w:tcPr>
          <w:p w14:paraId="7488C05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EA6A223" w14:textId="20A12627" w:rsidR="00AC0811" w:rsidRPr="00B53298" w:rsidRDefault="0065607C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996,629</w:t>
            </w:r>
          </w:p>
        </w:tc>
        <w:tc>
          <w:tcPr>
            <w:tcW w:w="143" w:type="pct"/>
          </w:tcPr>
          <w:p w14:paraId="39A7034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735066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72C597" w14:textId="471A64C6" w:rsidR="00AC0811" w:rsidRPr="001255F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983,343</w:t>
            </w:r>
          </w:p>
        </w:tc>
      </w:tr>
      <w:tr w:rsidR="00AC0811" w:rsidRPr="00950A13" w14:paraId="6361F525" w14:textId="77777777" w:rsidTr="00A65C20">
        <w:tc>
          <w:tcPr>
            <w:tcW w:w="2306" w:type="pct"/>
          </w:tcPr>
          <w:p w14:paraId="52A3129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3" w:type="pct"/>
            <w:vAlign w:val="bottom"/>
          </w:tcPr>
          <w:p w14:paraId="550D7A8E" w14:textId="12091249" w:rsidR="00AC0811" w:rsidRPr="00950A13" w:rsidRDefault="0065607C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FB4CA5" w14:textId="0FF7F598" w:rsidR="00AC0811" w:rsidRPr="00EF6DA0" w:rsidRDefault="0065607C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199,326</w:t>
            </w:r>
          </w:p>
        </w:tc>
        <w:tc>
          <w:tcPr>
            <w:tcW w:w="143" w:type="pct"/>
          </w:tcPr>
          <w:p w14:paraId="25B83208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6424EA" w14:textId="35DE611E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4F919DD" w14:textId="5A4D55E2" w:rsidR="00AC0811" w:rsidRPr="001255F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196,669</w:t>
            </w:r>
          </w:p>
        </w:tc>
      </w:tr>
      <w:tr w:rsidR="00AC0811" w:rsidRPr="00950A13" w14:paraId="10B0A611" w14:textId="77777777" w:rsidTr="00A65C20">
        <w:tc>
          <w:tcPr>
            <w:tcW w:w="2306" w:type="pct"/>
          </w:tcPr>
          <w:p w14:paraId="40067FA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3" w:type="pct"/>
            <w:vAlign w:val="bottom"/>
          </w:tcPr>
          <w:p w14:paraId="545D1DF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9BAFBF" w14:textId="716715E2" w:rsidR="00AC0811" w:rsidRPr="00EF6DA0" w:rsidRDefault="0065607C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  <w:tc>
          <w:tcPr>
            <w:tcW w:w="143" w:type="pct"/>
          </w:tcPr>
          <w:p w14:paraId="6CB1F99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C01EF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BA61E" w14:textId="580AB656" w:rsidR="00AC0811" w:rsidRPr="001255F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(2,441)</w:t>
            </w:r>
          </w:p>
        </w:tc>
      </w:tr>
      <w:tr w:rsidR="00AC0811" w:rsidRPr="00950A13" w14:paraId="4184C6AF" w14:textId="77777777" w:rsidTr="00A65C20">
        <w:tc>
          <w:tcPr>
            <w:tcW w:w="2306" w:type="pct"/>
          </w:tcPr>
          <w:p w14:paraId="63DF937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3" w:type="pct"/>
            <w:vAlign w:val="bottom"/>
          </w:tcPr>
          <w:p w14:paraId="132A474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61AE7AE" w14:textId="57EB134F" w:rsidR="00AC0811" w:rsidRPr="00EF6DA0" w:rsidRDefault="0065607C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5,922</w:t>
            </w:r>
          </w:p>
        </w:tc>
        <w:tc>
          <w:tcPr>
            <w:tcW w:w="143" w:type="pct"/>
          </w:tcPr>
          <w:p w14:paraId="5136C3D2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31F5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4051B" w14:textId="1A71ECF5" w:rsidR="00AC0811" w:rsidRPr="001255F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AC0811" w:rsidRPr="00950A13" w14:paraId="1E802A2D" w14:textId="77777777" w:rsidTr="00A65C20">
        <w:tc>
          <w:tcPr>
            <w:tcW w:w="2306" w:type="pct"/>
          </w:tcPr>
          <w:p w14:paraId="1DC6F461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3" w:type="pct"/>
            <w:vAlign w:val="bottom"/>
          </w:tcPr>
          <w:p w14:paraId="7499E7A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AA8F77" w14:textId="4BF4C434" w:rsidR="00AC0811" w:rsidRPr="00EF6DA0" w:rsidRDefault="0065607C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(4,119)</w:t>
            </w:r>
          </w:p>
        </w:tc>
        <w:tc>
          <w:tcPr>
            <w:tcW w:w="143" w:type="pct"/>
          </w:tcPr>
          <w:p w14:paraId="524E99E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730C4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C4FD9" w14:textId="441B52C1" w:rsidR="00AC0811" w:rsidRPr="001255F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(2,900)</w:t>
            </w:r>
          </w:p>
        </w:tc>
      </w:tr>
      <w:tr w:rsidR="00AC0811" w:rsidRPr="00950A13" w14:paraId="3A4B451F" w14:textId="77777777" w:rsidTr="00A65C20">
        <w:tc>
          <w:tcPr>
            <w:tcW w:w="2306" w:type="pct"/>
          </w:tcPr>
          <w:p w14:paraId="35DEBADE" w14:textId="3C97F6AA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553" w:type="pct"/>
            <w:vAlign w:val="bottom"/>
          </w:tcPr>
          <w:p w14:paraId="3CB3AB2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0F209C8" w14:textId="2E97AAEA" w:rsidR="00AC0811" w:rsidRPr="00540D8B" w:rsidRDefault="00540D8B" w:rsidP="00540D8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D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6E17A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DF48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F4897C" w14:textId="7D886D1B" w:rsidR="00AC0811" w:rsidRPr="001255F7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(32)</w:t>
            </w:r>
          </w:p>
        </w:tc>
      </w:tr>
      <w:tr w:rsidR="00AC0811" w:rsidRPr="00950A13" w14:paraId="2E34E804" w14:textId="77777777" w:rsidTr="00A65C20">
        <w:tc>
          <w:tcPr>
            <w:tcW w:w="2306" w:type="pct"/>
          </w:tcPr>
          <w:p w14:paraId="74A77F6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4CF09DFF" w:rsidR="00AC0811" w:rsidRPr="00950A13" w:rsidRDefault="0065607C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</w:t>
            </w:r>
            <w:r w:rsidR="00540D8B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29" w:type="pct"/>
          </w:tcPr>
          <w:p w14:paraId="18D7A5B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3BA054AA" w:rsidR="00AC0811" w:rsidRPr="00EF6DA0" w:rsidRDefault="00540D8B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200,208</w:t>
            </w:r>
          </w:p>
        </w:tc>
        <w:tc>
          <w:tcPr>
            <w:tcW w:w="143" w:type="pct"/>
          </w:tcPr>
          <w:p w14:paraId="7086388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12330623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19.47</w:t>
            </w:r>
          </w:p>
        </w:tc>
        <w:tc>
          <w:tcPr>
            <w:tcW w:w="145" w:type="pct"/>
          </w:tcPr>
          <w:p w14:paraId="1A54AFB6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08539CE0" w:rsidR="00AC0811" w:rsidRPr="00950A13" w:rsidRDefault="00AC0811" w:rsidP="00AC081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191,461</w:t>
            </w:r>
          </w:p>
        </w:tc>
      </w:tr>
    </w:tbl>
    <w:p w14:paraId="26670231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950A13" w14:paraId="6917E24F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58CBEBD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22463D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C7359" w:rsidRPr="00950A13" w14:paraId="079124A2" w14:textId="77777777" w:rsidTr="00B57128">
        <w:trPr>
          <w:cantSplit/>
          <w:trHeight w:val="328"/>
          <w:tblHeader/>
        </w:trPr>
        <w:tc>
          <w:tcPr>
            <w:tcW w:w="4050" w:type="dxa"/>
          </w:tcPr>
          <w:p w14:paraId="5451E669" w14:textId="029B2BFB" w:rsidR="001C7359" w:rsidRPr="001C7359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650131B2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9DC548D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A48BBA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7359" w:rsidRPr="00950A13" w14:paraId="451041C0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663707F5" w14:textId="3157D905" w:rsidR="001C7359" w:rsidRPr="001C7359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839292E" w14:textId="73E3256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EDA81E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75CD3A6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234AFC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54E0F344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E12B15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E9613" w14:textId="65BF739C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0811" w:rsidRPr="00950A13" w14:paraId="56D7BD57" w14:textId="77777777" w:rsidTr="00B57128">
        <w:trPr>
          <w:cantSplit/>
          <w:trHeight w:val="315"/>
        </w:trPr>
        <w:tc>
          <w:tcPr>
            <w:tcW w:w="4050" w:type="dxa"/>
          </w:tcPr>
          <w:p w14:paraId="1BB73D57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FB8FD3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C0811" w:rsidRPr="00950A13" w14:paraId="18F2DEB9" w14:textId="77777777" w:rsidTr="00B57128">
        <w:trPr>
          <w:cantSplit/>
          <w:trHeight w:val="315"/>
        </w:trPr>
        <w:tc>
          <w:tcPr>
            <w:tcW w:w="4050" w:type="dxa"/>
          </w:tcPr>
          <w:p w14:paraId="2D878494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2F5F0AA" w14:textId="59D2F291" w:rsidR="00AC0811" w:rsidRPr="00950A13" w:rsidRDefault="00F23942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81,287</w:t>
            </w:r>
          </w:p>
        </w:tc>
        <w:tc>
          <w:tcPr>
            <w:tcW w:w="270" w:type="dxa"/>
            <w:vAlign w:val="bottom"/>
          </w:tcPr>
          <w:p w14:paraId="701E8DDC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729709A6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77,805</w:t>
            </w:r>
          </w:p>
        </w:tc>
        <w:tc>
          <w:tcPr>
            <w:tcW w:w="270" w:type="dxa"/>
          </w:tcPr>
          <w:p w14:paraId="14C7801A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213D" w14:textId="3FB2C6AE" w:rsidR="00AC0811" w:rsidRPr="00950A13" w:rsidRDefault="00F23942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(1</w:t>
            </w:r>
            <w:r w:rsidR="00622114">
              <w:rPr>
                <w:rFonts w:ascii="Angsana New" w:eastAsia="Cordia New" w:hAnsi="Angsana New"/>
                <w:sz w:val="30"/>
                <w:szCs w:val="30"/>
              </w:rPr>
              <w:t>6,508</w:t>
            </w:r>
            <w:r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9F90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44409" w14:textId="5F7780D1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</w:tr>
      <w:tr w:rsidR="00AC0811" w:rsidRPr="00950A13" w14:paraId="64CA2EF1" w14:textId="77777777" w:rsidTr="00B57128">
        <w:trPr>
          <w:cantSplit/>
          <w:trHeight w:val="315"/>
        </w:trPr>
        <w:tc>
          <w:tcPr>
            <w:tcW w:w="4050" w:type="dxa"/>
          </w:tcPr>
          <w:p w14:paraId="38571455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3D266" w14:textId="5699C267" w:rsidR="00AC0811" w:rsidRPr="00950A13" w:rsidRDefault="00F23942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="00622114">
              <w:rPr>
                <w:rFonts w:ascii="Angsana New" w:eastAsia="Cordia New" w:hAnsi="Angsana New"/>
                <w:sz w:val="30"/>
                <w:szCs w:val="30"/>
              </w:rPr>
              <w:t>16,508</w:t>
            </w:r>
            <w:r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9B84D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45CB7BAA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4F245A8F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4892AD16" w:rsidR="00AC0811" w:rsidRPr="00950A13" w:rsidRDefault="00622114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16,508</w:t>
            </w:r>
          </w:p>
        </w:tc>
        <w:tc>
          <w:tcPr>
            <w:tcW w:w="270" w:type="dxa"/>
          </w:tcPr>
          <w:p w14:paraId="2B81DEF0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26A71" w14:textId="3B3B1E3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31,359</w:t>
            </w:r>
          </w:p>
        </w:tc>
      </w:tr>
      <w:tr w:rsidR="00AC0811" w:rsidRPr="00950A13" w14:paraId="37EE72F4" w14:textId="77777777" w:rsidTr="00832518">
        <w:trPr>
          <w:cantSplit/>
          <w:trHeight w:val="328"/>
        </w:trPr>
        <w:tc>
          <w:tcPr>
            <w:tcW w:w="4050" w:type="dxa"/>
          </w:tcPr>
          <w:p w14:paraId="3B77AEBD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950A1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7764AB" w14:textId="49CF7F64" w:rsidR="00AC0811" w:rsidRPr="00950A13" w:rsidRDefault="00622114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64,779</w:t>
            </w:r>
          </w:p>
        </w:tc>
        <w:tc>
          <w:tcPr>
            <w:tcW w:w="270" w:type="dxa"/>
          </w:tcPr>
          <w:p w14:paraId="745DF66B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73AC9C7C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46,446</w:t>
            </w:r>
          </w:p>
        </w:tc>
        <w:tc>
          <w:tcPr>
            <w:tcW w:w="270" w:type="dxa"/>
          </w:tcPr>
          <w:p w14:paraId="099E1DEE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1DE4B118" w:rsidR="00AC0811" w:rsidRPr="00950A13" w:rsidRDefault="00F23942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073E3" w14:textId="77777777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A92CC" w14:textId="1A4F044B" w:rsidR="00AC0811" w:rsidRPr="00950A13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BCC21F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950A13" w14:paraId="3235B853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70040A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57D93C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C7359" w:rsidRPr="00950A13" w14:paraId="1BEF4150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ED26B6" w14:textId="1726C16A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11F2F6CD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F2D26B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F1255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7359" w:rsidRPr="00950A13" w14:paraId="566CCCEB" w14:textId="77777777" w:rsidTr="00B57128">
        <w:trPr>
          <w:cantSplit/>
          <w:trHeight w:val="380"/>
          <w:tblHeader/>
        </w:trPr>
        <w:tc>
          <w:tcPr>
            <w:tcW w:w="4050" w:type="dxa"/>
          </w:tcPr>
          <w:p w14:paraId="44A96C69" w14:textId="79B1F8DC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2"/>
                <w:szCs w:val="20"/>
                <w:lang w:val="en-GB" w:bidi="ar-SA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735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2B0C386" w14:textId="0A201AF4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49BB2E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580DF33A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D9BE63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6004F2E3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72FA5C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B6C0B" w14:textId="08432E26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C7359" w:rsidRPr="00950A13" w14:paraId="42658503" w14:textId="77777777" w:rsidTr="00B57128">
        <w:trPr>
          <w:cantSplit/>
          <w:trHeight w:val="380"/>
        </w:trPr>
        <w:tc>
          <w:tcPr>
            <w:tcW w:w="4050" w:type="dxa"/>
          </w:tcPr>
          <w:p w14:paraId="26FE34EE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14154F9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C7359" w:rsidRPr="00950A13" w14:paraId="49D48ECF" w14:textId="77777777" w:rsidTr="00B57128">
        <w:trPr>
          <w:cantSplit/>
          <w:trHeight w:val="380"/>
        </w:trPr>
        <w:tc>
          <w:tcPr>
            <w:tcW w:w="4050" w:type="dxa"/>
          </w:tcPr>
          <w:p w14:paraId="4BAC928A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7EA441" w14:textId="5A3E51C1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79,264</w:t>
            </w:r>
          </w:p>
        </w:tc>
        <w:tc>
          <w:tcPr>
            <w:tcW w:w="270" w:type="dxa"/>
            <w:vAlign w:val="bottom"/>
          </w:tcPr>
          <w:p w14:paraId="33702F93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24DA3E6A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75,816</w:t>
            </w:r>
          </w:p>
        </w:tc>
        <w:tc>
          <w:tcPr>
            <w:tcW w:w="270" w:type="dxa"/>
          </w:tcPr>
          <w:p w14:paraId="69A80EF0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035FA6FB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(17,543)</w:t>
            </w:r>
          </w:p>
        </w:tc>
        <w:tc>
          <w:tcPr>
            <w:tcW w:w="270" w:type="dxa"/>
          </w:tcPr>
          <w:p w14:paraId="3571B9B2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DBF66" w14:textId="31231A19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</w:tr>
      <w:tr w:rsidR="001C7359" w:rsidRPr="00950A13" w14:paraId="4C6868CE" w14:textId="77777777" w:rsidTr="00B57128">
        <w:trPr>
          <w:cantSplit/>
          <w:trHeight w:val="380"/>
        </w:trPr>
        <w:tc>
          <w:tcPr>
            <w:tcW w:w="4050" w:type="dxa"/>
          </w:tcPr>
          <w:p w14:paraId="7A778478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21F7AA" w14:textId="1E796FA3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(17,543)</w:t>
            </w:r>
          </w:p>
        </w:tc>
        <w:tc>
          <w:tcPr>
            <w:tcW w:w="270" w:type="dxa"/>
            <w:vAlign w:val="bottom"/>
          </w:tcPr>
          <w:p w14:paraId="70270933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0423E09A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179F3007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7AC86174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17,543</w:t>
            </w:r>
          </w:p>
        </w:tc>
        <w:tc>
          <w:tcPr>
            <w:tcW w:w="270" w:type="dxa"/>
          </w:tcPr>
          <w:p w14:paraId="5E0709D2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0A3CA" w14:textId="4C71A6EE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31,359</w:t>
            </w:r>
          </w:p>
        </w:tc>
      </w:tr>
      <w:tr w:rsidR="001C7359" w:rsidRPr="00950A13" w14:paraId="2BA9C64D" w14:textId="77777777" w:rsidTr="00B57128">
        <w:trPr>
          <w:cantSplit/>
          <w:trHeight w:val="387"/>
        </w:trPr>
        <w:tc>
          <w:tcPr>
            <w:tcW w:w="4050" w:type="dxa"/>
          </w:tcPr>
          <w:p w14:paraId="5C897A4E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950A1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5E984" w14:textId="5257DA56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61,721</w:t>
            </w:r>
          </w:p>
        </w:tc>
        <w:tc>
          <w:tcPr>
            <w:tcW w:w="270" w:type="dxa"/>
          </w:tcPr>
          <w:p w14:paraId="467C2500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23146D34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44,457</w:t>
            </w:r>
          </w:p>
        </w:tc>
        <w:tc>
          <w:tcPr>
            <w:tcW w:w="270" w:type="dxa"/>
          </w:tcPr>
          <w:p w14:paraId="70147492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744F9932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A5C16" w14:textId="77777777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3B9400" w14:textId="77C032A1" w:rsidR="001C7359" w:rsidRPr="00950A13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7D5469" w14:textId="60C60306" w:rsidR="00DB1413" w:rsidRDefault="00DB1413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6EE748" w14:textId="3A28366E" w:rsidR="003B2448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BCDA07" w14:textId="6F04FDA1" w:rsidR="001C7359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830772" w14:textId="77777777" w:rsidR="001C7359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04D313" w14:textId="77777777" w:rsidR="003B2448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70"/>
        <w:gridCol w:w="1260"/>
      </w:tblGrid>
      <w:tr w:rsidR="00F07117" w:rsidRPr="00950A13" w14:paraId="486ABB2E" w14:textId="77777777" w:rsidTr="00C54276">
        <w:tc>
          <w:tcPr>
            <w:tcW w:w="3870" w:type="dxa"/>
          </w:tcPr>
          <w:p w14:paraId="353406A9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40" w:type="dxa"/>
            <w:gridSpan w:val="7"/>
          </w:tcPr>
          <w:p w14:paraId="27F04A9A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07117" w:rsidRPr="00950A13" w14:paraId="347B7E0B" w14:textId="77777777" w:rsidTr="00C54276">
        <w:tc>
          <w:tcPr>
            <w:tcW w:w="3870" w:type="dxa"/>
          </w:tcPr>
          <w:p w14:paraId="419BA742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B6C56C3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2AC4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FFA765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569A0ED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73865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117" w:rsidRPr="00950A13" w14:paraId="2D35290E" w14:textId="77777777" w:rsidTr="00C54276">
        <w:tc>
          <w:tcPr>
            <w:tcW w:w="3870" w:type="dxa"/>
          </w:tcPr>
          <w:p w14:paraId="009F2F83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4241C7B" w14:textId="6C457095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392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6577F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599B8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B10D11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0928DD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D716765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E594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07117" w:rsidRPr="00950A13" w14:paraId="2075BB1C" w14:textId="77777777" w:rsidTr="00C54276">
        <w:tc>
          <w:tcPr>
            <w:tcW w:w="3870" w:type="dxa"/>
          </w:tcPr>
          <w:p w14:paraId="6B74D394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7BE5B844" w14:textId="5AE9916A" w:rsidR="00F07117" w:rsidRPr="00950A13" w:rsidRDefault="00EE392D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DB114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36F8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94B06A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4B28B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46675A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BB0AE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07117" w:rsidRPr="00950A13" w14:paraId="04D9C901" w14:textId="77777777" w:rsidTr="00C54276">
        <w:tc>
          <w:tcPr>
            <w:tcW w:w="3870" w:type="dxa"/>
          </w:tcPr>
          <w:p w14:paraId="5F97E7FA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40" w:type="dxa"/>
            <w:gridSpan w:val="7"/>
          </w:tcPr>
          <w:p w14:paraId="61AB549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117" w:rsidRPr="00950A13" w14:paraId="23272373" w14:textId="77777777" w:rsidTr="00C54276">
        <w:tc>
          <w:tcPr>
            <w:tcW w:w="3870" w:type="dxa"/>
          </w:tcPr>
          <w:p w14:paraId="3200E728" w14:textId="7A069BB6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C5427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260" w:type="dxa"/>
          </w:tcPr>
          <w:p w14:paraId="67B0C16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9288D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95544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01F3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493FAA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C44A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3C4F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117" w:rsidRPr="00950A13" w14:paraId="6D4B3A2F" w14:textId="77777777" w:rsidTr="00C54276">
        <w:tc>
          <w:tcPr>
            <w:tcW w:w="3870" w:type="dxa"/>
          </w:tcPr>
          <w:p w14:paraId="2F87BAB6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51299F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9FF1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ACA3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CDC81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3F4A4" w14:textId="7481B71B" w:rsidR="00F07117" w:rsidRPr="00950A13" w:rsidRDefault="00F07117" w:rsidP="008B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CFEC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647B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117" w:rsidRPr="00950A13" w14:paraId="60354FF7" w14:textId="77777777" w:rsidTr="00C54276">
        <w:tc>
          <w:tcPr>
            <w:tcW w:w="3870" w:type="dxa"/>
          </w:tcPr>
          <w:p w14:paraId="7A040812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</w:tcPr>
          <w:p w14:paraId="07B68311" w14:textId="7A8B73BB" w:rsidR="00F07117" w:rsidRPr="00950A13" w:rsidRDefault="00F23942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49,210</w:t>
            </w:r>
          </w:p>
        </w:tc>
        <w:tc>
          <w:tcPr>
            <w:tcW w:w="270" w:type="dxa"/>
          </w:tcPr>
          <w:p w14:paraId="7FCEE5A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C7C7A" w14:textId="6DDDFE70" w:rsidR="00F07117" w:rsidRPr="009E66AF" w:rsidRDefault="00F23942" w:rsidP="008A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(3,720)</w:t>
            </w:r>
          </w:p>
        </w:tc>
        <w:tc>
          <w:tcPr>
            <w:tcW w:w="270" w:type="dxa"/>
          </w:tcPr>
          <w:p w14:paraId="74501B46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334D28" w14:textId="4E6CEEDF" w:rsidR="00F07117" w:rsidRPr="009E66AF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D3C6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FF70B" w14:textId="3815272C" w:rsidR="00F07117" w:rsidRPr="009E66AF" w:rsidRDefault="00F23942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45,490</w:t>
            </w:r>
          </w:p>
        </w:tc>
      </w:tr>
      <w:tr w:rsidR="00F07117" w:rsidRPr="00950A13" w14:paraId="29394309" w14:textId="77777777" w:rsidTr="00C54276">
        <w:tc>
          <w:tcPr>
            <w:tcW w:w="3870" w:type="dxa"/>
          </w:tcPr>
          <w:p w14:paraId="78499104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394D41F0" w14:textId="3044EF5B" w:rsidR="00F07117" w:rsidRPr="00950A13" w:rsidRDefault="00F23942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  <w:tc>
          <w:tcPr>
            <w:tcW w:w="270" w:type="dxa"/>
          </w:tcPr>
          <w:p w14:paraId="63E754D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EFFAB" w14:textId="33DB7A47" w:rsidR="00F07117" w:rsidRPr="009E66AF" w:rsidRDefault="00F23942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6,626</w:t>
            </w:r>
          </w:p>
        </w:tc>
        <w:tc>
          <w:tcPr>
            <w:tcW w:w="270" w:type="dxa"/>
          </w:tcPr>
          <w:p w14:paraId="2093201C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43959B" w14:textId="4414B382" w:rsidR="00F07117" w:rsidRPr="009E66AF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F476F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424EB" w14:textId="529CE805" w:rsidR="00F07117" w:rsidRPr="009E66AF" w:rsidRDefault="00F23942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</w:tr>
      <w:tr w:rsidR="00F07117" w:rsidRPr="00950A13" w14:paraId="04A77543" w14:textId="77777777" w:rsidTr="00C54276">
        <w:tc>
          <w:tcPr>
            <w:tcW w:w="3870" w:type="dxa"/>
          </w:tcPr>
          <w:p w14:paraId="05057966" w14:textId="77777777" w:rsidR="00D468AB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14CD66D2" w14:textId="565CDE6A" w:rsidR="00F07117" w:rsidRPr="00950A13" w:rsidRDefault="00D468AB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F07117"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055982" w14:textId="77777777" w:rsidR="008B5996" w:rsidRDefault="008B5996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6EE42C2" w14:textId="5D17195B" w:rsidR="00F23942" w:rsidRPr="00950A13" w:rsidRDefault="00F23942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8,970</w:t>
            </w:r>
          </w:p>
        </w:tc>
        <w:tc>
          <w:tcPr>
            <w:tcW w:w="270" w:type="dxa"/>
          </w:tcPr>
          <w:p w14:paraId="1D83D65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DFB430" w14:textId="77777777" w:rsidR="00A249A7" w:rsidRDefault="00A249A7" w:rsidP="008A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C33EA4" w14:textId="46FDA23C" w:rsidR="00F23942" w:rsidRPr="009E66AF" w:rsidRDefault="00F23942" w:rsidP="008A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0E4714C3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BFAAC2" w14:textId="77777777" w:rsidR="008B5996" w:rsidRDefault="008B5996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7F447FE" w14:textId="53067DFC" w:rsidR="00F23942" w:rsidRPr="009E66AF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ABC3B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A7960" w14:textId="77777777" w:rsidR="00A249A7" w:rsidRDefault="00A249A7" w:rsidP="00A2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93FEEB" w14:textId="6B34146E" w:rsidR="00F23942" w:rsidRPr="009E66AF" w:rsidRDefault="00F23942" w:rsidP="00A2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</w:tr>
      <w:tr w:rsidR="00F76D42" w:rsidRPr="00950A13" w14:paraId="05461878" w14:textId="77777777" w:rsidTr="00C54276">
        <w:tc>
          <w:tcPr>
            <w:tcW w:w="3870" w:type="dxa"/>
          </w:tcPr>
          <w:p w14:paraId="274A306E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30C26D" w14:textId="337D2924" w:rsidR="00F76D42" w:rsidRPr="00950A13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77,805</w:t>
            </w:r>
          </w:p>
        </w:tc>
        <w:tc>
          <w:tcPr>
            <w:tcW w:w="270" w:type="dxa"/>
          </w:tcPr>
          <w:p w14:paraId="3D9FC0F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BA96C1" w14:textId="33F162ED" w:rsidR="00F76D42" w:rsidRPr="009E66AF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3,482</w:t>
            </w:r>
          </w:p>
        </w:tc>
        <w:tc>
          <w:tcPr>
            <w:tcW w:w="270" w:type="dxa"/>
          </w:tcPr>
          <w:p w14:paraId="7536277A" w14:textId="77777777" w:rsidR="00F76D42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6A75" w14:textId="3B1C1E83" w:rsidR="00F76D42" w:rsidRPr="00F23942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1DD27" w14:textId="77777777" w:rsidR="00F76D42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2DE20F" w14:textId="6D16CECD" w:rsidR="00F76D42" w:rsidRPr="009E66AF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81,287</w:t>
            </w:r>
          </w:p>
        </w:tc>
      </w:tr>
      <w:tr w:rsidR="00F76D42" w:rsidRPr="00950A13" w14:paraId="6B3C1DC4" w14:textId="77777777" w:rsidTr="00C54276">
        <w:tc>
          <w:tcPr>
            <w:tcW w:w="3870" w:type="dxa"/>
          </w:tcPr>
          <w:p w14:paraId="6D255DDA" w14:textId="77777777" w:rsidR="00F76D42" w:rsidRPr="00DB14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8E5F1E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3E387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CA5E1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4A1E6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13C361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B3D61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E5D3E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76D42" w:rsidRPr="00950A13" w14:paraId="76495D2A" w14:textId="77777777" w:rsidTr="00C54276">
        <w:tc>
          <w:tcPr>
            <w:tcW w:w="3870" w:type="dxa"/>
          </w:tcPr>
          <w:p w14:paraId="7C4ED55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75C906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9E4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92BBF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1CDD8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82AC8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0FDA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F9DE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42" w:rsidRPr="00950A13" w14:paraId="6E57AD35" w14:textId="77777777" w:rsidTr="00C54276">
        <w:tc>
          <w:tcPr>
            <w:tcW w:w="3870" w:type="dxa"/>
          </w:tcPr>
          <w:p w14:paraId="589ADA6F" w14:textId="77777777" w:rsidR="00F76D42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7B16534" w14:textId="4306FA0B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EBCDDF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B845F06" w14:textId="76A69DF6" w:rsidR="00F23942" w:rsidRPr="00950A13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103E289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835DD" w14:textId="77777777" w:rsidR="00F76D42" w:rsidRDefault="00F76D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BA73624" w14:textId="7D886EB8" w:rsidR="00F23942" w:rsidRPr="00950A13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4D96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4CDE3E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A4DB1F" w14:textId="51E6AE7E" w:rsidR="00F23942" w:rsidRPr="00950A13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322BE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270" w:type="dxa"/>
          </w:tcPr>
          <w:p w14:paraId="27770F8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FB9CB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9B6AAA" w14:textId="44423B39" w:rsidR="00F23942" w:rsidRPr="00950A13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22BE">
              <w:rPr>
                <w:rFonts w:ascii="Angsana New" w:hAnsi="Angsana New"/>
                <w:sz w:val="30"/>
                <w:szCs w:val="30"/>
              </w:rPr>
              <w:t>16,508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6D42" w:rsidRPr="00950A13" w14:paraId="033C26E0" w14:textId="77777777" w:rsidTr="00C54276">
        <w:tc>
          <w:tcPr>
            <w:tcW w:w="3870" w:type="dxa"/>
          </w:tcPr>
          <w:p w14:paraId="349CC5F6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634402" w14:textId="4D2D8AE7" w:rsidR="00F76D42" w:rsidRPr="00F23942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6434F22B" w14:textId="77777777" w:rsidR="00F76D42" w:rsidRPr="00F239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3B35C2" w14:textId="760C8B11" w:rsidR="00F76D42" w:rsidRPr="00F23942" w:rsidRDefault="00F23942" w:rsidP="00F239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A4106" w14:textId="77777777" w:rsidR="00F76D42" w:rsidRPr="00F239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ED4C15" w14:textId="62652D12" w:rsidR="00F76D42" w:rsidRPr="00F23942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22BE">
              <w:rPr>
                <w:rFonts w:ascii="Angsana New" w:hAnsi="Angsana New"/>
                <w:b/>
                <w:bCs/>
                <w:sz w:val="30"/>
                <w:szCs w:val="30"/>
              </w:rPr>
              <w:t>4,851</w:t>
            </w:r>
          </w:p>
        </w:tc>
        <w:tc>
          <w:tcPr>
            <w:tcW w:w="270" w:type="dxa"/>
          </w:tcPr>
          <w:p w14:paraId="148CB7B8" w14:textId="77777777" w:rsidR="00F76D42" w:rsidRPr="00F239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0CB82" w14:textId="08E0DACB" w:rsidR="00F76D42" w:rsidRPr="00F23942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322BE">
              <w:rPr>
                <w:rFonts w:ascii="Angsana New" w:hAnsi="Angsana New"/>
                <w:b/>
                <w:bCs/>
                <w:sz w:val="30"/>
                <w:szCs w:val="30"/>
              </w:rPr>
              <w:t>16,508</w:t>
            </w: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76D42" w:rsidRPr="00950A13" w14:paraId="6E7C31CF" w14:textId="77777777" w:rsidTr="00C54276">
        <w:tc>
          <w:tcPr>
            <w:tcW w:w="3870" w:type="dxa"/>
          </w:tcPr>
          <w:p w14:paraId="034AC5A5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8CF726" w14:textId="4D2AB396" w:rsidR="00F76D42" w:rsidRPr="00F23942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46,446</w:t>
            </w:r>
          </w:p>
        </w:tc>
        <w:tc>
          <w:tcPr>
            <w:tcW w:w="270" w:type="dxa"/>
          </w:tcPr>
          <w:p w14:paraId="48F24D17" w14:textId="77777777" w:rsidR="00F76D42" w:rsidRPr="00F239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84457F" w14:textId="411AB287" w:rsidR="00F76D42" w:rsidRPr="00F23942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3,482</w:t>
            </w:r>
          </w:p>
        </w:tc>
        <w:tc>
          <w:tcPr>
            <w:tcW w:w="270" w:type="dxa"/>
          </w:tcPr>
          <w:p w14:paraId="776AE051" w14:textId="77777777" w:rsidR="00F76D42" w:rsidRPr="00F239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A2C72B1" w14:textId="168CF7FD" w:rsidR="00F76D42" w:rsidRPr="00F23942" w:rsidRDefault="00F239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22BE">
              <w:rPr>
                <w:rFonts w:ascii="Angsana New" w:hAnsi="Angsana New"/>
                <w:b/>
                <w:bCs/>
                <w:sz w:val="30"/>
                <w:szCs w:val="30"/>
              </w:rPr>
              <w:t>4,851</w:t>
            </w:r>
          </w:p>
        </w:tc>
        <w:tc>
          <w:tcPr>
            <w:tcW w:w="270" w:type="dxa"/>
          </w:tcPr>
          <w:p w14:paraId="7638E676" w14:textId="77777777" w:rsidR="00F76D42" w:rsidRPr="00F239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EE27DC" w14:textId="573A2BA0" w:rsidR="00F76D42" w:rsidRPr="00F23942" w:rsidRDefault="00F322BE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64,779</w:t>
            </w:r>
          </w:p>
        </w:tc>
      </w:tr>
      <w:tr w:rsidR="00F76D42" w:rsidRPr="00950A13" w14:paraId="040ACC54" w14:textId="77777777" w:rsidTr="00C54276">
        <w:tc>
          <w:tcPr>
            <w:tcW w:w="3870" w:type="dxa"/>
          </w:tcPr>
          <w:p w14:paraId="42504CA1" w14:textId="77777777" w:rsidR="00F76D42" w:rsidRPr="00DB14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40" w:type="dxa"/>
            <w:gridSpan w:val="7"/>
          </w:tcPr>
          <w:p w14:paraId="1D98A551" w14:textId="15171D9F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4276" w:rsidRPr="00950A13" w14:paraId="422875F3" w14:textId="77777777" w:rsidTr="00C54276">
        <w:tc>
          <w:tcPr>
            <w:tcW w:w="3870" w:type="dxa"/>
          </w:tcPr>
          <w:p w14:paraId="11CDC6AA" w14:textId="2D6F59B0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60" w:type="dxa"/>
          </w:tcPr>
          <w:p w14:paraId="1E4B284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4C7F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833F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3E270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6D10E3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2DB54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900BFB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4276" w:rsidRPr="00950A13" w14:paraId="4AD9B948" w14:textId="77777777" w:rsidTr="00C54276">
        <w:tc>
          <w:tcPr>
            <w:tcW w:w="3870" w:type="dxa"/>
          </w:tcPr>
          <w:p w14:paraId="2541B5FC" w14:textId="137AF489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4EF3BB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1E98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83C3A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B5DA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B4AEA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E08F9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B286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276" w:rsidRPr="00950A13" w14:paraId="5D4F19C5" w14:textId="77777777" w:rsidTr="00C54276">
        <w:tc>
          <w:tcPr>
            <w:tcW w:w="3870" w:type="dxa"/>
          </w:tcPr>
          <w:p w14:paraId="1DA5CC09" w14:textId="0555A602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</w:tcPr>
          <w:p w14:paraId="7C9136AE" w14:textId="2159010D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38,012</w:t>
            </w:r>
          </w:p>
        </w:tc>
        <w:tc>
          <w:tcPr>
            <w:tcW w:w="270" w:type="dxa"/>
          </w:tcPr>
          <w:p w14:paraId="69EBA100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C7D81" w14:textId="3FC64BE8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E66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E66A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B7850C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77E643" w14:textId="7963459F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98E6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9CFA1" w14:textId="0122FC5D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49,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C54276" w:rsidRPr="00950A13" w14:paraId="64778D58" w14:textId="77777777" w:rsidTr="00C54276">
        <w:tc>
          <w:tcPr>
            <w:tcW w:w="3870" w:type="dxa"/>
          </w:tcPr>
          <w:p w14:paraId="3E9C82F1" w14:textId="23A53896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1558325E" w14:textId="70141D1D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28,001</w:t>
            </w:r>
          </w:p>
        </w:tc>
        <w:tc>
          <w:tcPr>
            <w:tcW w:w="270" w:type="dxa"/>
          </w:tcPr>
          <w:p w14:paraId="7390F95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988F8" w14:textId="7FAB8220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(8,37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E66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C8655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E48CE1" w14:textId="6EC48F35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D5825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B7D6E" w14:textId="5164D0E9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19,62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54276" w:rsidRPr="00950A13" w14:paraId="0033AC05" w14:textId="77777777" w:rsidTr="00C54276">
        <w:tc>
          <w:tcPr>
            <w:tcW w:w="3870" w:type="dxa"/>
          </w:tcPr>
          <w:p w14:paraId="180C8D70" w14:textId="77777777" w:rsidR="00C54276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2E20B4FF" w14:textId="349ABE88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C4812F" w14:textId="77777777" w:rsidR="00C5427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7CC57C7" w14:textId="209CBEC5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  <w:tc>
          <w:tcPr>
            <w:tcW w:w="270" w:type="dxa"/>
          </w:tcPr>
          <w:p w14:paraId="35504F8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1B3031" w14:textId="77777777" w:rsidR="00C54276" w:rsidRPr="009E66AF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07A689" w14:textId="3214ACA8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18CD45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285892" w14:textId="77777777" w:rsidR="00C54276" w:rsidRPr="009E66AF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2BA45F9" w14:textId="3DDA919C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7F1B48C8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A8C14" w14:textId="77777777" w:rsidR="00C54276" w:rsidRPr="009E66AF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C40D00" w14:textId="2DBCE044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8,97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54276" w:rsidRPr="00950A13" w14:paraId="16062D0E" w14:textId="77777777" w:rsidTr="00C54276">
        <w:tc>
          <w:tcPr>
            <w:tcW w:w="3870" w:type="dxa"/>
          </w:tcPr>
          <w:p w14:paraId="595AE853" w14:textId="5549CEF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8F8DF3" w14:textId="0A52EB7D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74,529</w:t>
            </w:r>
          </w:p>
        </w:tc>
        <w:tc>
          <w:tcPr>
            <w:tcW w:w="270" w:type="dxa"/>
          </w:tcPr>
          <w:p w14:paraId="1145645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64461" w14:textId="488443C1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6AF">
              <w:rPr>
                <w:rFonts w:ascii="Angsana New" w:hAnsi="Angsana New"/>
                <w:b/>
                <w:bCs/>
                <w:sz w:val="30"/>
                <w:szCs w:val="30"/>
              </w:rPr>
              <w:t>3,2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0D1A059F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566A12" w14:textId="41FF2AE1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D42"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20300F0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BE4FBE" w14:textId="6B5E43EC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6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66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</w:tr>
      <w:tr w:rsidR="00C54276" w:rsidRPr="00DB1413" w14:paraId="53DA4206" w14:textId="77777777" w:rsidTr="00C54276">
        <w:tc>
          <w:tcPr>
            <w:tcW w:w="3870" w:type="dxa"/>
          </w:tcPr>
          <w:p w14:paraId="05FB1D79" w14:textId="77777777" w:rsidR="00C54276" w:rsidRPr="00DB14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A664F4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7BAEBF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EBA183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00D69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2F417F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F08280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CB2869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4276" w:rsidRPr="00950A13" w14:paraId="5A6549DA" w14:textId="77777777" w:rsidTr="00C54276">
        <w:tc>
          <w:tcPr>
            <w:tcW w:w="3870" w:type="dxa"/>
          </w:tcPr>
          <w:p w14:paraId="7723C003" w14:textId="08134F14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18A1925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36335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195AA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511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FE608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AFDD3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788A79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276" w:rsidRPr="00950A13" w14:paraId="2F885D78" w14:textId="77777777" w:rsidTr="00C54276">
        <w:trPr>
          <w:trHeight w:val="803"/>
        </w:trPr>
        <w:tc>
          <w:tcPr>
            <w:tcW w:w="3870" w:type="dxa"/>
          </w:tcPr>
          <w:p w14:paraId="50CFF8A6" w14:textId="77777777" w:rsidR="00C54276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72AA5A0" w14:textId="5582CD6C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F7CDCF" w14:textId="77777777" w:rsidR="00C5427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A20D1DA" w14:textId="569F818C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181F733C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A1607" w14:textId="77777777" w:rsidR="00C54276" w:rsidRPr="008B599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99492E0" w14:textId="1DBBBE05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3593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4186CE" w14:textId="77777777" w:rsidR="00C54276" w:rsidRPr="008B599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7E118104" w14:textId="74DD51FE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B5996">
              <w:rPr>
                <w:rFonts w:ascii="Angsana New" w:hAnsi="Angsana New"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8F7CF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A0BA09" w14:textId="77777777" w:rsidR="00C54276" w:rsidRPr="008B599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BB951EB" w14:textId="450DACC2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(31,359)</w:t>
            </w:r>
          </w:p>
        </w:tc>
      </w:tr>
      <w:tr w:rsidR="00C54276" w:rsidRPr="00950A13" w14:paraId="7D076739" w14:textId="77777777" w:rsidTr="00C54276">
        <w:tc>
          <w:tcPr>
            <w:tcW w:w="3870" w:type="dxa"/>
          </w:tcPr>
          <w:p w14:paraId="1D76934F" w14:textId="54A98D64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FDFD33" w14:textId="722F13A2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6D11">
              <w:rPr>
                <w:rFonts w:ascii="Angsana New" w:hAnsi="Angsana New"/>
                <w:b/>
                <w:bCs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72E77843" w14:textId="77777777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FD85B2" w14:textId="108615DC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6D1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ED21B" w14:textId="77777777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CF4AD8" w14:textId="651608A1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6D11">
              <w:rPr>
                <w:rFonts w:ascii="Angsana New" w:hAnsi="Angsana New"/>
                <w:b/>
                <w:bCs/>
                <w:sz w:val="30"/>
                <w:szCs w:val="30"/>
              </w:rPr>
              <w:t>(19,955)</w:t>
            </w:r>
          </w:p>
        </w:tc>
        <w:tc>
          <w:tcPr>
            <w:tcW w:w="270" w:type="dxa"/>
          </w:tcPr>
          <w:p w14:paraId="6977362E" w14:textId="77777777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666A44" w14:textId="1073A6B3" w:rsidR="00C54276" w:rsidRPr="00706D11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6D11">
              <w:rPr>
                <w:rFonts w:ascii="Angsana New" w:hAnsi="Angsana New"/>
                <w:b/>
                <w:bCs/>
                <w:sz w:val="30"/>
                <w:szCs w:val="30"/>
              </w:rPr>
              <w:t>(31,359)</w:t>
            </w:r>
          </w:p>
        </w:tc>
      </w:tr>
      <w:tr w:rsidR="00C54276" w:rsidRPr="00950A13" w14:paraId="366E31B2" w14:textId="77777777" w:rsidTr="00C54276">
        <w:tc>
          <w:tcPr>
            <w:tcW w:w="3870" w:type="dxa"/>
          </w:tcPr>
          <w:p w14:paraId="7761CAB3" w14:textId="7EFA10AB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AA3DD8" w14:textId="712DD2BF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63,125</w:t>
            </w:r>
          </w:p>
        </w:tc>
        <w:tc>
          <w:tcPr>
            <w:tcW w:w="270" w:type="dxa"/>
          </w:tcPr>
          <w:p w14:paraId="07137B63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713872" w14:textId="02BE1B9D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14:paraId="3F8F18B9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FB44A98" w14:textId="7DDB5AFA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249A7">
              <w:rPr>
                <w:rFonts w:ascii="Angsana New" w:hAnsi="Angsana New"/>
                <w:b/>
                <w:bCs/>
                <w:sz w:val="30"/>
                <w:szCs w:val="30"/>
              </w:rPr>
              <w:t>19,9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61)</w:t>
            </w:r>
          </w:p>
        </w:tc>
        <w:tc>
          <w:tcPr>
            <w:tcW w:w="270" w:type="dxa"/>
          </w:tcPr>
          <w:p w14:paraId="729E9DC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18D9F4" w14:textId="61D2A745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46,446</w:t>
            </w:r>
          </w:p>
        </w:tc>
      </w:tr>
      <w:tr w:rsidR="00C54276" w:rsidRPr="00950A13" w14:paraId="1F4EAD81" w14:textId="77777777" w:rsidTr="00C54276">
        <w:tc>
          <w:tcPr>
            <w:tcW w:w="3870" w:type="dxa"/>
          </w:tcPr>
          <w:p w14:paraId="048B9C4F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40" w:type="dxa"/>
            <w:gridSpan w:val="7"/>
          </w:tcPr>
          <w:p w14:paraId="7AF83679" w14:textId="0FA10502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  <w:r w:rsidR="00584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54276" w:rsidRPr="00950A13" w14:paraId="43AFA052" w14:textId="77777777" w:rsidTr="00C54276">
        <w:tc>
          <w:tcPr>
            <w:tcW w:w="3870" w:type="dxa"/>
          </w:tcPr>
          <w:p w14:paraId="2862F6EC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7A7730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4D5B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4B6D4C5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550D71F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9055C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4276" w:rsidRPr="00950A13" w14:paraId="79296EBA" w14:textId="77777777" w:rsidTr="00C54276">
        <w:tc>
          <w:tcPr>
            <w:tcW w:w="3870" w:type="dxa"/>
          </w:tcPr>
          <w:p w14:paraId="43A6340B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A27640F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367A0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F42B9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84F6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4A7085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BCB52D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35E89B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C54276" w:rsidRPr="00950A13" w14:paraId="47D72A7F" w14:textId="77777777" w:rsidTr="00C54276">
        <w:tc>
          <w:tcPr>
            <w:tcW w:w="3870" w:type="dxa"/>
          </w:tcPr>
          <w:p w14:paraId="4589CF67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52E689B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13F2A5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4B0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9CF9D7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D89CE0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D06EB2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836B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54276" w:rsidRPr="00950A13" w14:paraId="7C11CA56" w14:textId="77777777" w:rsidTr="00C54276">
        <w:tc>
          <w:tcPr>
            <w:tcW w:w="3870" w:type="dxa"/>
          </w:tcPr>
          <w:p w14:paraId="24863031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40" w:type="dxa"/>
            <w:gridSpan w:val="7"/>
          </w:tcPr>
          <w:p w14:paraId="4AF38A69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276" w:rsidRPr="00950A13" w14:paraId="65412832" w14:textId="77777777" w:rsidTr="00C54276">
        <w:tc>
          <w:tcPr>
            <w:tcW w:w="3870" w:type="dxa"/>
          </w:tcPr>
          <w:p w14:paraId="518C5088" w14:textId="6C73BCDA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260" w:type="dxa"/>
          </w:tcPr>
          <w:p w14:paraId="0EFA650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2551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66EB9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52B19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737D10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1CA2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4C688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4276" w:rsidRPr="00950A13" w14:paraId="1BFD8927" w14:textId="77777777" w:rsidTr="00C54276">
        <w:tc>
          <w:tcPr>
            <w:tcW w:w="3870" w:type="dxa"/>
          </w:tcPr>
          <w:p w14:paraId="0FAFE95F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A98A7D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CDEFD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B38CF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3BFB8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E9D1B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DF58A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19C1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3FD" w:rsidRPr="00950A13" w14:paraId="7FB67C87" w14:textId="77777777" w:rsidTr="00C54276">
        <w:tc>
          <w:tcPr>
            <w:tcW w:w="3870" w:type="dxa"/>
          </w:tcPr>
          <w:p w14:paraId="6883677F" w14:textId="77777777" w:rsidR="000233FD" w:rsidRPr="00950A13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</w:tcPr>
          <w:p w14:paraId="1426542C" w14:textId="49671E0C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47,764</w:t>
            </w:r>
          </w:p>
        </w:tc>
        <w:tc>
          <w:tcPr>
            <w:tcW w:w="270" w:type="dxa"/>
          </w:tcPr>
          <w:p w14:paraId="1D77D814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A944AB" w14:textId="59B43AC9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(3,694)</w:t>
            </w:r>
          </w:p>
        </w:tc>
        <w:tc>
          <w:tcPr>
            <w:tcW w:w="270" w:type="dxa"/>
          </w:tcPr>
          <w:p w14:paraId="0DBC1FF4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22803A" w14:textId="5ABB20C4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9DE779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5BB7D" w14:textId="3B40BBF5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44,070</w:t>
            </w:r>
          </w:p>
        </w:tc>
      </w:tr>
      <w:tr w:rsidR="000233FD" w:rsidRPr="00950A13" w14:paraId="65234FE1" w14:textId="77777777" w:rsidTr="00C54276">
        <w:tc>
          <w:tcPr>
            <w:tcW w:w="3870" w:type="dxa"/>
          </w:tcPr>
          <w:p w14:paraId="16D44A3F" w14:textId="77777777" w:rsidR="000233FD" w:rsidRPr="00950A13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69310875" w14:textId="13F8975E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  <w:tc>
          <w:tcPr>
            <w:tcW w:w="270" w:type="dxa"/>
          </w:tcPr>
          <w:p w14:paraId="191E6BD7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BC9D5" w14:textId="3FCBF378" w:rsidR="000233FD" w:rsidRPr="00950A13" w:rsidRDefault="0019488A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6,626</w:t>
            </w:r>
          </w:p>
        </w:tc>
        <w:tc>
          <w:tcPr>
            <w:tcW w:w="270" w:type="dxa"/>
          </w:tcPr>
          <w:p w14:paraId="281AC919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A179F5" w14:textId="57E4E62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0767C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5E3BA7" w14:textId="7DDFCDCE" w:rsidR="000233FD" w:rsidRPr="00950A13" w:rsidRDefault="0019488A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</w:tr>
      <w:tr w:rsidR="000233FD" w:rsidRPr="00950A13" w14:paraId="43C80A30" w14:textId="77777777" w:rsidTr="00C54276">
        <w:tc>
          <w:tcPr>
            <w:tcW w:w="3870" w:type="dxa"/>
          </w:tcPr>
          <w:p w14:paraId="16BC5F41" w14:textId="77777777" w:rsidR="000233FD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39F0566" w14:textId="77777777" w:rsidR="000233FD" w:rsidRPr="00950A13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D39EEE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69EEA28" w14:textId="4B84E9A0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8,427</w:t>
            </w:r>
          </w:p>
        </w:tc>
        <w:tc>
          <w:tcPr>
            <w:tcW w:w="270" w:type="dxa"/>
          </w:tcPr>
          <w:p w14:paraId="6989BAAC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B9CFA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3CB56E3" w14:textId="6EB5C78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AD12CB7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BBF182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AD31B0" w14:textId="45F8254E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7F22C" w14:textId="77777777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30046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F25588" w14:textId="76BF0E7D" w:rsidR="000233FD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8,943</w:t>
            </w:r>
          </w:p>
        </w:tc>
      </w:tr>
      <w:tr w:rsidR="00C54276" w:rsidRPr="00950A13" w14:paraId="42A308DD" w14:textId="77777777" w:rsidTr="00C54276">
        <w:tc>
          <w:tcPr>
            <w:tcW w:w="3870" w:type="dxa"/>
          </w:tcPr>
          <w:p w14:paraId="6C3BADB9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848DB0" w14:textId="57307D18" w:rsidR="00C54276" w:rsidRPr="00950A13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75,816</w:t>
            </w:r>
          </w:p>
        </w:tc>
        <w:tc>
          <w:tcPr>
            <w:tcW w:w="270" w:type="dxa"/>
          </w:tcPr>
          <w:p w14:paraId="203C7FF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05F734" w14:textId="16344AB2" w:rsidR="00C54276" w:rsidRPr="00950A13" w:rsidRDefault="000233FD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</w:t>
            </w:r>
            <w:r w:rsidR="0019488A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BE962E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83152C" w14:textId="38055BCD" w:rsidR="00C54276" w:rsidRPr="00266271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0251B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2C5AC4" w14:textId="2366EDC0" w:rsidR="00C54276" w:rsidRPr="00950A13" w:rsidRDefault="000233FD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</w:t>
            </w:r>
            <w:r w:rsidR="0019488A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</w:tr>
      <w:tr w:rsidR="00C54276" w:rsidRPr="00950A13" w14:paraId="18770C13" w14:textId="77777777" w:rsidTr="00C54276">
        <w:tc>
          <w:tcPr>
            <w:tcW w:w="3870" w:type="dxa"/>
          </w:tcPr>
          <w:p w14:paraId="0397E333" w14:textId="77777777" w:rsidR="00C54276" w:rsidRPr="00DB14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3D7FE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9B21B84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D674B0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4766B1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B7D94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4D521D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53D09E" w14:textId="77777777" w:rsidR="00C54276" w:rsidRPr="00DB14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54276" w:rsidRPr="00950A13" w14:paraId="06C3915E" w14:textId="77777777" w:rsidTr="00C54276">
        <w:tc>
          <w:tcPr>
            <w:tcW w:w="3870" w:type="dxa"/>
          </w:tcPr>
          <w:p w14:paraId="2A17041A" w14:textId="77777777" w:rsidR="00C54276" w:rsidRPr="00950A13" w:rsidRDefault="00C54276" w:rsidP="00C5427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005330F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4A99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A788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E539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F8C5E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E16A6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7BA5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3FD" w:rsidRPr="00950A13" w14:paraId="4718E482" w14:textId="77777777" w:rsidTr="00C54276">
        <w:tc>
          <w:tcPr>
            <w:tcW w:w="3870" w:type="dxa"/>
          </w:tcPr>
          <w:p w14:paraId="17AC71C2" w14:textId="77777777" w:rsidR="000233FD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D94D234" w14:textId="77777777" w:rsidR="000233FD" w:rsidRPr="00950A13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ADD98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150ED9B" w14:textId="30B77712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(</w:t>
            </w:r>
            <w:r w:rsidR="004046AA">
              <w:rPr>
                <w:rFonts w:ascii="Angsana New" w:hAnsi="Angsana New"/>
                <w:sz w:val="30"/>
                <w:szCs w:val="30"/>
              </w:rPr>
              <w:t>3</w:t>
            </w:r>
            <w:r w:rsidRPr="008B5996">
              <w:rPr>
                <w:rFonts w:ascii="Angsana New" w:hAnsi="Angsana New"/>
                <w:sz w:val="30"/>
                <w:szCs w:val="30"/>
              </w:rPr>
              <w:t>1,</w:t>
            </w:r>
            <w:r w:rsidR="004046AA">
              <w:rPr>
                <w:rFonts w:ascii="Angsana New" w:hAnsi="Angsana New"/>
                <w:sz w:val="30"/>
                <w:szCs w:val="30"/>
              </w:rPr>
              <w:t>359</w:t>
            </w:r>
            <w:r w:rsidRPr="008B59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B82F8B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EE8C28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04D856" w14:textId="2E7BEAE1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4A5C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A4230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ED9392" w14:textId="27F8346B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41433450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58AC7E" w14:textId="77777777" w:rsidR="000233FD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3AA6AC" w14:textId="4ACA4C22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(17,543)</w:t>
            </w:r>
          </w:p>
        </w:tc>
      </w:tr>
      <w:tr w:rsidR="000233FD" w:rsidRPr="00950A13" w14:paraId="51DB2536" w14:textId="77777777" w:rsidTr="00C54276">
        <w:tc>
          <w:tcPr>
            <w:tcW w:w="3870" w:type="dxa"/>
          </w:tcPr>
          <w:p w14:paraId="210328C5" w14:textId="77777777" w:rsidR="000233FD" w:rsidRPr="00950A13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3FC35E" w14:textId="167FFC58" w:rsidR="000233FD" w:rsidRPr="008B5996" w:rsidRDefault="0019488A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88A">
              <w:rPr>
                <w:rFonts w:ascii="Angsana New" w:hAnsi="Angsana New"/>
                <w:b/>
                <w:bCs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5636B0A8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241020" w14:textId="7483D33D" w:rsidR="000233FD" w:rsidRPr="008B5996" w:rsidRDefault="000233FD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B4F1B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666A1E" w14:textId="53E35058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6C01DA49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2293" w14:textId="5E80E38E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(17,543)</w:t>
            </w:r>
          </w:p>
        </w:tc>
      </w:tr>
      <w:tr w:rsidR="000233FD" w:rsidRPr="00950A13" w14:paraId="6CCD7A53" w14:textId="77777777" w:rsidTr="00C54276">
        <w:tc>
          <w:tcPr>
            <w:tcW w:w="3870" w:type="dxa"/>
          </w:tcPr>
          <w:p w14:paraId="5F2F7137" w14:textId="77777777" w:rsidR="000233FD" w:rsidRPr="00950A13" w:rsidRDefault="000233FD" w:rsidP="000233F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173AB3" w14:textId="6873E515" w:rsidR="000233FD" w:rsidRPr="008B5996" w:rsidRDefault="0019488A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44,457</w:t>
            </w:r>
          </w:p>
        </w:tc>
        <w:tc>
          <w:tcPr>
            <w:tcW w:w="270" w:type="dxa"/>
          </w:tcPr>
          <w:p w14:paraId="2833B833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2E47D4" w14:textId="7EF7B356" w:rsidR="000233FD" w:rsidRPr="008B5996" w:rsidRDefault="0019488A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3,448</w:t>
            </w:r>
          </w:p>
        </w:tc>
        <w:tc>
          <w:tcPr>
            <w:tcW w:w="270" w:type="dxa"/>
          </w:tcPr>
          <w:p w14:paraId="01867EEA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BF83E4" w14:textId="736D3440" w:rsidR="000233FD" w:rsidRPr="00727FC5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1133941B" w14:textId="77777777" w:rsidR="000233FD" w:rsidRPr="008B5996" w:rsidRDefault="000233FD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C5795C" w14:textId="55088A0C" w:rsidR="000233FD" w:rsidRPr="008B5996" w:rsidRDefault="0019488A" w:rsidP="0002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61,721</w:t>
            </w:r>
          </w:p>
        </w:tc>
      </w:tr>
      <w:tr w:rsidR="00C54276" w:rsidRPr="00950A13" w14:paraId="0C3E4118" w14:textId="77777777" w:rsidTr="005873C1">
        <w:tc>
          <w:tcPr>
            <w:tcW w:w="3870" w:type="dxa"/>
          </w:tcPr>
          <w:p w14:paraId="510B1F02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60" w:type="dxa"/>
          </w:tcPr>
          <w:p w14:paraId="32B17C13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1B167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FA7B8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1F583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74A138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59BA4A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C4D4C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4276" w:rsidRPr="00950A13" w14:paraId="75BFD7D5" w14:textId="77777777" w:rsidTr="005873C1">
        <w:tc>
          <w:tcPr>
            <w:tcW w:w="3870" w:type="dxa"/>
          </w:tcPr>
          <w:p w14:paraId="202C38FD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60" w:type="dxa"/>
          </w:tcPr>
          <w:p w14:paraId="5B92FAEE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15F11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8EA84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98D8A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67BAD5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72CBB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BFA57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4276" w:rsidRPr="00950A13" w14:paraId="0ABCB427" w14:textId="77777777" w:rsidTr="005873C1">
        <w:tc>
          <w:tcPr>
            <w:tcW w:w="3870" w:type="dxa"/>
          </w:tcPr>
          <w:p w14:paraId="5BC80CE0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4A2C904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6578D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597F6F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A9C8A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D44475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30CAD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A3052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276" w:rsidRPr="00950A13" w14:paraId="1825A89F" w14:textId="77777777" w:rsidTr="005873C1">
        <w:tc>
          <w:tcPr>
            <w:tcW w:w="3870" w:type="dxa"/>
          </w:tcPr>
          <w:p w14:paraId="0457E109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</w:tcPr>
          <w:p w14:paraId="3A60D7D5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36,561</w:t>
            </w:r>
          </w:p>
        </w:tc>
        <w:tc>
          <w:tcPr>
            <w:tcW w:w="270" w:type="dxa"/>
          </w:tcPr>
          <w:p w14:paraId="3044DDBF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FBBA48" w14:textId="77777777" w:rsidR="00C54276" w:rsidRPr="00950A13" w:rsidRDefault="00C54276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11,203</w:t>
            </w:r>
          </w:p>
        </w:tc>
        <w:tc>
          <w:tcPr>
            <w:tcW w:w="270" w:type="dxa"/>
          </w:tcPr>
          <w:p w14:paraId="40264A73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030601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0A213D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A08EF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47,764</w:t>
            </w:r>
          </w:p>
        </w:tc>
      </w:tr>
      <w:tr w:rsidR="00C54276" w:rsidRPr="00950A13" w14:paraId="377AAC45" w14:textId="77777777" w:rsidTr="005873C1">
        <w:tc>
          <w:tcPr>
            <w:tcW w:w="3870" w:type="dxa"/>
          </w:tcPr>
          <w:p w14:paraId="77C28F89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7E096850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27,897</w:t>
            </w:r>
          </w:p>
        </w:tc>
        <w:tc>
          <w:tcPr>
            <w:tcW w:w="270" w:type="dxa"/>
          </w:tcPr>
          <w:p w14:paraId="49F3B47B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FB06C" w14:textId="77777777" w:rsidR="00C54276" w:rsidRPr="00950A13" w:rsidRDefault="00C54276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(8,272)</w:t>
            </w:r>
          </w:p>
        </w:tc>
        <w:tc>
          <w:tcPr>
            <w:tcW w:w="270" w:type="dxa"/>
          </w:tcPr>
          <w:p w14:paraId="62FFDBA0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997267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694C2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45D148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</w:tr>
      <w:tr w:rsidR="00C54276" w:rsidRPr="00950A13" w14:paraId="20CE3AB5" w14:textId="77777777" w:rsidTr="005873C1">
        <w:tc>
          <w:tcPr>
            <w:tcW w:w="3870" w:type="dxa"/>
          </w:tcPr>
          <w:p w14:paraId="782FA93B" w14:textId="77777777" w:rsidR="00C54276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77C384A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885276" w14:textId="77777777" w:rsidR="00C54276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FD06211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8,269</w:t>
            </w:r>
          </w:p>
        </w:tc>
        <w:tc>
          <w:tcPr>
            <w:tcW w:w="270" w:type="dxa"/>
          </w:tcPr>
          <w:p w14:paraId="684F00E9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E2E993" w14:textId="77777777" w:rsidR="00C54276" w:rsidRDefault="00C54276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1277AB4" w14:textId="77777777" w:rsidR="00C54276" w:rsidRPr="00950A13" w:rsidRDefault="00C54276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729B1E1C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DF0664" w14:textId="77777777" w:rsidR="00C54276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E050BA9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  <w:tc>
          <w:tcPr>
            <w:tcW w:w="270" w:type="dxa"/>
          </w:tcPr>
          <w:p w14:paraId="029D2A5D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6EEEB3" w14:textId="77777777" w:rsidR="00C54276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C83CB8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8,427</w:t>
            </w:r>
          </w:p>
        </w:tc>
      </w:tr>
      <w:tr w:rsidR="00C54276" w:rsidRPr="00950A13" w14:paraId="566B7B1C" w14:textId="77777777" w:rsidTr="005873C1">
        <w:tc>
          <w:tcPr>
            <w:tcW w:w="3870" w:type="dxa"/>
          </w:tcPr>
          <w:p w14:paraId="22AEFFC2" w14:textId="77777777" w:rsidR="00C54276" w:rsidRPr="00950A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966C53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72,727</w:t>
            </w:r>
          </w:p>
        </w:tc>
        <w:tc>
          <w:tcPr>
            <w:tcW w:w="270" w:type="dxa"/>
          </w:tcPr>
          <w:p w14:paraId="5BC6847E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D5B588" w14:textId="77777777" w:rsidR="00C54276" w:rsidRPr="00950A13" w:rsidRDefault="00C54276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3,321</w:t>
            </w:r>
          </w:p>
        </w:tc>
        <w:tc>
          <w:tcPr>
            <w:tcW w:w="270" w:type="dxa"/>
          </w:tcPr>
          <w:p w14:paraId="46A2017D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0581" w14:textId="77777777" w:rsidR="00C54276" w:rsidRPr="00266271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271">
              <w:rPr>
                <w:rFonts w:ascii="Angsana New" w:hAnsi="Angsana New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70" w:type="dxa"/>
          </w:tcPr>
          <w:p w14:paraId="778011AF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334F07" w14:textId="77777777" w:rsidR="00C54276" w:rsidRPr="00950A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75,816</w:t>
            </w:r>
          </w:p>
        </w:tc>
      </w:tr>
      <w:tr w:rsidR="00C54276" w:rsidRPr="00DB1413" w14:paraId="630CBC85" w14:textId="77777777" w:rsidTr="005873C1">
        <w:tc>
          <w:tcPr>
            <w:tcW w:w="3870" w:type="dxa"/>
          </w:tcPr>
          <w:p w14:paraId="745ECA85" w14:textId="77777777" w:rsidR="00C54276" w:rsidRPr="00DB1413" w:rsidRDefault="00C54276" w:rsidP="005873C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8C38FD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57338AB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51F495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320A04B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B21E83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D494316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9F5F03" w14:textId="77777777" w:rsidR="00C54276" w:rsidRPr="00DB1413" w:rsidRDefault="00C54276" w:rsidP="0058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7484A" w:rsidRPr="00950A13" w14:paraId="7714C48E" w14:textId="77777777" w:rsidTr="00300A9B">
        <w:tc>
          <w:tcPr>
            <w:tcW w:w="3870" w:type="dxa"/>
          </w:tcPr>
          <w:p w14:paraId="10FCA52F" w14:textId="77777777" w:rsidR="00F7484A" w:rsidRPr="00950A13" w:rsidRDefault="00F7484A" w:rsidP="00300A9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4759B1CC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6C203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DE44D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76F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798E2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DDCE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A2184" w14:textId="77777777" w:rsidR="00F7484A" w:rsidRPr="00950A13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84A" w:rsidRPr="008B5996" w14:paraId="4CFC1B8B" w14:textId="77777777" w:rsidTr="00300A9B">
        <w:tc>
          <w:tcPr>
            <w:tcW w:w="3870" w:type="dxa"/>
          </w:tcPr>
          <w:p w14:paraId="72C5624F" w14:textId="77777777" w:rsidR="00F7484A" w:rsidRDefault="00F7484A" w:rsidP="00300A9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1959721A" w14:textId="77777777" w:rsidR="00F7484A" w:rsidRPr="00950A13" w:rsidRDefault="00F7484A" w:rsidP="00300A9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B1D99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2B3B5D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3A91553F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803264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1A24BB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00443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B0283A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040127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B5996">
              <w:rPr>
                <w:rFonts w:ascii="Angsana New" w:hAnsi="Angsana New"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AD04F7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462BA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46C6219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31,359</w:t>
            </w:r>
            <w:r w:rsidRPr="008B59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484A" w:rsidRPr="008B5996" w14:paraId="37D6DDBD" w14:textId="77777777" w:rsidTr="00300A9B">
        <w:tc>
          <w:tcPr>
            <w:tcW w:w="3870" w:type="dxa"/>
          </w:tcPr>
          <w:p w14:paraId="7EB981C1" w14:textId="77777777" w:rsidR="00F7484A" w:rsidRPr="00950A13" w:rsidRDefault="00F7484A" w:rsidP="00300A9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B3B649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6264DB05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333A1D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94893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71E14F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DD4620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D81CD6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31,359</w:t>
            </w: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7484A" w:rsidRPr="008B5996" w14:paraId="3A046731" w14:textId="77777777" w:rsidTr="00300A9B">
        <w:tc>
          <w:tcPr>
            <w:tcW w:w="3870" w:type="dxa"/>
          </w:tcPr>
          <w:p w14:paraId="490564A4" w14:textId="77777777" w:rsidR="00F7484A" w:rsidRPr="00950A13" w:rsidRDefault="00F7484A" w:rsidP="00300A9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F2D545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61,323</w:t>
            </w:r>
          </w:p>
        </w:tc>
        <w:tc>
          <w:tcPr>
            <w:tcW w:w="270" w:type="dxa"/>
          </w:tcPr>
          <w:p w14:paraId="74ECB545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F305FD" w14:textId="77777777" w:rsidR="00F7484A" w:rsidRPr="008B5996" w:rsidRDefault="00F7484A" w:rsidP="0094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3,321</w:t>
            </w:r>
          </w:p>
        </w:tc>
        <w:tc>
          <w:tcPr>
            <w:tcW w:w="270" w:type="dxa"/>
          </w:tcPr>
          <w:p w14:paraId="0139805F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FE7E9A" w14:textId="77777777" w:rsidR="00F7484A" w:rsidRPr="00727FC5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727F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Pr="00727F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4B955D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ADF7B2" w14:textId="77777777" w:rsidR="00F7484A" w:rsidRPr="008B5996" w:rsidRDefault="00F7484A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44,457</w:t>
            </w:r>
          </w:p>
        </w:tc>
      </w:tr>
    </w:tbl>
    <w:p w14:paraId="68E553F3" w14:textId="3DB8E452" w:rsidR="00C54276" w:rsidRPr="00F7484A" w:rsidRDefault="00C54276" w:rsidP="00F7484A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3"/>
        <w:gridCol w:w="1152"/>
        <w:gridCol w:w="282"/>
        <w:gridCol w:w="1154"/>
        <w:gridCol w:w="283"/>
        <w:gridCol w:w="1091"/>
        <w:gridCol w:w="283"/>
        <w:gridCol w:w="1132"/>
      </w:tblGrid>
      <w:tr w:rsidR="005B5D08" w:rsidRPr="00950A13" w14:paraId="0165C8B9" w14:textId="77777777" w:rsidTr="001B5301">
        <w:tc>
          <w:tcPr>
            <w:tcW w:w="3983" w:type="dxa"/>
          </w:tcPr>
          <w:p w14:paraId="0C48D4D8" w14:textId="3D6D0A95" w:rsidR="005B5D08" w:rsidRPr="00104284" w:rsidRDefault="005B5D08" w:rsidP="001B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042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  <w:r w:rsidR="001B53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B53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042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588" w:type="dxa"/>
            <w:gridSpan w:val="3"/>
          </w:tcPr>
          <w:p w14:paraId="611A15B8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0C016F9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43E3436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B5D08" w:rsidRPr="00950A13" w14:paraId="2C33589A" w14:textId="77777777" w:rsidTr="001B5301">
        <w:tc>
          <w:tcPr>
            <w:tcW w:w="3983" w:type="dxa"/>
          </w:tcPr>
          <w:p w14:paraId="38D21129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E93553" w14:textId="5EE29FF8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 w:rsidR="00692B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26AF97E2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626DC7" w14:textId="5B9AD3EA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 w:rsidR="00692BE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101A395F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17AF54" w14:textId="41151314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 w:rsidR="00692BE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CADFDBB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39EBF56E" w14:textId="21986698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 w:rsidR="00692BE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B5D08" w:rsidRPr="00950A13" w14:paraId="451C9A78" w14:textId="77777777" w:rsidTr="001B5301">
        <w:tc>
          <w:tcPr>
            <w:tcW w:w="3983" w:type="dxa"/>
          </w:tcPr>
          <w:p w14:paraId="48DAC50A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7" w:type="dxa"/>
            <w:gridSpan w:val="7"/>
          </w:tcPr>
          <w:p w14:paraId="0BC5FA36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D08" w:rsidRPr="00950A13" w14:paraId="6381D510" w14:textId="77777777" w:rsidTr="001B5301">
        <w:tc>
          <w:tcPr>
            <w:tcW w:w="3983" w:type="dxa"/>
          </w:tcPr>
          <w:p w14:paraId="755ED7EA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28E228B" w14:textId="5A242C92" w:rsidR="005B5D08" w:rsidRPr="00950A13" w:rsidRDefault="00540D8B" w:rsidP="00300A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5,006</w:t>
            </w:r>
          </w:p>
        </w:tc>
        <w:tc>
          <w:tcPr>
            <w:tcW w:w="282" w:type="dxa"/>
          </w:tcPr>
          <w:p w14:paraId="31D01620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6ED851F" w14:textId="0B29EA22" w:rsidR="005B5D08" w:rsidRPr="00950A13" w:rsidRDefault="00692BE8" w:rsidP="00300A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1,379</w:t>
            </w:r>
          </w:p>
        </w:tc>
        <w:tc>
          <w:tcPr>
            <w:tcW w:w="283" w:type="dxa"/>
          </w:tcPr>
          <w:p w14:paraId="3118B248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B7C3A97" w14:textId="43A4DC51" w:rsidR="005B5D08" w:rsidRPr="0019488A" w:rsidRDefault="0019488A" w:rsidP="001948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488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07E082CF" w14:textId="77777777" w:rsidR="005B5D08" w:rsidRPr="00950A13" w:rsidRDefault="005B5D08" w:rsidP="0030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B06EB68" w14:textId="77777777" w:rsidR="005B5D08" w:rsidRPr="00950A13" w:rsidRDefault="005B5D08" w:rsidP="00300A9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95F9C40" w14:textId="77777777" w:rsidR="005B5D08" w:rsidRDefault="005B5D08" w:rsidP="0030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p w14:paraId="68993A85" w14:textId="09E102E1" w:rsidR="00320152" w:rsidRPr="00950A13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>ขาดทุนทางภาษี</w:t>
      </w:r>
      <w:r w:rsidR="00E721D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950A13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="00AD6E05" w:rsidRPr="00950A13">
        <w:rPr>
          <w:rFonts w:ascii="Angsana New" w:hAnsi="Angsana New"/>
          <w:sz w:val="30"/>
          <w:szCs w:val="30"/>
        </w:rPr>
        <w:t>25</w:t>
      </w:r>
      <w:r w:rsidR="00EA3EC9">
        <w:rPr>
          <w:rFonts w:ascii="Angsana New" w:hAnsi="Angsana New"/>
          <w:sz w:val="30"/>
          <w:szCs w:val="30"/>
        </w:rPr>
        <w:t>70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070C7DBF" w14:textId="490CE924" w:rsidR="005B5D08" w:rsidRPr="005B5D08" w:rsidRDefault="005B5D08" w:rsidP="005B5D08">
      <w:pPr>
        <w:rPr>
          <w:rFonts w:ascii="Angsana New" w:hAnsi="Angsana New"/>
          <w:sz w:val="30"/>
          <w:szCs w:val="30"/>
        </w:rPr>
      </w:pPr>
    </w:p>
    <w:p w14:paraId="5AC33714" w14:textId="77777777" w:rsidR="003E6A5C" w:rsidRPr="00950A13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  <w:r w:rsidR="00D2406C" w:rsidRPr="00950A13">
        <w:rPr>
          <w:rFonts w:ascii="Angsana New" w:hAnsi="Angsana New"/>
          <w:sz w:val="30"/>
          <w:szCs w:val="30"/>
          <w:u w:val="none"/>
          <w:cs/>
        </w:rPr>
        <w:t>ขั้นพื้นฐาน</w:t>
      </w:r>
    </w:p>
    <w:p w14:paraId="06A49A4E" w14:textId="77777777" w:rsidR="000D486C" w:rsidRPr="00950A13" w:rsidRDefault="000D486C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40ABD" w:rsidRPr="00950A13" w14:paraId="46B3B4F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C5FD" w14:textId="77777777" w:rsidR="00C40ABD" w:rsidRPr="00950A13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6370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68227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BCA10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276" w:rsidRPr="00950A13" w14:paraId="2B28A882" w14:textId="77777777" w:rsidTr="00CC073F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F3F8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noWrap/>
          </w:tcPr>
          <w:p w14:paraId="78C67BC8" w14:textId="64E51535" w:rsidR="00C54276" w:rsidRPr="00950A13" w:rsidRDefault="00C54276" w:rsidP="00C54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noWrap/>
          </w:tcPr>
          <w:p w14:paraId="7187B03F" w14:textId="77777777" w:rsidR="00C54276" w:rsidRPr="00950A13" w:rsidRDefault="00C54276" w:rsidP="00C54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</w:tcPr>
          <w:p w14:paraId="7D81662E" w14:textId="0C049C0C" w:rsidR="00C54276" w:rsidRPr="00950A13" w:rsidRDefault="00C54276" w:rsidP="00C54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6" w:type="dxa"/>
            <w:noWrap/>
          </w:tcPr>
          <w:p w14:paraId="6839F84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noWrap/>
          </w:tcPr>
          <w:p w14:paraId="12F7C372" w14:textId="4B00A2DA" w:rsidR="00C54276" w:rsidRPr="00950A13" w:rsidRDefault="00C54276" w:rsidP="00C54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  <w:noWrap/>
          </w:tcPr>
          <w:p w14:paraId="4611B099" w14:textId="77777777" w:rsidR="00C54276" w:rsidRPr="00950A13" w:rsidRDefault="00C54276" w:rsidP="00C54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noWrap/>
          </w:tcPr>
          <w:p w14:paraId="2FB0C2A9" w14:textId="73FBDE9F" w:rsidR="00C54276" w:rsidRPr="00950A13" w:rsidRDefault="00C54276" w:rsidP="00C54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54276" w:rsidRPr="00950A13" w14:paraId="4F24B338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5845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82F2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54276" w:rsidRPr="00950A13" w14:paraId="1CEEE94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C47F5" w14:textId="77777777" w:rsidR="00C54276" w:rsidRPr="00950A13" w:rsidRDefault="00C54276" w:rsidP="00C54276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กำไรส่วนของผู้ถือหุ้นสามัญของบริษัท</w:t>
            </w:r>
          </w:p>
          <w:p w14:paraId="6261546C" w14:textId="77777777" w:rsidR="00C54276" w:rsidRPr="00950A13" w:rsidRDefault="00C54276" w:rsidP="00C54276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0ABF2" w14:textId="30CEACCB" w:rsidR="00C54276" w:rsidRPr="00950A13" w:rsidRDefault="00382E8B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EA3EC9">
              <w:rPr>
                <w:rFonts w:ascii="Angsana New" w:hAnsi="Angsana New"/>
                <w:b/>
                <w:bCs/>
                <w:sz w:val="30"/>
                <w:szCs w:val="30"/>
              </w:rPr>
              <w:t>6,071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12E4C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9C2BE" w14:textId="05A7D18E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860,192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0E883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BC3D" w14:textId="4CC555ED" w:rsidR="00C54276" w:rsidRPr="00950A13" w:rsidRDefault="00A74F1C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255D4">
              <w:rPr>
                <w:rFonts w:ascii="Angsana New" w:hAnsi="Angsana New"/>
                <w:b/>
                <w:bCs/>
                <w:sz w:val="30"/>
                <w:szCs w:val="30"/>
              </w:rPr>
              <w:t>96,421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6310D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47EBC" w14:textId="3EB3CA4F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791,882</w:t>
            </w:r>
          </w:p>
        </w:tc>
      </w:tr>
      <w:tr w:rsidR="00C54276" w:rsidRPr="00950A13" w14:paraId="3FAE5E9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5A15" w14:textId="77777777" w:rsidR="00C54276" w:rsidRPr="00950A13" w:rsidRDefault="00C54276" w:rsidP="00C54276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492D2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16F29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24ED0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65004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63B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77C5E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ADDDD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4276" w:rsidRPr="00950A13" w14:paraId="62C22864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C08C1E" w14:textId="17845065" w:rsidR="00C54276" w:rsidRPr="00950A13" w:rsidRDefault="00C54276" w:rsidP="00C5427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ACC350A" w14:textId="2D7D6A44" w:rsidR="00C54276" w:rsidRPr="00950A13" w:rsidRDefault="00C54276" w:rsidP="00C5427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BBA79C" w14:textId="77777777" w:rsidR="003036F8" w:rsidRDefault="003036F8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3625D4" w14:textId="517AA292" w:rsidR="00C54276" w:rsidRPr="00950A13" w:rsidRDefault="003036F8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6F8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562C2E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9C9544" w14:textId="77777777" w:rsidR="00C5427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7BE95D" w14:textId="5D173ECC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4796B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A8F733" w14:textId="77777777" w:rsidR="003036F8" w:rsidRDefault="003036F8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99910E" w14:textId="0219ED15" w:rsidR="00C54276" w:rsidRPr="00950A13" w:rsidRDefault="003036F8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6F8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5E7E5B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630DE3" w14:textId="77777777" w:rsidR="00C54276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CBC7F0" w14:textId="3E1895BB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</w:tr>
      <w:tr w:rsidR="00C54276" w:rsidRPr="00950A13" w14:paraId="44298A8B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946BE1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1FB71A0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42EDA1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0A2FF8C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327154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2328AB1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FF86B5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0DFC8DD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276" w:rsidRPr="00950A13" w14:paraId="763F52C0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4E28C" w14:textId="77777777" w:rsidR="00C54276" w:rsidRPr="00950A13" w:rsidRDefault="00C54276" w:rsidP="00C5427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3C57D" w14:textId="20E1AE99" w:rsidR="00C54276" w:rsidRPr="00950A13" w:rsidRDefault="001E105B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</w:t>
            </w:r>
            <w:r w:rsidR="00EA3EC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21D3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9E8E" w14:textId="7090A9E9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6DA7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85EC2" w14:textId="0D74B584" w:rsidR="00C54276" w:rsidRPr="00950A13" w:rsidRDefault="001E105B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</w:t>
            </w:r>
            <w:r w:rsidR="004255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81011" w14:textId="77777777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D42FB" w14:textId="1C433F6A" w:rsidR="00C54276" w:rsidRPr="00950A13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0.93</w:t>
            </w:r>
          </w:p>
        </w:tc>
      </w:tr>
    </w:tbl>
    <w:p w14:paraId="76567919" w14:textId="77777777" w:rsidR="00E36C7E" w:rsidRPr="00950A13" w:rsidRDefault="00E36C7E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04E9D" w14:textId="62CDA13D" w:rsidR="0000737B" w:rsidRDefault="0000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7FA9C9" w14:textId="539D6E01" w:rsidR="00D245CE" w:rsidRPr="003C5044" w:rsidRDefault="00D245CE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C5044">
        <w:rPr>
          <w:rFonts w:ascii="Angsana New" w:hAnsi="Angsana New"/>
          <w:sz w:val="30"/>
          <w:szCs w:val="30"/>
          <w:u w:val="none"/>
          <w:cs/>
        </w:rPr>
        <w:lastRenderedPageBreak/>
        <w:t>เงินปันผล</w:t>
      </w:r>
    </w:p>
    <w:p w14:paraId="06FE3AC0" w14:textId="77777777" w:rsidR="00747794" w:rsidRPr="00DB1413" w:rsidRDefault="00747794" w:rsidP="0074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D033CA" w:rsidRPr="00F463CA" w14:paraId="68F2843B" w14:textId="77777777" w:rsidTr="00860627">
        <w:tc>
          <w:tcPr>
            <w:tcW w:w="2970" w:type="dxa"/>
            <w:vAlign w:val="bottom"/>
          </w:tcPr>
          <w:p w14:paraId="6259A30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D0B12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8288B3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672A93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7D22E5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49BD5E" w14:textId="77777777" w:rsidR="00D033CA" w:rsidRPr="00D033CA" w:rsidDel="00D43E7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033CA" w:rsidRPr="00F463CA" w14:paraId="1E96B176" w14:textId="77777777" w:rsidTr="00860627">
        <w:tc>
          <w:tcPr>
            <w:tcW w:w="2970" w:type="dxa"/>
          </w:tcPr>
          <w:p w14:paraId="3AC7B76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AD3E0C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64186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07F70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9CFE2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CE9E2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3CA" w:rsidRPr="00F463CA" w14:paraId="7924E663" w14:textId="77777777" w:rsidTr="00860627">
        <w:tc>
          <w:tcPr>
            <w:tcW w:w="2970" w:type="dxa"/>
          </w:tcPr>
          <w:p w14:paraId="1622CD9E" w14:textId="7FB22C06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C5427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036E06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B4CC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CDFA3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5BE9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E7FA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33CA" w:rsidRPr="00F463CA" w14:paraId="602F760A" w14:textId="77777777" w:rsidTr="00860627">
        <w:tc>
          <w:tcPr>
            <w:tcW w:w="2970" w:type="dxa"/>
          </w:tcPr>
          <w:p w14:paraId="17A75C4D" w14:textId="08DECABF" w:rsidR="00D033CA" w:rsidRPr="00D033CA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C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2365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A8CC507" w14:textId="0E0AE666" w:rsidR="00D033CA" w:rsidRPr="00D033CA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033CA" w:rsidRPr="00D033C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033CA"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D033CA"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42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56F42DB" w14:textId="778A2239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42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864B6EF" w14:textId="18CFE73F" w:rsidR="00D033CA" w:rsidRPr="00405CD1" w:rsidRDefault="00405CD1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CD1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3ACAAD7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D8261" w14:textId="4651DC7D" w:rsidR="00D033CA" w:rsidRPr="00405CD1" w:rsidRDefault="00405CD1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152.52</w:t>
            </w:r>
          </w:p>
        </w:tc>
      </w:tr>
      <w:tr w:rsidR="00D033CA" w:rsidRPr="00F463CA" w14:paraId="6A6A4F1B" w14:textId="77777777" w:rsidTr="00860627">
        <w:tc>
          <w:tcPr>
            <w:tcW w:w="2970" w:type="dxa"/>
          </w:tcPr>
          <w:p w14:paraId="17D03D52" w14:textId="039EE5EB" w:rsidR="00D033CA" w:rsidRPr="00D033CA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F5C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2365E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ACD248B" w14:textId="04318423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="00BF5C26">
              <w:rPr>
                <w:rFonts w:ascii="Angsana New" w:hAnsi="Angsana New"/>
                <w:sz w:val="30"/>
                <w:szCs w:val="30"/>
              </w:rPr>
              <w:t>1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42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1AFFB35A" w14:textId="579DA0F2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42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E9048C7" w14:textId="2E521A15" w:rsidR="00D033CA" w:rsidRPr="00405CD1" w:rsidRDefault="00405CD1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70" w:type="dxa"/>
          </w:tcPr>
          <w:p w14:paraId="6044E643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28EBA" w14:textId="10F2C2BD" w:rsidR="00D033CA" w:rsidRPr="0013706B" w:rsidRDefault="00405CD1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440.63</w:t>
            </w:r>
          </w:p>
        </w:tc>
      </w:tr>
      <w:tr w:rsidR="00D033CA" w:rsidRPr="00F463CA" w14:paraId="3C6B6467" w14:textId="77777777" w:rsidTr="00860627">
        <w:tc>
          <w:tcPr>
            <w:tcW w:w="2970" w:type="dxa"/>
          </w:tcPr>
          <w:p w14:paraId="0B69C15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AC3C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A48FD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04F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D899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F418E1" w14:textId="798E1083" w:rsidR="00D033CA" w:rsidRPr="0013706B" w:rsidRDefault="00405CD1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593.15</w:t>
            </w:r>
          </w:p>
        </w:tc>
      </w:tr>
      <w:tr w:rsidR="00D033CA" w:rsidRPr="00F463CA" w14:paraId="4D052F6A" w14:textId="77777777" w:rsidTr="00860627">
        <w:tc>
          <w:tcPr>
            <w:tcW w:w="2970" w:type="dxa"/>
          </w:tcPr>
          <w:p w14:paraId="7EF7963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4A8AC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BDDF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F6AE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50AD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ADBBAA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F463CA" w14:paraId="08C4AE63" w14:textId="77777777" w:rsidTr="00860627">
        <w:tc>
          <w:tcPr>
            <w:tcW w:w="2970" w:type="dxa"/>
          </w:tcPr>
          <w:p w14:paraId="5AF8DA5C" w14:textId="224A88BA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C5427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17DDE7F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19DCA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3DE2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109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FB1CB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276" w:rsidRPr="00F463CA" w14:paraId="57506875" w14:textId="77777777" w:rsidTr="00860627">
        <w:tc>
          <w:tcPr>
            <w:tcW w:w="2970" w:type="dxa"/>
          </w:tcPr>
          <w:p w14:paraId="7C62C62E" w14:textId="522F2482" w:rsidR="00C54276" w:rsidRPr="00D033CA" w:rsidRDefault="00BF5C2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F5C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2365E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459D815" w14:textId="3965E0BA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5C383C2" w14:textId="6B81256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8A27322" w14:textId="03B37EAD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7B27A807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61C17" w14:textId="1FD2C6FA" w:rsidR="00C54276" w:rsidRPr="0013706B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152.53</w:t>
            </w:r>
          </w:p>
        </w:tc>
      </w:tr>
      <w:tr w:rsidR="00C54276" w:rsidRPr="00F463CA" w14:paraId="675E3E0F" w14:textId="77777777" w:rsidTr="00860627">
        <w:tc>
          <w:tcPr>
            <w:tcW w:w="2970" w:type="dxa"/>
          </w:tcPr>
          <w:p w14:paraId="42C442FF" w14:textId="7CFA15C4" w:rsidR="00C54276" w:rsidRPr="00D033CA" w:rsidRDefault="00BF5C2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F5C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23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7E4AF917" w14:textId="4277FEED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D42DA00" w14:textId="72AEBB76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8B1E22E" w14:textId="0F9D9643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4B3ED0AF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89879" w14:textId="553246E7" w:rsidR="00C54276" w:rsidRPr="0013706B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sz w:val="30"/>
                <w:szCs w:val="30"/>
              </w:rPr>
              <w:t>338.93</w:t>
            </w:r>
          </w:p>
        </w:tc>
      </w:tr>
      <w:tr w:rsidR="00C54276" w:rsidRPr="00F463CA" w14:paraId="240CCB8E" w14:textId="77777777" w:rsidTr="00860627">
        <w:tc>
          <w:tcPr>
            <w:tcW w:w="2970" w:type="dxa"/>
          </w:tcPr>
          <w:p w14:paraId="257FB911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FEB7F11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768A5C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A6EDCB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870B" w14:textId="77777777" w:rsidR="00C54276" w:rsidRPr="00D033CA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2AC68" w14:textId="42617ED9" w:rsidR="00C54276" w:rsidRPr="0013706B" w:rsidRDefault="00C54276" w:rsidP="00C5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b/>
                <w:bCs/>
                <w:sz w:val="30"/>
                <w:szCs w:val="30"/>
              </w:rPr>
              <w:t>491.46</w:t>
            </w:r>
          </w:p>
        </w:tc>
      </w:tr>
    </w:tbl>
    <w:p w14:paraId="4EB470F1" w14:textId="77777777" w:rsidR="0000737B" w:rsidRPr="003C5044" w:rsidRDefault="0000737B" w:rsidP="00DA2C6A">
      <w:pPr>
        <w:rPr>
          <w:rFonts w:ascii="Angsana New" w:hAnsi="Angsana New"/>
          <w:sz w:val="30"/>
          <w:szCs w:val="30"/>
        </w:rPr>
      </w:pPr>
    </w:p>
    <w:p w14:paraId="1256B2ED" w14:textId="0A9716D9" w:rsidR="00766242" w:rsidRDefault="00766242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D6FED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14:paraId="37FD0F87" w14:textId="02498B55" w:rsidR="002E1DBB" w:rsidRPr="002E1DBB" w:rsidRDefault="002E1DBB" w:rsidP="002E1DB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</w:rPr>
      </w:pPr>
    </w:p>
    <w:p w14:paraId="3C7A5DB2" w14:textId="33750885" w:rsidR="001823EF" w:rsidRPr="00471DE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471DE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695BCB" w14:textId="77777777" w:rsidR="001823EF" w:rsidRPr="00471DE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F34454" w14:textId="68C9FEDE" w:rsidR="001927C3" w:rsidRDefault="001823EF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471DE3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BA5F75">
        <w:rPr>
          <w:rFonts w:ascii="Angsana New" w:hAnsi="Angsana New" w:hint="cs"/>
          <w:sz w:val="30"/>
          <w:szCs w:val="30"/>
          <w:cs/>
          <w:lang w:bidi="th-TH"/>
        </w:rPr>
        <w:t xml:space="preserve">       </w:t>
      </w:r>
      <w:r w:rsidRPr="00471DE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BA5F75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471DE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="001927C3">
        <w:rPr>
          <w:rFonts w:ascii="Angsana New" w:hAnsi="Angsana New"/>
          <w:sz w:val="30"/>
          <w:szCs w:val="30"/>
          <w:cs/>
          <w:lang w:bidi="th-TH"/>
        </w:rPr>
        <w:br w:type="page"/>
      </w: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4"/>
        <w:gridCol w:w="1084"/>
        <w:gridCol w:w="236"/>
        <w:gridCol w:w="1290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DB1413" w:rsidRPr="00323896" w14:paraId="5F99D962" w14:textId="77777777" w:rsidTr="005219B1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1875B6E7" w14:textId="2BD9819E" w:rsidR="00DB1413" w:rsidRPr="00323896" w:rsidRDefault="003C5044" w:rsidP="005F1A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870" w:type="dxa"/>
            <w:gridSpan w:val="12"/>
          </w:tcPr>
          <w:p w14:paraId="55EF7CF6" w14:textId="6FF379C2" w:rsidR="00DB1413" w:rsidRPr="00323896" w:rsidRDefault="00DB1413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F494E" w:rsidRPr="00323896" w14:paraId="066A7CFF" w14:textId="77777777" w:rsidTr="005219B1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2C3573A6" w14:textId="77777777" w:rsidR="00DF494E" w:rsidRPr="00323896" w:rsidRDefault="00DF494E" w:rsidP="005F1A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2D800531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53F561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66F95623" w14:textId="4CDBBE3A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F494E" w:rsidRPr="00323896" w14:paraId="541FF35D" w14:textId="77777777" w:rsidTr="005219B1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3E49F4EA" w14:textId="3A50C6E5" w:rsidR="00DF494E" w:rsidRPr="00323896" w:rsidRDefault="00DF494E" w:rsidP="00DF494E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4" w:type="dxa"/>
            <w:vAlign w:val="bottom"/>
          </w:tcPr>
          <w:p w14:paraId="5707AEEC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CCE7178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9224530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4BFC450" w14:textId="77777777" w:rsid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003D8F10" w14:textId="77777777" w:rsid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6E3EB59" w14:textId="139D4FD2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 w:rsidR="00E721D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C89E9C" w14:textId="77777777" w:rsidR="00DF494E" w:rsidRPr="00323896" w:rsidRDefault="00DF494E" w:rsidP="00DF494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B798217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8087C5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0E55B1F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9E583D7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2446654" w14:textId="2F1F499D" w:rsidR="00DF494E" w:rsidRPr="00323896" w:rsidRDefault="00DF494E" w:rsidP="00DF494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516865F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0EC30E60" w14:textId="62B4B770" w:rsidR="00DF494E" w:rsidRP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0C2DCD0C" w14:textId="78E89C5A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27ED" w:rsidRPr="00323896" w14:paraId="0BFD66F5" w14:textId="77777777" w:rsidTr="007D1509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68C824DA" w14:textId="77777777" w:rsidR="004D27ED" w:rsidRPr="00323896" w:rsidRDefault="004D27ED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5D6F2578" w14:textId="6C0B3F15" w:rsidR="004D27ED" w:rsidRPr="00323896" w:rsidRDefault="004D27ED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F494E" w:rsidRPr="00323896" w14:paraId="1E9CBCE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136369DF" w14:textId="5C9CCE91" w:rsidR="00DF494E" w:rsidRPr="00323896" w:rsidRDefault="00DB1413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542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4" w:type="dxa"/>
          </w:tcPr>
          <w:p w14:paraId="7B7E967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F1B29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5A1DC1E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865E23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6D64C7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14734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55700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7AA1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E6C20D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4DBC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2BBFBC0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7DF5A6D" w14:textId="74423A33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1413" w:rsidRPr="00323896" w14:paraId="3BFE2A97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5D90A601" w14:textId="675835F0" w:rsidR="00DB1413" w:rsidRPr="00323896" w:rsidRDefault="00DB1413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113D5CD1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E7957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E220061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757A27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ADC202F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B61D8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A759334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D15C5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4590547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C3F0C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5A7B896C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053DACF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BE8" w:rsidRPr="00323896" w14:paraId="5EB7F5DA" w14:textId="77777777" w:rsidTr="005219B1">
        <w:trPr>
          <w:trHeight w:val="227"/>
        </w:trPr>
        <w:tc>
          <w:tcPr>
            <w:tcW w:w="2064" w:type="dxa"/>
            <w:shd w:val="clear" w:color="auto" w:fill="auto"/>
          </w:tcPr>
          <w:p w14:paraId="62597FCE" w14:textId="6B41A649" w:rsidR="00692BE8" w:rsidRPr="00DB1413" w:rsidRDefault="00692BE8" w:rsidP="00692BE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1E88F7DA" w14:textId="038CC79D" w:rsidR="00692BE8" w:rsidRPr="00323896" w:rsidRDefault="00692BE8" w:rsidP="00692BE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91CE6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7F64799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257A38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ECE94AD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AA4FD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084638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7A90AF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60D6836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3A2E7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786D561A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58D09A7" w14:textId="77777777" w:rsidR="00692BE8" w:rsidRPr="00323896" w:rsidRDefault="00692BE8" w:rsidP="00692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DA7" w:rsidRPr="00323896" w14:paraId="6FA0C6AB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05F3E845" w14:textId="453EBC51" w:rsidR="00630DA7" w:rsidRPr="00692BE8" w:rsidRDefault="00630DA7" w:rsidP="00630DA7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BE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BE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7922522A" w14:textId="122A8068" w:rsidR="00630DA7" w:rsidRPr="00323896" w:rsidRDefault="00630DA7" w:rsidP="00630DA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710D1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E0CE9A1" w14:textId="5847E616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BE8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006BBF2D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091D439" w14:textId="4D2CAE2D" w:rsidR="00630DA7" w:rsidRPr="00323896" w:rsidRDefault="00630DA7" w:rsidP="00630D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15979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3587755C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AE29E2" w14:textId="1B847240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15979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3C898650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2F28248" w14:textId="7740A9BD" w:rsidR="00630DA7" w:rsidRPr="00323896" w:rsidRDefault="00630DA7" w:rsidP="00630DA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CC81E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A15F713" w14:textId="42658556" w:rsidR="00630DA7" w:rsidRPr="00323896" w:rsidRDefault="00630DA7" w:rsidP="00630DA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47B46C05" w14:textId="6B6A9EC0" w:rsidR="00630DA7" w:rsidRPr="00323896" w:rsidRDefault="00630DA7" w:rsidP="00630D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</w:tr>
      <w:tr w:rsidR="00630DA7" w:rsidRPr="00323896" w14:paraId="71B871F3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56CDDCFE" w14:textId="24804DFE" w:rsidR="00630DA7" w:rsidRDefault="00630DA7" w:rsidP="00630DA7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084" w:type="dxa"/>
          </w:tcPr>
          <w:p w14:paraId="32A3DC2F" w14:textId="031EDF2B" w:rsidR="00630DA7" w:rsidRPr="00323896" w:rsidRDefault="00630DA7" w:rsidP="00630D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92BE8">
              <w:rPr>
                <w:rFonts w:ascii="Angsana New" w:hAnsi="Angsana New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5342BDBB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27593CA" w14:textId="32281EF6" w:rsidR="00630DA7" w:rsidRPr="00323896" w:rsidRDefault="00630DA7" w:rsidP="00630DA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B37297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63FEC44" w14:textId="74F8D4F1" w:rsidR="00630DA7" w:rsidRPr="00323896" w:rsidRDefault="00630DA7" w:rsidP="00630D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15979">
              <w:rPr>
                <w:rFonts w:ascii="Angsana New" w:hAnsi="Angsana New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5D57A546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6C4D98" w14:textId="5E87C578" w:rsidR="00630DA7" w:rsidRPr="00323896" w:rsidRDefault="00630DA7" w:rsidP="00630DA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E9678F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369A4A" w14:textId="02033822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15979">
              <w:rPr>
                <w:rFonts w:ascii="Angsana New" w:hAnsi="Angsana New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45C9CB58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698ACD3A" w14:textId="2A73EEB5" w:rsidR="00630DA7" w:rsidRPr="00323896" w:rsidRDefault="00630DA7" w:rsidP="00630DA7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0CF0173F" w14:textId="05EFE850" w:rsidR="00630DA7" w:rsidRPr="00323896" w:rsidRDefault="00630DA7" w:rsidP="00630D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55,832</w:t>
            </w:r>
          </w:p>
        </w:tc>
      </w:tr>
      <w:tr w:rsidR="00630DA7" w:rsidRPr="00323896" w14:paraId="4F38D75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2F8B9206" w14:textId="77777777" w:rsidR="00630DA7" w:rsidRPr="00323896" w:rsidRDefault="00630DA7" w:rsidP="00630D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186DCE38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8CEC3F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45005AE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6A10E" w14:textId="77777777" w:rsidR="00630DA7" w:rsidRPr="00323896" w:rsidRDefault="00630DA7" w:rsidP="00630D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C8D5C71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6204A66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D2DB89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CDE40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272207" w14:textId="77777777" w:rsidR="00630DA7" w:rsidRPr="004D27ED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14C38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3EE5ECEA" w14:textId="77777777" w:rsidR="00630DA7" w:rsidRPr="004D27ED" w:rsidRDefault="00630DA7" w:rsidP="00630DA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5BEAE7E" w14:textId="77777777" w:rsidR="00630DA7" w:rsidRPr="004D27ED" w:rsidRDefault="00630DA7" w:rsidP="00630D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68728C39" w14:textId="77777777" w:rsidTr="00783256">
        <w:trPr>
          <w:trHeight w:val="261"/>
        </w:trPr>
        <w:tc>
          <w:tcPr>
            <w:tcW w:w="2064" w:type="dxa"/>
            <w:shd w:val="clear" w:color="auto" w:fill="auto"/>
          </w:tcPr>
          <w:p w14:paraId="5A4C0B24" w14:textId="45A1C2AF" w:rsidR="00244E7D" w:rsidRPr="00323896" w:rsidRDefault="00244E7D" w:rsidP="00630D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084" w:type="dxa"/>
          </w:tcPr>
          <w:p w14:paraId="32543A9F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459B7BB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0EA7632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C54045" w14:textId="77777777" w:rsidR="00244E7D" w:rsidRPr="00323896" w:rsidRDefault="00244E7D" w:rsidP="00630D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333F6452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F85BAF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FE1FD66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30E11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FF7E1C" w14:textId="77777777" w:rsidR="00244E7D" w:rsidRPr="004D27ED" w:rsidRDefault="00244E7D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95F382" w14:textId="77777777" w:rsidR="00244E7D" w:rsidRPr="00323896" w:rsidRDefault="00244E7D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7BAB7519" w14:textId="77777777" w:rsidR="00244E7D" w:rsidRPr="004D27ED" w:rsidRDefault="00244E7D" w:rsidP="00630DA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7BB84D18" w14:textId="77777777" w:rsidR="00244E7D" w:rsidRPr="004D27ED" w:rsidRDefault="00244E7D" w:rsidP="00630D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2C49E869" w14:textId="77777777" w:rsidTr="00E32CDB">
        <w:trPr>
          <w:trHeight w:val="261"/>
        </w:trPr>
        <w:tc>
          <w:tcPr>
            <w:tcW w:w="2064" w:type="dxa"/>
            <w:shd w:val="clear" w:color="auto" w:fill="auto"/>
          </w:tcPr>
          <w:p w14:paraId="10EE0E97" w14:textId="2094D79E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7E7F9E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084" w:type="dxa"/>
          </w:tcPr>
          <w:p w14:paraId="17B2793F" w14:textId="72C0916F" w:rsidR="00244E7D" w:rsidRPr="00323896" w:rsidRDefault="00244E7D" w:rsidP="00244E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2BE8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34E216D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0921ADA" w14:textId="2E26507F" w:rsidR="00244E7D" w:rsidRPr="00323896" w:rsidRDefault="00244E7D" w:rsidP="00244E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D0F9C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5ECBB85" w14:textId="4DCB243E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79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75E2D41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9EED949" w14:textId="623B8491" w:rsidR="00244E7D" w:rsidRPr="00323896" w:rsidRDefault="00244E7D" w:rsidP="00244E7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128D1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BAFDA7" w14:textId="241E4A24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15979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4DA1AAF0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E2786AA" w14:textId="265B3BAE" w:rsidR="00244E7D" w:rsidRPr="004D27ED" w:rsidRDefault="00244E7D" w:rsidP="00244E7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D65FA8D" w14:textId="138B9343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</w:tr>
      <w:tr w:rsidR="00244E7D" w:rsidRPr="00323896" w14:paraId="7A536BFC" w14:textId="77777777" w:rsidTr="00783256">
        <w:trPr>
          <w:trHeight w:val="261"/>
        </w:trPr>
        <w:tc>
          <w:tcPr>
            <w:tcW w:w="2064" w:type="dxa"/>
            <w:shd w:val="clear" w:color="auto" w:fill="auto"/>
          </w:tcPr>
          <w:p w14:paraId="0285FDFD" w14:textId="77777777" w:rsidR="00244E7D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96D90B9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B5603CB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DDC538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7CE7D0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AD5EFE0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6051FE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6367382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A3432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6B12048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033E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68435B1D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7B0B4498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7A5E0A42" w14:textId="77777777" w:rsidTr="00783256">
        <w:trPr>
          <w:trHeight w:val="261"/>
        </w:trPr>
        <w:tc>
          <w:tcPr>
            <w:tcW w:w="2064" w:type="dxa"/>
            <w:shd w:val="clear" w:color="auto" w:fill="auto"/>
          </w:tcPr>
          <w:p w14:paraId="0889032E" w14:textId="47DDC77D" w:rsidR="00244E7D" w:rsidRPr="005219B1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0B4BA8E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9B20F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A4CCAC0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0AD695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DD6D9C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66CDA3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FB672A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1762C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60F4D80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D075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18AF2DEF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381EC97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4341EB8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325FBBD4" w14:textId="489CDEB4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1DB584CA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B40BE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138900E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FB3057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C7A6FD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217D1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C8000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5898C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D6A9DE6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8327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5CF48B4B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909F74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172FC97C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5213ACEB" w14:textId="59D25CDE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57DDA36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D1FC02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EBDB9E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91E9BF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BC136E0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631E32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8A308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74154F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62847E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194F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273B99C0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4861711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00119B65" w14:textId="77777777" w:rsidTr="00783256">
        <w:trPr>
          <w:trHeight w:val="261"/>
        </w:trPr>
        <w:tc>
          <w:tcPr>
            <w:tcW w:w="2064" w:type="dxa"/>
            <w:shd w:val="clear" w:color="auto" w:fill="auto"/>
          </w:tcPr>
          <w:p w14:paraId="6DCD8092" w14:textId="4D9B35DD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7FCA4404" w14:textId="5DD18F73" w:rsidR="00244E7D" w:rsidRPr="00323896" w:rsidRDefault="00244E7D" w:rsidP="00244E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A04BB6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9853B24" w14:textId="00E43DB1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  <w:shd w:val="clear" w:color="auto" w:fill="auto"/>
          </w:tcPr>
          <w:p w14:paraId="673AAC7E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0F84480" w14:textId="7FE41792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5F68BD76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0394556" w14:textId="19AC658E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4025DC8B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8A9458" w14:textId="4DBD9AA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69B142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73C22124" w14:textId="03C93ED9" w:rsidR="00244E7D" w:rsidRPr="004D27ED" w:rsidRDefault="00244E7D" w:rsidP="00244E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797E5F0E" w14:textId="7EA92DDA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</w:tr>
      <w:tr w:rsidR="00244E7D" w:rsidRPr="00323896" w14:paraId="7AFCDAC0" w14:textId="77777777" w:rsidTr="00783256">
        <w:trPr>
          <w:trHeight w:val="261"/>
        </w:trPr>
        <w:tc>
          <w:tcPr>
            <w:tcW w:w="2064" w:type="dxa"/>
            <w:shd w:val="clear" w:color="auto" w:fill="auto"/>
          </w:tcPr>
          <w:p w14:paraId="167770BD" w14:textId="3B50F377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E7F9E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4" w:type="dxa"/>
          </w:tcPr>
          <w:p w14:paraId="7F2CAF2A" w14:textId="1BACCC44" w:rsidR="00244E7D" w:rsidRPr="00244E7D" w:rsidRDefault="0029723D" w:rsidP="00244E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23,904</w:t>
            </w:r>
          </w:p>
        </w:tc>
        <w:tc>
          <w:tcPr>
            <w:tcW w:w="236" w:type="dxa"/>
          </w:tcPr>
          <w:p w14:paraId="7048DA69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5EFED99" w14:textId="24A3B38B" w:rsidR="00244E7D" w:rsidRPr="00323896" w:rsidRDefault="00244E7D" w:rsidP="00244E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7ADF5F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4D822B8" w14:textId="0BBE3EB0" w:rsidR="00244E7D" w:rsidRPr="00323896" w:rsidRDefault="0029723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23,904</w:t>
            </w:r>
          </w:p>
        </w:tc>
        <w:tc>
          <w:tcPr>
            <w:tcW w:w="236" w:type="dxa"/>
          </w:tcPr>
          <w:p w14:paraId="42B8B334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BF9ADF" w14:textId="1F4C1EC9" w:rsidR="00244E7D" w:rsidRPr="00323896" w:rsidRDefault="00244E7D" w:rsidP="00244E7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A533B4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BBD604D" w14:textId="7E20F5B1" w:rsidR="00244E7D" w:rsidRPr="004D27ED" w:rsidRDefault="0029723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4B2430A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66A7557" w14:textId="7B61F634" w:rsidR="00244E7D" w:rsidRPr="004D27ED" w:rsidRDefault="00244E7D" w:rsidP="00244E7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D24772C" w14:textId="4362109C" w:rsidR="00244E7D" w:rsidRPr="004D27ED" w:rsidRDefault="0029723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</w:tr>
    </w:tbl>
    <w:p w14:paraId="6683071A" w14:textId="62EB8091" w:rsidR="00A80181" w:rsidRDefault="00323896" w:rsidP="0032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4"/>
        <w:gridCol w:w="1084"/>
        <w:gridCol w:w="236"/>
        <w:gridCol w:w="1290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3036F8" w:rsidRPr="00323896" w14:paraId="595BF009" w14:textId="77777777" w:rsidTr="00300A9B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3E9E7589" w14:textId="77777777" w:rsidR="003036F8" w:rsidRPr="00323896" w:rsidRDefault="003036F8" w:rsidP="00300A9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870" w:type="dxa"/>
            <w:gridSpan w:val="12"/>
          </w:tcPr>
          <w:p w14:paraId="600FCDED" w14:textId="6A9301FB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036F8" w:rsidRPr="00323896" w14:paraId="4E2BBED9" w14:textId="77777777" w:rsidTr="00300A9B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37147B89" w14:textId="77777777" w:rsidR="003036F8" w:rsidRPr="00323896" w:rsidRDefault="003036F8" w:rsidP="00300A9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27D410AF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D90E238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0A432D41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036F8" w:rsidRPr="00323896" w14:paraId="73C3BD53" w14:textId="77777777" w:rsidTr="00300A9B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7F45796C" w14:textId="77777777" w:rsidR="003036F8" w:rsidRPr="00323896" w:rsidRDefault="003036F8" w:rsidP="00300A9B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4" w:type="dxa"/>
            <w:vAlign w:val="bottom"/>
          </w:tcPr>
          <w:p w14:paraId="27502856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92827B6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4883B00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194C263A" w14:textId="77777777" w:rsidR="003036F8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19632D87" w14:textId="77777777" w:rsidR="003036F8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0CD65F33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EE220" w14:textId="77777777" w:rsidR="003036F8" w:rsidRPr="00323896" w:rsidRDefault="003036F8" w:rsidP="00300A9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1059AC0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F0E8946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BB50DE2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BE26D91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892450C" w14:textId="77777777" w:rsidR="003036F8" w:rsidRPr="00323896" w:rsidRDefault="003036F8" w:rsidP="00300A9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E6F8A04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580E9F2E" w14:textId="77777777" w:rsidR="003036F8" w:rsidRPr="00DF494E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43FD9ED9" w14:textId="77777777" w:rsidR="003036F8" w:rsidRPr="00323896" w:rsidRDefault="003036F8" w:rsidP="00300A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36F8" w:rsidRPr="00323896" w14:paraId="7133BF16" w14:textId="77777777" w:rsidTr="00300A9B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374318D5" w14:textId="77777777" w:rsidR="003036F8" w:rsidRPr="00323896" w:rsidRDefault="003036F8" w:rsidP="00300A9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241C6AA3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036F8" w:rsidRPr="00323896" w14:paraId="2D7502F3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6936A0F5" w14:textId="77777777" w:rsidR="003036F8" w:rsidRPr="00323896" w:rsidRDefault="003036F8" w:rsidP="00300A9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4" w:type="dxa"/>
          </w:tcPr>
          <w:p w14:paraId="6FC9BB7B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A4DC7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6F69AF1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A2EC9C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E5C0D6F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C69B1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EF6346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C04234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B8B390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CD59A7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FF53A4D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DCA85A0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6F8" w:rsidRPr="00323896" w14:paraId="25D269D9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7CFEE41D" w14:textId="77777777" w:rsidR="003036F8" w:rsidRPr="00323896" w:rsidRDefault="003036F8" w:rsidP="00300A9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59822372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6B071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FFBCBB2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C25430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F249E31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56EBC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905C6DD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D857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3A4319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CC01D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BD314EB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BD642EE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6F8" w:rsidRPr="00323896" w14:paraId="77F87DCE" w14:textId="77777777" w:rsidTr="00300A9B">
        <w:trPr>
          <w:trHeight w:val="227"/>
        </w:trPr>
        <w:tc>
          <w:tcPr>
            <w:tcW w:w="2064" w:type="dxa"/>
            <w:shd w:val="clear" w:color="auto" w:fill="auto"/>
          </w:tcPr>
          <w:p w14:paraId="143364F4" w14:textId="77777777" w:rsidR="003036F8" w:rsidRPr="00DB1413" w:rsidRDefault="003036F8" w:rsidP="00300A9B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12B4A42F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0B53C0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898BAD3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4414D5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CE0039A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6E4B7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B11C0C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DAA7D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D244BD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403DD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60352321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71918DC4" w14:textId="77777777" w:rsidR="003036F8" w:rsidRPr="00323896" w:rsidRDefault="003036F8" w:rsidP="00300A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DA7" w:rsidRPr="00323896" w14:paraId="7261B93E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12FF2D5E" w14:textId="77777777" w:rsidR="00630DA7" w:rsidRPr="00DB1413" w:rsidRDefault="00630DA7" w:rsidP="00630DA7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627C276B" w14:textId="796A2A49" w:rsidR="00630DA7" w:rsidRPr="00323896" w:rsidRDefault="00630DA7" w:rsidP="00630DA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11D85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5D65580" w14:textId="66AC548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1A9AF5B4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5D0CAF0" w14:textId="2AFBE3AE" w:rsidR="00630DA7" w:rsidRPr="00323896" w:rsidRDefault="00630DA7" w:rsidP="00630D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76063D24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6473C1" w14:textId="11CCD98A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70B99FAF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2FDDFC" w14:textId="11EB9039" w:rsidR="00630DA7" w:rsidRPr="00323896" w:rsidRDefault="00630DA7" w:rsidP="00630DA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63C51D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558DEF0E" w14:textId="1508A676" w:rsidR="00630DA7" w:rsidRPr="00323896" w:rsidRDefault="00630DA7" w:rsidP="00D04E2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4118E04D" w14:textId="782E6794" w:rsidR="00630DA7" w:rsidRPr="00323896" w:rsidRDefault="00F32422" w:rsidP="00630D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244E7D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30DA7" w:rsidRPr="00323896" w14:paraId="432039A2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18C0B845" w14:textId="77777777" w:rsidR="00630DA7" w:rsidRPr="00323896" w:rsidRDefault="00630DA7" w:rsidP="00630D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3469F161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F5DE68F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062F15D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D24876" w14:textId="77777777" w:rsidR="00630DA7" w:rsidRPr="00323896" w:rsidRDefault="00630DA7" w:rsidP="00630D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432C23D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528329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A7EB666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86695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AF441F7" w14:textId="77777777" w:rsidR="00630DA7" w:rsidRPr="004D27ED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3606B" w14:textId="77777777" w:rsidR="00630DA7" w:rsidRPr="00323896" w:rsidRDefault="00630DA7" w:rsidP="00630D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6BE6D1D8" w14:textId="77777777" w:rsidR="00630DA7" w:rsidRPr="004D27ED" w:rsidRDefault="00630DA7" w:rsidP="00D04E2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10D37BE" w14:textId="77777777" w:rsidR="00630DA7" w:rsidRPr="004D27ED" w:rsidRDefault="00630DA7" w:rsidP="00630D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3DBC40CE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7C8DBF53" w14:textId="6C817C69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084" w:type="dxa"/>
            <w:vAlign w:val="bottom"/>
          </w:tcPr>
          <w:p w14:paraId="64F1C33E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9DC178A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B7FBFD4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EF18C8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59698BB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D6E234F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4D84AF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8187F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800A1B2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7F02D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31D59EE7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B3DD25E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61F87979" w14:textId="77777777" w:rsidTr="00AF5299">
        <w:trPr>
          <w:trHeight w:val="261"/>
        </w:trPr>
        <w:tc>
          <w:tcPr>
            <w:tcW w:w="2064" w:type="dxa"/>
            <w:shd w:val="clear" w:color="auto" w:fill="auto"/>
          </w:tcPr>
          <w:p w14:paraId="7393C1AB" w14:textId="3E8EB77D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7E7F9E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084" w:type="dxa"/>
          </w:tcPr>
          <w:p w14:paraId="0679AE31" w14:textId="1E7F0944" w:rsidR="00244E7D" w:rsidRPr="00323896" w:rsidRDefault="00244E7D" w:rsidP="00244E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51C450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890CC00" w14:textId="1635D49B" w:rsidR="00244E7D" w:rsidRPr="00323896" w:rsidRDefault="00244E7D" w:rsidP="00244E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EEE727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926A420" w14:textId="4C34E926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6A733B1C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AF990E" w14:textId="27A8EC9F" w:rsidR="00244E7D" w:rsidRPr="00323896" w:rsidRDefault="00244E7D" w:rsidP="006E10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8F9FE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F63763" w14:textId="6D2B2616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30DA7"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8B79BF9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6E74C1E" w14:textId="55E8574A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25FD843" w14:textId="456DB666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55,785</w:t>
            </w:r>
          </w:p>
        </w:tc>
      </w:tr>
      <w:tr w:rsidR="00244E7D" w:rsidRPr="00323896" w14:paraId="765E8248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6E4EB73A" w14:textId="77777777" w:rsidR="00244E7D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5CD82C92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32CAA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3958544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2673D2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0360B5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5DF074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2DE88E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6DC0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9A32D9D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9C7A9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C0D8040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CFDF9A2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75228009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464FCBE0" w14:textId="77777777" w:rsidR="00244E7D" w:rsidRPr="005219B1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7E4D29E9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4DD22B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184A5A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D385AD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5BC3CC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746C9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A76D5F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A466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B6BE50A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E81A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29FFE4E4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8FCCBC7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7FA2FCB7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4796C4F1" w14:textId="77777777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7E0E2C2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C02BB6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759954B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C15694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E236C7D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5FA0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550FA4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5FC8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9F52A32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9CA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E658582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7BFAED6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1A0E40EB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2AC5E26E" w14:textId="77777777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048C69CF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C3E77E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B949695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618262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DD3C28A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DB1947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36576E9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8F925F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EF3C86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F1BDBD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3508EC6E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262F999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E7D" w:rsidRPr="00323896" w14:paraId="40D685B2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2FDD4526" w14:textId="77777777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56B28B1C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8F95E1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175910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  <w:shd w:val="clear" w:color="auto" w:fill="auto"/>
          </w:tcPr>
          <w:p w14:paraId="6648E360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547B810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7B6CFDA6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4BC03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3819E20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400535F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8B4BE3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19EB1E48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6BF56953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</w:tr>
      <w:tr w:rsidR="00244E7D" w:rsidRPr="00323896" w14:paraId="7399D7AA" w14:textId="77777777" w:rsidTr="00300A9B">
        <w:trPr>
          <w:trHeight w:val="261"/>
        </w:trPr>
        <w:tc>
          <w:tcPr>
            <w:tcW w:w="2064" w:type="dxa"/>
            <w:shd w:val="clear" w:color="auto" w:fill="auto"/>
          </w:tcPr>
          <w:p w14:paraId="00D3D0EA" w14:textId="77777777" w:rsidR="00244E7D" w:rsidRPr="00323896" w:rsidRDefault="00244E7D" w:rsidP="00244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E7F9E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4" w:type="dxa"/>
          </w:tcPr>
          <w:p w14:paraId="59024CEA" w14:textId="0556F943" w:rsidR="00244E7D" w:rsidRPr="00630DA7" w:rsidRDefault="009E7936" w:rsidP="00244E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484D97C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3C4B2BD" w14:textId="16FE60FF" w:rsidR="00244E7D" w:rsidRPr="00323896" w:rsidRDefault="00244E7D" w:rsidP="00244E7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9E9C2" w14:textId="77777777" w:rsidR="00244E7D" w:rsidRPr="00323896" w:rsidRDefault="00244E7D" w:rsidP="00244E7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3597CEF" w14:textId="38DCD0AA" w:rsidR="00244E7D" w:rsidRPr="00323896" w:rsidRDefault="009E7936" w:rsidP="00244E7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23,904</w:t>
            </w:r>
          </w:p>
        </w:tc>
        <w:tc>
          <w:tcPr>
            <w:tcW w:w="236" w:type="dxa"/>
          </w:tcPr>
          <w:p w14:paraId="4B1AC546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D0EF05C" w14:textId="32EED26A" w:rsidR="00244E7D" w:rsidRPr="00323896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27E2C6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33883F" w14:textId="7A119A87" w:rsidR="00244E7D" w:rsidRPr="004D27ED" w:rsidRDefault="009E7936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5DFE82D8" w14:textId="77777777" w:rsidR="00244E7D" w:rsidRPr="00323896" w:rsidRDefault="00244E7D" w:rsidP="0024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7EE8DE3" w14:textId="77777777" w:rsidR="00244E7D" w:rsidRPr="004D27ED" w:rsidRDefault="00244E7D" w:rsidP="00244E7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5C5E2C7" w14:textId="6E64A7E3" w:rsidR="00244E7D" w:rsidRPr="004D27ED" w:rsidRDefault="009E7936" w:rsidP="00244E7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</w:tr>
    </w:tbl>
    <w:p w14:paraId="5AD87F74" w14:textId="77777777" w:rsidR="003036F8" w:rsidRPr="00950A13" w:rsidRDefault="003036F8" w:rsidP="0032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4EB134" w14:textId="77777777" w:rsidR="002365E9" w:rsidRDefault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045ADF" w14:textId="7930AC4B" w:rsidR="00102952" w:rsidRDefault="00750971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  <w:r w:rsidRPr="00750971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A9A38CE" w14:textId="77777777" w:rsidR="007E7F9E" w:rsidRPr="00750971" w:rsidRDefault="007E7F9E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102952" w:rsidRPr="00950A13" w14:paraId="72F4AEBD" w14:textId="77777777" w:rsidTr="00D44E1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91ECDCB" w14:textId="77777777" w:rsidR="00102952" w:rsidRPr="00950A13" w:rsidRDefault="00102952" w:rsidP="00D44E1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9A1BD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5B4EA3F4" w14:textId="77777777" w:rsidR="00102952" w:rsidRPr="00950A13" w:rsidRDefault="00102952" w:rsidP="00D44E15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02952" w:rsidRPr="00950A13" w14:paraId="5F5FF351" w14:textId="77777777" w:rsidTr="00D44E15">
        <w:tc>
          <w:tcPr>
            <w:tcW w:w="4410" w:type="dxa"/>
            <w:shd w:val="clear" w:color="auto" w:fill="auto"/>
          </w:tcPr>
          <w:p w14:paraId="4D3E49E6" w14:textId="6C2EBDB0" w:rsidR="00163FFF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CF1F3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</w:t>
            </w:r>
            <w:r w:rsidR="00163F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ทุนในความต้องการของตลาด</w:t>
            </w:r>
          </w:p>
          <w:p w14:paraId="2FE08677" w14:textId="7AE4080E" w:rsidR="00102952" w:rsidRPr="00950A13" w:rsidRDefault="00163FFF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3935C2B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5743CEC3" w14:textId="1CB322BE" w:rsidR="00102952" w:rsidRPr="00950A13" w:rsidRDefault="00CF1F39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ราคาปิด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BE66E1" w:rsidRPr="00950A13" w14:paraId="18E3170A" w14:textId="77777777" w:rsidTr="00D44E15">
        <w:tc>
          <w:tcPr>
            <w:tcW w:w="4410" w:type="dxa"/>
            <w:shd w:val="clear" w:color="auto" w:fill="auto"/>
          </w:tcPr>
          <w:p w14:paraId="51BB64D8" w14:textId="77777777" w:rsidR="00BE66E1" w:rsidRDefault="00BE66E1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เงินลงทุนในตราสารหนี้ในความต้องการของตลาด</w:t>
            </w:r>
          </w:p>
          <w:p w14:paraId="0914D383" w14:textId="2CC6381E" w:rsidR="00BE66E1" w:rsidRPr="00950A13" w:rsidRDefault="00BE66E1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</w:tcPr>
          <w:p w14:paraId="7F030893" w14:textId="77777777" w:rsidR="00BE66E1" w:rsidRPr="00950A13" w:rsidRDefault="00BE66E1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326CF440" w14:textId="79E88C5D" w:rsidR="00BE66E1" w:rsidRPr="00950A13" w:rsidRDefault="00BE66E1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950A1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2365E9" w:rsidRPr="00950A13" w14:paraId="7E399D04" w14:textId="77777777" w:rsidTr="00D44E15">
        <w:tc>
          <w:tcPr>
            <w:tcW w:w="4410" w:type="dxa"/>
            <w:shd w:val="clear" w:color="auto" w:fill="auto"/>
          </w:tcPr>
          <w:p w14:paraId="7F065A84" w14:textId="24E72C41" w:rsidR="002365E9" w:rsidRPr="00950A13" w:rsidRDefault="002365E9" w:rsidP="002365E9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31CB6FF7" w14:textId="77777777" w:rsidR="002365E9" w:rsidRPr="00950A13" w:rsidRDefault="002365E9" w:rsidP="002365E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49333DD" w14:textId="453F0060" w:rsidR="002365E9" w:rsidRPr="00950A13" w:rsidRDefault="002365E9" w:rsidP="002365E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D4F63" w:rsidRPr="00950A13" w14:paraId="39944783" w14:textId="77777777" w:rsidTr="00D44E15">
        <w:tc>
          <w:tcPr>
            <w:tcW w:w="4410" w:type="dxa"/>
            <w:shd w:val="clear" w:color="auto" w:fill="auto"/>
          </w:tcPr>
          <w:p w14:paraId="5E1A2A5E" w14:textId="1D6A3B3D" w:rsidR="006D4F63" w:rsidRPr="00950A13" w:rsidRDefault="006D4F63" w:rsidP="006D4F63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2CD83FB3" w14:textId="77777777" w:rsidR="006D4F63" w:rsidRPr="00950A13" w:rsidRDefault="006D4F63" w:rsidP="006D4F6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7F1090E9" w14:textId="0F6F52A1" w:rsidR="006D4F63" w:rsidRPr="00950A13" w:rsidRDefault="006D4F63" w:rsidP="006D4F6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A2F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การคิดลดกระแสเงินสด โดยใช้แบบจําลองโดยใช้ข้อมูลที่หาได้จากตลาด (</w:t>
            </w:r>
            <w:r w:rsidRPr="004A2F86">
              <w:rPr>
                <w:rFonts w:ascii="Angsana New" w:hAnsi="Angsana New"/>
                <w:sz w:val="30"/>
                <w:szCs w:val="30"/>
                <w:lang w:bidi="th-TH"/>
              </w:rPr>
              <w:t>Observable Market Data)</w:t>
            </w:r>
          </w:p>
        </w:tc>
      </w:tr>
    </w:tbl>
    <w:p w14:paraId="0349ACB3" w14:textId="49821BC4" w:rsidR="00102952" w:rsidRPr="005219B1" w:rsidRDefault="0010295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p w14:paraId="1ACBD37A" w14:textId="2B577297" w:rsidR="009278E0" w:rsidRPr="00800F99" w:rsidRDefault="009278E0" w:rsidP="00C52210">
      <w:pPr>
        <w:pStyle w:val="block"/>
        <w:spacing w:after="0" w:line="240" w:lineRule="atLeast"/>
        <w:ind w:left="547" w:right="288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800F9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Pr="00800F99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 </w:t>
      </w:r>
    </w:p>
    <w:p w14:paraId="00C05AD0" w14:textId="6E687E87" w:rsidR="009278E0" w:rsidRPr="004D27ED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9CAFE40" w14:textId="51F43DE4" w:rsidR="009278E0" w:rsidRPr="004D27ED" w:rsidRDefault="009278E0" w:rsidP="00C52210">
      <w:pPr>
        <w:pStyle w:val="block"/>
        <w:spacing w:after="0" w:line="240" w:lineRule="atLeast"/>
        <w:ind w:left="0" w:right="288" w:firstLine="54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D27E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กรอบการบริหารจัดการความเสี่ยง</w:t>
      </w:r>
    </w:p>
    <w:p w14:paraId="21F727D3" w14:textId="21BF94E2" w:rsidR="009278E0" w:rsidRPr="004D27ED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25F4820" w14:textId="54D3D256" w:rsidR="009278E0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D27ED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</w:rPr>
        <w:t xml:space="preserve"> </w:t>
      </w:r>
      <w:r w:rsidRPr="009278E0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D391205" w14:textId="77777777" w:rsidR="004D27ED" w:rsidRPr="009278E0" w:rsidRDefault="004D27ED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C6D9D" w14:textId="7E941539" w:rsidR="006D4F63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278E0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1ABF1" w14:textId="1ABF56C0" w:rsidR="002365E9" w:rsidRDefault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08016E" w14:textId="7CB784E1" w:rsidR="009278E0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278E0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B13FE8" w14:textId="77777777" w:rsidR="00800F99" w:rsidRDefault="00800F99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C730773" w14:textId="23133657" w:rsidR="00102952" w:rsidRPr="00800F99" w:rsidRDefault="00102952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00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23F19801" w14:textId="48693370" w:rsidR="00102952" w:rsidRPr="00894778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06E72376" w14:textId="66202BD7" w:rsidR="00163FFF" w:rsidRPr="00ED2A6D" w:rsidRDefault="00163FFF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D2A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256E51BA" w14:textId="21098075" w:rsidR="00163FFF" w:rsidRPr="00894778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5AAB98C3" w14:textId="5DA36C0A" w:rsidR="00226517" w:rsidRPr="0089477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94778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94778">
        <w:rPr>
          <w:rFonts w:ascii="Angsana New" w:hAnsi="Angsana New"/>
          <w:sz w:val="30"/>
          <w:szCs w:val="30"/>
        </w:rPr>
        <w:t xml:space="preserve"> </w:t>
      </w:r>
      <w:r w:rsidRPr="00894778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017147" w:rsidRPr="003C5044">
        <w:rPr>
          <w:rFonts w:ascii="Angsana New" w:hAnsi="Angsana New"/>
          <w:sz w:val="30"/>
          <w:szCs w:val="30"/>
        </w:rPr>
        <w:t>2</w:t>
      </w:r>
      <w:r w:rsidR="003C5044" w:rsidRPr="003C5044">
        <w:rPr>
          <w:rFonts w:ascii="Angsana New" w:hAnsi="Angsana New"/>
          <w:sz w:val="30"/>
          <w:szCs w:val="30"/>
        </w:rPr>
        <w:t>0</w:t>
      </w:r>
    </w:p>
    <w:p w14:paraId="68F9DF8A" w14:textId="77777777" w:rsidR="00D04E21" w:rsidRPr="00894778" w:rsidRDefault="00D04E21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44DAD2A" w14:textId="2FA4CF4A" w:rsidR="00226517" w:rsidRPr="0089477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94778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4D27ED">
        <w:rPr>
          <w:rFonts w:ascii="Angsana New" w:hAnsi="Angsana New" w:hint="cs"/>
          <w:sz w:val="30"/>
          <w:szCs w:val="30"/>
          <w:cs/>
        </w:rPr>
        <w:t>การค้า</w:t>
      </w:r>
      <w:r w:rsidRPr="00894778">
        <w:rPr>
          <w:rFonts w:ascii="Angsana New" w:hAnsi="Angsana New"/>
          <w:sz w:val="30"/>
          <w:szCs w:val="30"/>
          <w:cs/>
        </w:rPr>
        <w:t xml:space="preserve"> </w:t>
      </w:r>
    </w:p>
    <w:p w14:paraId="38BDCD81" w14:textId="70D73079" w:rsidR="00163FFF" w:rsidRPr="009F031E" w:rsidRDefault="00163FFF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4E159E" w14:textId="150BFE2A" w:rsidR="00163FFF" w:rsidRDefault="007E0798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E0798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D21FBB">
        <w:rPr>
          <w:rFonts w:ascii="Angsana New" w:hAnsi="Angsana New"/>
          <w:sz w:val="30"/>
          <w:szCs w:val="30"/>
        </w:rPr>
        <w:t xml:space="preserve">3 </w:t>
      </w:r>
      <w:r w:rsidRPr="007E0798">
        <w:rPr>
          <w:rFonts w:ascii="Angsana New" w:hAnsi="Angsana New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D8B7" w14:textId="77777777" w:rsidR="004D27ED" w:rsidRDefault="004D27ED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6E5437D" w14:textId="68BD1FCF" w:rsidR="004A2F86" w:rsidRDefault="00873095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7309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C5044">
        <w:rPr>
          <w:rFonts w:ascii="Angsana New" w:hAnsi="Angsana New"/>
          <w:sz w:val="30"/>
          <w:szCs w:val="30"/>
        </w:rPr>
        <w:t>6</w:t>
      </w:r>
    </w:p>
    <w:p w14:paraId="46CA5BD0" w14:textId="5E757911" w:rsidR="0024624E" w:rsidRPr="00D04E21" w:rsidRDefault="0024624E" w:rsidP="004A2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54B7A0" w14:textId="35D329AD" w:rsidR="00800F99" w:rsidRPr="00466358" w:rsidRDefault="00800F99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66358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9740A1C" w14:textId="03B4BBA7" w:rsidR="00800F99" w:rsidRPr="009F031E" w:rsidRDefault="00800F99" w:rsidP="009F031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8FA339" w14:textId="77505B47" w:rsidR="00800F99" w:rsidRPr="009F031E" w:rsidRDefault="00800F99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F031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B03DD1C" w14:textId="60B112C9" w:rsidR="004A2F86" w:rsidRDefault="004A2F86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042A9F1C" w14:textId="7226B2D6" w:rsidR="00D05539" w:rsidRDefault="00D05539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51A7A863" w14:textId="77777777" w:rsidR="00D05539" w:rsidRDefault="00D05539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67020C67" w14:textId="144DF142" w:rsidR="007F59FE" w:rsidRPr="00466358" w:rsidRDefault="007F59FE" w:rsidP="001F55A6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ความเสี่ยงด้านสภาพคล่อง</w:t>
      </w:r>
    </w:p>
    <w:p w14:paraId="47A146A4" w14:textId="77777777" w:rsidR="001927C3" w:rsidRPr="004A2F86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1FEE01" w14:textId="77777777" w:rsidR="001927C3" w:rsidRPr="004A2F86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2F86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4A2F86">
        <w:rPr>
          <w:rFonts w:ascii="Angsana New" w:hAnsi="Angsana New"/>
          <w:sz w:val="30"/>
          <w:szCs w:val="30"/>
        </w:rPr>
        <w:t xml:space="preserve"> </w:t>
      </w:r>
      <w:r w:rsidRPr="004A2F86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10FA4979" w14:textId="77777777" w:rsidR="001927C3" w:rsidRPr="004A2F86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E167C5" w14:textId="77777777" w:rsidR="001927C3" w:rsidRPr="004A2F86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2F86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56CEFA" w14:textId="0E466F8A" w:rsidR="001927C3" w:rsidRPr="004A2F86" w:rsidRDefault="001927C3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0"/>
        <w:gridCol w:w="1260"/>
        <w:gridCol w:w="274"/>
        <w:gridCol w:w="1256"/>
        <w:gridCol w:w="270"/>
        <w:gridCol w:w="1170"/>
      </w:tblGrid>
      <w:tr w:rsidR="001927C3" w:rsidRPr="002E1DBB" w14:paraId="38E78C01" w14:textId="77777777" w:rsidTr="00404041">
        <w:trPr>
          <w:tblHeader/>
        </w:trPr>
        <w:tc>
          <w:tcPr>
            <w:tcW w:w="3605" w:type="dxa"/>
            <w:vAlign w:val="bottom"/>
          </w:tcPr>
          <w:p w14:paraId="034F2191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DC77BDD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7C3" w:rsidRPr="002E1DBB" w14:paraId="7497B7A6" w14:textId="77777777" w:rsidTr="00404041">
        <w:trPr>
          <w:tblHeader/>
        </w:trPr>
        <w:tc>
          <w:tcPr>
            <w:tcW w:w="3605" w:type="dxa"/>
          </w:tcPr>
          <w:p w14:paraId="25F2CE1E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EDA20E0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12C1242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52C54292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2E1DBB" w14:paraId="79FE7E11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7B6D489F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A87FC91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3DF10371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0" w:type="dxa"/>
          </w:tcPr>
          <w:p w14:paraId="621DEBCD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0EC0AF0" w14:textId="77777777" w:rsidR="001927C3" w:rsidRPr="002E1DBB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4" w:type="dxa"/>
          </w:tcPr>
          <w:p w14:paraId="6A6C6F81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CFE8B4B" w14:textId="77777777" w:rsidR="001927C3" w:rsidRPr="002E1DBB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329783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BEB3935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2E1DBB" w14:paraId="66F6E676" w14:textId="77777777" w:rsidTr="00404041">
        <w:trPr>
          <w:tblHeader/>
        </w:trPr>
        <w:tc>
          <w:tcPr>
            <w:tcW w:w="3605" w:type="dxa"/>
          </w:tcPr>
          <w:p w14:paraId="33374DE2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BB3ACBE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2E1DBB" w14:paraId="0DE1F3F0" w14:textId="77777777" w:rsidTr="00404041">
        <w:tc>
          <w:tcPr>
            <w:tcW w:w="3605" w:type="dxa"/>
          </w:tcPr>
          <w:p w14:paraId="28F43D5F" w14:textId="5953D08B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F40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</w:tcPr>
          <w:p w14:paraId="3CE32CB2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367191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AFBDC4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A0FC5DE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5A26C24B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F89FA0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07194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2E1DBB" w14:paraId="794F2D14" w14:textId="77777777" w:rsidTr="00404041">
        <w:tc>
          <w:tcPr>
            <w:tcW w:w="3605" w:type="dxa"/>
            <w:hideMark/>
          </w:tcPr>
          <w:p w14:paraId="3058085E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45D13F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D792238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2B15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FAE94B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0D4B80A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530A7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48220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2E1DBB" w14:paraId="02B3734D" w14:textId="77777777" w:rsidTr="00404041">
        <w:tc>
          <w:tcPr>
            <w:tcW w:w="3605" w:type="dxa"/>
            <w:hideMark/>
          </w:tcPr>
          <w:p w14:paraId="6D8148BB" w14:textId="77777777" w:rsidR="00232F70" w:rsidRPr="002E1DBB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13D02081" w14:textId="1D40E3FA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E21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360" w:type="dxa"/>
          </w:tcPr>
          <w:p w14:paraId="327B9E00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93520" w14:textId="19DE25C6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274" w:type="dxa"/>
          </w:tcPr>
          <w:p w14:paraId="1E27DF46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AAD4150" w14:textId="73117507" w:rsidR="00232F70" w:rsidRPr="002E1DBB" w:rsidRDefault="00232F70" w:rsidP="00232F70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AFA5CD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8A088" w14:textId="45F26708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</w:tr>
      <w:tr w:rsidR="00232F70" w:rsidRPr="002E1DBB" w14:paraId="70521E76" w14:textId="77777777" w:rsidTr="00404041">
        <w:tc>
          <w:tcPr>
            <w:tcW w:w="3605" w:type="dxa"/>
            <w:hideMark/>
          </w:tcPr>
          <w:p w14:paraId="395B080C" w14:textId="77777777" w:rsidR="00232F70" w:rsidRPr="002E1DBB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507B3E" w14:textId="430BCAB6" w:rsidR="00232F70" w:rsidRPr="00382E8B" w:rsidRDefault="00382E8B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E8B">
              <w:rPr>
                <w:rFonts w:ascii="Angsana New" w:hAnsi="Angsana New"/>
                <w:sz w:val="30"/>
                <w:szCs w:val="30"/>
              </w:rPr>
              <w:t>2,514,905</w:t>
            </w:r>
          </w:p>
        </w:tc>
        <w:tc>
          <w:tcPr>
            <w:tcW w:w="360" w:type="dxa"/>
          </w:tcPr>
          <w:p w14:paraId="4E94E3EC" w14:textId="77777777" w:rsidR="00232F70" w:rsidRPr="00382E8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8ABE0" w14:textId="61D0C760" w:rsidR="00232F70" w:rsidRPr="00382E8B" w:rsidRDefault="00382E8B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E8B">
              <w:rPr>
                <w:rFonts w:ascii="Angsana New" w:hAnsi="Angsana New"/>
                <w:sz w:val="30"/>
                <w:szCs w:val="30"/>
              </w:rPr>
              <w:t>2,514,905</w:t>
            </w:r>
          </w:p>
        </w:tc>
        <w:tc>
          <w:tcPr>
            <w:tcW w:w="274" w:type="dxa"/>
          </w:tcPr>
          <w:p w14:paraId="1EE693BB" w14:textId="77777777" w:rsidR="00232F70" w:rsidRPr="00382E8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EBE413B" w14:textId="1BBDB726" w:rsidR="00232F70" w:rsidRPr="00382E8B" w:rsidRDefault="00232F70" w:rsidP="00232F70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D9352C" w14:textId="77777777" w:rsidR="00232F70" w:rsidRPr="00382E8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9B06D" w14:textId="6B13A363" w:rsidR="00232F70" w:rsidRPr="00382E8B" w:rsidRDefault="00382E8B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E8B">
              <w:rPr>
                <w:rFonts w:ascii="Angsana New" w:hAnsi="Angsana New"/>
                <w:sz w:val="30"/>
                <w:szCs w:val="30"/>
              </w:rPr>
              <w:t>2,514,905</w:t>
            </w:r>
          </w:p>
        </w:tc>
      </w:tr>
      <w:tr w:rsidR="00232F70" w:rsidRPr="002E1DBB" w14:paraId="1F98791C" w14:textId="77777777" w:rsidTr="00404041">
        <w:tc>
          <w:tcPr>
            <w:tcW w:w="3605" w:type="dxa"/>
            <w:hideMark/>
          </w:tcPr>
          <w:p w14:paraId="19677F0B" w14:textId="2CD60FDF" w:rsidR="00232F70" w:rsidRPr="002E1DBB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8A0199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32818B4F" w14:textId="3B8313CC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E2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D04E21">
              <w:rPr>
                <w:rFonts w:ascii="Angsana New" w:hAnsi="Angsana New"/>
                <w:sz w:val="30"/>
                <w:szCs w:val="30"/>
              </w:rPr>
              <w:t>,</w:t>
            </w:r>
            <w:r w:rsidRPr="00D04E21">
              <w:rPr>
                <w:rFonts w:ascii="Angsana New" w:hAnsi="Angsana New"/>
                <w:sz w:val="30"/>
                <w:szCs w:val="30"/>
                <w:cs/>
              </w:rPr>
              <w:t>652</w:t>
            </w:r>
            <w:r w:rsidRPr="00D04E21">
              <w:rPr>
                <w:rFonts w:ascii="Angsana New" w:hAnsi="Angsana New"/>
                <w:sz w:val="30"/>
                <w:szCs w:val="30"/>
              </w:rPr>
              <w:t>,</w:t>
            </w:r>
            <w:r w:rsidRPr="00D04E21">
              <w:rPr>
                <w:rFonts w:ascii="Angsana New" w:hAnsi="Angsana New"/>
                <w:sz w:val="30"/>
                <w:szCs w:val="30"/>
                <w:cs/>
              </w:rPr>
              <w:t>283</w:t>
            </w:r>
          </w:p>
        </w:tc>
        <w:tc>
          <w:tcPr>
            <w:tcW w:w="360" w:type="dxa"/>
          </w:tcPr>
          <w:p w14:paraId="2ECA2606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1833B" w14:textId="128A3614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32F70">
              <w:rPr>
                <w:rFonts w:ascii="Angsana New" w:hAnsi="Angsana New"/>
                <w:sz w:val="30"/>
                <w:szCs w:val="30"/>
              </w:rPr>
              <w:t>,</w:t>
            </w:r>
            <w:r w:rsidR="00FC78EA">
              <w:rPr>
                <w:rFonts w:ascii="Angsana New" w:hAnsi="Angsana New"/>
                <w:sz w:val="30"/>
                <w:szCs w:val="30"/>
              </w:rPr>
              <w:t>908,355</w:t>
            </w:r>
          </w:p>
        </w:tc>
        <w:tc>
          <w:tcPr>
            <w:tcW w:w="274" w:type="dxa"/>
          </w:tcPr>
          <w:p w14:paraId="4CB43A1C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9262F8B" w14:textId="791DC6B6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FACC81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41EA6" w14:textId="0D9CAD09" w:rsidR="00232F70" w:rsidRPr="002E1DBB" w:rsidRDefault="00FC78EA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4,908,355</w:t>
            </w:r>
          </w:p>
        </w:tc>
      </w:tr>
      <w:tr w:rsidR="00232F70" w:rsidRPr="002E1DBB" w14:paraId="5C19E063" w14:textId="77777777" w:rsidTr="00404041">
        <w:tc>
          <w:tcPr>
            <w:tcW w:w="3605" w:type="dxa"/>
          </w:tcPr>
          <w:p w14:paraId="12F0256B" w14:textId="27D4F79E" w:rsidR="00232F70" w:rsidRPr="002E1DBB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21D838BD" w14:textId="15617A43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E21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D04E21">
              <w:rPr>
                <w:rFonts w:ascii="Angsana New" w:hAnsi="Angsana New"/>
                <w:sz w:val="30"/>
                <w:szCs w:val="30"/>
              </w:rPr>
              <w:t>,</w:t>
            </w:r>
            <w:r w:rsidRPr="00D04E21">
              <w:rPr>
                <w:rFonts w:ascii="Angsana New" w:hAnsi="Angsana New"/>
                <w:sz w:val="30"/>
                <w:szCs w:val="30"/>
                <w:cs/>
              </w:rPr>
              <w:t>533</w:t>
            </w:r>
          </w:p>
        </w:tc>
        <w:tc>
          <w:tcPr>
            <w:tcW w:w="360" w:type="dxa"/>
          </w:tcPr>
          <w:p w14:paraId="7F056D58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0BC23" w14:textId="2098075D" w:rsidR="00232F70" w:rsidRPr="00DD36B7" w:rsidRDefault="00FC78EA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228,853</w:t>
            </w:r>
          </w:p>
        </w:tc>
        <w:tc>
          <w:tcPr>
            <w:tcW w:w="274" w:type="dxa"/>
          </w:tcPr>
          <w:p w14:paraId="647E453B" w14:textId="77777777" w:rsidR="00232F70" w:rsidRPr="00DD36B7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B32E351" w14:textId="3BCC7907" w:rsidR="00232F70" w:rsidRPr="00DD36B7" w:rsidRDefault="00FC78EA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787,636</w:t>
            </w:r>
          </w:p>
        </w:tc>
        <w:tc>
          <w:tcPr>
            <w:tcW w:w="270" w:type="dxa"/>
          </w:tcPr>
          <w:p w14:paraId="4A477012" w14:textId="77777777" w:rsidR="00232F70" w:rsidRPr="00DD36B7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32D9E" w14:textId="3F3F235C" w:rsidR="00232F70" w:rsidRPr="00DD36B7" w:rsidRDefault="00FC78EA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1,016,489</w:t>
            </w:r>
          </w:p>
        </w:tc>
      </w:tr>
      <w:tr w:rsidR="00B91470" w:rsidRPr="002E1DBB" w14:paraId="7AC13AEC" w14:textId="77777777" w:rsidTr="0069410C">
        <w:trPr>
          <w:trHeight w:val="119"/>
        </w:trPr>
        <w:tc>
          <w:tcPr>
            <w:tcW w:w="3605" w:type="dxa"/>
            <w:hideMark/>
          </w:tcPr>
          <w:p w14:paraId="376AE07E" w14:textId="77777777" w:rsidR="00B91470" w:rsidRPr="002E1DBB" w:rsidRDefault="00B91470" w:rsidP="00B914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A3319E4" w14:textId="33ECDF42" w:rsidR="00B91470" w:rsidRPr="002E1DBB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67E4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C67E4">
              <w:rPr>
                <w:rFonts w:ascii="Angsana New" w:hAnsi="Angsana New"/>
                <w:sz w:val="30"/>
                <w:szCs w:val="30"/>
              </w:rPr>
              <w:t>,</w:t>
            </w:r>
            <w:r w:rsidRPr="006C67E4">
              <w:rPr>
                <w:rFonts w:ascii="Angsana New" w:hAnsi="Angsana New"/>
                <w:sz w:val="30"/>
                <w:szCs w:val="30"/>
                <w:cs/>
              </w:rPr>
              <w:t>381</w:t>
            </w:r>
          </w:p>
        </w:tc>
        <w:tc>
          <w:tcPr>
            <w:tcW w:w="360" w:type="dxa"/>
          </w:tcPr>
          <w:p w14:paraId="35750AAF" w14:textId="77777777" w:rsidR="00B91470" w:rsidRPr="002E1DBB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7A0A8" w14:textId="58828A73" w:rsidR="00B91470" w:rsidRPr="00DD36B7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6B7"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274" w:type="dxa"/>
          </w:tcPr>
          <w:p w14:paraId="194B3901" w14:textId="77777777" w:rsidR="00B91470" w:rsidRPr="00DD36B7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5D6AB62" w14:textId="447BACF0" w:rsidR="00B91470" w:rsidRPr="00DD36B7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6B7"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  <w:tc>
          <w:tcPr>
            <w:tcW w:w="270" w:type="dxa"/>
          </w:tcPr>
          <w:p w14:paraId="4779CE81" w14:textId="77777777" w:rsidR="00B91470" w:rsidRPr="00DD36B7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F4071A" w14:textId="1F031874" w:rsidR="00B91470" w:rsidRPr="00DD36B7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6B7">
              <w:rPr>
                <w:rFonts w:ascii="Angsana New" w:hAnsi="Angsana New"/>
                <w:sz w:val="30"/>
                <w:szCs w:val="30"/>
              </w:rPr>
              <w:t>7,587</w:t>
            </w:r>
          </w:p>
        </w:tc>
      </w:tr>
      <w:tr w:rsidR="00232F70" w:rsidRPr="002E1DBB" w14:paraId="5034DCE6" w14:textId="77777777" w:rsidTr="0069410C">
        <w:tc>
          <w:tcPr>
            <w:tcW w:w="3605" w:type="dxa"/>
          </w:tcPr>
          <w:p w14:paraId="61FE5EB4" w14:textId="77777777" w:rsidR="00232F70" w:rsidRPr="002E1DBB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3F9AD" w14:textId="0FA2E65E" w:rsidR="00232F70" w:rsidRPr="0008651C" w:rsidRDefault="00382E8B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8,080,368</w:t>
            </w:r>
          </w:p>
        </w:tc>
        <w:tc>
          <w:tcPr>
            <w:tcW w:w="360" w:type="dxa"/>
          </w:tcPr>
          <w:p w14:paraId="400E5D54" w14:textId="77777777" w:rsidR="00232F70" w:rsidRPr="0008651C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F468C" w14:textId="685A7093" w:rsidR="00232F70" w:rsidRPr="00DD36B7" w:rsidRDefault="00440571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FC78EA">
              <w:rPr>
                <w:rFonts w:ascii="Angsana New" w:hAnsi="Angsana New"/>
                <w:b/>
                <w:bCs/>
                <w:sz w:val="30"/>
                <w:szCs w:val="30"/>
              </w:rPr>
              <w:t>656,523</w:t>
            </w:r>
          </w:p>
        </w:tc>
        <w:tc>
          <w:tcPr>
            <w:tcW w:w="274" w:type="dxa"/>
          </w:tcPr>
          <w:p w14:paraId="04E212F9" w14:textId="77777777" w:rsidR="00232F70" w:rsidRPr="00DD36B7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E9114" w14:textId="2E2FFCE4" w:rsidR="00232F70" w:rsidRPr="00DD36B7" w:rsidRDefault="00FC78EA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791,079</w:t>
            </w:r>
          </w:p>
        </w:tc>
        <w:tc>
          <w:tcPr>
            <w:tcW w:w="270" w:type="dxa"/>
          </w:tcPr>
          <w:p w14:paraId="1410AD10" w14:textId="77777777" w:rsidR="00232F70" w:rsidRPr="00DD36B7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EC4B" w14:textId="781D513E" w:rsidR="00232F70" w:rsidRPr="00DD36B7" w:rsidRDefault="00440571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FC78EA">
              <w:rPr>
                <w:rFonts w:ascii="Angsana New" w:hAnsi="Angsana New"/>
                <w:b/>
                <w:bCs/>
                <w:sz w:val="30"/>
                <w:szCs w:val="30"/>
              </w:rPr>
              <w:t>447,602</w:t>
            </w:r>
          </w:p>
        </w:tc>
      </w:tr>
      <w:tr w:rsidR="00232F70" w:rsidRPr="002E1DBB" w14:paraId="572A18B2" w14:textId="77777777" w:rsidTr="0069410C">
        <w:tc>
          <w:tcPr>
            <w:tcW w:w="3605" w:type="dxa"/>
          </w:tcPr>
          <w:p w14:paraId="170B53BA" w14:textId="77777777" w:rsidR="00232F70" w:rsidRPr="004A2F86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97B6D3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4D9597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0B2FF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48FC51F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9D9A1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EC523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DACC6" w14:textId="77777777" w:rsidR="00232F70" w:rsidRPr="004A2F8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2E1DBB" w14:paraId="45DD93D6" w14:textId="77777777" w:rsidTr="00DF0B95">
        <w:tc>
          <w:tcPr>
            <w:tcW w:w="3605" w:type="dxa"/>
          </w:tcPr>
          <w:p w14:paraId="7AC346C0" w14:textId="5F14661C" w:rsidR="00232F70" w:rsidRPr="002E1DBB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7E3E4B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7628978A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A703D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58C0853D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CC44E06" w14:textId="77777777" w:rsidR="00232F70" w:rsidRPr="002E1DBB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1F2265A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B63360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32F70" w:rsidRPr="002E1DBB" w14:paraId="6AE188A2" w14:textId="77777777" w:rsidTr="0069410C">
        <w:tc>
          <w:tcPr>
            <w:tcW w:w="3605" w:type="dxa"/>
          </w:tcPr>
          <w:p w14:paraId="607D47CB" w14:textId="4BCE0EEE" w:rsidR="00232F70" w:rsidRPr="002E1DBB" w:rsidRDefault="00232F70" w:rsidP="00232F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38196D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20344CE8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771FC0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2209B675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9A978B3" w14:textId="77777777" w:rsidR="00232F70" w:rsidRPr="002E1DBB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884ED5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45191E" w14:textId="77777777" w:rsidR="00232F70" w:rsidRPr="002E1DB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32F70" w:rsidRPr="002E1DBB" w14:paraId="163D5928" w14:textId="77777777" w:rsidTr="0069410C">
        <w:tc>
          <w:tcPr>
            <w:tcW w:w="3605" w:type="dxa"/>
          </w:tcPr>
          <w:p w14:paraId="6943AF0D" w14:textId="45DF941C" w:rsidR="00232F70" w:rsidRPr="002E1DBB" w:rsidRDefault="00232F70" w:rsidP="00232F7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9F7DD5" w14:textId="52E6BCF7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360" w:type="dxa"/>
          </w:tcPr>
          <w:p w14:paraId="55AB34BC" w14:textId="77777777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1300C4" w14:textId="184B48F8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274" w:type="dxa"/>
          </w:tcPr>
          <w:p w14:paraId="08112B56" w14:textId="77777777" w:rsidR="00232F70" w:rsidRPr="002F2494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5B82456" w14:textId="4695D291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6C385" w14:textId="77777777" w:rsidR="00232F70" w:rsidRPr="002F2494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979BB6" w14:textId="4F4B7481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232F70" w:rsidRPr="002E1DBB" w14:paraId="4A6C8BF6" w14:textId="77777777" w:rsidTr="0069410C">
        <w:tc>
          <w:tcPr>
            <w:tcW w:w="3605" w:type="dxa"/>
          </w:tcPr>
          <w:p w14:paraId="4A92044F" w14:textId="3E1EA59E" w:rsidR="00232F70" w:rsidRPr="002E1DBB" w:rsidRDefault="00232F70" w:rsidP="00232F7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C2E0D" w14:textId="62C45F29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  <w:tc>
          <w:tcPr>
            <w:tcW w:w="360" w:type="dxa"/>
          </w:tcPr>
          <w:p w14:paraId="743FA361" w14:textId="77777777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6BA757" w14:textId="2C48419F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  <w:tc>
          <w:tcPr>
            <w:tcW w:w="274" w:type="dxa"/>
          </w:tcPr>
          <w:p w14:paraId="64FF8C0B" w14:textId="77777777" w:rsidR="00232F70" w:rsidRPr="002F2494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AAC813A" w14:textId="047B0C05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651E2" w14:textId="77777777" w:rsidR="00232F70" w:rsidRPr="002F2494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E00D56" w14:textId="3C7459B7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</w:tr>
      <w:tr w:rsidR="00232F70" w:rsidRPr="002E1DBB" w14:paraId="218CAFD4" w14:textId="77777777" w:rsidTr="00AF407E">
        <w:tc>
          <w:tcPr>
            <w:tcW w:w="3605" w:type="dxa"/>
          </w:tcPr>
          <w:p w14:paraId="41422F8A" w14:textId="21C44910" w:rsidR="00232F70" w:rsidRPr="002E1DBB" w:rsidRDefault="008A0199" w:rsidP="00232F7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268C70" w14:textId="54517B0F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360" w:type="dxa"/>
          </w:tcPr>
          <w:p w14:paraId="18E66D39" w14:textId="77777777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F8D096" w14:textId="4E298F85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274" w:type="dxa"/>
          </w:tcPr>
          <w:p w14:paraId="16670321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8EFCD67" w14:textId="129D76AC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795AC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25DC99" w14:textId="154BD0C4" w:rsidR="00232F70" w:rsidRPr="0008651C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</w:tr>
      <w:tr w:rsidR="00FB2CFA" w:rsidRPr="002E1DBB" w14:paraId="33C7B9AB" w14:textId="77777777" w:rsidTr="00AF407E">
        <w:tc>
          <w:tcPr>
            <w:tcW w:w="3605" w:type="dxa"/>
          </w:tcPr>
          <w:p w14:paraId="2D420E1E" w14:textId="1894B8B6" w:rsidR="00FB2CFA" w:rsidRPr="002E1DBB" w:rsidRDefault="00FB2CFA" w:rsidP="00FB2C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44DEB" w14:textId="49525959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360" w:type="dxa"/>
          </w:tcPr>
          <w:p w14:paraId="3DCE12FA" w14:textId="77777777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ADC29" w14:textId="62A857F0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6,470</w:t>
            </w:r>
          </w:p>
        </w:tc>
        <w:tc>
          <w:tcPr>
            <w:tcW w:w="274" w:type="dxa"/>
          </w:tcPr>
          <w:p w14:paraId="0C9CD47C" w14:textId="77777777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04660" w14:textId="6F428400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7,968</w:t>
            </w:r>
          </w:p>
        </w:tc>
        <w:tc>
          <w:tcPr>
            <w:tcW w:w="270" w:type="dxa"/>
          </w:tcPr>
          <w:p w14:paraId="74E8CCF4" w14:textId="77777777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BA50D" w14:textId="65CEF0D4" w:rsidR="00FB2CFA" w:rsidRPr="0008651C" w:rsidRDefault="00FB2CFA" w:rsidP="00FB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14,438</w:t>
            </w:r>
          </w:p>
        </w:tc>
      </w:tr>
      <w:tr w:rsidR="00232F70" w:rsidRPr="002E1DBB" w14:paraId="27BDDB45" w14:textId="77777777" w:rsidTr="00AF407E">
        <w:tc>
          <w:tcPr>
            <w:tcW w:w="3605" w:type="dxa"/>
          </w:tcPr>
          <w:p w14:paraId="102A95B6" w14:textId="77777777" w:rsidR="00232F70" w:rsidRPr="002E1DBB" w:rsidRDefault="00232F70" w:rsidP="00232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BE309F" w14:textId="6250BEC6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6,228,005</w:t>
            </w:r>
          </w:p>
        </w:tc>
        <w:tc>
          <w:tcPr>
            <w:tcW w:w="360" w:type="dxa"/>
          </w:tcPr>
          <w:p w14:paraId="375C24DF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F4212" w14:textId="1E5EBE72" w:rsidR="00232F70" w:rsidRPr="002E1DBB" w:rsidRDefault="00B914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91470">
              <w:rPr>
                <w:rFonts w:ascii="Angsana New" w:hAnsi="Angsana New"/>
                <w:b/>
                <w:bCs/>
                <w:sz w:val="30"/>
                <w:szCs w:val="30"/>
              </w:rPr>
              <w:t>6,220,552</w:t>
            </w:r>
          </w:p>
        </w:tc>
        <w:tc>
          <w:tcPr>
            <w:tcW w:w="274" w:type="dxa"/>
          </w:tcPr>
          <w:p w14:paraId="2F969C2F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28347" w14:textId="06767362" w:rsidR="00232F70" w:rsidRPr="002E1DBB" w:rsidRDefault="00B914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91470">
              <w:rPr>
                <w:rFonts w:ascii="Angsana New" w:hAnsi="Angsana New"/>
                <w:b/>
                <w:bCs/>
                <w:sz w:val="30"/>
                <w:szCs w:val="30"/>
              </w:rPr>
              <w:t>7,968</w:t>
            </w:r>
          </w:p>
        </w:tc>
        <w:tc>
          <w:tcPr>
            <w:tcW w:w="270" w:type="dxa"/>
          </w:tcPr>
          <w:p w14:paraId="55A30A37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BCE7F" w14:textId="307CA001" w:rsidR="00232F70" w:rsidRPr="002E1DBB" w:rsidRDefault="00B914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91470">
              <w:rPr>
                <w:rFonts w:ascii="Angsana New" w:hAnsi="Angsana New"/>
                <w:b/>
                <w:bCs/>
                <w:sz w:val="30"/>
                <w:szCs w:val="30"/>
              </w:rPr>
              <w:t>6,228,520</w:t>
            </w:r>
          </w:p>
        </w:tc>
      </w:tr>
      <w:tr w:rsidR="00232F70" w:rsidRPr="002E1DBB" w14:paraId="725A9942" w14:textId="77777777" w:rsidTr="00AF407E">
        <w:tc>
          <w:tcPr>
            <w:tcW w:w="3605" w:type="dxa"/>
          </w:tcPr>
          <w:p w14:paraId="3991A6BB" w14:textId="1A820D88" w:rsidR="00232F70" w:rsidRPr="002E1DBB" w:rsidRDefault="00232F70" w:rsidP="00232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B62469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1D9F86C5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C01F701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426DA71F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B12E3A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471201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8A8D47" w14:textId="77777777" w:rsidR="00232F70" w:rsidRPr="002E1DBB" w:rsidRDefault="00232F70" w:rsidP="0023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14:paraId="3AE956A6" w14:textId="77777777" w:rsidR="001927C3" w:rsidRPr="0069410C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37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2"/>
        <w:gridCol w:w="1265"/>
        <w:gridCol w:w="276"/>
        <w:gridCol w:w="1252"/>
        <w:gridCol w:w="270"/>
        <w:gridCol w:w="1170"/>
      </w:tblGrid>
      <w:tr w:rsidR="001927C3" w:rsidRPr="002E1DBB" w14:paraId="67BE3FC6" w14:textId="77777777" w:rsidTr="00404041">
        <w:trPr>
          <w:tblHeader/>
        </w:trPr>
        <w:tc>
          <w:tcPr>
            <w:tcW w:w="3605" w:type="dxa"/>
            <w:vAlign w:val="bottom"/>
          </w:tcPr>
          <w:p w14:paraId="24ADE87C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65" w:type="dxa"/>
            <w:gridSpan w:val="7"/>
            <w:vAlign w:val="bottom"/>
          </w:tcPr>
          <w:p w14:paraId="3EBCB025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27C3" w:rsidRPr="002E1DBB" w14:paraId="437CC683" w14:textId="77777777" w:rsidTr="00404041">
        <w:trPr>
          <w:tblHeader/>
        </w:trPr>
        <w:tc>
          <w:tcPr>
            <w:tcW w:w="3605" w:type="dxa"/>
          </w:tcPr>
          <w:p w14:paraId="08A181F3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3702F3C9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" w:type="dxa"/>
            <w:vAlign w:val="bottom"/>
          </w:tcPr>
          <w:p w14:paraId="074F3BD1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3" w:type="dxa"/>
            <w:gridSpan w:val="5"/>
            <w:vAlign w:val="bottom"/>
          </w:tcPr>
          <w:p w14:paraId="05B67395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2E1DBB" w14:paraId="724F9CE5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24D86FF3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E4B8762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29586BA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2" w:type="dxa"/>
          </w:tcPr>
          <w:p w14:paraId="4D5E7C64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CD6D49B" w14:textId="77777777" w:rsidR="001927C3" w:rsidRPr="002E1DBB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6" w:type="dxa"/>
          </w:tcPr>
          <w:p w14:paraId="18A714B4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14:paraId="5CD2016D" w14:textId="77777777" w:rsidR="001927C3" w:rsidRPr="002E1DBB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8D89BC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3E9FB03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2E1DBB" w14:paraId="1129BA4E" w14:textId="77777777" w:rsidTr="00404041">
        <w:trPr>
          <w:tblHeader/>
        </w:trPr>
        <w:tc>
          <w:tcPr>
            <w:tcW w:w="3605" w:type="dxa"/>
          </w:tcPr>
          <w:p w14:paraId="7342F24D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</w:tcPr>
          <w:p w14:paraId="6A567093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2E1DBB" w14:paraId="7A52C479" w14:textId="77777777" w:rsidTr="00404041">
        <w:tc>
          <w:tcPr>
            <w:tcW w:w="3605" w:type="dxa"/>
          </w:tcPr>
          <w:p w14:paraId="08DD0254" w14:textId="3D9FAF54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F40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</w:tcPr>
          <w:p w14:paraId="21AF08A4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</w:tcPr>
          <w:p w14:paraId="52EB30ED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3C0DA87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388C2C22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7485EBF1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9635A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555A0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2E1DBB" w14:paraId="0E20AE07" w14:textId="77777777" w:rsidTr="00404041">
        <w:tc>
          <w:tcPr>
            <w:tcW w:w="3605" w:type="dxa"/>
            <w:hideMark/>
          </w:tcPr>
          <w:p w14:paraId="54483EC8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9D5CF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1A054A0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F69D2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AF8B9F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2303F54E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755E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194A7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07C" w:rsidRPr="002E1DBB" w14:paraId="1E5F662F" w14:textId="77777777" w:rsidTr="00404041">
        <w:tc>
          <w:tcPr>
            <w:tcW w:w="3605" w:type="dxa"/>
            <w:hideMark/>
          </w:tcPr>
          <w:p w14:paraId="16C0F07A" w14:textId="77777777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02D63910" w14:textId="3DB9E8C0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E21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362" w:type="dxa"/>
          </w:tcPr>
          <w:p w14:paraId="6F57CBE3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635C2B3" w14:textId="76F013F4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276" w:type="dxa"/>
          </w:tcPr>
          <w:p w14:paraId="277B018E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4F764BA" w14:textId="254DE8A2" w:rsidR="0065607C" w:rsidRPr="002E1DBB" w:rsidRDefault="0065607C" w:rsidP="0065607C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DFF9A2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868F5" w14:textId="5B39E0A2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</w:tr>
      <w:tr w:rsidR="0065607C" w:rsidRPr="002E1DBB" w14:paraId="198EE296" w14:textId="77777777" w:rsidTr="00404041">
        <w:tc>
          <w:tcPr>
            <w:tcW w:w="3605" w:type="dxa"/>
            <w:hideMark/>
          </w:tcPr>
          <w:p w14:paraId="4CDFD11F" w14:textId="77777777" w:rsidR="0065607C" w:rsidRPr="0065607C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6560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666701" w14:textId="7939E9AC" w:rsidR="0065607C" w:rsidRPr="0065607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/>
                <w:sz w:val="30"/>
                <w:szCs w:val="30"/>
              </w:rPr>
              <w:t>2,512,559</w:t>
            </w:r>
          </w:p>
        </w:tc>
        <w:tc>
          <w:tcPr>
            <w:tcW w:w="362" w:type="dxa"/>
          </w:tcPr>
          <w:p w14:paraId="108A7BEA" w14:textId="77777777" w:rsidR="0065607C" w:rsidRPr="0065607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BC07EB9" w14:textId="7D6C2FB8" w:rsidR="0065607C" w:rsidRPr="0065607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/>
                <w:sz w:val="30"/>
                <w:szCs w:val="30"/>
              </w:rPr>
              <w:t>2,512,559</w:t>
            </w:r>
          </w:p>
        </w:tc>
        <w:tc>
          <w:tcPr>
            <w:tcW w:w="276" w:type="dxa"/>
          </w:tcPr>
          <w:p w14:paraId="12CA5A53" w14:textId="77777777" w:rsidR="0065607C" w:rsidRPr="0065607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7F7D0D4" w14:textId="67FA0F69" w:rsidR="0065607C" w:rsidRPr="0065607C" w:rsidRDefault="0065607C" w:rsidP="0065607C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135B6F" w14:textId="77777777" w:rsidR="0065607C" w:rsidRPr="0065607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7AC6E" w14:textId="2A11D88C" w:rsidR="0065607C" w:rsidRPr="0065607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07C">
              <w:rPr>
                <w:rFonts w:ascii="Angsana New" w:hAnsi="Angsana New"/>
                <w:sz w:val="30"/>
                <w:szCs w:val="30"/>
              </w:rPr>
              <w:t>2,512,559</w:t>
            </w:r>
          </w:p>
        </w:tc>
      </w:tr>
      <w:tr w:rsidR="0065607C" w:rsidRPr="002E1DBB" w14:paraId="4D3821D8" w14:textId="77777777" w:rsidTr="00404041">
        <w:tc>
          <w:tcPr>
            <w:tcW w:w="3605" w:type="dxa"/>
            <w:hideMark/>
          </w:tcPr>
          <w:p w14:paraId="19975A41" w14:textId="5764409D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F56E3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E6E2735" w14:textId="5819840F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E2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D04E21">
              <w:rPr>
                <w:rFonts w:ascii="Angsana New" w:hAnsi="Angsana New"/>
                <w:sz w:val="30"/>
                <w:szCs w:val="30"/>
              </w:rPr>
              <w:t>,</w:t>
            </w:r>
            <w:r w:rsidRPr="00D04E21">
              <w:rPr>
                <w:rFonts w:ascii="Angsana New" w:hAnsi="Angsana New"/>
                <w:sz w:val="30"/>
                <w:szCs w:val="30"/>
                <w:cs/>
              </w:rPr>
              <w:t>652</w:t>
            </w:r>
            <w:r w:rsidRPr="00D04E21">
              <w:rPr>
                <w:rFonts w:ascii="Angsana New" w:hAnsi="Angsana New"/>
                <w:sz w:val="30"/>
                <w:szCs w:val="30"/>
              </w:rPr>
              <w:t>,</w:t>
            </w:r>
            <w:r w:rsidRPr="00D04E21">
              <w:rPr>
                <w:rFonts w:ascii="Angsana New" w:hAnsi="Angsana New"/>
                <w:sz w:val="30"/>
                <w:szCs w:val="30"/>
                <w:cs/>
              </w:rPr>
              <w:t>283</w:t>
            </w:r>
          </w:p>
        </w:tc>
        <w:tc>
          <w:tcPr>
            <w:tcW w:w="362" w:type="dxa"/>
          </w:tcPr>
          <w:p w14:paraId="42E313EA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7FD4EC" w14:textId="68CA5A5F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32F70">
              <w:rPr>
                <w:rFonts w:ascii="Angsana New" w:hAnsi="Angsana New"/>
                <w:sz w:val="30"/>
                <w:szCs w:val="30"/>
              </w:rPr>
              <w:t>,</w:t>
            </w:r>
            <w:r w:rsidR="0092447E">
              <w:rPr>
                <w:rFonts w:ascii="Angsana New" w:hAnsi="Angsana New"/>
                <w:sz w:val="30"/>
                <w:szCs w:val="30"/>
              </w:rPr>
              <w:t>908,355</w:t>
            </w:r>
          </w:p>
        </w:tc>
        <w:tc>
          <w:tcPr>
            <w:tcW w:w="276" w:type="dxa"/>
          </w:tcPr>
          <w:p w14:paraId="6F181E33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B4B7AC6" w14:textId="51669F2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1B54D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52DBA" w14:textId="41CAA77D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F7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32F70">
              <w:rPr>
                <w:rFonts w:ascii="Angsana New" w:hAnsi="Angsana New"/>
                <w:sz w:val="30"/>
                <w:szCs w:val="30"/>
              </w:rPr>
              <w:t>,</w:t>
            </w:r>
            <w:r w:rsidR="0092447E">
              <w:rPr>
                <w:rFonts w:ascii="Angsana New" w:hAnsi="Angsana New"/>
                <w:sz w:val="30"/>
                <w:szCs w:val="30"/>
              </w:rPr>
              <w:t>908,355</w:t>
            </w:r>
          </w:p>
        </w:tc>
      </w:tr>
      <w:tr w:rsidR="0065607C" w:rsidRPr="002E1DBB" w14:paraId="219C5FAB" w14:textId="77777777" w:rsidTr="00404041">
        <w:tc>
          <w:tcPr>
            <w:tcW w:w="3605" w:type="dxa"/>
          </w:tcPr>
          <w:p w14:paraId="30FBA36A" w14:textId="067462DE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40B8DCDE" w14:textId="55E54BB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E21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D04E21">
              <w:rPr>
                <w:rFonts w:ascii="Angsana New" w:hAnsi="Angsana New"/>
                <w:sz w:val="30"/>
                <w:szCs w:val="30"/>
              </w:rPr>
              <w:t>,</w:t>
            </w:r>
            <w:r w:rsidRPr="00D04E21">
              <w:rPr>
                <w:rFonts w:ascii="Angsana New" w:hAnsi="Angsana New"/>
                <w:sz w:val="30"/>
                <w:szCs w:val="30"/>
                <w:cs/>
              </w:rPr>
              <w:t>533</w:t>
            </w:r>
          </w:p>
        </w:tc>
        <w:tc>
          <w:tcPr>
            <w:tcW w:w="362" w:type="dxa"/>
          </w:tcPr>
          <w:p w14:paraId="0EFE15CE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4973B8E" w14:textId="2940E01F" w:rsidR="0065607C" w:rsidRPr="00DD36B7" w:rsidRDefault="0092447E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228,853</w:t>
            </w:r>
          </w:p>
        </w:tc>
        <w:tc>
          <w:tcPr>
            <w:tcW w:w="276" w:type="dxa"/>
          </w:tcPr>
          <w:p w14:paraId="78D48781" w14:textId="77777777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C5F66AA" w14:textId="202F125B" w:rsidR="0065607C" w:rsidRPr="00DD36B7" w:rsidRDefault="0092447E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787,636</w:t>
            </w:r>
          </w:p>
        </w:tc>
        <w:tc>
          <w:tcPr>
            <w:tcW w:w="270" w:type="dxa"/>
          </w:tcPr>
          <w:p w14:paraId="42F2328B" w14:textId="77777777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9CD78" w14:textId="56F04AA9" w:rsidR="0065607C" w:rsidRPr="00DD36B7" w:rsidRDefault="0092447E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1,016,489</w:t>
            </w:r>
          </w:p>
        </w:tc>
      </w:tr>
      <w:tr w:rsidR="0065607C" w:rsidRPr="002E1DBB" w14:paraId="7DA3F42E" w14:textId="77777777" w:rsidTr="00404041">
        <w:trPr>
          <w:trHeight w:val="119"/>
        </w:trPr>
        <w:tc>
          <w:tcPr>
            <w:tcW w:w="3605" w:type="dxa"/>
            <w:hideMark/>
          </w:tcPr>
          <w:p w14:paraId="7D773D2C" w14:textId="77777777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272BBCA" w14:textId="3983886C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67E4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C67E4">
              <w:rPr>
                <w:rFonts w:ascii="Angsana New" w:hAnsi="Angsana New"/>
                <w:sz w:val="30"/>
                <w:szCs w:val="30"/>
              </w:rPr>
              <w:t>,</w:t>
            </w:r>
            <w:r w:rsidRPr="006C67E4">
              <w:rPr>
                <w:rFonts w:ascii="Angsana New" w:hAnsi="Angsana New"/>
                <w:sz w:val="30"/>
                <w:szCs w:val="30"/>
                <w:cs/>
              </w:rPr>
              <w:t>381</w:t>
            </w:r>
          </w:p>
        </w:tc>
        <w:tc>
          <w:tcPr>
            <w:tcW w:w="362" w:type="dxa"/>
          </w:tcPr>
          <w:p w14:paraId="669B297E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993C34D" w14:textId="7EBF81A8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6B7"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276" w:type="dxa"/>
          </w:tcPr>
          <w:p w14:paraId="64B85CD4" w14:textId="77777777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FCE1486" w14:textId="4A57D93B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6B7"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  <w:tc>
          <w:tcPr>
            <w:tcW w:w="270" w:type="dxa"/>
          </w:tcPr>
          <w:p w14:paraId="6FF6148B" w14:textId="77777777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F1DB8" w14:textId="4B479EC8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6B7">
              <w:rPr>
                <w:rFonts w:ascii="Angsana New" w:hAnsi="Angsana New"/>
                <w:sz w:val="30"/>
                <w:szCs w:val="30"/>
              </w:rPr>
              <w:t>7,587</w:t>
            </w:r>
          </w:p>
        </w:tc>
      </w:tr>
      <w:tr w:rsidR="0065607C" w:rsidRPr="002E1DBB" w14:paraId="72C59376" w14:textId="77777777" w:rsidTr="00404041">
        <w:tc>
          <w:tcPr>
            <w:tcW w:w="3605" w:type="dxa"/>
          </w:tcPr>
          <w:p w14:paraId="15DB8ED6" w14:textId="77777777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3609D" w14:textId="33F17855" w:rsidR="0065607C" w:rsidRPr="0008651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8,078,022</w:t>
            </w:r>
          </w:p>
        </w:tc>
        <w:tc>
          <w:tcPr>
            <w:tcW w:w="362" w:type="dxa"/>
          </w:tcPr>
          <w:p w14:paraId="539E3BB4" w14:textId="77777777" w:rsidR="0065607C" w:rsidRPr="0008651C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54BF8" w14:textId="6CCEF541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92447E">
              <w:rPr>
                <w:rFonts w:ascii="Angsana New" w:hAnsi="Angsana New"/>
                <w:b/>
                <w:bCs/>
                <w:sz w:val="30"/>
                <w:szCs w:val="30"/>
              </w:rPr>
              <w:t>654,177</w:t>
            </w:r>
          </w:p>
        </w:tc>
        <w:tc>
          <w:tcPr>
            <w:tcW w:w="276" w:type="dxa"/>
          </w:tcPr>
          <w:p w14:paraId="6120524B" w14:textId="77777777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1E1FC" w14:textId="44EA7EDE" w:rsidR="0065607C" w:rsidRPr="00DD36B7" w:rsidRDefault="0092447E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791,079</w:t>
            </w:r>
          </w:p>
        </w:tc>
        <w:tc>
          <w:tcPr>
            <w:tcW w:w="270" w:type="dxa"/>
          </w:tcPr>
          <w:p w14:paraId="5347591C" w14:textId="77777777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27BD5" w14:textId="0D92271C" w:rsidR="0065607C" w:rsidRPr="00DD36B7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92447E">
              <w:rPr>
                <w:rFonts w:ascii="Angsana New" w:hAnsi="Angsana New"/>
                <w:b/>
                <w:bCs/>
                <w:sz w:val="30"/>
                <w:szCs w:val="30"/>
              </w:rPr>
              <w:t>445,256</w:t>
            </w:r>
          </w:p>
        </w:tc>
      </w:tr>
      <w:tr w:rsidR="0065607C" w:rsidRPr="002E1DBB" w14:paraId="4A091330" w14:textId="77777777" w:rsidTr="00404041">
        <w:tc>
          <w:tcPr>
            <w:tcW w:w="3605" w:type="dxa"/>
          </w:tcPr>
          <w:p w14:paraId="20B70417" w14:textId="77777777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4A153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04DC51F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FF32D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770F909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0EB97E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EEDD7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272D7F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07C" w:rsidRPr="002E1DBB" w14:paraId="75924FE8" w14:textId="77777777" w:rsidTr="00A55642">
        <w:tc>
          <w:tcPr>
            <w:tcW w:w="3605" w:type="dxa"/>
          </w:tcPr>
          <w:p w14:paraId="7A680973" w14:textId="46B22FAE" w:rsidR="0065607C" w:rsidRPr="002E1DBB" w:rsidRDefault="0065607C" w:rsidP="0065607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F8927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147D40C3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42A3708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028DFE9C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1C6D4BD7" w14:textId="77777777" w:rsidR="0065607C" w:rsidRPr="002E1DBB" w:rsidRDefault="0065607C" w:rsidP="0065607C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8032E2F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0F7899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5607C" w:rsidRPr="002E1DBB" w14:paraId="707ECCD0" w14:textId="77777777" w:rsidTr="00404041">
        <w:tc>
          <w:tcPr>
            <w:tcW w:w="3605" w:type="dxa"/>
          </w:tcPr>
          <w:p w14:paraId="09107EAE" w14:textId="5DF2504A" w:rsidR="0065607C" w:rsidRPr="002E1DBB" w:rsidRDefault="0065607C" w:rsidP="006560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D89561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07E77E9C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56F0EE61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73F5D28E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89B9131" w14:textId="77777777" w:rsidR="0065607C" w:rsidRPr="002E1DBB" w:rsidRDefault="0065607C" w:rsidP="0065607C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1DC52A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21B738" w14:textId="77777777" w:rsidR="0065607C" w:rsidRPr="002E1DBB" w:rsidRDefault="0065607C" w:rsidP="006560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5607C" w:rsidRPr="002E1DBB" w14:paraId="4A715713" w14:textId="77777777" w:rsidTr="00404041">
        <w:tc>
          <w:tcPr>
            <w:tcW w:w="3605" w:type="dxa"/>
          </w:tcPr>
          <w:p w14:paraId="4B842FDD" w14:textId="5DCD9133" w:rsidR="0065607C" w:rsidRPr="002E1DBB" w:rsidRDefault="0065607C" w:rsidP="006560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2D0522" w14:textId="162781A6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362" w:type="dxa"/>
          </w:tcPr>
          <w:p w14:paraId="3F2AA6A5" w14:textId="7777777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247D1BE" w14:textId="5DDE0C8C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276" w:type="dxa"/>
          </w:tcPr>
          <w:p w14:paraId="78466300" w14:textId="77777777" w:rsidR="0065607C" w:rsidRPr="002F2494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F50F64E" w14:textId="11E3974A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5D931" w14:textId="77777777" w:rsidR="0065607C" w:rsidRPr="002F2494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69F1E3" w14:textId="36B0C30B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65607C" w:rsidRPr="002E1DBB" w14:paraId="009F71D6" w14:textId="77777777" w:rsidTr="00404041">
        <w:tc>
          <w:tcPr>
            <w:tcW w:w="3605" w:type="dxa"/>
          </w:tcPr>
          <w:p w14:paraId="792643EC" w14:textId="00FD4498" w:rsidR="0065607C" w:rsidRPr="002E1DBB" w:rsidRDefault="0065607C" w:rsidP="006560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08B4A3" w14:textId="3A65E6A1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362" w:type="dxa"/>
          </w:tcPr>
          <w:p w14:paraId="0506AD75" w14:textId="7777777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C39059E" w14:textId="22E2A6C2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  <w:tc>
          <w:tcPr>
            <w:tcW w:w="276" w:type="dxa"/>
          </w:tcPr>
          <w:p w14:paraId="62996D5E" w14:textId="77777777" w:rsidR="0065607C" w:rsidRPr="002F2494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3058970" w14:textId="4209A7B0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662CE" w14:textId="77777777" w:rsidR="0065607C" w:rsidRPr="002F2494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B95FDD" w14:textId="5E1B73D3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65607C" w:rsidRPr="002E1DBB" w14:paraId="1691C072" w14:textId="77777777" w:rsidTr="00AF407E">
        <w:tc>
          <w:tcPr>
            <w:tcW w:w="3605" w:type="dxa"/>
          </w:tcPr>
          <w:p w14:paraId="7FDEDC54" w14:textId="4923C853" w:rsidR="0065607C" w:rsidRPr="002E1DBB" w:rsidRDefault="0065607C" w:rsidP="006560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F56E3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B78E8F" w14:textId="35C6423E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362" w:type="dxa"/>
          </w:tcPr>
          <w:p w14:paraId="53E4D5B2" w14:textId="7777777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CE6EE06" w14:textId="0F6BF846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276" w:type="dxa"/>
          </w:tcPr>
          <w:p w14:paraId="12462649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28378AA6" w14:textId="3D54C10F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ECAC2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5671F" w14:textId="63D46343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</w:tr>
      <w:tr w:rsidR="0065607C" w:rsidRPr="002E1DBB" w14:paraId="2515FE2E" w14:textId="77777777" w:rsidTr="00AF407E">
        <w:tc>
          <w:tcPr>
            <w:tcW w:w="3605" w:type="dxa"/>
          </w:tcPr>
          <w:p w14:paraId="70908105" w14:textId="65F0FB3F" w:rsidR="0065607C" w:rsidRPr="002E1DBB" w:rsidRDefault="0065607C" w:rsidP="006560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29214" w14:textId="7CCCA331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362" w:type="dxa"/>
          </w:tcPr>
          <w:p w14:paraId="479AED72" w14:textId="7777777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402B6" w14:textId="1C0E296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6,470</w:t>
            </w:r>
          </w:p>
        </w:tc>
        <w:tc>
          <w:tcPr>
            <w:tcW w:w="276" w:type="dxa"/>
          </w:tcPr>
          <w:p w14:paraId="5238C0DB" w14:textId="7777777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4B68FF" w14:textId="3654D12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7,968</w:t>
            </w:r>
          </w:p>
        </w:tc>
        <w:tc>
          <w:tcPr>
            <w:tcW w:w="270" w:type="dxa"/>
          </w:tcPr>
          <w:p w14:paraId="7607FDDD" w14:textId="77777777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A2F176" w14:textId="6DF7D816" w:rsidR="0065607C" w:rsidRPr="0008651C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14,438</w:t>
            </w:r>
          </w:p>
        </w:tc>
      </w:tr>
      <w:tr w:rsidR="0065607C" w:rsidRPr="002E1DBB" w14:paraId="6EB898D9" w14:textId="77777777" w:rsidTr="00AF407E">
        <w:tc>
          <w:tcPr>
            <w:tcW w:w="3605" w:type="dxa"/>
          </w:tcPr>
          <w:p w14:paraId="57C4FB08" w14:textId="77777777" w:rsidR="0065607C" w:rsidRPr="002E1DBB" w:rsidRDefault="0065607C" w:rsidP="006560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F5752" w14:textId="75D085AF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362" w:type="dxa"/>
          </w:tcPr>
          <w:p w14:paraId="2525B078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FB09B" w14:textId="7F8B0AAC" w:rsidR="0065607C" w:rsidRPr="00E154CA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4CA">
              <w:rPr>
                <w:rFonts w:ascii="Angsana New" w:hAnsi="Angsana New"/>
                <w:b/>
                <w:bCs/>
                <w:sz w:val="30"/>
                <w:szCs w:val="30"/>
              </w:rPr>
              <w:t>6,220,552</w:t>
            </w:r>
          </w:p>
        </w:tc>
        <w:tc>
          <w:tcPr>
            <w:tcW w:w="276" w:type="dxa"/>
          </w:tcPr>
          <w:p w14:paraId="5356E8F3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3866C" w14:textId="02450A3F" w:rsidR="0065607C" w:rsidRPr="00E154CA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4CA">
              <w:rPr>
                <w:rFonts w:ascii="Angsana New" w:hAnsi="Angsana New"/>
                <w:b/>
                <w:bCs/>
                <w:sz w:val="30"/>
                <w:szCs w:val="30"/>
              </w:rPr>
              <w:t>7,968</w:t>
            </w:r>
          </w:p>
        </w:tc>
        <w:tc>
          <w:tcPr>
            <w:tcW w:w="270" w:type="dxa"/>
          </w:tcPr>
          <w:p w14:paraId="7BB8B665" w14:textId="77777777" w:rsidR="0065607C" w:rsidRPr="00E154CA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A46BC" w14:textId="5D4F8996" w:rsidR="0065607C" w:rsidRPr="00E154CA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4CA">
              <w:rPr>
                <w:rFonts w:ascii="Angsana New" w:hAnsi="Angsana New"/>
                <w:b/>
                <w:bCs/>
                <w:sz w:val="30"/>
                <w:szCs w:val="30"/>
              </w:rPr>
              <w:t>6,228,459</w:t>
            </w:r>
          </w:p>
        </w:tc>
      </w:tr>
      <w:tr w:rsidR="0065607C" w:rsidRPr="002E1DBB" w14:paraId="2C06C584" w14:textId="77777777" w:rsidTr="00AF407E">
        <w:tc>
          <w:tcPr>
            <w:tcW w:w="3605" w:type="dxa"/>
          </w:tcPr>
          <w:p w14:paraId="3ACCB518" w14:textId="4223A929" w:rsidR="0065607C" w:rsidRPr="002E1DBB" w:rsidRDefault="0065607C" w:rsidP="006560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4C21B9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35B6A567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right w:val="nil"/>
            </w:tcBorders>
          </w:tcPr>
          <w:p w14:paraId="3AF4292D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43DC6523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0B59F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6E480A8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289C73" w14:textId="77777777" w:rsidR="0065607C" w:rsidRPr="002E1DBB" w:rsidRDefault="0065607C" w:rsidP="0065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14:paraId="1175A7F9" w14:textId="6CD6789F" w:rsidR="00594F35" w:rsidRPr="00466358" w:rsidRDefault="00594F35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66358">
        <w:rPr>
          <w:rFonts w:ascii="Angsana New" w:hAnsi="Angsana New"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69B9AFFB" w14:textId="77777777" w:rsidR="00594F35" w:rsidRPr="00E12BFD" w:rsidRDefault="00594F35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116B0" w14:textId="0F380146" w:rsidR="00594F35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800F99" w:rsidRPr="00800F99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CE3468" w14:textId="7059EE65" w:rsidR="00692BE8" w:rsidRDefault="0069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C183F5" w14:textId="19073A5E" w:rsidR="00B8363F" w:rsidRPr="00466358" w:rsidRDefault="00B8363F" w:rsidP="00466358">
      <w:pPr>
        <w:pStyle w:val="block"/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466358">
        <w:rPr>
          <w:rFonts w:ascii="Angsana New" w:hAnsi="Angsana New"/>
          <w:i/>
          <w:iCs/>
          <w:sz w:val="30"/>
          <w:szCs w:val="30"/>
          <w:lang w:val="en-US"/>
        </w:rPr>
        <w:lastRenderedPageBreak/>
        <w:t>(</w:t>
      </w:r>
      <w:r w:rsidR="001F55A6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466358">
        <w:rPr>
          <w:rFonts w:ascii="Angsana New" w:hAnsi="Angsana New"/>
          <w:i/>
          <w:iCs/>
          <w:sz w:val="30"/>
          <w:szCs w:val="30"/>
          <w:lang w:val="en-US"/>
        </w:rPr>
        <w:t xml:space="preserve">.1) </w:t>
      </w:r>
      <w:r w:rsidRPr="00466358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18CD4C0F" w14:textId="16EBA69B" w:rsidR="00594F35" w:rsidRPr="009463BF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17284904" w14:textId="6E4FA19A" w:rsidR="00613349" w:rsidRPr="009463BF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9463BF">
        <w:rPr>
          <w:rFonts w:ascii="Angsana New" w:hAnsi="Angsana New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9463BF">
        <w:rPr>
          <w:rFonts w:ascii="Angsana New" w:hAnsi="Angsana New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96342E6" w14:textId="24A4E1EC" w:rsidR="00B8363F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68"/>
        <w:gridCol w:w="991"/>
        <w:gridCol w:w="266"/>
        <w:gridCol w:w="1091"/>
        <w:gridCol w:w="266"/>
        <w:gridCol w:w="1075"/>
        <w:gridCol w:w="268"/>
        <w:gridCol w:w="905"/>
        <w:gridCol w:w="266"/>
        <w:gridCol w:w="901"/>
      </w:tblGrid>
      <w:tr w:rsidR="00613349" w:rsidRPr="00CE7367" w14:paraId="6C0B7F58" w14:textId="77777777" w:rsidTr="00CC073F">
        <w:trPr>
          <w:tblHeader/>
        </w:trPr>
        <w:tc>
          <w:tcPr>
            <w:tcW w:w="2160" w:type="dxa"/>
          </w:tcPr>
          <w:p w14:paraId="5849977B" w14:textId="77777777" w:rsidR="00613349" w:rsidRPr="00CE7367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77" w:type="dxa"/>
            <w:gridSpan w:val="11"/>
          </w:tcPr>
          <w:p w14:paraId="1A4534E9" w14:textId="4512B753" w:rsidR="00613349" w:rsidRPr="00CE7367" w:rsidDel="001F61F5" w:rsidRDefault="00613349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711B5F"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>/</w:t>
            </w:r>
            <w:r w:rsidR="00711B5F"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349" w:rsidRPr="00CE7367" w14:paraId="3428D45F" w14:textId="77777777" w:rsidTr="00CC073F">
        <w:trPr>
          <w:tblHeader/>
        </w:trPr>
        <w:tc>
          <w:tcPr>
            <w:tcW w:w="2160" w:type="dxa"/>
            <w:hideMark/>
          </w:tcPr>
          <w:p w14:paraId="102155B9" w14:textId="5EA59AE1" w:rsidR="00613349" w:rsidRPr="00CE7367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96" w:type="dxa"/>
            <w:gridSpan w:val="5"/>
            <w:hideMark/>
          </w:tcPr>
          <w:p w14:paraId="69E24C55" w14:textId="01F3F35B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407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66" w:type="dxa"/>
          </w:tcPr>
          <w:p w14:paraId="29974693" w14:textId="77777777" w:rsidR="00613349" w:rsidRPr="00CE7367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5"/>
            <w:hideMark/>
          </w:tcPr>
          <w:p w14:paraId="2B7B4C3F" w14:textId="4B08B239" w:rsidR="00613349" w:rsidRPr="00CE7367" w:rsidRDefault="00613349" w:rsidP="005823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40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13349" w:rsidRPr="00CE7367" w14:paraId="5C406D54" w14:textId="77777777" w:rsidTr="00CC073F">
        <w:trPr>
          <w:tblHeader/>
        </w:trPr>
        <w:tc>
          <w:tcPr>
            <w:tcW w:w="2160" w:type="dxa"/>
            <w:vAlign w:val="bottom"/>
            <w:hideMark/>
          </w:tcPr>
          <w:p w14:paraId="1D67FEEE" w14:textId="6DA3878C" w:rsidR="00613349" w:rsidRPr="00CE7367" w:rsidRDefault="00613349" w:rsidP="006B440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6B4407"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        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 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C1CA74B" w14:textId="77777777" w:rsidR="003E1333" w:rsidRPr="00CE7367" w:rsidRDefault="003E1333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BAFB3" w14:textId="39CB021B" w:rsidR="00613349" w:rsidRPr="00CE7367" w:rsidRDefault="00613349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A804B8F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F6524" w14:textId="324AB56C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1ECD84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381F1F" w14:textId="1D8D4978" w:rsidR="00613349" w:rsidRPr="00CE7367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4B0ECAA4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80E274" w14:textId="73BF469F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543C4" w14:textId="77777777" w:rsidR="003E1333" w:rsidRPr="00CE7367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C2CB2" w14:textId="77777777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ECB771D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088E800F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A57432" w14:textId="41056F60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C6761ED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24B10B" w14:textId="5DD36C2E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EA0B69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8B4DD" w14:textId="11D65E36" w:rsidR="00613349" w:rsidRPr="00CE7367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622F28CC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63D01E3" w14:textId="37C487CC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9A6FFC" w14:textId="77777777" w:rsidR="003E1333" w:rsidRPr="00CE7367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7E2AE5" w14:textId="77777777" w:rsidR="00613349" w:rsidRPr="00CE7367" w:rsidRDefault="00613349" w:rsidP="0058230B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3349" w:rsidRPr="00CE7367" w14:paraId="4366DD91" w14:textId="77777777" w:rsidTr="00CC073F">
        <w:trPr>
          <w:tblHeader/>
        </w:trPr>
        <w:tc>
          <w:tcPr>
            <w:tcW w:w="2160" w:type="dxa"/>
            <w:hideMark/>
          </w:tcPr>
          <w:p w14:paraId="2EAF1D10" w14:textId="0B0F225A" w:rsidR="00613349" w:rsidRPr="00CE7367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7" w:type="dxa"/>
            <w:gridSpan w:val="11"/>
            <w:hideMark/>
          </w:tcPr>
          <w:p w14:paraId="0EFAB7B9" w14:textId="020A8ED2" w:rsidR="00613349" w:rsidRPr="00CE7367" w:rsidRDefault="00613349" w:rsidP="0058230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FA062B"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C67E4" w:rsidRPr="00CE7367" w14:paraId="40B2D202" w14:textId="77777777" w:rsidTr="008E6468">
        <w:tc>
          <w:tcPr>
            <w:tcW w:w="2160" w:type="dxa"/>
          </w:tcPr>
          <w:p w14:paraId="0B97EE34" w14:textId="77777777" w:rsidR="006C67E4" w:rsidRPr="00CE7367" w:rsidRDefault="006C67E4" w:rsidP="006C67E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</w:t>
            </w:r>
          </w:p>
          <w:p w14:paraId="01DDE7D6" w14:textId="5E99FE1B" w:rsidR="006C67E4" w:rsidRDefault="006C67E4" w:rsidP="006C67E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3913B9CF" w14:textId="1FDB29F4" w:rsidR="006C67E4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268" w:type="dxa"/>
          </w:tcPr>
          <w:p w14:paraId="44CC1577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721A4183" w14:textId="77777777" w:rsidR="006C67E4" w:rsidRDefault="006C67E4" w:rsidP="006C67E4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646049D9" w14:textId="093284B8" w:rsidR="006C67E4" w:rsidRDefault="006C67E4" w:rsidP="006C67E4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CFDFEF2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172A6016" w14:textId="545D3D7D" w:rsidR="006C67E4" w:rsidRDefault="006C67E4" w:rsidP="006C67E4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266" w:type="dxa"/>
          </w:tcPr>
          <w:p w14:paraId="4FB4DB1F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84717C4" w14:textId="4492B743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1,447</w:t>
            </w:r>
          </w:p>
        </w:tc>
        <w:tc>
          <w:tcPr>
            <w:tcW w:w="268" w:type="dxa"/>
          </w:tcPr>
          <w:p w14:paraId="0A679C70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43E92D2F" w14:textId="07A64F1D" w:rsidR="006C67E4" w:rsidRPr="00CE7367" w:rsidRDefault="006C67E4" w:rsidP="006C67E4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3773C43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04FCE86" w14:textId="3321656F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1,447</w:t>
            </w:r>
          </w:p>
        </w:tc>
      </w:tr>
      <w:tr w:rsidR="006C67E4" w:rsidRPr="00CE7367" w14:paraId="2096319A" w14:textId="77777777" w:rsidTr="008E6468">
        <w:tc>
          <w:tcPr>
            <w:tcW w:w="2160" w:type="dxa"/>
          </w:tcPr>
          <w:p w14:paraId="58BC6ED9" w14:textId="6ECF156A" w:rsidR="006C67E4" w:rsidRDefault="006C67E4" w:rsidP="006C67E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FF57111" w14:textId="2B4C8CC3" w:rsidR="006C67E4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27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681</w:t>
            </w:r>
          </w:p>
        </w:tc>
        <w:tc>
          <w:tcPr>
            <w:tcW w:w="268" w:type="dxa"/>
          </w:tcPr>
          <w:p w14:paraId="15FF8B25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0789C87C" w14:textId="601C98D3" w:rsidR="006C67E4" w:rsidRDefault="006C67E4" w:rsidP="006C67E4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BDCFFCF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84E7BF7" w14:textId="0867412D" w:rsidR="006C67E4" w:rsidRDefault="006C67E4" w:rsidP="006C67E4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27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681</w:t>
            </w:r>
          </w:p>
        </w:tc>
        <w:tc>
          <w:tcPr>
            <w:tcW w:w="266" w:type="dxa"/>
          </w:tcPr>
          <w:p w14:paraId="75F6B5C7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A887A9" w14:textId="7D4AF24E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25,344</w:t>
            </w:r>
          </w:p>
        </w:tc>
        <w:tc>
          <w:tcPr>
            <w:tcW w:w="268" w:type="dxa"/>
          </w:tcPr>
          <w:p w14:paraId="20691552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7A63A3BB" w14:textId="5F9EB32C" w:rsidR="006C67E4" w:rsidRPr="00CE7367" w:rsidRDefault="006C67E4" w:rsidP="006C67E4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B8D3EEF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4B4365B" w14:textId="202B5829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25,344</w:t>
            </w:r>
          </w:p>
        </w:tc>
      </w:tr>
      <w:tr w:rsidR="006C67E4" w:rsidRPr="00CE7367" w14:paraId="27586A22" w14:textId="77777777" w:rsidTr="0000737B">
        <w:tc>
          <w:tcPr>
            <w:tcW w:w="2160" w:type="dxa"/>
          </w:tcPr>
          <w:p w14:paraId="7C5CB67F" w14:textId="1317650D" w:rsidR="006C67E4" w:rsidRDefault="006C67E4" w:rsidP="006C67E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BD221B2" w14:textId="08118733" w:rsidR="006C67E4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B91470">
              <w:rPr>
                <w:rFonts w:ascii="Angsana New" w:hAnsi="Angsana New"/>
                <w:sz w:val="28"/>
                <w:szCs w:val="28"/>
                <w:lang w:val="en-US" w:bidi="th-TH"/>
              </w:rPr>
              <w:t>826,000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7637160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D011CD5" w14:textId="4EC71AED" w:rsidR="006C67E4" w:rsidRDefault="006C67E4" w:rsidP="006C67E4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(75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377)</w:t>
            </w:r>
          </w:p>
        </w:tc>
        <w:tc>
          <w:tcPr>
            <w:tcW w:w="266" w:type="dxa"/>
          </w:tcPr>
          <w:p w14:paraId="0EBBF09F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B0AC40D" w14:textId="337AFD57" w:rsidR="006C67E4" w:rsidRDefault="006C67E4" w:rsidP="006C67E4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B91470">
              <w:rPr>
                <w:rFonts w:ascii="Angsana New" w:hAnsi="Angsana New"/>
                <w:sz w:val="28"/>
                <w:szCs w:val="28"/>
                <w:lang w:val="en-US" w:bidi="th-TH"/>
              </w:rPr>
              <w:t>901,377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70FFAB8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123012" w14:textId="2A3C9912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1,246,086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3CB0A78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6F5D4E98" w14:textId="473B6FA6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116,419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99D157A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4A4DD7B0" w14:textId="32A982F9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1,362,505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C67E4" w:rsidRPr="00CE7367" w14:paraId="43BD7C20" w14:textId="77777777" w:rsidTr="0000737B">
        <w:tc>
          <w:tcPr>
            <w:tcW w:w="2160" w:type="dxa"/>
            <w:hideMark/>
          </w:tcPr>
          <w:p w14:paraId="3BE56550" w14:textId="77777777" w:rsidR="006C67E4" w:rsidRPr="00CE7367" w:rsidRDefault="006C67E4" w:rsidP="006C67E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</w:t>
            </w:r>
          </w:p>
          <w:p w14:paraId="28AA129F" w14:textId="77777777" w:rsidR="006C67E4" w:rsidRPr="00CE7367" w:rsidRDefault="006C67E4" w:rsidP="006C67E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ฐานะการเงินที่มี</w:t>
            </w:r>
          </w:p>
          <w:p w14:paraId="2C218770" w14:textId="15DA445F" w:rsidR="006C67E4" w:rsidRPr="00CE7367" w:rsidRDefault="006C67E4" w:rsidP="006C67E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ความเสี่ยง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5AAC2" w14:textId="3EE5B9FE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B914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796,875</w:t>
            </w: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A848A7F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228EA" w14:textId="4F17A22B" w:rsidR="006C67E4" w:rsidRPr="00CE7367" w:rsidRDefault="006C67E4" w:rsidP="006C67E4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(75</w:t>
            </w:r>
            <w:r w:rsidRPr="006C67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377)</w:t>
            </w:r>
          </w:p>
        </w:tc>
        <w:tc>
          <w:tcPr>
            <w:tcW w:w="266" w:type="dxa"/>
          </w:tcPr>
          <w:p w14:paraId="38A87FBC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2A43" w14:textId="020082B0" w:rsidR="006C67E4" w:rsidRPr="00CE7367" w:rsidRDefault="006C67E4" w:rsidP="006C67E4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B914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872,252</w:t>
            </w: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3171373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1E4B8" w14:textId="5922C355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(1,219,295)</w:t>
            </w:r>
          </w:p>
        </w:tc>
        <w:tc>
          <w:tcPr>
            <w:tcW w:w="268" w:type="dxa"/>
          </w:tcPr>
          <w:p w14:paraId="3BC01453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897CE" w14:textId="633EFA69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129C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(116,419)</w:t>
            </w:r>
          </w:p>
        </w:tc>
        <w:tc>
          <w:tcPr>
            <w:tcW w:w="266" w:type="dxa"/>
          </w:tcPr>
          <w:p w14:paraId="5A44AA01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ABEFC" w14:textId="2612A510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(1,335,714)</w:t>
            </w:r>
          </w:p>
        </w:tc>
      </w:tr>
      <w:tr w:rsidR="006C67E4" w:rsidRPr="00CE7367" w14:paraId="2DDC8288" w14:textId="77777777" w:rsidTr="0000737B">
        <w:tc>
          <w:tcPr>
            <w:tcW w:w="2160" w:type="dxa"/>
            <w:hideMark/>
          </w:tcPr>
          <w:p w14:paraId="3D37DC80" w14:textId="6EF08D58" w:rsidR="006C67E4" w:rsidRPr="00CE7367" w:rsidRDefault="006C67E4" w:rsidP="006C67E4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2F311" w14:textId="1C2BED13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135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503</w:t>
            </w:r>
          </w:p>
        </w:tc>
        <w:tc>
          <w:tcPr>
            <w:tcW w:w="268" w:type="dxa"/>
          </w:tcPr>
          <w:p w14:paraId="2903A17A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6980B" w14:textId="5A1364D9" w:rsidR="006C67E4" w:rsidRPr="00CE7367" w:rsidRDefault="006C67E4" w:rsidP="006C67E4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888</w:t>
            </w:r>
          </w:p>
        </w:tc>
        <w:tc>
          <w:tcPr>
            <w:tcW w:w="266" w:type="dxa"/>
          </w:tcPr>
          <w:p w14:paraId="1413A5DB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7D74" w14:textId="78B85AA1" w:rsidR="006C67E4" w:rsidRPr="00CE7367" w:rsidRDefault="006C67E4" w:rsidP="006C67E4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166</w:t>
            </w:r>
            <w:r w:rsidRPr="006C67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C67E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391</w:t>
            </w:r>
          </w:p>
        </w:tc>
        <w:tc>
          <w:tcPr>
            <w:tcW w:w="266" w:type="dxa"/>
          </w:tcPr>
          <w:p w14:paraId="1CAF9C24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5D21E" w14:textId="7337051A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129C4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080,338</w:t>
            </w:r>
          </w:p>
        </w:tc>
        <w:tc>
          <w:tcPr>
            <w:tcW w:w="268" w:type="dxa"/>
          </w:tcPr>
          <w:p w14:paraId="325A95DA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39493" w14:textId="42DA2816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129C4">
              <w:rPr>
                <w:rFonts w:ascii="Angsana New" w:hAnsi="Angsana New"/>
                <w:sz w:val="28"/>
                <w:szCs w:val="28"/>
                <w:lang w:val="en-US" w:bidi="th-TH"/>
              </w:rPr>
              <w:t>48,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66" w:type="dxa"/>
          </w:tcPr>
          <w:p w14:paraId="4DD7B713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2E6A" w14:textId="3CDA9936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sz w:val="28"/>
                <w:szCs w:val="28"/>
                <w:lang w:val="en-US" w:bidi="th-TH"/>
              </w:rPr>
              <w:t>1,128,506</w:t>
            </w:r>
          </w:p>
        </w:tc>
      </w:tr>
      <w:tr w:rsidR="006C67E4" w:rsidRPr="00CE7367" w14:paraId="58841835" w14:textId="77777777" w:rsidTr="0000737B">
        <w:tc>
          <w:tcPr>
            <w:tcW w:w="2160" w:type="dxa"/>
            <w:hideMark/>
          </w:tcPr>
          <w:p w14:paraId="08CF3CD1" w14:textId="77777777" w:rsidR="006C67E4" w:rsidRPr="00CE7367" w:rsidRDefault="006C67E4" w:rsidP="006C67E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D381" w14:textId="2C7A0D51" w:rsidR="006C67E4" w:rsidRPr="00CE7367" w:rsidRDefault="00B91470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338,628</w:t>
            </w:r>
          </w:p>
        </w:tc>
        <w:tc>
          <w:tcPr>
            <w:tcW w:w="268" w:type="dxa"/>
          </w:tcPr>
          <w:p w14:paraId="312AAA78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A96AF" w14:textId="3288F4C3" w:rsidR="006C67E4" w:rsidRPr="00CE7367" w:rsidRDefault="006C67E4" w:rsidP="006C67E4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B914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44,489</w:t>
            </w:r>
            <w:r w:rsidRPr="006C67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8D39049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3431E" w14:textId="5D282B0E" w:rsidR="006C67E4" w:rsidRPr="00CE7367" w:rsidRDefault="00B91470" w:rsidP="006C67E4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294,139</w:t>
            </w:r>
          </w:p>
        </w:tc>
        <w:tc>
          <w:tcPr>
            <w:tcW w:w="266" w:type="dxa"/>
          </w:tcPr>
          <w:p w14:paraId="0042C6D2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0F81" w14:textId="5F47E5FA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(138,957)</w:t>
            </w:r>
          </w:p>
        </w:tc>
        <w:tc>
          <w:tcPr>
            <w:tcW w:w="268" w:type="dxa"/>
          </w:tcPr>
          <w:p w14:paraId="41A97798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DF22" w14:textId="33BF9755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(68,251)</w:t>
            </w:r>
          </w:p>
        </w:tc>
        <w:tc>
          <w:tcPr>
            <w:tcW w:w="266" w:type="dxa"/>
          </w:tcPr>
          <w:p w14:paraId="3545D7D2" w14:textId="77777777" w:rsidR="006C67E4" w:rsidRPr="00CE7367" w:rsidRDefault="006C67E4" w:rsidP="006C67E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D2B" w14:textId="7D0ACCBA" w:rsidR="006C67E4" w:rsidRPr="00CE7367" w:rsidRDefault="006C67E4" w:rsidP="006C67E4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(207,208)</w:t>
            </w:r>
          </w:p>
        </w:tc>
      </w:tr>
    </w:tbl>
    <w:p w14:paraId="30F52D17" w14:textId="0535D38E" w:rsidR="009A3259" w:rsidRDefault="00CC47DA" w:rsidP="006C67E4">
      <w:pPr>
        <w:spacing w:line="240" w:lineRule="auto"/>
        <w:ind w:firstLine="450"/>
        <w:rPr>
          <w:rFonts w:ascii="Angsana New" w:hAnsi="Angsana New"/>
          <w:sz w:val="30"/>
          <w:szCs w:val="30"/>
          <w:cs/>
          <w:lang w:val="th-TH"/>
        </w:rPr>
      </w:pP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</w:p>
    <w:p w14:paraId="534B2777" w14:textId="429C1285" w:rsidR="00D05734" w:rsidRPr="006C67E4" w:rsidRDefault="009A3259" w:rsidP="009A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291FE4E" w14:textId="0A531910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320D2D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สัญญาซื้อเงินตราต่างประเทศล่วงหน้า</w:t>
      </w:r>
    </w:p>
    <w:p w14:paraId="6B87CEE9" w14:textId="5419C27F" w:rsidR="00320D2D" w:rsidRPr="00E12BFD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4753BB" w14:textId="1B76C32C" w:rsidR="00320D2D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AF407E">
        <w:rPr>
          <w:rFonts w:ascii="Angsana New" w:hAnsi="Angsana New" w:hint="cs"/>
          <w:sz w:val="30"/>
          <w:szCs w:val="30"/>
          <w:cs/>
          <w:lang w:bidi="th-TH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AF407E">
        <w:rPr>
          <w:rFonts w:ascii="Angsana New" w:hAnsi="Angsana New" w:hint="cs"/>
          <w:sz w:val="30"/>
          <w:szCs w:val="30"/>
          <w:cs/>
          <w:lang w:bidi="th-TH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กลุ่มบริษัทและบริษัทมีสัญญาซื้อเงินตราต่างประเทศล่วงหน้าหลายฉบับคงเหลือดังนี้</w:t>
      </w:r>
    </w:p>
    <w:p w14:paraId="5F7CDD55" w14:textId="21E17558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2250"/>
        <w:gridCol w:w="270"/>
        <w:gridCol w:w="1260"/>
        <w:gridCol w:w="270"/>
        <w:gridCol w:w="1167"/>
      </w:tblGrid>
      <w:tr w:rsidR="00320D2D" w:rsidRPr="00786134" w14:paraId="0BD8680A" w14:textId="77777777" w:rsidTr="00320D2D">
        <w:trPr>
          <w:trHeight w:val="218"/>
          <w:tblHeader/>
        </w:trPr>
        <w:tc>
          <w:tcPr>
            <w:tcW w:w="3780" w:type="dxa"/>
          </w:tcPr>
          <w:p w14:paraId="5D5C9426" w14:textId="77777777" w:rsidR="00320D2D" w:rsidRPr="00786134" w:rsidRDefault="00320D2D" w:rsidP="00B40DA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</w:tcPr>
          <w:p w14:paraId="45FF2D06" w14:textId="0152FD83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F278D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684D4D66" w14:textId="77777777" w:rsid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</w:p>
          <w:p w14:paraId="789F2196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0D2D" w:rsidRPr="00786134" w14:paraId="28FF4BDA" w14:textId="77777777" w:rsidTr="00320D2D">
        <w:trPr>
          <w:tblHeader/>
        </w:trPr>
        <w:tc>
          <w:tcPr>
            <w:tcW w:w="3780" w:type="dxa"/>
          </w:tcPr>
          <w:p w14:paraId="081BF485" w14:textId="6821ACD6" w:rsidR="00320D2D" w:rsidRPr="00B8363F" w:rsidRDefault="00320D2D" w:rsidP="00B40DA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3803E3A" w14:textId="67D446C1" w:rsidR="00320D2D" w:rsidRPr="00786134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DFFB7B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0BF714F" w14:textId="14F16EBF" w:rsidR="00320D2D" w:rsidRP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20D2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F407E" w:rsidRPr="00AF407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4B6A8C16" w14:textId="77777777" w:rsidR="00320D2D" w:rsidRP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18CFE29" w14:textId="5F751D2F" w:rsidR="00320D2D" w:rsidRP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20D2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F407E" w:rsidRPr="00AF407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320D2D" w:rsidRPr="00786134" w14:paraId="19E37B2B" w14:textId="77777777" w:rsidTr="00320D2D">
        <w:trPr>
          <w:tblHeader/>
        </w:trPr>
        <w:tc>
          <w:tcPr>
            <w:tcW w:w="3780" w:type="dxa"/>
          </w:tcPr>
          <w:p w14:paraId="650DC5AE" w14:textId="77777777" w:rsidR="00320D2D" w:rsidRPr="00786134" w:rsidRDefault="00320D2D" w:rsidP="00B40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C659C18" w14:textId="55AB54D9" w:rsidR="00320D2D" w:rsidRPr="00786134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223689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5892FC3C" w14:textId="6A2F9F32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น)</w:t>
            </w:r>
          </w:p>
        </w:tc>
      </w:tr>
      <w:tr w:rsidR="00AF407E" w:rsidRPr="00786134" w14:paraId="188D1E18" w14:textId="77777777" w:rsidTr="00320D2D">
        <w:tc>
          <w:tcPr>
            <w:tcW w:w="3780" w:type="dxa"/>
          </w:tcPr>
          <w:p w14:paraId="131EE3AB" w14:textId="0CED2CD3" w:rsidR="00AF407E" w:rsidRPr="00786134" w:rsidRDefault="00AF407E" w:rsidP="00AF407E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เพื่อซื้อสินค้าที่เป็นเงินตราต่างประเทศ</w:t>
            </w:r>
          </w:p>
        </w:tc>
        <w:tc>
          <w:tcPr>
            <w:tcW w:w="2250" w:type="dxa"/>
          </w:tcPr>
          <w:p w14:paraId="2310C0A2" w14:textId="1B9E5E4C" w:rsidR="00AF407E" w:rsidRPr="00786134" w:rsidRDefault="00AF407E" w:rsidP="00AF407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861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BAD274" w14:textId="77777777" w:rsidR="00AF407E" w:rsidRPr="00844C39" w:rsidRDefault="00AF407E" w:rsidP="00AF407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8908C" w14:textId="45F5C196" w:rsidR="00AF407E" w:rsidRPr="00315979" w:rsidRDefault="00315979" w:rsidP="00AF407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33,330</w:t>
            </w:r>
          </w:p>
        </w:tc>
        <w:tc>
          <w:tcPr>
            <w:tcW w:w="270" w:type="dxa"/>
          </w:tcPr>
          <w:p w14:paraId="153E0DA0" w14:textId="77777777" w:rsidR="00AF407E" w:rsidRPr="00844C39" w:rsidRDefault="00AF407E" w:rsidP="00AF407E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89D6089" w14:textId="66B762C7" w:rsidR="00AF407E" w:rsidRPr="00844C39" w:rsidRDefault="00AF407E" w:rsidP="00AF407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32,543</w:t>
            </w:r>
          </w:p>
        </w:tc>
      </w:tr>
      <w:tr w:rsidR="00AF407E" w:rsidRPr="00786134" w14:paraId="26ED30CE" w14:textId="77777777" w:rsidTr="00320D2D">
        <w:tc>
          <w:tcPr>
            <w:tcW w:w="3780" w:type="dxa"/>
          </w:tcPr>
          <w:p w14:paraId="78C84CA4" w14:textId="1659850A" w:rsidR="00AF407E" w:rsidRPr="00786134" w:rsidRDefault="00AF407E" w:rsidP="00AF407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7312C2F" w14:textId="472B564C" w:rsidR="00AF407E" w:rsidRPr="00C147D8" w:rsidRDefault="00AF407E" w:rsidP="00AF407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270" w:type="dxa"/>
          </w:tcPr>
          <w:p w14:paraId="7478E39C" w14:textId="77777777" w:rsidR="00AF407E" w:rsidRDefault="00AF407E" w:rsidP="00AF407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0BE06" w14:textId="1A151D1B" w:rsidR="00AF407E" w:rsidRPr="00844C39" w:rsidRDefault="00315979" w:rsidP="00AF407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6,216</w:t>
            </w:r>
          </w:p>
        </w:tc>
        <w:tc>
          <w:tcPr>
            <w:tcW w:w="270" w:type="dxa"/>
          </w:tcPr>
          <w:p w14:paraId="6946CAD0" w14:textId="77777777" w:rsidR="00AF407E" w:rsidRPr="00844C39" w:rsidRDefault="00AF407E" w:rsidP="00AF407E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DF7736" w14:textId="7C2A5610" w:rsidR="00AF407E" w:rsidRPr="00844C39" w:rsidRDefault="00AF407E" w:rsidP="00AF407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9,315</w:t>
            </w:r>
          </w:p>
        </w:tc>
      </w:tr>
    </w:tbl>
    <w:p w14:paraId="615F68B7" w14:textId="01DD454A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0B7E8EC" w14:textId="55A2C3FE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สัญญาซื้อเงินตราต่างประเทศล่วงหน้าดังกล่าวมีกำหนดเวลาครบกำหนดใน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ปี</w:t>
      </w:r>
    </w:p>
    <w:p w14:paraId="308FA953" w14:textId="6045C4EF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1771D63" w14:textId="77777777" w:rsidR="00320D2D" w:rsidRPr="00786134" w:rsidRDefault="00320D2D" w:rsidP="00320D2D">
      <w:pPr>
        <w:pStyle w:val="block"/>
        <w:tabs>
          <w:tab w:val="left" w:pos="720"/>
        </w:tabs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86134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71AF21E0" w14:textId="77777777" w:rsidR="00320D2D" w:rsidRPr="00786134" w:rsidRDefault="00320D2D" w:rsidP="0032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66B37014" w14:textId="77777777" w:rsidR="00320D2D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86134">
        <w:rPr>
          <w:rFonts w:ascii="Angsana New" w:hAnsi="Angsana New" w:hint="cs"/>
          <w:sz w:val="30"/>
          <w:szCs w:val="30"/>
          <w:cs/>
        </w:rPr>
        <w:t>การแข็งค่า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86134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</w:t>
      </w:r>
      <w:r>
        <w:rPr>
          <w:rFonts w:ascii="Angsana New" w:hAnsi="Angsana New" w:hint="cs"/>
          <w:sz w:val="30"/>
          <w:szCs w:val="30"/>
          <w:cs/>
        </w:rPr>
        <w:t>ขอ</w:t>
      </w:r>
      <w:r w:rsidRPr="00B8363F">
        <w:rPr>
          <w:rFonts w:ascii="Angsana New" w:hAnsi="Angsana New"/>
          <w:sz w:val="30"/>
          <w:szCs w:val="30"/>
          <w:cs/>
        </w:rPr>
        <w:t>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32B742C" w14:textId="09D5AE12" w:rsidR="00B8363F" w:rsidRDefault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B8363F" w:rsidRPr="00786134" w14:paraId="6E6363CE" w14:textId="77777777" w:rsidTr="001B771D">
        <w:trPr>
          <w:trHeight w:val="218"/>
          <w:tblHeader/>
        </w:trPr>
        <w:tc>
          <w:tcPr>
            <w:tcW w:w="5040" w:type="dxa"/>
          </w:tcPr>
          <w:p w14:paraId="5B886E60" w14:textId="18257759" w:rsidR="00B8363F" w:rsidRPr="00786134" w:rsidRDefault="00B8363F" w:rsidP="00B8363F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5E7AFF2" w14:textId="77777777" w:rsidR="00B8363F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FF3C9B" w14:textId="5B8C7169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" w:type="dxa"/>
          </w:tcPr>
          <w:p w14:paraId="72A46CEF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C4FAB9B" w14:textId="77777777" w:rsidR="00B8363F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</w:p>
          <w:p w14:paraId="29C4D715" w14:textId="286B6D5F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363F" w:rsidRPr="00786134" w14:paraId="563B04D9" w14:textId="77777777" w:rsidTr="001B771D">
        <w:trPr>
          <w:tblHeader/>
        </w:trPr>
        <w:tc>
          <w:tcPr>
            <w:tcW w:w="5040" w:type="dxa"/>
          </w:tcPr>
          <w:p w14:paraId="75F8CC12" w14:textId="6DEF9AFB" w:rsidR="00B8363F" w:rsidRPr="00B8363F" w:rsidRDefault="00B8363F" w:rsidP="00B8363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D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043D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170" w:type="dxa"/>
            <w:hideMark/>
          </w:tcPr>
          <w:p w14:paraId="64B9C0A7" w14:textId="77777777" w:rsidR="00B8363F" w:rsidRPr="00786134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70" w:type="dxa"/>
          </w:tcPr>
          <w:p w14:paraId="15F54830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4520B915" w14:textId="58F6FA83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1369427C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283915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8363F" w:rsidRPr="00786134" w14:paraId="50F4D6CD" w14:textId="77777777" w:rsidTr="001B771D">
        <w:trPr>
          <w:tblHeader/>
        </w:trPr>
        <w:tc>
          <w:tcPr>
            <w:tcW w:w="5040" w:type="dxa"/>
          </w:tcPr>
          <w:p w14:paraId="41617888" w14:textId="77777777" w:rsidR="00B8363F" w:rsidRPr="00786134" w:rsidRDefault="00B8363F" w:rsidP="00B8363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59D4E5" w14:textId="7E625466" w:rsidR="00B8363F" w:rsidRPr="00786134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716999E4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D73784A" w14:textId="4E12203C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8363F" w:rsidRPr="00786134" w14:paraId="0E523DB0" w14:textId="77777777" w:rsidTr="001B771D">
        <w:trPr>
          <w:tblHeader/>
        </w:trPr>
        <w:tc>
          <w:tcPr>
            <w:tcW w:w="5040" w:type="dxa"/>
          </w:tcPr>
          <w:p w14:paraId="4957058E" w14:textId="75F129E3" w:rsidR="00B8363F" w:rsidRPr="00B8363F" w:rsidRDefault="00B8363F" w:rsidP="00B836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F40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1170" w:type="dxa"/>
          </w:tcPr>
          <w:p w14:paraId="2A7CEBC2" w14:textId="77777777" w:rsidR="00B8363F" w:rsidRPr="00786134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6D3CC8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AC18D30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C67E4" w:rsidRPr="00786134" w14:paraId="3B459BD5" w14:textId="77777777" w:rsidTr="00D83660">
        <w:tc>
          <w:tcPr>
            <w:tcW w:w="5040" w:type="dxa"/>
            <w:hideMark/>
          </w:tcPr>
          <w:p w14:paraId="2A98D6E5" w14:textId="77777777" w:rsidR="006C67E4" w:rsidRPr="00786134" w:rsidRDefault="006C67E4" w:rsidP="006C67E4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861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478E6A2" w14:textId="09670E78" w:rsidR="006C67E4" w:rsidRPr="00786134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87C39F" w14:textId="77777777" w:rsidR="006C67E4" w:rsidRPr="00844C39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4ADB7" w14:textId="00F8906F" w:rsidR="006C67E4" w:rsidRPr="00844C39" w:rsidRDefault="00B91470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2CFA">
              <w:rPr>
                <w:rFonts w:ascii="Angsana New" w:hAnsi="Angsana New"/>
                <w:sz w:val="30"/>
                <w:szCs w:val="30"/>
              </w:rPr>
              <w:t>79,688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F92FA8" w14:textId="77777777" w:rsidR="006C67E4" w:rsidRPr="00844C39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60258" w14:textId="74CEBCFD" w:rsidR="006C67E4" w:rsidRPr="00844C39" w:rsidRDefault="00B91470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79,688</w:t>
            </w:r>
          </w:p>
        </w:tc>
      </w:tr>
      <w:tr w:rsidR="006C67E4" w:rsidRPr="00786134" w14:paraId="3E0819BC" w14:textId="77777777" w:rsidTr="00D83660">
        <w:tc>
          <w:tcPr>
            <w:tcW w:w="5040" w:type="dxa"/>
            <w:hideMark/>
          </w:tcPr>
          <w:p w14:paraId="78780E85" w14:textId="6F91D3E6" w:rsidR="006C67E4" w:rsidRPr="00786134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170" w:type="dxa"/>
          </w:tcPr>
          <w:p w14:paraId="30D203D8" w14:textId="51A2D494" w:rsidR="006C67E4" w:rsidRPr="00C147D8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BC00724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A554E" w14:textId="75A5F51D" w:rsidR="006C67E4" w:rsidRPr="00844C39" w:rsidRDefault="00B91470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(7,538)</w:t>
            </w:r>
          </w:p>
        </w:tc>
        <w:tc>
          <w:tcPr>
            <w:tcW w:w="270" w:type="dxa"/>
          </w:tcPr>
          <w:p w14:paraId="4FD75106" w14:textId="77777777" w:rsidR="006C67E4" w:rsidRPr="00844C39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C3C28" w14:textId="1057C47A" w:rsidR="006C67E4" w:rsidRPr="00844C39" w:rsidRDefault="00B91470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7,538</w:t>
            </w:r>
          </w:p>
        </w:tc>
      </w:tr>
      <w:tr w:rsidR="006C67E4" w:rsidRPr="00786134" w14:paraId="554AB277" w14:textId="77777777" w:rsidTr="00D83660">
        <w:tc>
          <w:tcPr>
            <w:tcW w:w="5040" w:type="dxa"/>
          </w:tcPr>
          <w:p w14:paraId="61A6C682" w14:textId="77777777" w:rsidR="006C67E4" w:rsidRPr="00786134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1A5CEA" w14:textId="77777777" w:rsidR="006C67E4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B683B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A7680" w14:textId="77777777" w:rsidR="006C67E4" w:rsidRDefault="006C67E4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0E8E4" w14:textId="77777777" w:rsidR="006C67E4" w:rsidRPr="00844C39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324E1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7E4" w:rsidRPr="00786134" w14:paraId="0FF0FFEA" w14:textId="77777777" w:rsidTr="00D83660">
        <w:tc>
          <w:tcPr>
            <w:tcW w:w="5040" w:type="dxa"/>
          </w:tcPr>
          <w:p w14:paraId="3BC1B70A" w14:textId="3CC6C071" w:rsidR="006C67E4" w:rsidRPr="00786134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1197C08B" w14:textId="77777777" w:rsidR="006C67E4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C25A09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4ADF7" w14:textId="77777777" w:rsidR="006C67E4" w:rsidRDefault="006C67E4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29407" w14:textId="77777777" w:rsidR="006C67E4" w:rsidRPr="00844C39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AC54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7E4" w:rsidRPr="00786134" w14:paraId="5021E6E5" w14:textId="77777777" w:rsidTr="00D83660">
        <w:tc>
          <w:tcPr>
            <w:tcW w:w="5040" w:type="dxa"/>
          </w:tcPr>
          <w:p w14:paraId="3FDEEF34" w14:textId="68649A27" w:rsidR="006C67E4" w:rsidRPr="00786134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861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68B7568" w14:textId="5B57225C" w:rsidR="006C67E4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23F69E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8CB16" w14:textId="55569886" w:rsidR="006C67E4" w:rsidRDefault="006C67E4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(110,242)</w:t>
            </w:r>
          </w:p>
        </w:tc>
        <w:tc>
          <w:tcPr>
            <w:tcW w:w="270" w:type="dxa"/>
          </w:tcPr>
          <w:p w14:paraId="5953F3F7" w14:textId="77777777" w:rsidR="006C67E4" w:rsidRPr="00844C39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3701" w14:textId="30D44BA9" w:rsidR="006C67E4" w:rsidRDefault="006C67E4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110,242</w:t>
            </w:r>
          </w:p>
        </w:tc>
      </w:tr>
      <w:tr w:rsidR="006C67E4" w:rsidRPr="00786134" w14:paraId="500F1D41" w14:textId="77777777" w:rsidTr="00D83660">
        <w:tc>
          <w:tcPr>
            <w:tcW w:w="5040" w:type="dxa"/>
          </w:tcPr>
          <w:p w14:paraId="35FC037E" w14:textId="2A0087D9" w:rsidR="006C67E4" w:rsidRPr="00786134" w:rsidRDefault="006C67E4" w:rsidP="006C67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170" w:type="dxa"/>
          </w:tcPr>
          <w:p w14:paraId="201EB910" w14:textId="4D8DFE73" w:rsidR="006C67E4" w:rsidRDefault="006C67E4" w:rsidP="006C67E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5AE6ECE" w14:textId="77777777" w:rsidR="006C67E4" w:rsidRDefault="006C67E4" w:rsidP="006C67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DC66E" w14:textId="278E89EF" w:rsidR="006C67E4" w:rsidRDefault="006C67E4" w:rsidP="006C67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(12,016)</w:t>
            </w:r>
          </w:p>
        </w:tc>
        <w:tc>
          <w:tcPr>
            <w:tcW w:w="270" w:type="dxa"/>
          </w:tcPr>
          <w:p w14:paraId="1A122B87" w14:textId="77777777" w:rsidR="006C67E4" w:rsidRPr="00844C39" w:rsidRDefault="006C67E4" w:rsidP="006C67E4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C8B0C" w14:textId="33897C2D" w:rsidR="006C67E4" w:rsidRDefault="006C67E4" w:rsidP="006C6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12,016</w:t>
            </w:r>
          </w:p>
        </w:tc>
      </w:tr>
    </w:tbl>
    <w:p w14:paraId="1F39D425" w14:textId="77777777" w:rsidR="00D05734" w:rsidRDefault="00D05734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67E0D7" w14:textId="2F2626F4" w:rsidR="00B8363F" w:rsidRPr="00466358" w:rsidRDefault="00466358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  <w:r w:rsidRPr="00B8363F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1F55A6">
        <w:rPr>
          <w:rFonts w:ascii="Angsana New" w:hAnsi="Angsana New"/>
          <w:i/>
          <w:iCs/>
          <w:sz w:val="30"/>
          <w:szCs w:val="30"/>
        </w:rPr>
        <w:t>3</w:t>
      </w:r>
      <w:r w:rsidRPr="00B8363F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B8363F">
        <w:rPr>
          <w:rFonts w:ascii="Angsana New" w:hAnsi="Angsana New"/>
          <w:i/>
          <w:iCs/>
          <w:sz w:val="30"/>
          <w:szCs w:val="30"/>
        </w:rPr>
        <w:t xml:space="preserve">) </w:t>
      </w:r>
      <w:r w:rsidR="00B8363F" w:rsidRPr="00466358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6A2969A0" w14:textId="77777777" w:rsidR="00B8363F" w:rsidRPr="000425E3" w:rsidRDefault="00B8363F" w:rsidP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EEB90CB" w14:textId="1076F820" w:rsidR="001927C3" w:rsidRPr="00DD33B2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734BB">
        <w:rPr>
          <w:rFonts w:ascii="Angsana New" w:hAnsi="Angsana New"/>
          <w:spacing w:val="-4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1734BB">
        <w:rPr>
          <w:rFonts w:ascii="Angsana New" w:hAnsi="Angsana New" w:hint="cs"/>
          <w:spacing w:val="-4"/>
          <w:sz w:val="30"/>
          <w:szCs w:val="30"/>
          <w:cs/>
        </w:rPr>
        <w:t>เนื่องจากหนี้สินที่มีภาระดอกเบี้ย</w:t>
      </w:r>
      <w:r w:rsidRPr="001734BB">
        <w:rPr>
          <w:rFonts w:ascii="Angsana New" w:hAnsi="Angsana New"/>
          <w:spacing w:val="-4"/>
          <w:sz w:val="30"/>
          <w:szCs w:val="30"/>
          <w:cs/>
        </w:rPr>
        <w:t xml:space="preserve"> (ดูหมายเหตุข้อ </w:t>
      </w:r>
      <w:r w:rsidRPr="001734BB">
        <w:rPr>
          <w:rFonts w:ascii="Angsana New" w:hAnsi="Angsana New"/>
          <w:spacing w:val="-4"/>
          <w:sz w:val="30"/>
          <w:szCs w:val="30"/>
        </w:rPr>
        <w:t>1</w:t>
      </w:r>
      <w:r w:rsidR="00466358" w:rsidRPr="001734BB">
        <w:rPr>
          <w:rFonts w:ascii="Angsana New" w:hAnsi="Angsana New"/>
          <w:spacing w:val="-4"/>
          <w:sz w:val="30"/>
          <w:szCs w:val="30"/>
        </w:rPr>
        <w:t>4</w:t>
      </w:r>
      <w:r w:rsidRPr="001734BB">
        <w:rPr>
          <w:rFonts w:ascii="Angsana New" w:hAnsi="Angsana New"/>
          <w:spacing w:val="-4"/>
          <w:sz w:val="30"/>
          <w:szCs w:val="30"/>
        </w:rPr>
        <w:t>)</w:t>
      </w:r>
      <w:r w:rsidRPr="00466358">
        <w:rPr>
          <w:rFonts w:ascii="Angsana New" w:hAnsi="Angsana New"/>
          <w:sz w:val="30"/>
          <w:szCs w:val="30"/>
        </w:rPr>
        <w:t xml:space="preserve"> </w:t>
      </w:r>
      <w:r w:rsidRPr="00466358">
        <w:rPr>
          <w:rFonts w:ascii="Angsana New" w:hAnsi="Angsana New"/>
          <w:sz w:val="30"/>
          <w:szCs w:val="30"/>
          <w:cs/>
        </w:rPr>
        <w:t>ส่วนใหญ่</w:t>
      </w:r>
      <w:r w:rsidRPr="00B8363F">
        <w:rPr>
          <w:rFonts w:ascii="Angsana New" w:hAnsi="Angsana New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684C405" w14:textId="2403D860" w:rsidR="00320D2D" w:rsidRPr="00F538D2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E59BD8B" w14:textId="580E3285" w:rsidR="003E6A5C" w:rsidRPr="00894778" w:rsidRDefault="000B1CB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94778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894778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894778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894778" w14:paraId="76BD53B1" w14:textId="77777777" w:rsidTr="005407EC">
        <w:tc>
          <w:tcPr>
            <w:tcW w:w="2045" w:type="pct"/>
          </w:tcPr>
          <w:p w14:paraId="52781E41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7E" w:rsidRPr="00894778" w14:paraId="281CE883" w14:textId="77777777" w:rsidTr="00CC073F">
        <w:tc>
          <w:tcPr>
            <w:tcW w:w="2045" w:type="pct"/>
          </w:tcPr>
          <w:p w14:paraId="5840AAF5" w14:textId="7777777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3EB4F8C" w14:textId="2F0C156A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" w:type="pct"/>
          </w:tcPr>
          <w:p w14:paraId="35577FD5" w14:textId="7777777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CFDD46" w14:textId="3F89CFD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5968D0E5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2522D4CF" w14:textId="009B540B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7" w:type="pct"/>
          </w:tcPr>
          <w:p w14:paraId="444AC717" w14:textId="7777777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C4988C" w14:textId="63000294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F407E" w:rsidRPr="00894778" w14:paraId="7338014F" w14:textId="77777777" w:rsidTr="005407EC">
        <w:tc>
          <w:tcPr>
            <w:tcW w:w="2045" w:type="pct"/>
          </w:tcPr>
          <w:p w14:paraId="78109F29" w14:textId="7777777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07E" w:rsidRPr="00894778" w14:paraId="053703D4" w14:textId="77777777" w:rsidTr="00EB5C31">
        <w:tc>
          <w:tcPr>
            <w:tcW w:w="2045" w:type="pct"/>
          </w:tcPr>
          <w:p w14:paraId="612F260C" w14:textId="77777777" w:rsidR="00AF407E" w:rsidRPr="00894778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AF407E" w:rsidRPr="0089477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AF407E" w:rsidRPr="0089477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AF407E" w:rsidRPr="0089477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AF407E" w:rsidRPr="0089477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407E" w:rsidRPr="00894778" w14:paraId="0B5661FF" w14:textId="77777777" w:rsidTr="00EB5C31">
        <w:tc>
          <w:tcPr>
            <w:tcW w:w="2045" w:type="pct"/>
          </w:tcPr>
          <w:p w14:paraId="1083594B" w14:textId="3A93DA16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1A054CFE" w14:textId="14A3074F" w:rsidR="00AF407E" w:rsidRPr="00894778" w:rsidRDefault="001B2F40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2F40">
              <w:rPr>
                <w:rFonts w:ascii="Angsana New" w:hAnsi="Angsana New"/>
                <w:sz w:val="30"/>
                <w:szCs w:val="30"/>
                <w:lang w:bidi="th-TH"/>
              </w:rPr>
              <w:t>1,875,755</w:t>
            </w:r>
          </w:p>
        </w:tc>
        <w:tc>
          <w:tcPr>
            <w:tcW w:w="128" w:type="pct"/>
          </w:tcPr>
          <w:p w14:paraId="58676F55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326FF86" w14:textId="1E27603F" w:rsidR="00AF407E" w:rsidRPr="0089477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007D3">
              <w:rPr>
                <w:rFonts w:ascii="Angsana New" w:hAnsi="Angsana New"/>
                <w:sz w:val="30"/>
                <w:szCs w:val="30"/>
              </w:rPr>
              <w:t>1,074,658</w:t>
            </w:r>
          </w:p>
        </w:tc>
        <w:tc>
          <w:tcPr>
            <w:tcW w:w="147" w:type="pct"/>
          </w:tcPr>
          <w:p w14:paraId="5A2583E1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C414486" w14:textId="511F36CF" w:rsidR="00AF407E" w:rsidRPr="00894778" w:rsidRDefault="001B2F40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B2F40">
              <w:rPr>
                <w:rFonts w:ascii="Angsana New" w:hAnsi="Angsana New"/>
                <w:sz w:val="30"/>
                <w:szCs w:val="30"/>
              </w:rPr>
              <w:t>1,875,755</w:t>
            </w:r>
          </w:p>
        </w:tc>
        <w:tc>
          <w:tcPr>
            <w:tcW w:w="147" w:type="pct"/>
          </w:tcPr>
          <w:p w14:paraId="1EEEB734" w14:textId="77777777" w:rsidR="00AF407E" w:rsidRPr="00894778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6F6F65E" w14:textId="32785891" w:rsidR="00AF407E" w:rsidRPr="00894778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007D3">
              <w:rPr>
                <w:rFonts w:ascii="Angsana New" w:hAnsi="Angsana New"/>
                <w:sz w:val="30"/>
                <w:szCs w:val="30"/>
              </w:rPr>
              <w:t>1,074,658</w:t>
            </w:r>
          </w:p>
        </w:tc>
      </w:tr>
      <w:tr w:rsidR="00EB5C31" w:rsidRPr="00894778" w14:paraId="5531EDB3" w14:textId="77777777" w:rsidTr="00EB5C31">
        <w:tc>
          <w:tcPr>
            <w:tcW w:w="2045" w:type="pct"/>
          </w:tcPr>
          <w:p w14:paraId="5D16AEC4" w14:textId="1118EFFE" w:rsidR="00EB5C31" w:rsidRPr="00894778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A3B8226" w14:textId="4997BCD9" w:rsidR="00EB5C31" w:rsidRPr="001B2F40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37AD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128" w:type="pct"/>
          </w:tcPr>
          <w:p w14:paraId="67FCC9B0" w14:textId="77777777" w:rsidR="00EB5C31" w:rsidRPr="00894778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7D255A1" w14:textId="5D34BC94" w:rsidR="00EB5C31" w:rsidRPr="009007D3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337AD">
              <w:rPr>
                <w:rFonts w:ascii="Angsana New" w:hAnsi="Angsana New"/>
                <w:sz w:val="30"/>
                <w:szCs w:val="30"/>
              </w:rPr>
              <w:t>2,790</w:t>
            </w:r>
          </w:p>
        </w:tc>
        <w:tc>
          <w:tcPr>
            <w:tcW w:w="147" w:type="pct"/>
          </w:tcPr>
          <w:p w14:paraId="0B2BE286" w14:textId="77777777" w:rsidR="00EB5C31" w:rsidRPr="00894778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D9DEAC6" w14:textId="4B335B3F" w:rsidR="00EB5C31" w:rsidRPr="001B2F40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337AD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147" w:type="pct"/>
          </w:tcPr>
          <w:p w14:paraId="1E447B55" w14:textId="77777777" w:rsidR="00EB5C31" w:rsidRPr="00894778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43C37B5" w14:textId="0C4065CB" w:rsidR="00EB5C31" w:rsidRPr="009007D3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337AD">
              <w:rPr>
                <w:rFonts w:ascii="Angsana New" w:hAnsi="Angsana New"/>
                <w:sz w:val="30"/>
                <w:szCs w:val="30"/>
              </w:rPr>
              <w:t>2,790</w:t>
            </w:r>
          </w:p>
        </w:tc>
      </w:tr>
      <w:tr w:rsidR="00EB5C31" w:rsidRPr="0065607C" w14:paraId="692D5B8F" w14:textId="77777777" w:rsidTr="00EB5C31">
        <w:tc>
          <w:tcPr>
            <w:tcW w:w="2045" w:type="pct"/>
          </w:tcPr>
          <w:p w14:paraId="11C4D211" w14:textId="08DEEA3D" w:rsidR="00EB5C31" w:rsidRPr="00EB5C31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7E7D" w14:textId="4650635B" w:rsidR="00EB5C31" w:rsidRPr="00EB5C31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60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8,944</w:t>
            </w:r>
          </w:p>
        </w:tc>
        <w:tc>
          <w:tcPr>
            <w:tcW w:w="128" w:type="pct"/>
          </w:tcPr>
          <w:p w14:paraId="21F0509D" w14:textId="77777777" w:rsidR="00EB5C31" w:rsidRPr="0065607C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B514A4A" w14:textId="659E5CCF" w:rsidR="00EB5C31" w:rsidRPr="0065607C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607C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7,448</w:t>
            </w:r>
          </w:p>
        </w:tc>
        <w:tc>
          <w:tcPr>
            <w:tcW w:w="147" w:type="pct"/>
          </w:tcPr>
          <w:p w14:paraId="189BB5A7" w14:textId="77777777" w:rsidR="00EB5C31" w:rsidRPr="0065607C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870F" w14:textId="36AF409C" w:rsidR="00EB5C31" w:rsidRPr="0065607C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607C">
              <w:rPr>
                <w:rFonts w:ascii="Angsana New" w:hAnsi="Angsana New"/>
                <w:b/>
                <w:bCs/>
                <w:sz w:val="30"/>
                <w:szCs w:val="30"/>
              </w:rPr>
              <w:t>1,87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8,944</w:t>
            </w:r>
          </w:p>
        </w:tc>
        <w:tc>
          <w:tcPr>
            <w:tcW w:w="147" w:type="pct"/>
          </w:tcPr>
          <w:p w14:paraId="650E178C" w14:textId="77777777" w:rsidR="00EB5C31" w:rsidRPr="0065607C" w:rsidRDefault="00EB5C31" w:rsidP="00EB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8AA528A" w14:textId="035C9251" w:rsidR="00EB5C31" w:rsidRPr="0065607C" w:rsidRDefault="00EB5C31" w:rsidP="00EB5C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607C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7,448</w:t>
            </w:r>
          </w:p>
        </w:tc>
      </w:tr>
    </w:tbl>
    <w:p w14:paraId="120636E4" w14:textId="0658EC74" w:rsidR="00043DC8" w:rsidRDefault="00043DC8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F0254" w14:textId="2FC9D320" w:rsidR="003A77F8" w:rsidRPr="009C2E4E" w:rsidRDefault="003A77F8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bookmarkStart w:id="4" w:name="_Hlk32918317"/>
      <w:r w:rsidRPr="00D76D7E">
        <w:rPr>
          <w:rFonts w:ascii="Angsana New" w:hAnsi="Angsana New"/>
          <w:sz w:val="30"/>
          <w:szCs w:val="30"/>
          <w:u w:val="none"/>
          <w:cs/>
        </w:rPr>
        <w:t>เหตุการณ์</w:t>
      </w:r>
      <w:r w:rsidRPr="009C2E4E">
        <w:rPr>
          <w:rFonts w:ascii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bookmarkEnd w:id="4"/>
    <w:p w14:paraId="7F25BC3E" w14:textId="0E97E015" w:rsidR="00E42EC7" w:rsidRPr="009C2E4E" w:rsidRDefault="00E42EC7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1D88C845" w14:textId="4AED7928" w:rsidR="00D305F3" w:rsidRDefault="008668B7" w:rsidP="009C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96614779"/>
      <w:r w:rsidRPr="009C2E4E">
        <w:rPr>
          <w:rFonts w:ascii="Angsana New" w:hAnsi="Angsana New"/>
          <w:sz w:val="30"/>
          <w:szCs w:val="30"/>
          <w:cs/>
        </w:rPr>
        <w:t>ในการประชุม</w:t>
      </w:r>
      <w:r w:rsidRPr="008668B7">
        <w:rPr>
          <w:rFonts w:ascii="Angsana New" w:hAnsi="Angsana New"/>
          <w:sz w:val="30"/>
          <w:szCs w:val="30"/>
          <w:cs/>
        </w:rPr>
        <w:t>คณะกรรมการบริษัทเมื่อวันที่</w:t>
      </w:r>
      <w:r w:rsidR="009C2E4E">
        <w:rPr>
          <w:rFonts w:ascii="Angsana New" w:hAnsi="Angsana New"/>
          <w:sz w:val="30"/>
          <w:szCs w:val="30"/>
        </w:rPr>
        <w:t xml:space="preserve"> 23</w:t>
      </w:r>
      <w:r w:rsidRPr="008668B7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9C2E4E">
        <w:rPr>
          <w:rFonts w:ascii="Angsana New" w:hAnsi="Angsana New"/>
          <w:sz w:val="30"/>
          <w:szCs w:val="30"/>
        </w:rPr>
        <w:t xml:space="preserve"> 2566</w:t>
      </w:r>
      <w:r w:rsidRPr="008668B7">
        <w:rPr>
          <w:rFonts w:ascii="Angsana New" w:hAnsi="Angsana New"/>
          <w:sz w:val="30"/>
          <w:szCs w:val="30"/>
          <w:cs/>
        </w:rPr>
        <w:t xml:space="preserve"> ที่ประชุมมีมติอนุมัติจัดสรรกำไรสำหรับปี</w:t>
      </w:r>
      <w:r w:rsidR="009C2E4E">
        <w:rPr>
          <w:rFonts w:ascii="Angsana New" w:hAnsi="Angsana New"/>
          <w:sz w:val="30"/>
          <w:szCs w:val="30"/>
        </w:rPr>
        <w:t xml:space="preserve"> 2565</w:t>
      </w:r>
      <w:r w:rsidRPr="008668B7">
        <w:rPr>
          <w:rFonts w:ascii="Angsana New" w:hAnsi="Angsana New"/>
          <w:sz w:val="30"/>
          <w:szCs w:val="30"/>
          <w:cs/>
        </w:rPr>
        <w:t>เป็นเงินปันผลในอัตราหุ้นละ</w:t>
      </w:r>
      <w:r w:rsidR="009C2E4E">
        <w:rPr>
          <w:rFonts w:ascii="Angsana New" w:hAnsi="Angsana New"/>
          <w:sz w:val="30"/>
          <w:szCs w:val="30"/>
        </w:rPr>
        <w:t xml:space="preserve"> 0.52 </w:t>
      </w:r>
      <w:r w:rsidRPr="008668B7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="009C2E4E">
        <w:rPr>
          <w:rFonts w:ascii="Angsana New" w:hAnsi="Angsana New"/>
          <w:sz w:val="30"/>
          <w:szCs w:val="30"/>
        </w:rPr>
        <w:t xml:space="preserve"> 440.63</w:t>
      </w:r>
      <w:r w:rsidRPr="008668B7">
        <w:rPr>
          <w:rFonts w:ascii="Angsana New" w:hAnsi="Angsana New"/>
          <w:sz w:val="30"/>
          <w:szCs w:val="30"/>
          <w:cs/>
        </w:rPr>
        <w:t xml:space="preserve"> ล้านบาท โดยมติดังกล่าวจะนำเสนอเพื่ออนุมัติในที่ประชุมสามัญประจำปีผู้ถือหุ้นในเดือนเมษายน</w:t>
      </w:r>
      <w:r w:rsidR="009C2E4E">
        <w:rPr>
          <w:rFonts w:ascii="Angsana New" w:hAnsi="Angsana New"/>
          <w:sz w:val="30"/>
          <w:szCs w:val="30"/>
        </w:rPr>
        <w:t xml:space="preserve"> 2566</w:t>
      </w:r>
      <w:r w:rsidRPr="008668B7">
        <w:rPr>
          <w:rFonts w:ascii="Angsana New" w:hAnsi="Angsana New"/>
          <w:sz w:val="30"/>
          <w:szCs w:val="30"/>
          <w:cs/>
        </w:rPr>
        <w:t xml:space="preserve"> เพื่ออนุมัติการจ่ายปันผล</w:t>
      </w:r>
      <w:r w:rsidR="009A3259">
        <w:rPr>
          <w:rFonts w:ascii="Angsana New" w:hAnsi="Angsana New"/>
          <w:sz w:val="30"/>
          <w:szCs w:val="30"/>
        </w:rPr>
        <w:br w:type="page"/>
      </w:r>
    </w:p>
    <w:p w14:paraId="42EFD285" w14:textId="05A2EC59" w:rsidR="00D305F3" w:rsidRPr="00D76D7E" w:rsidRDefault="00D305F3" w:rsidP="00D305F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63C33450" w14:textId="77777777" w:rsidR="00D305F3" w:rsidRPr="003036F8" w:rsidRDefault="00D305F3" w:rsidP="00D305F3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501ABC75" w14:textId="7F406081" w:rsidR="00D305F3" w:rsidRPr="00D305F3" w:rsidRDefault="00D305F3" w:rsidP="00D305F3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D305F3">
        <w:rPr>
          <w:rFonts w:ascii="Angsana New" w:hAnsi="Angsana New" w:hint="cs"/>
          <w:sz w:val="30"/>
          <w:szCs w:val="30"/>
          <w:cs/>
        </w:rPr>
        <w:t xml:space="preserve">รายการในงบการเงินของ </w:t>
      </w:r>
      <w:r w:rsidRPr="00D305F3">
        <w:rPr>
          <w:rFonts w:ascii="Angsana New" w:hAnsi="Angsana New"/>
          <w:sz w:val="30"/>
          <w:szCs w:val="30"/>
        </w:rPr>
        <w:t>2564</w:t>
      </w:r>
      <w:r w:rsidRPr="00D305F3">
        <w:rPr>
          <w:rFonts w:ascii="Angsana New" w:hAnsi="Angsana New"/>
          <w:sz w:val="30"/>
          <w:szCs w:val="30"/>
          <w:cs/>
        </w:rPr>
        <w:t xml:space="preserve"> </w:t>
      </w:r>
      <w:r w:rsidRPr="00D305F3">
        <w:rPr>
          <w:rFonts w:ascii="Angsana New" w:hAnsi="Angsana New" w:hint="cs"/>
          <w:sz w:val="30"/>
          <w:szCs w:val="30"/>
          <w:cs/>
        </w:rPr>
        <w:t xml:space="preserve">บางรายการซึ่งรวมอยู่ในงบการเงินปี </w:t>
      </w:r>
      <w:r w:rsidRPr="00D305F3">
        <w:rPr>
          <w:rFonts w:ascii="Angsana New" w:hAnsi="Angsana New"/>
          <w:sz w:val="30"/>
          <w:szCs w:val="30"/>
        </w:rPr>
        <w:t xml:space="preserve">2565 </w:t>
      </w:r>
      <w:r w:rsidRPr="00D305F3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เพื่อวัตถุประสงค์ในการเปรียบเทียบได้มีการจัดประเภทใหม่เพื่อให้สอดคล้องกับการนำเสนองบการเงินปี</w:t>
      </w:r>
      <w:r w:rsidRPr="00D305F3">
        <w:rPr>
          <w:rFonts w:ascii="Angsana New" w:hAnsi="Angsana New"/>
          <w:sz w:val="30"/>
          <w:szCs w:val="30"/>
        </w:rPr>
        <w:t xml:space="preserve"> 2565</w:t>
      </w:r>
      <w:r w:rsidRPr="00D305F3">
        <w:rPr>
          <w:rFonts w:ascii="Angsana New" w:hAnsi="Angsana New"/>
          <w:sz w:val="30"/>
          <w:szCs w:val="30"/>
          <w:cs/>
        </w:rPr>
        <w:t xml:space="preserve"> </w:t>
      </w:r>
      <w:r w:rsidRPr="00D305F3">
        <w:rPr>
          <w:rFonts w:ascii="Angsana New" w:hAnsi="Angsana New" w:hint="cs"/>
          <w:sz w:val="30"/>
          <w:szCs w:val="30"/>
          <w:cs/>
        </w:rPr>
        <w:t>ดังนี้</w:t>
      </w:r>
    </w:p>
    <w:p w14:paraId="24B430B9" w14:textId="77777777" w:rsidR="00D305F3" w:rsidRPr="00485FD7" w:rsidRDefault="00D305F3" w:rsidP="00A23218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bookmarkEnd w:id="5"/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D305F3" w:rsidRPr="003C6D0E" w14:paraId="43500D4C" w14:textId="77777777" w:rsidTr="003D591F">
        <w:tc>
          <w:tcPr>
            <w:tcW w:w="4289" w:type="dxa"/>
          </w:tcPr>
          <w:p w14:paraId="1E9EE50A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50C57CC2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05F3" w:rsidRPr="003C6D0E" w14:paraId="4E6684E3" w14:textId="77777777" w:rsidTr="003D591F">
        <w:tc>
          <w:tcPr>
            <w:tcW w:w="4289" w:type="dxa"/>
          </w:tcPr>
          <w:p w14:paraId="711AE8E2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306522DC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2F71608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4C150F04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EEDEBAF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6877939B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5F3" w:rsidRPr="003C6D0E" w14:paraId="2F4ED187" w14:textId="77777777" w:rsidTr="003D591F">
        <w:tc>
          <w:tcPr>
            <w:tcW w:w="4289" w:type="dxa"/>
          </w:tcPr>
          <w:p w14:paraId="4E04E1AA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2C52117F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760DB3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42F880B1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6DD905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B2B8309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D305F3" w:rsidRPr="003C6D0E" w14:paraId="7964F8BD" w14:textId="77777777" w:rsidTr="003D591F">
        <w:tc>
          <w:tcPr>
            <w:tcW w:w="4289" w:type="dxa"/>
          </w:tcPr>
          <w:p w14:paraId="7DC8F909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206DC09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C341238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4ABDD16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004D80D1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8539417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D305F3" w:rsidRPr="003C6D0E" w14:paraId="0B3E6CDC" w14:textId="77777777" w:rsidTr="003D591F">
        <w:tc>
          <w:tcPr>
            <w:tcW w:w="4289" w:type="dxa"/>
          </w:tcPr>
          <w:p w14:paraId="31A776B4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0819D9A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87D7FE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175E3DA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22B2C022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E818E57" w14:textId="77777777" w:rsidR="00D305F3" w:rsidRPr="00D305F3" w:rsidRDefault="00D305F3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11E" w:rsidRPr="003C6D0E" w14:paraId="56054141" w14:textId="77777777" w:rsidTr="003D591F">
        <w:tc>
          <w:tcPr>
            <w:tcW w:w="4289" w:type="dxa"/>
          </w:tcPr>
          <w:p w14:paraId="7B7D7156" w14:textId="5A06096C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16" w:type="dxa"/>
          </w:tcPr>
          <w:p w14:paraId="1671E429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4AAC5F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DC38A30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90677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99D176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4BD" w:rsidRPr="003C6D0E" w14:paraId="4AD72443" w14:textId="77777777" w:rsidTr="003D591F">
        <w:tc>
          <w:tcPr>
            <w:tcW w:w="4289" w:type="dxa"/>
          </w:tcPr>
          <w:p w14:paraId="554C04F1" w14:textId="4C51732B" w:rsidR="009214BD" w:rsidRPr="00D305F3" w:rsidRDefault="009214BD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 </w:t>
            </w: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606682FE" w14:textId="77777777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BC2443" w14:textId="77777777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7C7FDF2" w14:textId="77777777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66246C" w14:textId="77777777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F903893" w14:textId="77777777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11E" w:rsidRPr="003C6D0E" w14:paraId="3CDA7C0A" w14:textId="77777777" w:rsidTr="003D591F">
        <w:tc>
          <w:tcPr>
            <w:tcW w:w="4289" w:type="dxa"/>
          </w:tcPr>
          <w:p w14:paraId="224C66D6" w14:textId="7D510DE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6811ECB1" w14:textId="20FCC8FE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124,782</w:t>
            </w:r>
          </w:p>
        </w:tc>
        <w:tc>
          <w:tcPr>
            <w:tcW w:w="236" w:type="dxa"/>
          </w:tcPr>
          <w:p w14:paraId="12B2310C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9105EAB" w14:textId="2986242B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(19,123)</w:t>
            </w:r>
          </w:p>
        </w:tc>
        <w:tc>
          <w:tcPr>
            <w:tcW w:w="236" w:type="dxa"/>
          </w:tcPr>
          <w:p w14:paraId="640CA0A2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37B50E0" w14:textId="6887077D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105,659</w:t>
            </w:r>
          </w:p>
        </w:tc>
      </w:tr>
      <w:tr w:rsidR="009214BD" w:rsidRPr="003C6D0E" w14:paraId="541DA1DB" w14:textId="77777777" w:rsidTr="003D591F">
        <w:tc>
          <w:tcPr>
            <w:tcW w:w="4289" w:type="dxa"/>
          </w:tcPr>
          <w:p w14:paraId="6B9B4AB3" w14:textId="77777777" w:rsidR="009214BD" w:rsidRPr="00D305F3" w:rsidRDefault="009214BD" w:rsidP="00921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3F8DB06F" w14:textId="47CAC564" w:rsidR="009214BD" w:rsidRPr="00D305F3" w:rsidRDefault="009214BD" w:rsidP="00921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</w:t>
            </w:r>
            <w:r w:rsidR="003E59A0">
              <w:rPr>
                <w:rFonts w:ascii="Angsana New" w:hAnsi="Angsana New" w:hint="cs"/>
                <w:sz w:val="30"/>
                <w:szCs w:val="30"/>
                <w:cs/>
              </w:rPr>
              <w:t>และหนี้สิน</w:t>
            </w: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516" w:type="dxa"/>
          </w:tcPr>
          <w:p w14:paraId="1CC06220" w14:textId="77777777" w:rsidR="009214BD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51CE11" w14:textId="3DEBDE6A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5B3AAB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C861134" w14:textId="77777777" w:rsidR="009214BD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CE2DFB" w14:textId="1E243F51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  <w:tc>
          <w:tcPr>
            <w:tcW w:w="236" w:type="dxa"/>
          </w:tcPr>
          <w:p w14:paraId="32C6E408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C41EB59" w14:textId="77777777" w:rsidR="009214BD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6CC064" w14:textId="6E884166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</w:tr>
    </w:tbl>
    <w:p w14:paraId="45210893" w14:textId="68A8C903" w:rsidR="00E95DB6" w:rsidRDefault="00E95DB6" w:rsidP="00D3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78411E" w:rsidRPr="003C6D0E" w14:paraId="1E65D5B4" w14:textId="77777777" w:rsidTr="003D591F">
        <w:tc>
          <w:tcPr>
            <w:tcW w:w="4289" w:type="dxa"/>
          </w:tcPr>
          <w:p w14:paraId="6A829651" w14:textId="6BA4004D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46" w:type="dxa"/>
            <w:gridSpan w:val="5"/>
          </w:tcPr>
          <w:p w14:paraId="2ECD8B4D" w14:textId="1B2ADF3A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11E" w:rsidRPr="003C6D0E" w14:paraId="3192C2ED" w14:textId="77777777" w:rsidTr="003D591F">
        <w:tc>
          <w:tcPr>
            <w:tcW w:w="4289" w:type="dxa"/>
          </w:tcPr>
          <w:p w14:paraId="43C40DDE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5354CF52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7A2562D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29D0F0F0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FB7F2F0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5EEFD387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11E" w:rsidRPr="003C6D0E" w14:paraId="65B5D3B7" w14:textId="77777777" w:rsidTr="003D591F">
        <w:tc>
          <w:tcPr>
            <w:tcW w:w="4289" w:type="dxa"/>
          </w:tcPr>
          <w:p w14:paraId="664CD29D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2C38CD0B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1EEA14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2F06B4E5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566E70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1D78FD6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78411E" w:rsidRPr="003C6D0E" w14:paraId="66BD32DF" w14:textId="77777777" w:rsidTr="003D591F">
        <w:tc>
          <w:tcPr>
            <w:tcW w:w="4289" w:type="dxa"/>
          </w:tcPr>
          <w:p w14:paraId="0B87FE8E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B3D56B6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B348F1B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A62FCEA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328D6B75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6604829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78411E" w:rsidRPr="003C6D0E" w14:paraId="037DD5CD" w14:textId="77777777" w:rsidTr="003D591F">
        <w:tc>
          <w:tcPr>
            <w:tcW w:w="4289" w:type="dxa"/>
          </w:tcPr>
          <w:p w14:paraId="03557719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0C6A4A5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70802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5EB2C2A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A0A1ABA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0B038C0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4BD" w:rsidRPr="003C6D0E" w14:paraId="48C64BE7" w14:textId="77777777" w:rsidTr="003D591F">
        <w:tc>
          <w:tcPr>
            <w:tcW w:w="4289" w:type="dxa"/>
          </w:tcPr>
          <w:p w14:paraId="0526B694" w14:textId="5F56E3ED" w:rsidR="009214BD" w:rsidRPr="00D305F3" w:rsidRDefault="009214BD" w:rsidP="00921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16" w:type="dxa"/>
          </w:tcPr>
          <w:p w14:paraId="39370ADB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84B27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657D79B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7373E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10F0882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4BD" w:rsidRPr="003C6D0E" w14:paraId="25F684E0" w14:textId="77777777" w:rsidTr="003D591F">
        <w:tc>
          <w:tcPr>
            <w:tcW w:w="4289" w:type="dxa"/>
          </w:tcPr>
          <w:p w14:paraId="55DCD9A5" w14:textId="0A0ECDF4" w:rsidR="009214BD" w:rsidRPr="00D305F3" w:rsidRDefault="009214BD" w:rsidP="00921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 </w:t>
            </w: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30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149684F5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7761B3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7EC00CC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753D2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C878497" w14:textId="77777777" w:rsidR="009214BD" w:rsidRPr="00D305F3" w:rsidRDefault="009214BD" w:rsidP="0092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11E" w:rsidRPr="003C6D0E" w14:paraId="0D5363EC" w14:textId="77777777" w:rsidTr="003D591F">
        <w:tc>
          <w:tcPr>
            <w:tcW w:w="4289" w:type="dxa"/>
          </w:tcPr>
          <w:p w14:paraId="7D544E21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26463024" w14:textId="593DC235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124,77</w:t>
            </w:r>
            <w:r w:rsidR="00E546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DB19B22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199612F" w14:textId="0F8FEA0B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(19,123)</w:t>
            </w:r>
          </w:p>
        </w:tc>
        <w:tc>
          <w:tcPr>
            <w:tcW w:w="236" w:type="dxa"/>
          </w:tcPr>
          <w:p w14:paraId="04322F68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4514867" w14:textId="7193E313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105,65</w:t>
            </w:r>
            <w:r w:rsidR="00E54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8411E" w:rsidRPr="003C6D0E" w14:paraId="1601A104" w14:textId="77777777" w:rsidTr="003D591F">
        <w:tc>
          <w:tcPr>
            <w:tcW w:w="4289" w:type="dxa"/>
          </w:tcPr>
          <w:p w14:paraId="532D19AB" w14:textId="77777777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043E9329" w14:textId="378F907E" w:rsidR="0078411E" w:rsidRPr="00D305F3" w:rsidRDefault="0078411E" w:rsidP="003D5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</w:t>
            </w:r>
            <w:r w:rsidR="003E59A0">
              <w:rPr>
                <w:rFonts w:ascii="Angsana New" w:hAnsi="Angsana New" w:hint="cs"/>
                <w:sz w:val="30"/>
                <w:szCs w:val="30"/>
                <w:cs/>
              </w:rPr>
              <w:t>และหนี้สิน</w:t>
            </w:r>
            <w:r w:rsidRPr="00D305F3">
              <w:rPr>
                <w:rFonts w:ascii="Angsana New" w:hAnsi="Angsana New" w:hint="cs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516" w:type="dxa"/>
          </w:tcPr>
          <w:p w14:paraId="4841AADC" w14:textId="77777777" w:rsidR="0078411E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A03DCB" w14:textId="1A449C75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6F93E6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4268BD2" w14:textId="77777777" w:rsidR="009214BD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89C1D5" w14:textId="22AA8E6C" w:rsidR="0078411E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  <w:tc>
          <w:tcPr>
            <w:tcW w:w="236" w:type="dxa"/>
          </w:tcPr>
          <w:p w14:paraId="1FDDFC25" w14:textId="77777777" w:rsidR="0078411E" w:rsidRPr="00D305F3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6AA8D27" w14:textId="77777777" w:rsidR="0078411E" w:rsidRDefault="0078411E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1EE345" w14:textId="45CA3CFB" w:rsidR="009214BD" w:rsidRPr="00D305F3" w:rsidRDefault="009214BD" w:rsidP="003D5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</w:tr>
    </w:tbl>
    <w:p w14:paraId="4287B048" w14:textId="776FEBC2" w:rsidR="0078411E" w:rsidRDefault="0078411E" w:rsidP="00D3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CDA54D" w14:textId="042FA775" w:rsidR="0078411E" w:rsidRPr="00DF6F06" w:rsidRDefault="0078411E" w:rsidP="0078411E">
      <w:pPr>
        <w:ind w:left="540"/>
        <w:rPr>
          <w:sz w:val="30"/>
          <w:szCs w:val="30"/>
          <w:lang w:eastAsia="x-none"/>
        </w:rPr>
      </w:pPr>
      <w:r w:rsidRPr="00DF6F06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E5462F">
        <w:rPr>
          <w:rFonts w:hint="cs"/>
          <w:sz w:val="30"/>
          <w:szCs w:val="30"/>
          <w:cs/>
          <w:lang w:eastAsia="x-none"/>
        </w:rPr>
        <w:t>กลุ่มบริษัทและ</w:t>
      </w:r>
      <w:r w:rsidRPr="00DF6F06">
        <w:rPr>
          <w:sz w:val="30"/>
          <w:szCs w:val="30"/>
          <w:cs/>
          <w:lang w:eastAsia="x-none"/>
        </w:rPr>
        <w:t>บริษัทมากกว่า</w:t>
      </w:r>
    </w:p>
    <w:p w14:paraId="1BB46684" w14:textId="77777777" w:rsidR="0078411E" w:rsidRPr="00D70B3F" w:rsidRDefault="0078411E" w:rsidP="00D3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78411E" w:rsidRPr="00D70B3F" w:rsidSect="00CC073F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C5DFE" w14:textId="77777777" w:rsidR="00AC7DCD" w:rsidRDefault="00AC7DCD">
      <w:r>
        <w:separator/>
      </w:r>
    </w:p>
  </w:endnote>
  <w:endnote w:type="continuationSeparator" w:id="0">
    <w:p w14:paraId="0FACD0C4" w14:textId="77777777" w:rsidR="00AC7DCD" w:rsidRDefault="00AC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5A23" w14:textId="77777777" w:rsidR="00B83A99" w:rsidRPr="00005ACB" w:rsidRDefault="00B83A9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B83A99" w:rsidRPr="002E241D" w:rsidRDefault="00B83A99" w:rsidP="00DE5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61AA" w14:textId="77777777" w:rsidR="00B83A99" w:rsidRPr="00FB5D89" w:rsidRDefault="00B83A9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B83A99" w:rsidRPr="002E241D" w:rsidRDefault="00B83A9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7759" w14:textId="77777777" w:rsidR="00B83A99" w:rsidRPr="00FB5D89" w:rsidRDefault="00B83A9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7C91C2" w14:textId="77777777" w:rsidR="00B83A99" w:rsidRPr="002E241D" w:rsidRDefault="00B83A99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C681" w14:textId="77777777" w:rsidR="00AC7DCD" w:rsidRDefault="00AC7DCD">
      <w:r>
        <w:separator/>
      </w:r>
    </w:p>
  </w:footnote>
  <w:footnote w:type="continuationSeparator" w:id="0">
    <w:p w14:paraId="0B595114" w14:textId="77777777" w:rsidR="00AC7DCD" w:rsidRDefault="00AC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609E" w14:textId="77777777" w:rsidR="00B83A99" w:rsidRPr="00BB549B" w:rsidRDefault="00B83A99" w:rsidP="00D342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60E5ED8" w14:textId="77777777" w:rsidR="00B83A99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0596F52" w14:textId="597482D6" w:rsidR="00B83A99" w:rsidRPr="009E7F0B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31EB2">
      <w:rPr>
        <w:rFonts w:ascii="Angsana New" w:hAnsi="Angsana New"/>
        <w:b/>
        <w:bCs/>
        <w:sz w:val="32"/>
        <w:szCs w:val="32"/>
      </w:rPr>
      <w:t>5</w:t>
    </w:r>
  </w:p>
  <w:p w14:paraId="02105105" w14:textId="77777777" w:rsidR="00B83A99" w:rsidRDefault="00B83A99">
    <w:pPr>
      <w:pStyle w:val="Header"/>
    </w:pPr>
  </w:p>
  <w:p w14:paraId="4700D115" w14:textId="77777777" w:rsidR="00B83A99" w:rsidRDefault="00B8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3095" w14:textId="77777777" w:rsidR="00B83A99" w:rsidRPr="00BB549B" w:rsidRDefault="00B83A99" w:rsidP="006D37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20A875" w14:textId="77777777" w:rsidR="00B83A99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1EB72AA" w14:textId="21BD101B" w:rsidR="00B83A99" w:rsidRPr="009E7F0B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4007B">
      <w:rPr>
        <w:rFonts w:ascii="Angsana New" w:hAnsi="Angsana New"/>
        <w:b/>
        <w:bCs/>
        <w:sz w:val="32"/>
        <w:szCs w:val="32"/>
      </w:rPr>
      <w:t>5</w:t>
    </w:r>
  </w:p>
  <w:p w14:paraId="109A954A" w14:textId="77777777" w:rsidR="00B83A99" w:rsidRDefault="00B83A99"/>
  <w:p w14:paraId="155DEDD6" w14:textId="77777777" w:rsidR="00B83A99" w:rsidRDefault="00B83A9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FDAB" w14:textId="77777777" w:rsidR="00B83A99" w:rsidRPr="00BB549B" w:rsidRDefault="00B83A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AF56656" w14:textId="77777777" w:rsidR="00B83A99" w:rsidRDefault="00B83A99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363A338" w14:textId="72D9465F" w:rsidR="00B83A99" w:rsidRPr="009E7F0B" w:rsidRDefault="00B83A99" w:rsidP="00140D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4007B">
      <w:rPr>
        <w:rFonts w:ascii="Angsana New" w:hAnsi="Angsana New"/>
        <w:b/>
        <w:bCs/>
        <w:sz w:val="32"/>
        <w:szCs w:val="32"/>
      </w:rPr>
      <w:t>5</w:t>
    </w:r>
  </w:p>
  <w:p w14:paraId="30797B1A" w14:textId="77777777" w:rsidR="00B83A99" w:rsidRDefault="00B83A99"/>
  <w:p w14:paraId="3F747388" w14:textId="77777777" w:rsidR="00B83A99" w:rsidRDefault="00B83A9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4D184" w14:textId="38C67FE5" w:rsidR="00B83A99" w:rsidRPr="00BB549B" w:rsidRDefault="00B83A99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0B660A3" w14:textId="77777777" w:rsidR="00B83A99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FA62315" w14:textId="57EC2F0C" w:rsidR="00B83A99" w:rsidRPr="009E7F0B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4007B">
      <w:rPr>
        <w:rFonts w:ascii="Angsana New" w:hAnsi="Angsana New"/>
        <w:b/>
        <w:bCs/>
        <w:sz w:val="32"/>
        <w:szCs w:val="32"/>
      </w:rPr>
      <w:t>5</w:t>
    </w:r>
  </w:p>
  <w:p w14:paraId="239CD39E" w14:textId="77777777" w:rsidR="00B83A99" w:rsidRDefault="00B83A99"/>
  <w:p w14:paraId="78197176" w14:textId="77777777" w:rsidR="00F20CFE" w:rsidRDefault="00F20CF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3D3A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588B961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3C99E0" w14:textId="77777777" w:rsidR="0056751D" w:rsidRPr="009E7F0B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04E805D6" w14:textId="77777777" w:rsidR="0056751D" w:rsidRDefault="0056751D"/>
  <w:p w14:paraId="5434A5F4" w14:textId="77777777" w:rsidR="0056751D" w:rsidRDefault="0056751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A4CE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552D22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7B130F7" w14:textId="77777777" w:rsidR="0056751D" w:rsidRPr="009E7F0B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3B055BD" w14:textId="77777777" w:rsidR="0056751D" w:rsidRDefault="0056751D"/>
  <w:p w14:paraId="6ED5FD9D" w14:textId="77777777" w:rsidR="0056751D" w:rsidRDefault="0056751D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D027" w14:textId="77777777" w:rsidR="00C3170F" w:rsidRPr="00BB549B" w:rsidRDefault="00C3170F" w:rsidP="00C31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9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3DE4468" w14:textId="77777777" w:rsidR="00C3170F" w:rsidRDefault="00C3170F" w:rsidP="00C317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9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0F31443" w14:textId="77777777" w:rsidR="00C3170F" w:rsidRPr="009E7F0B" w:rsidRDefault="00C3170F" w:rsidP="00C317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9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85D16F2" w14:textId="77777777" w:rsidR="00C3170F" w:rsidRDefault="00C3170F"/>
  <w:p w14:paraId="36461C21" w14:textId="77777777" w:rsidR="00C3170F" w:rsidRDefault="00C3170F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7447" w14:textId="77777777" w:rsidR="00B83A99" w:rsidRPr="00BB549B" w:rsidRDefault="00B83A99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BBC91F" w14:textId="77777777" w:rsidR="00B83A99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21F715F" w14:textId="1F6FDD07" w:rsidR="00B83A99" w:rsidRPr="009E7F0B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C0811">
      <w:rPr>
        <w:rFonts w:ascii="Angsana New" w:hAnsi="Angsana New"/>
        <w:b/>
        <w:bCs/>
        <w:sz w:val="32"/>
        <w:szCs w:val="32"/>
      </w:rPr>
      <w:t>5</w:t>
    </w:r>
  </w:p>
  <w:p w14:paraId="2B4D0B73" w14:textId="77777777" w:rsidR="00B83A99" w:rsidRPr="00700E8E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12"/>
  </w:num>
  <w:num w:numId="5">
    <w:abstractNumId w:val="6"/>
  </w:num>
  <w:num w:numId="6">
    <w:abstractNumId w:val="3"/>
  </w:num>
  <w:num w:numId="7">
    <w:abstractNumId w:val="4"/>
  </w:num>
  <w:num w:numId="8">
    <w:abstractNumId w:val="14"/>
  </w:num>
  <w:num w:numId="9">
    <w:abstractNumId w:val="8"/>
  </w:num>
  <w:num w:numId="10">
    <w:abstractNumId w:val="17"/>
  </w:num>
  <w:num w:numId="11">
    <w:abstractNumId w:val="10"/>
  </w:num>
  <w:num w:numId="12">
    <w:abstractNumId w:val="13"/>
  </w:num>
  <w:num w:numId="13">
    <w:abstractNumId w:val="9"/>
  </w:num>
  <w:num w:numId="14">
    <w:abstractNumId w:val="15"/>
  </w:num>
  <w:num w:numId="15">
    <w:abstractNumId w:val="2"/>
  </w:num>
  <w:num w:numId="16">
    <w:abstractNumId w:val="7"/>
  </w:num>
  <w:num w:numId="17">
    <w:abstractNumId w:val="11"/>
  </w:num>
  <w:num w:numId="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0EEF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07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6F99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446"/>
    <w:rsid w:val="0008651C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043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868"/>
    <w:rsid w:val="000F2C64"/>
    <w:rsid w:val="000F2EDE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43D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4D8E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657B"/>
    <w:rsid w:val="00136C10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2F40"/>
    <w:rsid w:val="001B31E4"/>
    <w:rsid w:val="001B3B1C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0AFB"/>
    <w:rsid w:val="001C1069"/>
    <w:rsid w:val="001C13FA"/>
    <w:rsid w:val="001C1415"/>
    <w:rsid w:val="001C19FB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439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17ABD"/>
    <w:rsid w:val="00217E07"/>
    <w:rsid w:val="002200D9"/>
    <w:rsid w:val="00220551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412E"/>
    <w:rsid w:val="002346EE"/>
    <w:rsid w:val="002350E6"/>
    <w:rsid w:val="00235FDC"/>
    <w:rsid w:val="002361F3"/>
    <w:rsid w:val="002365E9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734F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23D"/>
    <w:rsid w:val="002975B1"/>
    <w:rsid w:val="002975FE"/>
    <w:rsid w:val="00297CE8"/>
    <w:rsid w:val="002A03F0"/>
    <w:rsid w:val="002A0675"/>
    <w:rsid w:val="002A0973"/>
    <w:rsid w:val="002A09C2"/>
    <w:rsid w:val="002A0A8B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515D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5FF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C7D09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6F8"/>
    <w:rsid w:val="00303EBE"/>
    <w:rsid w:val="0030454F"/>
    <w:rsid w:val="00304559"/>
    <w:rsid w:val="00304642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979"/>
    <w:rsid w:val="00315A7C"/>
    <w:rsid w:val="003160AC"/>
    <w:rsid w:val="00316A62"/>
    <w:rsid w:val="00316D6C"/>
    <w:rsid w:val="003177CF"/>
    <w:rsid w:val="00320152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A18"/>
    <w:rsid w:val="00330ED4"/>
    <w:rsid w:val="00331012"/>
    <w:rsid w:val="00331205"/>
    <w:rsid w:val="003314F7"/>
    <w:rsid w:val="0033174C"/>
    <w:rsid w:val="00331786"/>
    <w:rsid w:val="003319D2"/>
    <w:rsid w:val="00331C9E"/>
    <w:rsid w:val="00331EB2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3D2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2E8B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EA7"/>
    <w:rsid w:val="003B007B"/>
    <w:rsid w:val="003B00C4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5D4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0FA4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07B"/>
    <w:rsid w:val="00440222"/>
    <w:rsid w:val="00440571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5D"/>
    <w:rsid w:val="00447BB8"/>
    <w:rsid w:val="004508BE"/>
    <w:rsid w:val="004511FA"/>
    <w:rsid w:val="0045141E"/>
    <w:rsid w:val="004514A8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CC2"/>
    <w:rsid w:val="004A0FA8"/>
    <w:rsid w:val="004A101D"/>
    <w:rsid w:val="004A1297"/>
    <w:rsid w:val="004A140B"/>
    <w:rsid w:val="004A145A"/>
    <w:rsid w:val="004A195A"/>
    <w:rsid w:val="004A1BAF"/>
    <w:rsid w:val="004A1ED3"/>
    <w:rsid w:val="004A1F10"/>
    <w:rsid w:val="004A1F32"/>
    <w:rsid w:val="004A239E"/>
    <w:rsid w:val="004A24E0"/>
    <w:rsid w:val="004A2683"/>
    <w:rsid w:val="004A276A"/>
    <w:rsid w:val="004A2945"/>
    <w:rsid w:val="004A2D09"/>
    <w:rsid w:val="004A2DC0"/>
    <w:rsid w:val="004A2E93"/>
    <w:rsid w:val="004A2F5E"/>
    <w:rsid w:val="004A2F86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A98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97A"/>
    <w:rsid w:val="004B6BB8"/>
    <w:rsid w:val="004B6DD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A03"/>
    <w:rsid w:val="00527ED0"/>
    <w:rsid w:val="00530507"/>
    <w:rsid w:val="00530740"/>
    <w:rsid w:val="0053098C"/>
    <w:rsid w:val="00530C77"/>
    <w:rsid w:val="005310E3"/>
    <w:rsid w:val="0053110B"/>
    <w:rsid w:val="0053169E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48FB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FB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2F88"/>
    <w:rsid w:val="0058306C"/>
    <w:rsid w:val="00583686"/>
    <w:rsid w:val="00583A70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060B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2F4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6E7"/>
    <w:rsid w:val="00654A8B"/>
    <w:rsid w:val="00655053"/>
    <w:rsid w:val="0065569E"/>
    <w:rsid w:val="00655758"/>
    <w:rsid w:val="00655AD8"/>
    <w:rsid w:val="00655C21"/>
    <w:rsid w:val="0065607C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5B3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6F0D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6B2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51"/>
    <w:rsid w:val="006D4514"/>
    <w:rsid w:val="006D4582"/>
    <w:rsid w:val="006D4B0C"/>
    <w:rsid w:val="006D4BAD"/>
    <w:rsid w:val="006D4DA4"/>
    <w:rsid w:val="006D4F63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1B6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D25"/>
    <w:rsid w:val="00721E6C"/>
    <w:rsid w:val="007225B4"/>
    <w:rsid w:val="0072260F"/>
    <w:rsid w:val="00722B00"/>
    <w:rsid w:val="00722B8B"/>
    <w:rsid w:val="00722D97"/>
    <w:rsid w:val="0072334E"/>
    <w:rsid w:val="007234BF"/>
    <w:rsid w:val="00723B5C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902"/>
    <w:rsid w:val="00731DBF"/>
    <w:rsid w:val="00731EC6"/>
    <w:rsid w:val="00732268"/>
    <w:rsid w:val="00732807"/>
    <w:rsid w:val="007330DF"/>
    <w:rsid w:val="0073311B"/>
    <w:rsid w:val="0073350B"/>
    <w:rsid w:val="007335B6"/>
    <w:rsid w:val="007337AD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32D"/>
    <w:rsid w:val="007B04A2"/>
    <w:rsid w:val="007B0886"/>
    <w:rsid w:val="007B09B8"/>
    <w:rsid w:val="007B0A12"/>
    <w:rsid w:val="007B0C19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600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3EE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49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C07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8B7"/>
    <w:rsid w:val="00866E0F"/>
    <w:rsid w:val="008673A3"/>
    <w:rsid w:val="008673AC"/>
    <w:rsid w:val="008676DB"/>
    <w:rsid w:val="00867C3E"/>
    <w:rsid w:val="00867E82"/>
    <w:rsid w:val="0087002B"/>
    <w:rsid w:val="0087099E"/>
    <w:rsid w:val="00870AD6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C08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67F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2D37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10DE"/>
    <w:rsid w:val="008D1756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793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5F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4DEB"/>
    <w:rsid w:val="009553B2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E6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2E4E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12B"/>
    <w:rsid w:val="009C630F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516"/>
    <w:rsid w:val="009F0A5F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7044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BC7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5A8"/>
    <w:rsid w:val="00AA188D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996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2CA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9CC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3C"/>
    <w:rsid w:val="00AF3364"/>
    <w:rsid w:val="00AF367B"/>
    <w:rsid w:val="00AF3710"/>
    <w:rsid w:val="00AF3A18"/>
    <w:rsid w:val="00AF407E"/>
    <w:rsid w:val="00AF423D"/>
    <w:rsid w:val="00AF4489"/>
    <w:rsid w:val="00AF4CEF"/>
    <w:rsid w:val="00AF4E28"/>
    <w:rsid w:val="00AF4F87"/>
    <w:rsid w:val="00AF52F0"/>
    <w:rsid w:val="00AF5493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4F7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AF9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3781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04A"/>
    <w:rsid w:val="00B703BA"/>
    <w:rsid w:val="00B71170"/>
    <w:rsid w:val="00B7141E"/>
    <w:rsid w:val="00B7156B"/>
    <w:rsid w:val="00B715F4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5AEE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13"/>
    <w:rsid w:val="00B8655C"/>
    <w:rsid w:val="00B86E5C"/>
    <w:rsid w:val="00B872C3"/>
    <w:rsid w:val="00B8775D"/>
    <w:rsid w:val="00B87E2B"/>
    <w:rsid w:val="00B909B4"/>
    <w:rsid w:val="00B91470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134"/>
    <w:rsid w:val="00C05723"/>
    <w:rsid w:val="00C05BEE"/>
    <w:rsid w:val="00C05C52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417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89F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14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949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9BC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A72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5D9"/>
    <w:rsid w:val="00D27799"/>
    <w:rsid w:val="00D27A9A"/>
    <w:rsid w:val="00D27B03"/>
    <w:rsid w:val="00D27DCB"/>
    <w:rsid w:val="00D30050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1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A3C"/>
    <w:rsid w:val="00D70B3F"/>
    <w:rsid w:val="00D70E81"/>
    <w:rsid w:val="00D7139B"/>
    <w:rsid w:val="00D71471"/>
    <w:rsid w:val="00D719D3"/>
    <w:rsid w:val="00D71B7B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D2"/>
    <w:rsid w:val="00D823FA"/>
    <w:rsid w:val="00D825DA"/>
    <w:rsid w:val="00D82913"/>
    <w:rsid w:val="00D82C78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01A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4CA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7AC"/>
    <w:rsid w:val="00E26815"/>
    <w:rsid w:val="00E27029"/>
    <w:rsid w:val="00E270E7"/>
    <w:rsid w:val="00E27470"/>
    <w:rsid w:val="00E276CC"/>
    <w:rsid w:val="00E27722"/>
    <w:rsid w:val="00E278CC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1D3F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335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065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74F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EC9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A5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5C31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A4E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632"/>
    <w:rsid w:val="00F32BB3"/>
    <w:rsid w:val="00F32D4E"/>
    <w:rsid w:val="00F32F76"/>
    <w:rsid w:val="00F331B4"/>
    <w:rsid w:val="00F33B2F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29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649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044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A7B72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6B32"/>
    <w:rsid w:val="00FD7248"/>
    <w:rsid w:val="00FD72FA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2B0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66</Pages>
  <Words>15731</Words>
  <Characters>67866</Characters>
  <Application>Microsoft Office Word</Application>
  <DocSecurity>0</DocSecurity>
  <Lines>565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2023-02-22T16:41:00Z</cp:lastPrinted>
  <dcterms:created xsi:type="dcterms:W3CDTF">2023-02-23T11:38:00Z</dcterms:created>
  <dcterms:modified xsi:type="dcterms:W3CDTF">2023-02-23T11:42:00Z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